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CFCB" w14:textId="77777777" w:rsidR="005753E0" w:rsidRPr="00E71EA3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bookmarkStart w:id="0" w:name="_GoBack"/>
      <w:bookmarkEnd w:id="0"/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บริษัท อี ฟอร์ แอล เอม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จำกัด </w:t>
      </w:r>
      <w:r w:rsidRPr="00E71EA3">
        <w:rPr>
          <w:rFonts w:ascii="Browallia New" w:hAnsi="Browallia New" w:cs="Browallia New" w:hint="cs"/>
          <w:b/>
          <w:bCs/>
          <w:sz w:val="28"/>
          <w:szCs w:val="28"/>
        </w:rPr>
        <w:t>(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มหาชน</w:t>
      </w:r>
      <w:r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) 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E71EA3" w:rsidRDefault="00EE40BF" w:rsidP="00EE40B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51EFFC92" w14:textId="5E083EDD" w:rsidR="00EE40BF" w:rsidRPr="00E71EA3" w:rsidRDefault="008556EF" w:rsidP="008556EF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</w:t>
      </w:r>
      <w:r w:rsidR="00752030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สามเดือน</w:t>
      </w:r>
      <w:r w:rsidR="006F3A60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CB0A24">
        <w:rPr>
          <w:rFonts w:ascii="Browallia New" w:hAnsi="Browallia New" w:cs="Browallia New" w:hint="cs"/>
          <w:b/>
          <w:bCs/>
          <w:sz w:val="28"/>
          <w:szCs w:val="28"/>
          <w:cs/>
        </w:rPr>
        <w:t>หกเด</w:t>
      </w:r>
      <w:r w:rsidR="006F3A60">
        <w:rPr>
          <w:rFonts w:ascii="Browallia New" w:hAnsi="Browallia New" w:cs="Browallia New" w:hint="cs"/>
          <w:b/>
          <w:bCs/>
          <w:sz w:val="28"/>
          <w:szCs w:val="28"/>
          <w:cs/>
        </w:rPr>
        <w:t>ือน</w:t>
      </w:r>
      <w:r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r w:rsidR="00D57D8F" w:rsidRPr="00E71EA3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</w:t>
      </w:r>
      <w:r w:rsidR="006F3A60">
        <w:rPr>
          <w:rFonts w:ascii="Browallia New" w:hAnsi="Browallia New" w:cs="Browallia New"/>
          <w:b/>
          <w:bCs/>
          <w:sz w:val="28"/>
          <w:szCs w:val="28"/>
        </w:rPr>
        <w:t>0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6F3A60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D57D8F" w:rsidRPr="00E71EA3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256</w:t>
      </w:r>
      <w:r w:rsidR="00656C14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3917AE" w:rsidRPr="00E71EA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EE40BF" w:rsidRPr="00E71EA3">
        <w:rPr>
          <w:rFonts w:ascii="Browallia New" w:hAnsi="Browallia New" w:cs="Browallia New" w:hint="cs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 w:rsidRPr="00E71EA3">
        <w:rPr>
          <w:rFonts w:ascii="Browallia New" w:hAnsi="Browallia New" w:cs="Browallia New" w:hint="cs"/>
          <w:sz w:val="28"/>
          <w:szCs w:val="28"/>
          <w:cs/>
          <w:lang w:val="en-GB"/>
        </w:rPr>
        <w:tab/>
      </w:r>
    </w:p>
    <w:p w14:paraId="7EB95244" w14:textId="77777777" w:rsidR="00EE40BF" w:rsidRPr="006F3A60" w:rsidRDefault="00EE40BF" w:rsidP="00EE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2695E3C1" w14:textId="77777777" w:rsidR="00EE40BF" w:rsidRPr="00E71EA3" w:rsidRDefault="00EE40BF" w:rsidP="00E71EA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ลักษณะการดำเนินธุรกิจ</w:t>
      </w:r>
    </w:p>
    <w:p w14:paraId="5F4F3010" w14:textId="77777777" w:rsidR="00EE40BF" w:rsidRPr="00E71EA3" w:rsidRDefault="00EE40BF" w:rsidP="00EE40B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en-GB"/>
        </w:rPr>
      </w:pPr>
    </w:p>
    <w:p w14:paraId="7BF3C48E" w14:textId="16C6187F" w:rsidR="00EE40BF" w:rsidRPr="00357F51" w:rsidRDefault="00EE40BF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บริษัท อี ฟอร์ แอล เอม จำกัด (มหาชน) </w:t>
      </w:r>
      <w:r w:rsidR="00EB0ECA">
        <w:rPr>
          <w:rFonts w:ascii="Browallia New" w:hAnsi="Browallia New" w:cs="Browallia New" w:hint="cs"/>
          <w:sz w:val="28"/>
          <w:szCs w:val="28"/>
          <w:cs/>
        </w:rPr>
        <w:t>จ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ดทะเบียนเป็นบริษัทมหาชนในประเทศไทยและจดทะเบียนในตลาดหลักทรัพย์ เอ็ม เอ ไ</w:t>
      </w:r>
      <w:r w:rsidR="008B7DB8">
        <w:rPr>
          <w:rFonts w:ascii="Browallia New" w:hAnsi="Browallia New" w:cs="Browallia New" w:hint="cs"/>
          <w:sz w:val="28"/>
          <w:szCs w:val="28"/>
          <w:cs/>
        </w:rPr>
        <w:t>อ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บริษัทดำเนินธุรกิจหลักเป็นตัวแทนจำหน่ายเครื่องมือและอุปกรณ์ทางการแพทย์</w:t>
      </w:r>
      <w:r w:rsidR="003D6D00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="00B005FA" w:rsidRPr="00E71EA3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="00B005FA" w:rsidRPr="00357F51">
        <w:rPr>
          <w:rFonts w:ascii="Browallia New" w:hAnsi="Browallia New" w:cs="Browallia New" w:hint="cs"/>
          <w:sz w:val="28"/>
          <w:szCs w:val="28"/>
          <w:cs/>
        </w:rPr>
        <w:t>ประกอบธุรกิจจำหน่ายเครื่องมือแพทย์</w:t>
      </w: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 ให้บริการด้านความงามและธุรกิจแฟรนไชส์ และจำหน่ายเครื่องสำอาง</w:t>
      </w:r>
    </w:p>
    <w:p w14:paraId="6652FF1A" w14:textId="19116609" w:rsidR="00551B89" w:rsidRPr="00357F51" w:rsidRDefault="00551B89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B8415BA" w14:textId="27B8C1D0" w:rsidR="00551B89" w:rsidRPr="006727FA" w:rsidRDefault="006727FA" w:rsidP="006727FA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72177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656C14" w:rsidRPr="00172177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6F3A60" w:rsidRPr="00172177">
        <w:rPr>
          <w:rFonts w:ascii="Browallia New" w:hAnsi="Browallia New" w:cs="Browallia New"/>
          <w:sz w:val="28"/>
          <w:szCs w:val="28"/>
          <w:lang w:val="en-GB"/>
        </w:rPr>
        <w:t>0</w:t>
      </w:r>
      <w:r w:rsidR="00656C14" w:rsidRPr="00172177">
        <w:rPr>
          <w:rFonts w:ascii="Browallia New" w:hAnsi="Browallia New" w:cs="Browallia New" w:hint="cs"/>
          <w:sz w:val="28"/>
          <w:szCs w:val="28"/>
        </w:rPr>
        <w:t xml:space="preserve"> </w:t>
      </w:r>
      <w:r w:rsidR="006F3A60" w:rsidRPr="00172177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656C14" w:rsidRPr="0017217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56C14" w:rsidRPr="00172177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656C14" w:rsidRPr="0017217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17217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51B89" w:rsidRPr="00172177">
        <w:rPr>
          <w:rFonts w:ascii="Browallia New" w:hAnsi="Browallia New" w:cs="Browallia New" w:hint="cs"/>
          <w:sz w:val="28"/>
          <w:szCs w:val="28"/>
          <w:cs/>
        </w:rPr>
        <w:t>กลุ่มบริษัทและบริษัท</w:t>
      </w:r>
      <w:r w:rsidRPr="00172177">
        <w:rPr>
          <w:rFonts w:ascii="Browallia New" w:hAnsi="Browallia New" w:cs="Browallia New" w:hint="cs"/>
          <w:sz w:val="28"/>
          <w:szCs w:val="28"/>
          <w:cs/>
        </w:rPr>
        <w:t xml:space="preserve">มีหนี้สินหมุนเวียนสุทธิจำนวน </w:t>
      </w:r>
      <w:bookmarkStart w:id="1" w:name="_Hlk16330537"/>
      <w:r w:rsidR="008B362E" w:rsidRPr="00172177">
        <w:rPr>
          <w:rFonts w:ascii="Browallia New" w:hAnsi="Browallia New" w:cs="Browallia New"/>
          <w:sz w:val="28"/>
          <w:szCs w:val="28"/>
        </w:rPr>
        <w:t>73</w:t>
      </w:r>
      <w:r w:rsidR="00013CBA">
        <w:rPr>
          <w:rFonts w:ascii="Browallia New" w:hAnsi="Browallia New" w:cs="Browallia New"/>
          <w:sz w:val="28"/>
          <w:szCs w:val="28"/>
        </w:rPr>
        <w:t>4</w:t>
      </w:r>
      <w:r w:rsidR="005E4FAC">
        <w:rPr>
          <w:rFonts w:ascii="Browallia New" w:hAnsi="Browallia New" w:cs="Browallia New"/>
          <w:sz w:val="28"/>
          <w:szCs w:val="28"/>
        </w:rPr>
        <w:t>.</w:t>
      </w:r>
      <w:r w:rsidR="00046B7C">
        <w:rPr>
          <w:rFonts w:ascii="Browallia New" w:hAnsi="Browallia New" w:cs="Browallia New"/>
          <w:sz w:val="28"/>
          <w:szCs w:val="28"/>
        </w:rPr>
        <w:t>2</w:t>
      </w:r>
      <w:r w:rsidR="00013CBA">
        <w:rPr>
          <w:rFonts w:ascii="Browallia New" w:hAnsi="Browallia New" w:cs="Browallia New"/>
          <w:sz w:val="28"/>
          <w:szCs w:val="28"/>
        </w:rPr>
        <w:t>8</w:t>
      </w:r>
      <w:r w:rsidR="00603EFB" w:rsidRPr="0017217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bookmarkEnd w:id="1"/>
      <w:r w:rsidRPr="0017217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และ </w:t>
      </w:r>
      <w:bookmarkStart w:id="2" w:name="_Hlk16330548"/>
      <w:r w:rsidR="001D496F" w:rsidRPr="00172177">
        <w:rPr>
          <w:rFonts w:ascii="Browallia New" w:hAnsi="Browallia New" w:cs="Browallia New"/>
          <w:sz w:val="28"/>
          <w:szCs w:val="28"/>
          <w:lang w:val="en-GB"/>
        </w:rPr>
        <w:t>89</w:t>
      </w:r>
      <w:r w:rsidR="005E4FAC">
        <w:rPr>
          <w:rFonts w:ascii="Browallia New" w:hAnsi="Browallia New" w:cs="Browallia New"/>
          <w:sz w:val="28"/>
          <w:szCs w:val="28"/>
          <w:lang w:val="en-GB"/>
        </w:rPr>
        <w:t>.28</w:t>
      </w:r>
      <w:r w:rsidR="00603EFB" w:rsidRPr="0017217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2"/>
      <w:r w:rsidRPr="00172177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 และ</w:t>
      </w:r>
      <w:r w:rsidR="00551B89" w:rsidRPr="00172177">
        <w:rPr>
          <w:rFonts w:ascii="Browallia New" w:hAnsi="Browallia New" w:cs="Browallia New" w:hint="cs"/>
          <w:sz w:val="28"/>
          <w:szCs w:val="28"/>
          <w:cs/>
        </w:rPr>
        <w:t>มีขาดทุนสะสมเป็นจำนวนมาก</w:t>
      </w:r>
      <w:r w:rsidRPr="00172177">
        <w:rPr>
          <w:rFonts w:ascii="Browallia New" w:hAnsi="Browallia New" w:cs="Browallia New" w:hint="cs"/>
          <w:sz w:val="28"/>
          <w:szCs w:val="28"/>
          <w:cs/>
        </w:rPr>
        <w:t xml:space="preserve"> โดยมีสาเหตุหลักมาจากผล</w:t>
      </w:r>
      <w:r w:rsidR="00F63ABF" w:rsidRPr="00172177">
        <w:rPr>
          <w:rFonts w:ascii="Browallia New" w:hAnsi="Browallia New" w:cs="Browallia New" w:hint="cs"/>
          <w:sz w:val="28"/>
          <w:szCs w:val="28"/>
          <w:cs/>
        </w:rPr>
        <w:t>ขาดทุนจากการดำเนินงาน</w:t>
      </w:r>
      <w:r w:rsidRPr="00172177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551B89" w:rsidRPr="00172177">
        <w:rPr>
          <w:rFonts w:ascii="Browallia New" w:hAnsi="Browallia New" w:cs="Browallia New" w:hint="cs"/>
          <w:sz w:val="28"/>
          <w:szCs w:val="28"/>
          <w:cs/>
        </w:rPr>
        <w:t>การด้อยค่า</w:t>
      </w:r>
      <w:r w:rsidR="007E0ABB" w:rsidRPr="00172177">
        <w:rPr>
          <w:rFonts w:ascii="Browallia New" w:hAnsi="Browallia New" w:cs="Browallia New" w:hint="cs"/>
          <w:sz w:val="28"/>
          <w:szCs w:val="28"/>
          <w:cs/>
        </w:rPr>
        <w:t>ที่เกิดขึ้น</w:t>
      </w:r>
      <w:r w:rsidR="007E0ABB" w:rsidRPr="00357F51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เงินลงทุนในบริษัทย่อยทางอ้อมที่ประกอบธุรกิจให้บริการด้านความงาม</w:t>
      </w:r>
      <w:r w:rsidRPr="00357F5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51B89" w:rsidRPr="00357F51">
        <w:rPr>
          <w:rFonts w:ascii="Browallia New" w:hAnsi="Browallia New" w:cs="Browallia New" w:hint="cs"/>
          <w:sz w:val="28"/>
          <w:szCs w:val="28"/>
          <w:cs/>
        </w:rPr>
        <w:t>อนึ่ง บริษัทอยู่ระหว่างการ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</w:p>
    <w:p w14:paraId="67710EC1" w14:textId="53DD56CD" w:rsidR="007E0ABB" w:rsidRPr="00E71EA3" w:rsidRDefault="00EE40BF" w:rsidP="007E0ABB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102E2991" w14:textId="77777777" w:rsidR="00EE40BF" w:rsidRPr="00E71EA3" w:rsidRDefault="00EE40BF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เกณฑ์ในการจัดทำงบการเงินระหว่างกาล</w:t>
      </w:r>
    </w:p>
    <w:p w14:paraId="55FD6A4E" w14:textId="77777777" w:rsidR="00EE40BF" w:rsidRPr="00E71EA3" w:rsidRDefault="00EE40BF" w:rsidP="00EE40BF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5E408E0" w14:textId="6914381E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งบการเงินระหว่างกาลแบบย่อจัดทำขึ้นสำหรับงวดสามเดือน</w:t>
      </w:r>
      <w:r w:rsidR="006F3A6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และหกเดือน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สิ้นสุดวันที่ </w:t>
      </w:r>
      <w:r w:rsidR="006F3A60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6F3A60">
        <w:rPr>
          <w:rFonts w:ascii="Browallia New" w:hAnsi="Browallia New" w:cs="Browallia New"/>
          <w:sz w:val="28"/>
          <w:szCs w:val="28"/>
          <w:lang w:val="en-GB"/>
        </w:rPr>
        <w:t>0</w:t>
      </w:r>
      <w:r w:rsidR="006F3A60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6F3A60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6F3A60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F3A60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6F3A60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="00275911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ตามมาตรฐานการบัญชี</w:t>
      </w:r>
      <w:r w:rsidR="00656C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ฉบับที่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34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(ปรับปรุง </w:t>
      </w:r>
      <w:r w:rsidR="00091329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</w:t>
      </w:r>
      <w:r w:rsidR="0009132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) เรื่อง</w:t>
      </w:r>
      <w:r w:rsidR="00DE422B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403F3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การรายงานทางการเงินระหว่างกาล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และได้นำเสนอในสกุลเงินไทยบาท</w:t>
      </w:r>
      <w:r w:rsidR="006F3A6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  </w:t>
      </w:r>
      <w:r w:rsidR="00A378F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โดยไม่ได้รวมข้อมูลทั้งหมดในงบการเงินประจำปีที่ได้จัดทำตามมาตรฐานการรายงานทางการเงิน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31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ธันวาคม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</w:t>
      </w:r>
      <w:r w:rsidR="00656C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</w:p>
    <w:p w14:paraId="483571B6" w14:textId="77777777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4558222B" w14:textId="71DF6378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งบการเงินระหว่างกาลนี้ได้มีการจัดทำขึ้นเป็นภาษาไทย การแปลงบการเงินฉบับนี้เป็นภาษาอื่นควรให้สอดคล้องกับ</w:t>
      </w:r>
      <w:r w:rsidR="000D39C2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        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งบการเงินฉบับภาษาไทย</w:t>
      </w:r>
    </w:p>
    <w:p w14:paraId="6123974C" w14:textId="77777777" w:rsidR="00EE40BF" w:rsidRPr="00E71EA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EAAC1D6" w14:textId="72744ED9" w:rsidR="00F263C3" w:rsidRPr="00E71EA3" w:rsidRDefault="00EE40BF" w:rsidP="00F263C3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งบการเงินรวมระหว่างกาลได้จัดทำขึ้นโดยรวมงบการเงินของบริษัท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 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อี ฟอร์ แอล เอม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31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ธันวาคม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D57D8F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>256</w:t>
      </w:r>
      <w:r w:rsidR="00656C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="00962F15" w:rsidRPr="00E71EA3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 </w:t>
      </w:r>
      <w:r w:rsidR="00F263C3" w:rsidRPr="00E71EA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โดยไม่มีการเปลี่ยนแปลงในบริษัทย่อยในระหว่างงวด</w:t>
      </w:r>
    </w:p>
    <w:p w14:paraId="43076730" w14:textId="77777777" w:rsidR="00EE40BF" w:rsidRPr="00E71EA3" w:rsidRDefault="00EE40BF" w:rsidP="00EE40BF">
      <w:p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EBA3394" w14:textId="6893349E" w:rsidR="00EE40BF" w:rsidRPr="00E71EA3" w:rsidRDefault="00EE40BF" w:rsidP="00656C14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36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งบการเงินระหว่างกาลนี้ได้รับอนุมัติจากคณะกรรมการบริษัท</w:t>
      </w:r>
      <w:r w:rsidRPr="009955C6">
        <w:rPr>
          <w:rFonts w:ascii="Browallia New" w:hAnsi="Browallia New" w:cs="Browallia New"/>
          <w:sz w:val="28"/>
          <w:szCs w:val="28"/>
          <w:cs/>
        </w:rPr>
        <w:t>แล้ว</w:t>
      </w:r>
      <w:r w:rsidRPr="00682C9C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="006D4973" w:rsidRPr="00682C9C">
        <w:rPr>
          <w:rFonts w:ascii="Browallia New" w:hAnsi="Browallia New" w:cs="Browallia New"/>
          <w:sz w:val="28"/>
          <w:szCs w:val="28"/>
        </w:rPr>
        <w:t xml:space="preserve"> </w:t>
      </w:r>
      <w:r w:rsidR="00BA7C16" w:rsidRPr="00682C9C">
        <w:rPr>
          <w:rFonts w:ascii="Browallia New" w:hAnsi="Browallia New" w:cs="Browallia New"/>
          <w:sz w:val="28"/>
          <w:szCs w:val="28"/>
        </w:rPr>
        <w:t>14</w:t>
      </w:r>
      <w:r w:rsidR="006F3A60" w:rsidRPr="00682C9C">
        <w:rPr>
          <w:rFonts w:ascii="Browallia New" w:hAnsi="Browallia New" w:cs="Browallia New"/>
          <w:sz w:val="28"/>
          <w:szCs w:val="28"/>
        </w:rPr>
        <w:t xml:space="preserve"> </w:t>
      </w:r>
      <w:r w:rsidR="00425ABF" w:rsidRPr="00682C9C">
        <w:rPr>
          <w:rFonts w:ascii="Browallia New" w:hAnsi="Browallia New" w:cs="Browallia New" w:hint="cs"/>
          <w:sz w:val="28"/>
          <w:szCs w:val="28"/>
          <w:cs/>
        </w:rPr>
        <w:t>สิงหาคม</w:t>
      </w:r>
      <w:r w:rsidR="00656C14" w:rsidRPr="00682C9C">
        <w:rPr>
          <w:rFonts w:ascii="Browallia New" w:hAnsi="Browallia New" w:cs="Browallia New"/>
          <w:sz w:val="28"/>
          <w:szCs w:val="28"/>
        </w:rPr>
        <w:t xml:space="preserve"> 2562</w:t>
      </w:r>
    </w:p>
    <w:p w14:paraId="67FE30DE" w14:textId="758E6CE1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F3DD62" w14:textId="0B9D56EE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1CA082" w14:textId="3DDD635B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3975FE" w14:textId="21CE9D2E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E70BDE3" w14:textId="783DD855" w:rsidR="002E39D1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7A136F4" w14:textId="197A45CD" w:rsidR="000A01AC" w:rsidRDefault="000A01AC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D48B1D" w14:textId="4E7B03DD" w:rsidR="002433F1" w:rsidRDefault="002433F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05023CE" w14:textId="77777777" w:rsidR="00AC160E" w:rsidRPr="00E71EA3" w:rsidRDefault="00AC160E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B7E7D47" w14:textId="42DC7A66" w:rsidR="002E39D1" w:rsidRPr="00E71EA3" w:rsidRDefault="002E39D1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728559" w14:textId="081ABDEE" w:rsidR="00766D81" w:rsidRDefault="00766D81" w:rsidP="006F3A60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  <w:r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lastRenderedPageBreak/>
        <w:t>มาตรฐานการรายงานทางการเงินที่ออกและปรับปรุงใหม่</w:t>
      </w:r>
    </w:p>
    <w:p w14:paraId="34727D6D" w14:textId="77777777" w:rsidR="00766D81" w:rsidRPr="006F3A60" w:rsidRDefault="00766D81" w:rsidP="00766D8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27428D20" w14:textId="02D0A18D" w:rsidR="00766D81" w:rsidRPr="006F3A60" w:rsidRDefault="00766D81" w:rsidP="006F3A60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6F3A60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บริษัทและบริษัทย่อยได้นำมาตรฐานการรายงานทางการเงินที่ออกและปรับปรุงใหม่ การตีความมาตรฐาน รวมถึง</w:t>
      </w:r>
      <w:r w:rsidR="004B05D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  </w:t>
      </w:r>
      <w:r w:rsidRPr="006F3A60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แนวปฏิบัติทางการบัญชี ซึ่งมีผลบังคับใช้สำหรับรอบระยะเวลาบัญชีที่เริ่มภายในหรือหลังวันที่ </w:t>
      </w:r>
      <w:r w:rsidRPr="006F3A60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 </w:t>
      </w:r>
      <w:r w:rsidRPr="006F3A60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มกราคม </w:t>
      </w:r>
      <w:r w:rsidRPr="006F3A60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2562 </w:t>
      </w:r>
      <w:r w:rsidR="006F3A60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       </w:t>
      </w:r>
      <w:r w:rsidRPr="006F3A60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มาถือปฏิบัติ ดังนี้</w:t>
      </w:r>
    </w:p>
    <w:p w14:paraId="3F2CC5E3" w14:textId="77777777" w:rsidR="00766D81" w:rsidRPr="006F3A60" w:rsidRDefault="00766D81" w:rsidP="00766D8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3B07753" w14:textId="77777777" w:rsidR="00766D81" w:rsidRDefault="00766D81" w:rsidP="006F3A60">
      <w:pPr>
        <w:pStyle w:val="CordiaNew"/>
        <w:numPr>
          <w:ilvl w:val="0"/>
          <w:numId w:val="41"/>
        </w:numPr>
        <w:tabs>
          <w:tab w:val="clear" w:pos="4153"/>
          <w:tab w:val="left" w:pos="426"/>
          <w:tab w:val="left" w:pos="990"/>
        </w:tabs>
        <w:ind w:left="765" w:hanging="39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15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เรื่อง “รายได้จากสัญญาที่ทำกับลูกค้า” (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TFRS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15)</w:t>
      </w:r>
    </w:p>
    <w:p w14:paraId="13DE672C" w14:textId="77777777" w:rsidR="00766D81" w:rsidRPr="006F3A60" w:rsidRDefault="00766D81" w:rsidP="006F3A60">
      <w:pPr>
        <w:pStyle w:val="CordiaNew"/>
        <w:tabs>
          <w:tab w:val="clear" w:pos="4153"/>
          <w:tab w:val="left" w:pos="426"/>
        </w:tabs>
        <w:ind w:left="765" w:hanging="39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628C96A" w14:textId="7316952A" w:rsidR="00766D81" w:rsidRDefault="00766D81" w:rsidP="006F3A60">
      <w:pPr>
        <w:pStyle w:val="CordiaNew"/>
        <w:tabs>
          <w:tab w:val="clear" w:pos="4153"/>
          <w:tab w:val="left" w:pos="426"/>
          <w:tab w:val="left" w:pos="990"/>
        </w:tabs>
        <w:ind w:left="765" w:hanging="18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tab/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15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นำเสนอหลักการรับรู้รายได้ใหม่ แทนมาตรฐานการบัญชี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18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เรื่อง รายได้ (“</w:t>
      </w:r>
      <w:r>
        <w:rPr>
          <w:rFonts w:ascii="Browallia New" w:hAnsi="Browallia New" w:cs="Browallia New" w:hint="cs"/>
          <w:color w:val="auto"/>
          <w:sz w:val="28"/>
          <w:szCs w:val="28"/>
        </w:rPr>
        <w:t>TAS 18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”) มาตรฐานการบัญชี 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11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เรื่อง สัญญาก่อสร้าง (“</w:t>
      </w:r>
      <w:r>
        <w:rPr>
          <w:rFonts w:ascii="Browallia New" w:hAnsi="Browallia New" w:cs="Browallia New" w:hint="cs"/>
          <w:color w:val="auto"/>
          <w:sz w:val="28"/>
          <w:szCs w:val="28"/>
        </w:rPr>
        <w:t>TAS 11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”) และการตีความมาตรฐานการรายงานทางการเงินที่เกี่ยวข้องกับรายได้อีกหลายฉบับ การนำมาตรฐานการรายงานทางการเงินมาใช้เป็น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       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ครั้งแรก สามารถปรับปรุงผลกระทบสะสมไปยังกำไรสะสมต้นงวด ณ วันที่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1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>
        <w:rPr>
          <w:rFonts w:ascii="Browallia New" w:hAnsi="Browallia New" w:cs="Browallia New" w:hint="cs"/>
          <w:color w:val="auto"/>
          <w:sz w:val="28"/>
          <w:szCs w:val="28"/>
        </w:rPr>
        <w:t>2562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โดยไม่ใช้วิธีการ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           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ปรับย้อนหลังสำหรับข้อมูลเปรียบเทียบ แนวทางสำหรับการปฏิบัติในช่วงการเปลี่ยนแปลงนั้น มาตรฐาน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        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การรายงานทางการเงินฉบับที่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15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จะใช้กับสัญญาที่ยังไม่สิ้นสุดภาระ ณ วันที่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 xml:space="preserve">1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>
        <w:rPr>
          <w:rFonts w:ascii="Browallia New" w:hAnsi="Browallia New" w:cs="Browallia New" w:hint="cs"/>
          <w:color w:val="auto"/>
          <w:sz w:val="28"/>
          <w:szCs w:val="28"/>
        </w:rPr>
        <w:t>2562</w:t>
      </w:r>
    </w:p>
    <w:p w14:paraId="75C3DDD1" w14:textId="137F4F6D" w:rsidR="00766D81" w:rsidRPr="006F3A60" w:rsidRDefault="00766D81" w:rsidP="006F3A60">
      <w:pPr>
        <w:pStyle w:val="CordiaNew"/>
        <w:tabs>
          <w:tab w:val="clear" w:pos="4153"/>
          <w:tab w:val="left" w:pos="426"/>
        </w:tabs>
        <w:ind w:left="720" w:hanging="45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C4B963F" w14:textId="1E0D381B" w:rsidR="001B6092" w:rsidRDefault="001B6092" w:rsidP="006F3A60">
      <w:pPr>
        <w:pStyle w:val="CordiaNew"/>
        <w:tabs>
          <w:tab w:val="clear" w:pos="4153"/>
          <w:tab w:val="left" w:pos="540"/>
        </w:tabs>
        <w:ind w:left="77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การนำมาตรฐานการรายงานทางการเงิน ฉบับที่ </w:t>
      </w:r>
      <w:r w:rsidRPr="00192B03">
        <w:rPr>
          <w:rFonts w:ascii="Browallia New" w:hAnsi="Browallia New" w:cs="Browallia New" w:hint="cs"/>
          <w:color w:val="auto"/>
          <w:sz w:val="28"/>
          <w:szCs w:val="28"/>
        </w:rPr>
        <w:t>15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มาถือป</w:t>
      </w:r>
      <w:r w:rsidR="00921EB3">
        <w:rPr>
          <w:rFonts w:ascii="Browallia New" w:hAnsi="Browallia New" w:cs="Browallia New" w:hint="cs"/>
          <w:color w:val="auto"/>
          <w:sz w:val="28"/>
          <w:szCs w:val="28"/>
          <w:cs/>
        </w:rPr>
        <w:t>ฏิ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บัติมี</w:t>
      </w:r>
      <w:r w:rsidRPr="004C2F61">
        <w:rPr>
          <w:rFonts w:ascii="Browallia New" w:hAnsi="Browallia New" w:cs="Browallia New"/>
          <w:color w:val="auto"/>
          <w:sz w:val="28"/>
          <w:szCs w:val="28"/>
          <w:cs/>
        </w:rPr>
        <w:t>ผลกระทบต่อ</w:t>
      </w:r>
      <w:r w:rsidR="00DA41DF">
        <w:rPr>
          <w:rFonts w:ascii="Browallia New" w:hAnsi="Browallia New" w:cs="Browallia New" w:hint="cs"/>
          <w:color w:val="auto"/>
          <w:sz w:val="28"/>
          <w:szCs w:val="28"/>
          <w:cs/>
        </w:rPr>
        <w:t>ขาดทุน</w:t>
      </w:r>
      <w:r w:rsidRPr="004C2F61">
        <w:rPr>
          <w:rFonts w:ascii="Browallia New" w:hAnsi="Browallia New" w:cs="Browallia New"/>
          <w:color w:val="auto"/>
          <w:sz w:val="28"/>
          <w:szCs w:val="28"/>
          <w:cs/>
        </w:rPr>
        <w:t>สะสม</w:t>
      </w:r>
      <w:r w:rsidR="0093301F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ณ</w:t>
      </w:r>
      <w:r w:rsidRPr="004C2F61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93301F">
        <w:rPr>
          <w:rFonts w:ascii="Browallia New" w:hAnsi="Browallia New" w:cs="Browallia New" w:hint="cs"/>
          <w:color w:val="auto"/>
          <w:sz w:val="28"/>
          <w:szCs w:val="28"/>
          <w:cs/>
        </w:rPr>
        <w:t>วันที่</w:t>
      </w:r>
      <w:r w:rsidR="00EC0E85">
        <w:rPr>
          <w:rFonts w:ascii="Browallia New" w:hAnsi="Browallia New" w:cs="Browallia New"/>
          <w:color w:val="auto"/>
          <w:sz w:val="28"/>
          <w:szCs w:val="28"/>
        </w:rPr>
        <w:t xml:space="preserve"> 1 </w:t>
      </w:r>
      <w:r w:rsidR="00EC0E85">
        <w:rPr>
          <w:rFonts w:ascii="Browallia New" w:hAnsi="Browallia New" w:cs="Browallia New" w:hint="cs"/>
          <w:color w:val="auto"/>
          <w:sz w:val="28"/>
          <w:szCs w:val="28"/>
          <w:cs/>
        </w:rPr>
        <w:t>มกราคม</w:t>
      </w:r>
      <w:r w:rsidR="001A2EC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C2F61">
        <w:rPr>
          <w:rFonts w:ascii="Browallia New" w:hAnsi="Browallia New" w:cs="Browallia New"/>
          <w:color w:val="auto"/>
          <w:sz w:val="28"/>
          <w:szCs w:val="28"/>
        </w:rPr>
        <w:t>2562</w:t>
      </w:r>
      <w:r w:rsidR="004B05D2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ดังต่อไปนี้</w:t>
      </w:r>
    </w:p>
    <w:p w14:paraId="01323F5C" w14:textId="77777777" w:rsidR="00766D81" w:rsidRPr="00634513" w:rsidRDefault="00766D81" w:rsidP="00766D81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725" w:type="dxa"/>
        <w:tblInd w:w="783" w:type="dxa"/>
        <w:tblLayout w:type="fixed"/>
        <w:tblLook w:val="0000" w:firstRow="0" w:lastRow="0" w:firstColumn="0" w:lastColumn="0" w:noHBand="0" w:noVBand="0"/>
      </w:tblPr>
      <w:tblGrid>
        <w:gridCol w:w="3618"/>
        <w:gridCol w:w="1809"/>
        <w:gridCol w:w="1593"/>
        <w:gridCol w:w="1705"/>
      </w:tblGrid>
      <w:tr w:rsidR="00EE1FF1" w:rsidRPr="004B05D2" w14:paraId="27AC4530" w14:textId="77777777" w:rsidTr="006F3A60">
        <w:tc>
          <w:tcPr>
            <w:tcW w:w="3618" w:type="dxa"/>
          </w:tcPr>
          <w:p w14:paraId="2646C8D6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7" w:type="dxa"/>
            <w:gridSpan w:val="3"/>
          </w:tcPr>
          <w:p w14:paraId="049372EB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2861F176" w14:textId="77777777" w:rsidTr="006F3A60">
        <w:tc>
          <w:tcPr>
            <w:tcW w:w="3618" w:type="dxa"/>
          </w:tcPr>
          <w:p w14:paraId="16E71589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07" w:type="dxa"/>
            <w:gridSpan w:val="3"/>
          </w:tcPr>
          <w:p w14:paraId="3A31ED1B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E1FF1" w:rsidRPr="004B05D2" w14:paraId="645FFE67" w14:textId="77777777" w:rsidTr="006F3A60">
        <w:trPr>
          <w:trHeight w:val="341"/>
        </w:trPr>
        <w:tc>
          <w:tcPr>
            <w:tcW w:w="3618" w:type="dxa"/>
          </w:tcPr>
          <w:p w14:paraId="50790EBD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9" w:type="dxa"/>
            <w:vAlign w:val="bottom"/>
          </w:tcPr>
          <w:p w14:paraId="494A2610" w14:textId="77777777" w:rsidR="00200A34" w:rsidRPr="00750925" w:rsidRDefault="00200A34" w:rsidP="00200A34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1563C129" w14:textId="3C923808" w:rsidR="00EE1FF1" w:rsidRPr="006F3A60" w:rsidRDefault="00200A34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593" w:type="dxa"/>
            <w:vAlign w:val="bottom"/>
          </w:tcPr>
          <w:p w14:paraId="2EF5ED48" w14:textId="1370D445" w:rsidR="00EE1FF1" w:rsidRPr="006F3A60" w:rsidRDefault="00076F1E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2B9C9D27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35C8688F" w14:textId="15A83745" w:rsidR="00EE1FF1" w:rsidRPr="006F3A60" w:rsidRDefault="005E2E9D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75092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3E8248B8" w14:textId="77777777" w:rsidTr="006F3A60">
        <w:tc>
          <w:tcPr>
            <w:tcW w:w="3618" w:type="dxa"/>
          </w:tcPr>
          <w:p w14:paraId="51AFA80F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5ACF1DD7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93" w:type="dxa"/>
            <w:shd w:val="clear" w:color="auto" w:fill="auto"/>
          </w:tcPr>
          <w:p w14:paraId="56B8AB81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5984B02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7670B935" w14:textId="77777777" w:rsidTr="006F3A60">
        <w:tc>
          <w:tcPr>
            <w:tcW w:w="3618" w:type="dxa"/>
          </w:tcPr>
          <w:p w14:paraId="272C8F24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37C18D0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93" w:type="dxa"/>
            <w:shd w:val="clear" w:color="auto" w:fill="auto"/>
          </w:tcPr>
          <w:p w14:paraId="7AD0E15D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A62AC17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1041F" w:rsidRPr="004B05D2" w14:paraId="2B391FB7" w14:textId="77777777" w:rsidTr="006F3A60">
        <w:tc>
          <w:tcPr>
            <w:tcW w:w="3618" w:type="dxa"/>
          </w:tcPr>
          <w:p w14:paraId="1E84C4FA" w14:textId="77777777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668574B3" w14:textId="7A731D91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7,700</w:t>
            </w:r>
          </w:p>
        </w:tc>
        <w:tc>
          <w:tcPr>
            <w:tcW w:w="1593" w:type="dxa"/>
            <w:shd w:val="clear" w:color="auto" w:fill="auto"/>
          </w:tcPr>
          <w:p w14:paraId="28DAD49D" w14:textId="23775ED0" w:rsidR="0031041F" w:rsidRPr="006F3A60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2,723</w:t>
            </w:r>
          </w:p>
        </w:tc>
        <w:tc>
          <w:tcPr>
            <w:tcW w:w="1705" w:type="dxa"/>
            <w:shd w:val="clear" w:color="auto" w:fill="auto"/>
          </w:tcPr>
          <w:p w14:paraId="6E1B5FDA" w14:textId="75D70A5C" w:rsidR="0031041F" w:rsidRPr="006F3A60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10,423</w:t>
            </w:r>
          </w:p>
        </w:tc>
      </w:tr>
      <w:tr w:rsidR="0031041F" w:rsidRPr="004B05D2" w14:paraId="67086F24" w14:textId="77777777" w:rsidTr="006F3A60">
        <w:tc>
          <w:tcPr>
            <w:tcW w:w="3618" w:type="dxa"/>
          </w:tcPr>
          <w:p w14:paraId="49826A26" w14:textId="715D08D6" w:rsidR="0031041F" w:rsidRPr="006F3A60" w:rsidRDefault="00BA7A3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B2F1643" w14:textId="600777FA" w:rsidR="0031041F" w:rsidRPr="006F3A60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24,434</w:t>
            </w:r>
          </w:p>
        </w:tc>
        <w:tc>
          <w:tcPr>
            <w:tcW w:w="1593" w:type="dxa"/>
            <w:shd w:val="clear" w:color="auto" w:fill="auto"/>
          </w:tcPr>
          <w:p w14:paraId="4875D5BE" w14:textId="43A17672" w:rsidR="0031041F" w:rsidRPr="006F3A60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13,615</w:t>
            </w:r>
          </w:p>
        </w:tc>
        <w:tc>
          <w:tcPr>
            <w:tcW w:w="1705" w:type="dxa"/>
            <w:shd w:val="clear" w:color="auto" w:fill="auto"/>
          </w:tcPr>
          <w:p w14:paraId="6B95A5D9" w14:textId="4244D0ED" w:rsidR="0031041F" w:rsidRPr="006F3A60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38,049</w:t>
            </w:r>
          </w:p>
        </w:tc>
      </w:tr>
      <w:tr w:rsidR="0031041F" w:rsidRPr="004B05D2" w14:paraId="7BDEA34F" w14:textId="77777777" w:rsidTr="006F3A60">
        <w:tc>
          <w:tcPr>
            <w:tcW w:w="3618" w:type="dxa"/>
          </w:tcPr>
          <w:p w14:paraId="499C94EA" w14:textId="2C73385B" w:rsidR="0031041F" w:rsidRPr="006F3A60" w:rsidRDefault="0031041F" w:rsidP="0031041F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809" w:type="dxa"/>
            <w:shd w:val="clear" w:color="auto" w:fill="auto"/>
          </w:tcPr>
          <w:p w14:paraId="1709B0DF" w14:textId="613E8B8D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(1,789,259)</w:t>
            </w:r>
          </w:p>
        </w:tc>
        <w:tc>
          <w:tcPr>
            <w:tcW w:w="1593" w:type="dxa"/>
            <w:shd w:val="clear" w:color="auto" w:fill="auto"/>
          </w:tcPr>
          <w:p w14:paraId="69D32903" w14:textId="6B77F35A" w:rsidR="0031041F" w:rsidRPr="006F3A60" w:rsidRDefault="00FE3FC4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(10,892)</w:t>
            </w:r>
          </w:p>
        </w:tc>
        <w:tc>
          <w:tcPr>
            <w:tcW w:w="1705" w:type="dxa"/>
            <w:shd w:val="clear" w:color="auto" w:fill="auto"/>
          </w:tcPr>
          <w:p w14:paraId="64D9354C" w14:textId="20D7A0F5" w:rsidR="0031041F" w:rsidRPr="006F3A60" w:rsidRDefault="0038264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FE3FC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1,800,151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</w:tbl>
    <w:p w14:paraId="272C13D3" w14:textId="77777777" w:rsidR="00EE1FF1" w:rsidRPr="006F3A60" w:rsidRDefault="00EE1FF1" w:rsidP="00EE1FF1">
      <w:pPr>
        <w:pStyle w:val="CordiaNew"/>
        <w:ind w:left="360"/>
        <w:jc w:val="thaiDistribute"/>
        <w:rPr>
          <w:rFonts w:ascii="Browallia New" w:eastAsia="Times New Roman" w:hAnsi="Browallia New" w:cs="Browallia New"/>
          <w:color w:val="auto"/>
          <w:lang w:eastAsia="en-US"/>
        </w:rPr>
      </w:pPr>
    </w:p>
    <w:tbl>
      <w:tblPr>
        <w:tblW w:w="8725" w:type="dxa"/>
        <w:tblInd w:w="783" w:type="dxa"/>
        <w:tblLayout w:type="fixed"/>
        <w:tblLook w:val="0000" w:firstRow="0" w:lastRow="0" w:firstColumn="0" w:lastColumn="0" w:noHBand="0" w:noVBand="0"/>
      </w:tblPr>
      <w:tblGrid>
        <w:gridCol w:w="3609"/>
        <w:gridCol w:w="1827"/>
        <w:gridCol w:w="1584"/>
        <w:gridCol w:w="1705"/>
      </w:tblGrid>
      <w:tr w:rsidR="00EE1FF1" w:rsidRPr="004B05D2" w14:paraId="2F648CEA" w14:textId="77777777" w:rsidTr="006F3A60">
        <w:tc>
          <w:tcPr>
            <w:tcW w:w="3609" w:type="dxa"/>
          </w:tcPr>
          <w:p w14:paraId="61013E85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16" w:type="dxa"/>
            <w:gridSpan w:val="3"/>
          </w:tcPr>
          <w:p w14:paraId="07C86F5A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23A2E5D2" w14:textId="77777777" w:rsidTr="006F3A60">
        <w:tc>
          <w:tcPr>
            <w:tcW w:w="3609" w:type="dxa"/>
          </w:tcPr>
          <w:p w14:paraId="3F7EAFD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16" w:type="dxa"/>
            <w:gridSpan w:val="3"/>
          </w:tcPr>
          <w:p w14:paraId="7A2CCC34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5D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E1FF1" w:rsidRPr="004B05D2" w14:paraId="01C671CE" w14:textId="77777777" w:rsidTr="006F3A60">
        <w:trPr>
          <w:trHeight w:val="341"/>
        </w:trPr>
        <w:tc>
          <w:tcPr>
            <w:tcW w:w="3609" w:type="dxa"/>
          </w:tcPr>
          <w:p w14:paraId="3B5777BD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27" w:type="dxa"/>
            <w:vAlign w:val="bottom"/>
          </w:tcPr>
          <w:p w14:paraId="495C96C1" w14:textId="77777777" w:rsidR="00200A34" w:rsidRPr="00750925" w:rsidRDefault="00200A34" w:rsidP="00200A34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0A29FF68" w14:textId="3A2CD280" w:rsidR="00EE1FF1" w:rsidRPr="006F3A60" w:rsidRDefault="00200A34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584" w:type="dxa"/>
            <w:vAlign w:val="bottom"/>
          </w:tcPr>
          <w:p w14:paraId="0837F46E" w14:textId="3F405838" w:rsidR="00EE1FF1" w:rsidRPr="006F3A60" w:rsidRDefault="00076F1E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65A8C38D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69BC8EFD" w14:textId="547ACA2F" w:rsidR="00EE1FF1" w:rsidRPr="006F3A60" w:rsidRDefault="005E2E9D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750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75092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7310ED3A" w14:textId="77777777" w:rsidTr="006F3A60">
        <w:tc>
          <w:tcPr>
            <w:tcW w:w="3609" w:type="dxa"/>
          </w:tcPr>
          <w:p w14:paraId="3508A2E9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75E8B8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11BA470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4C805A31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50A3A227" w14:textId="77777777" w:rsidTr="006F3A60">
        <w:tc>
          <w:tcPr>
            <w:tcW w:w="3609" w:type="dxa"/>
          </w:tcPr>
          <w:p w14:paraId="6B69CBB2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54B84ECB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DB3A793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0308679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1041F" w:rsidRPr="004B05D2" w14:paraId="19015FCB" w14:textId="77777777" w:rsidTr="006F3A60">
        <w:tc>
          <w:tcPr>
            <w:tcW w:w="3609" w:type="dxa"/>
          </w:tcPr>
          <w:p w14:paraId="427EAD49" w14:textId="77777777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10CA92E1" w14:textId="28BBEA5D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5,946</w:t>
            </w:r>
          </w:p>
        </w:tc>
        <w:tc>
          <w:tcPr>
            <w:tcW w:w="1584" w:type="dxa"/>
            <w:shd w:val="clear" w:color="auto" w:fill="auto"/>
          </w:tcPr>
          <w:p w14:paraId="46716E8C" w14:textId="67ADD926" w:rsidR="0031041F" w:rsidRPr="006F3A60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2,723</w:t>
            </w:r>
          </w:p>
        </w:tc>
        <w:tc>
          <w:tcPr>
            <w:tcW w:w="1705" w:type="dxa"/>
            <w:shd w:val="clear" w:color="auto" w:fill="auto"/>
          </w:tcPr>
          <w:p w14:paraId="08AABC2A" w14:textId="1D2C1092" w:rsidR="0031041F" w:rsidRPr="006F3A60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8,669</w:t>
            </w:r>
          </w:p>
        </w:tc>
      </w:tr>
      <w:tr w:rsidR="0031041F" w:rsidRPr="004B05D2" w14:paraId="7677A5C2" w14:textId="77777777" w:rsidTr="006F3A60">
        <w:tc>
          <w:tcPr>
            <w:tcW w:w="3609" w:type="dxa"/>
          </w:tcPr>
          <w:p w14:paraId="64C49BA0" w14:textId="05AB5FCB" w:rsidR="0031041F" w:rsidRPr="006F3A60" w:rsidRDefault="00BA7A3F" w:rsidP="003104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659341C2" w14:textId="1A86A5BF" w:rsidR="0031041F" w:rsidRPr="006F3A60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5,001</w:t>
            </w:r>
          </w:p>
        </w:tc>
        <w:tc>
          <w:tcPr>
            <w:tcW w:w="1584" w:type="dxa"/>
            <w:shd w:val="clear" w:color="auto" w:fill="auto"/>
          </w:tcPr>
          <w:p w14:paraId="5D4E9A3F" w14:textId="51434237" w:rsidR="0031041F" w:rsidRPr="006F3A60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13,615</w:t>
            </w:r>
          </w:p>
        </w:tc>
        <w:tc>
          <w:tcPr>
            <w:tcW w:w="1705" w:type="dxa"/>
            <w:shd w:val="clear" w:color="auto" w:fill="auto"/>
          </w:tcPr>
          <w:p w14:paraId="2B805CDF" w14:textId="43580908" w:rsidR="0031041F" w:rsidRPr="006F3A60" w:rsidRDefault="00113AB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18,616</w:t>
            </w:r>
          </w:p>
        </w:tc>
      </w:tr>
      <w:tr w:rsidR="0031041F" w:rsidRPr="004B05D2" w14:paraId="29B0B914" w14:textId="77777777" w:rsidTr="006F3A60">
        <w:tc>
          <w:tcPr>
            <w:tcW w:w="3609" w:type="dxa"/>
          </w:tcPr>
          <w:p w14:paraId="671F0001" w14:textId="73C2717C" w:rsidR="0031041F" w:rsidRPr="006F3A60" w:rsidRDefault="0031041F" w:rsidP="0031041F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827" w:type="dxa"/>
            <w:shd w:val="clear" w:color="auto" w:fill="auto"/>
          </w:tcPr>
          <w:p w14:paraId="2B50225F" w14:textId="2121DF03" w:rsidR="0031041F" w:rsidRPr="006F3A60" w:rsidRDefault="0031041F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(1,786,596)</w:t>
            </w:r>
          </w:p>
        </w:tc>
        <w:tc>
          <w:tcPr>
            <w:tcW w:w="1584" w:type="dxa"/>
            <w:shd w:val="clear" w:color="auto" w:fill="auto"/>
          </w:tcPr>
          <w:p w14:paraId="3C436197" w14:textId="0E2BEEEB" w:rsidR="0031041F" w:rsidRPr="006F3A60" w:rsidRDefault="008023DB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(10,892)</w:t>
            </w:r>
          </w:p>
        </w:tc>
        <w:tc>
          <w:tcPr>
            <w:tcW w:w="1705" w:type="dxa"/>
            <w:shd w:val="clear" w:color="auto" w:fill="auto"/>
          </w:tcPr>
          <w:p w14:paraId="0003B7D9" w14:textId="5960C4F2" w:rsidR="0031041F" w:rsidRPr="006F3A60" w:rsidRDefault="00382642" w:rsidP="003104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023D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1,797,488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</w:tbl>
    <w:p w14:paraId="1BBD0FAB" w14:textId="77777777" w:rsidR="009A0FA5" w:rsidRDefault="009A0FA5" w:rsidP="00EE1FF1">
      <w:pPr>
        <w:pStyle w:val="CordiaNew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411904F" w14:textId="27788A40" w:rsidR="00EE1FF1" w:rsidRDefault="00EE1FF1" w:rsidP="00EE1FF1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lastRenderedPageBreak/>
        <w:t xml:space="preserve">การนำมาตรฐานการรายงานทางการเงิน ฉบับที่ </w:t>
      </w:r>
      <w:r w:rsidRPr="00192B03">
        <w:rPr>
          <w:rFonts w:ascii="Browallia New" w:hAnsi="Browallia New" w:cs="Browallia New" w:hint="cs"/>
          <w:color w:val="auto"/>
          <w:sz w:val="28"/>
          <w:szCs w:val="28"/>
        </w:rPr>
        <w:t>15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มาถือป</w:t>
      </w:r>
      <w:r w:rsidR="00F603A8">
        <w:rPr>
          <w:rFonts w:ascii="Browallia New" w:hAnsi="Browallia New" w:cs="Browallia New" w:hint="cs"/>
          <w:color w:val="auto"/>
          <w:sz w:val="28"/>
          <w:szCs w:val="28"/>
          <w:cs/>
        </w:rPr>
        <w:t>ฏิ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บัติมีผลกระทบต่อ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รายการในงบการเงินงวดปัจจุบัน </w:t>
      </w:r>
      <w:r w:rsidRPr="00192B03">
        <w:rPr>
          <w:rFonts w:ascii="Browallia New" w:hAnsi="Browallia New" w:cs="Browallia New" w:hint="cs"/>
          <w:color w:val="auto"/>
          <w:sz w:val="28"/>
          <w:szCs w:val="28"/>
          <w:cs/>
        </w:rPr>
        <w:t>ดังต่อไปนี้</w:t>
      </w:r>
    </w:p>
    <w:p w14:paraId="30D9EC02" w14:textId="77777777" w:rsidR="00EE1FF1" w:rsidRDefault="00EE1FF1" w:rsidP="00EE1FF1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720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3613"/>
        <w:gridCol w:w="1701"/>
        <w:gridCol w:w="1701"/>
        <w:gridCol w:w="1705"/>
      </w:tblGrid>
      <w:tr w:rsidR="00EE1FF1" w:rsidRPr="004B05D2" w14:paraId="7CEB36BC" w14:textId="77777777" w:rsidTr="006F3A60">
        <w:tc>
          <w:tcPr>
            <w:tcW w:w="3613" w:type="dxa"/>
          </w:tcPr>
          <w:p w14:paraId="333FE33E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7" w:type="dxa"/>
            <w:gridSpan w:val="3"/>
          </w:tcPr>
          <w:p w14:paraId="34FD852F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150C6B46" w14:textId="77777777" w:rsidTr="006F3A60">
        <w:tc>
          <w:tcPr>
            <w:tcW w:w="3613" w:type="dxa"/>
          </w:tcPr>
          <w:p w14:paraId="669FC241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07" w:type="dxa"/>
            <w:gridSpan w:val="3"/>
          </w:tcPr>
          <w:p w14:paraId="19EC307A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E1FF1" w:rsidRPr="004B05D2" w14:paraId="71178EE1" w14:textId="77777777" w:rsidTr="006F3A60">
        <w:trPr>
          <w:trHeight w:val="341"/>
        </w:trPr>
        <w:tc>
          <w:tcPr>
            <w:tcW w:w="3613" w:type="dxa"/>
          </w:tcPr>
          <w:p w14:paraId="187C23B0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D71E6CF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45B0852A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701" w:type="dxa"/>
            <w:vAlign w:val="bottom"/>
          </w:tcPr>
          <w:p w14:paraId="1FF180BD" w14:textId="0588A83F" w:rsidR="00EE1FF1" w:rsidRPr="006F3A60" w:rsidRDefault="009A02EB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0EE49C65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735077F9" w14:textId="3891B5AA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 w:rsidR="004B0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6F3A60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6A519861" w14:textId="77777777" w:rsidTr="006F3A60">
        <w:tc>
          <w:tcPr>
            <w:tcW w:w="3613" w:type="dxa"/>
          </w:tcPr>
          <w:p w14:paraId="2FD13EA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5D82AF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636B2A45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214189D6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1B80E4E9" w14:textId="77777777" w:rsidTr="006F3A60">
        <w:tc>
          <w:tcPr>
            <w:tcW w:w="3613" w:type="dxa"/>
          </w:tcPr>
          <w:p w14:paraId="574F9F92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งบแสดงฐานะการเงิน </w:t>
            </w:r>
          </w:p>
          <w:p w14:paraId="24A9982E" w14:textId="0263AA1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ณ วันที่ 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="006F3A60" w:rsidRPr="006F3A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6F3A60" w:rsidRPr="006F3A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3FE505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4341AF2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49E9702A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66BF0" w:rsidRPr="004B05D2" w14:paraId="4C66BE68" w14:textId="77777777" w:rsidTr="006F3A60">
        <w:tc>
          <w:tcPr>
            <w:tcW w:w="3613" w:type="dxa"/>
          </w:tcPr>
          <w:p w14:paraId="3ADA7677" w14:textId="77777777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FF996E" w14:textId="11CD0CE7" w:rsidR="00566BF0" w:rsidRPr="000533CE" w:rsidRDefault="008B362E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4F521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4F5210" w:rsidRPr="004F521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5,342</w:t>
            </w:r>
          </w:p>
        </w:tc>
        <w:tc>
          <w:tcPr>
            <w:tcW w:w="1701" w:type="dxa"/>
            <w:shd w:val="clear" w:color="auto" w:fill="auto"/>
          </w:tcPr>
          <w:p w14:paraId="0DAE07E0" w14:textId="0ABCBFD5" w:rsidR="00566BF0" w:rsidRPr="00F8189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</w:p>
        </w:tc>
        <w:tc>
          <w:tcPr>
            <w:tcW w:w="1705" w:type="dxa"/>
            <w:shd w:val="clear" w:color="auto" w:fill="auto"/>
          </w:tcPr>
          <w:p w14:paraId="6870D9F7" w14:textId="6F6129D4" w:rsidR="00566BF0" w:rsidRPr="003D39ED" w:rsidRDefault="00EC6AA8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EC6AA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45,472</w:t>
            </w:r>
          </w:p>
        </w:tc>
      </w:tr>
      <w:tr w:rsidR="00566BF0" w:rsidRPr="004B05D2" w14:paraId="23EBC963" w14:textId="77777777" w:rsidTr="006F3A60">
        <w:tc>
          <w:tcPr>
            <w:tcW w:w="3613" w:type="dxa"/>
          </w:tcPr>
          <w:p w14:paraId="1CA38848" w14:textId="77777777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AFE63B" w14:textId="7623518E" w:rsidR="00566BF0" w:rsidRPr="000533CE" w:rsidRDefault="008B362E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4F521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8,175</w:t>
            </w:r>
          </w:p>
        </w:tc>
        <w:tc>
          <w:tcPr>
            <w:tcW w:w="1701" w:type="dxa"/>
            <w:shd w:val="clear" w:color="auto" w:fill="auto"/>
          </w:tcPr>
          <w:p w14:paraId="1F20487E" w14:textId="0617FDE3" w:rsidR="00566BF0" w:rsidRPr="00F8189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3,107</w:t>
            </w:r>
          </w:p>
        </w:tc>
        <w:tc>
          <w:tcPr>
            <w:tcW w:w="1705" w:type="dxa"/>
            <w:shd w:val="clear" w:color="auto" w:fill="auto"/>
          </w:tcPr>
          <w:p w14:paraId="3489C232" w14:textId="091AC23F" w:rsidR="00566BF0" w:rsidRPr="003D39ED" w:rsidRDefault="003D39ED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8A60D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11,282</w:t>
            </w:r>
          </w:p>
        </w:tc>
      </w:tr>
      <w:tr w:rsidR="00566BF0" w:rsidRPr="004B05D2" w14:paraId="44A40DB1" w14:textId="77777777" w:rsidTr="006F3A60">
        <w:tc>
          <w:tcPr>
            <w:tcW w:w="3613" w:type="dxa"/>
          </w:tcPr>
          <w:p w14:paraId="2799B0E9" w14:textId="66AB38A6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249B3B" w14:textId="7E98F766" w:rsidR="00566BF0" w:rsidRPr="000533CE" w:rsidRDefault="000533CE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4F5210">
              <w:rPr>
                <w:rFonts w:ascii="Browallia New" w:hAnsi="Browallia New" w:cs="Browallia New"/>
                <w:sz w:val="28"/>
                <w:szCs w:val="28"/>
                <w:lang w:val="en-GB"/>
              </w:rPr>
              <w:t>33,844</w:t>
            </w:r>
          </w:p>
        </w:tc>
        <w:tc>
          <w:tcPr>
            <w:tcW w:w="1701" w:type="dxa"/>
            <w:shd w:val="clear" w:color="auto" w:fill="auto"/>
          </w:tcPr>
          <w:p w14:paraId="6D64164D" w14:textId="6173A715" w:rsidR="00566BF0" w:rsidRPr="00F8189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15,534</w:t>
            </w:r>
          </w:p>
        </w:tc>
        <w:tc>
          <w:tcPr>
            <w:tcW w:w="1705" w:type="dxa"/>
            <w:shd w:val="clear" w:color="auto" w:fill="auto"/>
          </w:tcPr>
          <w:p w14:paraId="33B86915" w14:textId="6AFA8B7D" w:rsidR="00566BF0" w:rsidRPr="003D39ED" w:rsidRDefault="003D39ED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EA375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49,378</w:t>
            </w:r>
          </w:p>
        </w:tc>
      </w:tr>
      <w:tr w:rsidR="00566BF0" w:rsidRPr="004B05D2" w14:paraId="3C3A648A" w14:textId="77777777" w:rsidTr="006F3A60">
        <w:tc>
          <w:tcPr>
            <w:tcW w:w="3613" w:type="dxa"/>
          </w:tcPr>
          <w:p w14:paraId="64AE0894" w14:textId="1BB822AC" w:rsidR="00566BF0" w:rsidRPr="006F3A60" w:rsidRDefault="00566BF0" w:rsidP="00566BF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701" w:type="dxa"/>
            <w:shd w:val="clear" w:color="auto" w:fill="auto"/>
          </w:tcPr>
          <w:p w14:paraId="038C0856" w14:textId="48F2BC6E" w:rsidR="00566BF0" w:rsidRPr="00381245" w:rsidRDefault="000533CE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8124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(1,82</w:t>
            </w:r>
            <w:r w:rsidR="00381245" w:rsidRPr="0038124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3,914</w:t>
            </w:r>
            <w:r w:rsidRPr="0038124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E28744E" w14:textId="66266C9C" w:rsidR="00566BF0" w:rsidRPr="00F8189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(12,</w:t>
            </w:r>
            <w:r w:rsidR="00F06B69"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297</w:t>
            </w:r>
            <w:r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05" w:type="dxa"/>
            <w:shd w:val="clear" w:color="auto" w:fill="auto"/>
          </w:tcPr>
          <w:p w14:paraId="61029C7D" w14:textId="13C6D40E" w:rsidR="00566BF0" w:rsidRPr="003D39ED" w:rsidRDefault="003D39ED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C276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(1,83</w:t>
            </w:r>
            <w:r w:rsidR="00F06B69" w:rsidRPr="00C276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6,211</w:t>
            </w:r>
            <w:r w:rsidRPr="00C276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566BF0" w:rsidRPr="004B05D2" w14:paraId="34DD560F" w14:textId="77777777" w:rsidTr="006F3A60">
        <w:tc>
          <w:tcPr>
            <w:tcW w:w="3613" w:type="dxa"/>
          </w:tcPr>
          <w:p w14:paraId="272FE903" w14:textId="77777777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40ADAA0" w14:textId="77777777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F72115A" w14:textId="77777777" w:rsidR="00566BF0" w:rsidRPr="00F8189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61092D2" w14:textId="77777777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66BF0" w:rsidRPr="004B05D2" w14:paraId="67E00B08" w14:textId="77777777" w:rsidTr="006F3A60">
        <w:tc>
          <w:tcPr>
            <w:tcW w:w="3613" w:type="dxa"/>
          </w:tcPr>
          <w:p w14:paraId="3668A394" w14:textId="77777777" w:rsidR="00EA63C8" w:rsidRPr="00953D8D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53D8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งบกำไรขาดทุนเบ็ดเสร็จ สำหรับงวด</w:t>
            </w:r>
          </w:p>
          <w:p w14:paraId="0DF2480D" w14:textId="77777777" w:rsidR="00953D8D" w:rsidRDefault="00EA63C8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53D8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="00995FA6" w:rsidRPr="00953D8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สาม</w:t>
            </w:r>
            <w:r w:rsidR="00566BF0" w:rsidRPr="00953D8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เดือน</w:t>
            </w:r>
            <w:r w:rsidR="00566BF0" w:rsidRPr="00953D8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41FDBEA4" w14:textId="1AA0F31A" w:rsidR="00DA267E" w:rsidRPr="00953D8D" w:rsidRDefault="00953D8D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="00566BF0" w:rsidRPr="00953D8D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="00566BF0" w:rsidRPr="00953D8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="00566BF0" w:rsidRPr="00953D8D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566BF0" w:rsidRPr="00953D8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EA63C8" w:rsidRPr="00953D8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DA267E" w:rsidRPr="00953D8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876FD2" w14:textId="77777777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6CD9A7C0" w14:textId="77777777" w:rsidR="00566BF0" w:rsidRPr="00F8189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75055021" w14:textId="77777777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A3CF4" w:rsidRPr="004B05D2" w14:paraId="5D6BA6D8" w14:textId="77777777" w:rsidTr="006F3A60">
        <w:tc>
          <w:tcPr>
            <w:tcW w:w="3613" w:type="dxa"/>
          </w:tcPr>
          <w:p w14:paraId="1914144A" w14:textId="77777777" w:rsidR="006A3CF4" w:rsidRPr="00953D8D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53D8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5B2151" w14:textId="36594923" w:rsidR="006A3CF4" w:rsidRPr="00D13178" w:rsidRDefault="00664BE9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val="en-GB" w:eastAsia="th-TH"/>
              </w:rPr>
            </w:pPr>
            <w:r w:rsidRPr="00664BE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440,986</w:t>
            </w:r>
          </w:p>
        </w:tc>
        <w:tc>
          <w:tcPr>
            <w:tcW w:w="1701" w:type="dxa"/>
            <w:shd w:val="clear" w:color="auto" w:fill="auto"/>
          </w:tcPr>
          <w:p w14:paraId="6D19F05F" w14:textId="39C1D989" w:rsidR="006A3CF4" w:rsidRPr="00F8189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(12,448)</w:t>
            </w:r>
          </w:p>
        </w:tc>
        <w:tc>
          <w:tcPr>
            <w:tcW w:w="1705" w:type="dxa"/>
            <w:shd w:val="clear" w:color="auto" w:fill="auto"/>
          </w:tcPr>
          <w:p w14:paraId="17276573" w14:textId="35DB0A06" w:rsidR="006A3CF4" w:rsidRPr="00857723" w:rsidRDefault="00857723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772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428,538</w:t>
            </w:r>
          </w:p>
        </w:tc>
      </w:tr>
      <w:tr w:rsidR="006A3CF4" w:rsidRPr="004B05D2" w14:paraId="34040CF3" w14:textId="77777777" w:rsidTr="006F3A60">
        <w:tc>
          <w:tcPr>
            <w:tcW w:w="3613" w:type="dxa"/>
          </w:tcPr>
          <w:p w14:paraId="05ECA3E9" w14:textId="0216EA25" w:rsidR="006A3CF4" w:rsidRPr="00953D8D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53D8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รายได้จากการบริการ</w:t>
            </w:r>
            <w:r w:rsidRPr="00953D8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เครื่องมือ</w:t>
            </w:r>
            <w:r w:rsidRPr="00953D8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58C349" w14:textId="2A5CEF4F" w:rsidR="006A3CF4" w:rsidRPr="003018B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018B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248B6B8" w14:textId="48690C77" w:rsidR="006A3CF4" w:rsidRPr="003018B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018B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12,058</w:t>
            </w:r>
          </w:p>
        </w:tc>
        <w:tc>
          <w:tcPr>
            <w:tcW w:w="1705" w:type="dxa"/>
            <w:shd w:val="clear" w:color="auto" w:fill="auto"/>
          </w:tcPr>
          <w:p w14:paraId="3A96533D" w14:textId="0492BDB5" w:rsidR="006A3CF4" w:rsidRPr="00857723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772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12,058</w:t>
            </w:r>
          </w:p>
        </w:tc>
      </w:tr>
      <w:tr w:rsidR="006A3CF4" w:rsidRPr="004B05D2" w14:paraId="37905484" w14:textId="77777777" w:rsidTr="006F3A60">
        <w:tc>
          <w:tcPr>
            <w:tcW w:w="3613" w:type="dxa"/>
          </w:tcPr>
          <w:p w14:paraId="5B43B264" w14:textId="77777777" w:rsidR="006A3CF4" w:rsidRPr="00953D8D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53D8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1F97D8" w14:textId="6A0DA54E" w:rsidR="006A3CF4" w:rsidRPr="00D13178" w:rsidRDefault="00C94BAB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  <w:r w:rsidRPr="00C94B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12,552</w:t>
            </w:r>
          </w:p>
        </w:tc>
        <w:tc>
          <w:tcPr>
            <w:tcW w:w="1701" w:type="dxa"/>
            <w:shd w:val="clear" w:color="auto" w:fill="auto"/>
          </w:tcPr>
          <w:p w14:paraId="0A111A6E" w14:textId="5E2C92BA" w:rsidR="006A3CF4" w:rsidRPr="00F8189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(37)</w:t>
            </w:r>
          </w:p>
        </w:tc>
        <w:tc>
          <w:tcPr>
            <w:tcW w:w="1705" w:type="dxa"/>
            <w:shd w:val="clear" w:color="auto" w:fill="auto"/>
          </w:tcPr>
          <w:p w14:paraId="4D2FA316" w14:textId="136F59A3" w:rsidR="006A3CF4" w:rsidRPr="00D13178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eastAsia="th-TH"/>
              </w:rPr>
            </w:pPr>
            <w:r w:rsidRPr="00213AD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12,515</w:t>
            </w:r>
          </w:p>
        </w:tc>
      </w:tr>
      <w:tr w:rsidR="006A3CF4" w:rsidRPr="004B05D2" w14:paraId="6B3109DB" w14:textId="77777777" w:rsidTr="00AB4300">
        <w:tc>
          <w:tcPr>
            <w:tcW w:w="3613" w:type="dxa"/>
          </w:tcPr>
          <w:p w14:paraId="0D7C22FC" w14:textId="15A9A6EF" w:rsidR="006A3CF4" w:rsidRPr="00953D8D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53D8D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14:paraId="6E56C2B5" w14:textId="77434120" w:rsidR="006A3CF4" w:rsidRPr="00D13178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  <w:r w:rsidRPr="00C75D1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75D1D" w:rsidRPr="00C75D1D">
              <w:rPr>
                <w:rFonts w:ascii="Browallia New" w:hAnsi="Browallia New" w:cs="Browallia New"/>
                <w:sz w:val="28"/>
                <w:szCs w:val="28"/>
                <w:lang w:val="en-GB"/>
              </w:rPr>
              <w:t>84,158</w:t>
            </w:r>
            <w:r w:rsidRPr="00C75D1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1789D8E" w14:textId="5033F615" w:rsidR="006A3CF4" w:rsidRPr="00F8189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(353)</w:t>
            </w:r>
          </w:p>
        </w:tc>
        <w:tc>
          <w:tcPr>
            <w:tcW w:w="1705" w:type="dxa"/>
            <w:shd w:val="clear" w:color="auto" w:fill="auto"/>
          </w:tcPr>
          <w:p w14:paraId="5B41178B" w14:textId="35B18D29" w:rsidR="006A3CF4" w:rsidRPr="00213AD6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3AD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(84,511)</w:t>
            </w:r>
          </w:p>
        </w:tc>
      </w:tr>
      <w:tr w:rsidR="006A3CF4" w:rsidRPr="004B05D2" w14:paraId="3D98B43E" w14:textId="77777777" w:rsidTr="00AB4300">
        <w:tc>
          <w:tcPr>
            <w:tcW w:w="3613" w:type="dxa"/>
          </w:tcPr>
          <w:p w14:paraId="61193B95" w14:textId="77777777" w:rsidR="006A3CF4" w:rsidRPr="00953D8D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00FBD6A" w14:textId="77777777" w:rsidR="006A3CF4" w:rsidRPr="006F3A6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6E24FC5" w14:textId="77777777" w:rsidR="006A3CF4" w:rsidRPr="00F8189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31AFE41" w14:textId="77777777" w:rsidR="006A3CF4" w:rsidRPr="006F3A6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A3CF4" w:rsidRPr="004B05D2" w14:paraId="598978D0" w14:textId="77777777" w:rsidTr="00AB4300">
        <w:tc>
          <w:tcPr>
            <w:tcW w:w="3613" w:type="dxa"/>
          </w:tcPr>
          <w:p w14:paraId="6475B08E" w14:textId="77777777" w:rsidR="006A3CF4" w:rsidRPr="00953D8D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53D8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งบกำไรขาดทุนเบ็ดเสร็จ สำหรับงวด</w:t>
            </w:r>
          </w:p>
          <w:p w14:paraId="537CCEA5" w14:textId="77777777" w:rsidR="006A3CF4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53D8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953D8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หกเดือน</w:t>
            </w:r>
            <w:r w:rsidRPr="00953D8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สิ้นสุดวันที่</w:t>
            </w:r>
          </w:p>
          <w:p w14:paraId="3422D8BF" w14:textId="19B55085" w:rsidR="006A3CF4" w:rsidRPr="00953D8D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953D8D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Pr="00953D8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Pr="00953D8D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Pr="00953D8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53D8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E1D641" w14:textId="77777777" w:rsidR="006A3CF4" w:rsidRPr="006F3A6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DE53E4C" w14:textId="77777777" w:rsidR="006A3CF4" w:rsidRPr="00F8189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E93DCC7" w14:textId="77777777" w:rsidR="006A3CF4" w:rsidRPr="006F3A6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A3CF4" w:rsidRPr="004B05D2" w14:paraId="6DCE683B" w14:textId="77777777" w:rsidTr="00AB4300">
        <w:tc>
          <w:tcPr>
            <w:tcW w:w="3613" w:type="dxa"/>
          </w:tcPr>
          <w:p w14:paraId="082A991B" w14:textId="5B2377E6" w:rsidR="006A3CF4" w:rsidRPr="006F3A6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4059E7" w14:textId="2361BCBB" w:rsidR="006A3CF4" w:rsidRPr="006853D3" w:rsidRDefault="00187C7F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187C7F">
              <w:rPr>
                <w:rFonts w:ascii="Browallia New" w:hAnsi="Browallia New" w:cs="Browallia New"/>
                <w:sz w:val="28"/>
                <w:szCs w:val="28"/>
                <w:lang w:val="en-GB"/>
              </w:rPr>
              <w:t>903,097</w:t>
            </w:r>
          </w:p>
        </w:tc>
        <w:tc>
          <w:tcPr>
            <w:tcW w:w="1701" w:type="dxa"/>
            <w:shd w:val="clear" w:color="auto" w:fill="auto"/>
          </w:tcPr>
          <w:p w14:paraId="70C5DC7D" w14:textId="31BC390A" w:rsidR="006A3CF4" w:rsidRPr="00F8189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(25,727)</w:t>
            </w:r>
          </w:p>
        </w:tc>
        <w:tc>
          <w:tcPr>
            <w:tcW w:w="1705" w:type="dxa"/>
            <w:shd w:val="clear" w:color="auto" w:fill="auto"/>
          </w:tcPr>
          <w:p w14:paraId="71A8A4FD" w14:textId="575D93F6" w:rsidR="006A3CF4" w:rsidRPr="006853D3" w:rsidRDefault="00B55862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B5586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877,370</w:t>
            </w:r>
          </w:p>
        </w:tc>
      </w:tr>
      <w:tr w:rsidR="006A3CF4" w:rsidRPr="004B05D2" w14:paraId="566A6A7B" w14:textId="77777777" w:rsidTr="00AB4300">
        <w:tc>
          <w:tcPr>
            <w:tcW w:w="3613" w:type="dxa"/>
          </w:tcPr>
          <w:p w14:paraId="7FEE3916" w14:textId="0B168D10" w:rsidR="006A3CF4" w:rsidRPr="006F3A6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รายได้จากการบริการ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เครื่องมือ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10FD38" w14:textId="4F7AC767" w:rsidR="006A3CF4" w:rsidRPr="00183C49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C4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3CF53D7" w14:textId="18BF9CC6" w:rsidR="006A3CF4" w:rsidRPr="00183C49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3C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23,937</w:t>
            </w:r>
          </w:p>
        </w:tc>
        <w:tc>
          <w:tcPr>
            <w:tcW w:w="1705" w:type="dxa"/>
            <w:shd w:val="clear" w:color="auto" w:fill="auto"/>
          </w:tcPr>
          <w:p w14:paraId="33D03ABE" w14:textId="21DFD270" w:rsidR="006A3CF4" w:rsidRPr="00183C49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3C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23,937</w:t>
            </w:r>
          </w:p>
        </w:tc>
      </w:tr>
      <w:tr w:rsidR="006A3CF4" w:rsidRPr="004B05D2" w14:paraId="106AF277" w14:textId="77777777" w:rsidTr="00AB4300">
        <w:tc>
          <w:tcPr>
            <w:tcW w:w="3613" w:type="dxa"/>
          </w:tcPr>
          <w:p w14:paraId="669996A4" w14:textId="392948CD" w:rsidR="006A3CF4" w:rsidRPr="006F3A6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350B1D" w14:textId="440E399E" w:rsidR="006A3CF4" w:rsidRPr="00ED220F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D220F">
              <w:rPr>
                <w:rFonts w:ascii="Browallia New" w:hAnsi="Browallia New" w:cs="Browallia New"/>
                <w:sz w:val="28"/>
                <w:szCs w:val="28"/>
                <w:lang w:val="en-GB"/>
              </w:rPr>
              <w:t>27,324</w:t>
            </w:r>
          </w:p>
        </w:tc>
        <w:tc>
          <w:tcPr>
            <w:tcW w:w="1701" w:type="dxa"/>
            <w:shd w:val="clear" w:color="auto" w:fill="auto"/>
          </w:tcPr>
          <w:p w14:paraId="66F822D6" w14:textId="0B91ADF5" w:rsidR="006A3CF4" w:rsidRPr="00F8189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(384)</w:t>
            </w:r>
          </w:p>
        </w:tc>
        <w:tc>
          <w:tcPr>
            <w:tcW w:w="1705" w:type="dxa"/>
            <w:shd w:val="clear" w:color="auto" w:fill="auto"/>
          </w:tcPr>
          <w:p w14:paraId="585D5AA3" w14:textId="716DC688" w:rsidR="006A3CF4" w:rsidRPr="006853D3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3A767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26,940</w:t>
            </w:r>
          </w:p>
        </w:tc>
      </w:tr>
      <w:tr w:rsidR="006A3CF4" w:rsidRPr="004B05D2" w14:paraId="6BB4AAAC" w14:textId="77777777" w:rsidTr="00AB4300">
        <w:tc>
          <w:tcPr>
            <w:tcW w:w="3613" w:type="dxa"/>
          </w:tcPr>
          <w:p w14:paraId="1AABFE1E" w14:textId="021C83EA" w:rsidR="006A3CF4" w:rsidRPr="006F3A6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14:paraId="53408C01" w14:textId="5FBE5520" w:rsidR="006A3CF4" w:rsidRPr="00ED220F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D220F">
              <w:rPr>
                <w:rFonts w:ascii="Browallia New" w:hAnsi="Browallia New" w:cs="Browallia New"/>
                <w:sz w:val="28"/>
                <w:szCs w:val="28"/>
                <w:lang w:val="en-GB"/>
              </w:rPr>
              <w:t>(1</w:t>
            </w:r>
            <w:r w:rsidR="00E31584" w:rsidRPr="00ED220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D220F">
              <w:rPr>
                <w:rFonts w:ascii="Browallia New" w:hAnsi="Browallia New" w:cs="Browallia New"/>
                <w:sz w:val="28"/>
                <w:szCs w:val="28"/>
                <w:lang w:val="en-GB"/>
              </w:rPr>
              <w:t>3,022</w:t>
            </w:r>
            <w:r w:rsidRPr="00ED220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E47EAA9" w14:textId="082A88E0" w:rsidR="006A3CF4" w:rsidRPr="00F81890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F8189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(1,406)</w:t>
            </w:r>
          </w:p>
        </w:tc>
        <w:tc>
          <w:tcPr>
            <w:tcW w:w="1705" w:type="dxa"/>
            <w:shd w:val="clear" w:color="auto" w:fill="auto"/>
          </w:tcPr>
          <w:p w14:paraId="58024F9A" w14:textId="614CF077" w:rsidR="006A3CF4" w:rsidRPr="006853D3" w:rsidRDefault="006A3CF4" w:rsidP="006A3CF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3A767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(124,428)</w:t>
            </w:r>
          </w:p>
        </w:tc>
      </w:tr>
    </w:tbl>
    <w:p w14:paraId="442932D0" w14:textId="29E50517" w:rsidR="00EE1FF1" w:rsidRDefault="00EE1FF1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</w:rPr>
      </w:pPr>
    </w:p>
    <w:p w14:paraId="520107C4" w14:textId="0C93BDD4" w:rsidR="00995FA6" w:rsidRDefault="00995FA6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</w:rPr>
      </w:pPr>
    </w:p>
    <w:p w14:paraId="1AE61668" w14:textId="07F64397" w:rsidR="00995FA6" w:rsidRDefault="00995FA6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</w:rPr>
      </w:pPr>
    </w:p>
    <w:p w14:paraId="0D8BA6FD" w14:textId="4191F50D" w:rsidR="00995FA6" w:rsidRDefault="00995FA6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</w:rPr>
      </w:pPr>
    </w:p>
    <w:p w14:paraId="6DF996B0" w14:textId="77777777" w:rsidR="00995FA6" w:rsidRDefault="00995FA6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  <w:cs/>
        </w:rPr>
      </w:pPr>
    </w:p>
    <w:p w14:paraId="220A0AA1" w14:textId="77777777" w:rsidR="006F3A60" w:rsidRPr="006F3A60" w:rsidRDefault="006F3A60" w:rsidP="00EE1FF1">
      <w:pPr>
        <w:tabs>
          <w:tab w:val="left" w:pos="1701"/>
        </w:tabs>
        <w:spacing w:line="300" w:lineRule="exact"/>
        <w:jc w:val="thaiDistribute"/>
        <w:rPr>
          <w:rFonts w:ascii="Browallia New" w:eastAsia="Arial Unicode MS" w:hAnsi="Browallia New" w:cs="Browallia New"/>
          <w:sz w:val="32"/>
          <w:szCs w:val="32"/>
        </w:rPr>
      </w:pPr>
    </w:p>
    <w:tbl>
      <w:tblPr>
        <w:tblW w:w="8725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3618"/>
        <w:gridCol w:w="1701"/>
        <w:gridCol w:w="1701"/>
        <w:gridCol w:w="1705"/>
      </w:tblGrid>
      <w:tr w:rsidR="00EE1FF1" w:rsidRPr="004B05D2" w14:paraId="40BFD6B7" w14:textId="77777777" w:rsidTr="006F3A60">
        <w:trPr>
          <w:cantSplit/>
          <w:tblHeader/>
        </w:trPr>
        <w:tc>
          <w:tcPr>
            <w:tcW w:w="3618" w:type="dxa"/>
          </w:tcPr>
          <w:p w14:paraId="7B8F32D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7" w:type="dxa"/>
            <w:gridSpan w:val="3"/>
          </w:tcPr>
          <w:p w14:paraId="3F9E8E24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FF1" w:rsidRPr="004B05D2" w14:paraId="491C810E" w14:textId="77777777" w:rsidTr="006F3A60">
        <w:trPr>
          <w:cantSplit/>
          <w:tblHeader/>
        </w:trPr>
        <w:tc>
          <w:tcPr>
            <w:tcW w:w="3618" w:type="dxa"/>
          </w:tcPr>
          <w:p w14:paraId="1A9D09F1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107" w:type="dxa"/>
            <w:gridSpan w:val="3"/>
          </w:tcPr>
          <w:p w14:paraId="159325C4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5D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E1FF1" w:rsidRPr="004B05D2" w14:paraId="17C7E83E" w14:textId="77777777" w:rsidTr="006F3A60">
        <w:trPr>
          <w:cantSplit/>
          <w:trHeight w:val="341"/>
          <w:tblHeader/>
        </w:trPr>
        <w:tc>
          <w:tcPr>
            <w:tcW w:w="3618" w:type="dxa"/>
          </w:tcPr>
          <w:p w14:paraId="658FE068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BA0EC51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ตามนโยบาย</w:t>
            </w:r>
          </w:p>
          <w:p w14:paraId="4796C6E7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03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การบัญชีเดิม</w:t>
            </w:r>
          </w:p>
        </w:tc>
        <w:tc>
          <w:tcPr>
            <w:tcW w:w="1701" w:type="dxa"/>
            <w:vAlign w:val="bottom"/>
          </w:tcPr>
          <w:p w14:paraId="7E595FD6" w14:textId="3B6AD20E" w:rsidR="00EE1FF1" w:rsidRPr="006F3A60" w:rsidRDefault="00E768C3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</w:t>
            </w:r>
          </w:p>
          <w:p w14:paraId="45BE7F5D" w14:textId="77777777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 (ลด)</w:t>
            </w:r>
          </w:p>
        </w:tc>
        <w:tc>
          <w:tcPr>
            <w:tcW w:w="1705" w:type="dxa"/>
            <w:vAlign w:val="bottom"/>
          </w:tcPr>
          <w:p w14:paraId="3828FEE8" w14:textId="009B4844" w:rsidR="00EE1FF1" w:rsidRPr="006F3A60" w:rsidRDefault="00EE1FF1" w:rsidP="00BD28A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ตามมาตรฐาน</w:t>
            </w:r>
            <w:r w:rsidR="004B0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6F3A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การรายงานทางการเงิน ฉบับที่ </w:t>
            </w:r>
            <w:r w:rsidRPr="006F3A60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E1FF1" w:rsidRPr="004B05D2" w14:paraId="26FB498F" w14:textId="77777777" w:rsidTr="006F3A60">
        <w:trPr>
          <w:trHeight w:val="252"/>
        </w:trPr>
        <w:tc>
          <w:tcPr>
            <w:tcW w:w="3618" w:type="dxa"/>
          </w:tcPr>
          <w:p w14:paraId="6B2563D1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734C34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63F235C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5F3C4A4D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E1FF1" w:rsidRPr="004B05D2" w14:paraId="32336148" w14:textId="77777777" w:rsidTr="006F3A60">
        <w:tc>
          <w:tcPr>
            <w:tcW w:w="3618" w:type="dxa"/>
          </w:tcPr>
          <w:p w14:paraId="1141C7C5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งบแสดงฐานะการเงิน </w:t>
            </w:r>
          </w:p>
          <w:p w14:paraId="23999BB9" w14:textId="74353781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ณ วันที่ 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="006F3A60" w:rsidRPr="006F3A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6F3A60" w:rsidRPr="006F3A60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256</w:t>
            </w:r>
            <w:r w:rsidR="006F3A60" w:rsidRPr="006F3A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7C2CD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79F90DF5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629967E3" w14:textId="77777777" w:rsidR="00EE1FF1" w:rsidRPr="006F3A60" w:rsidRDefault="00EE1FF1" w:rsidP="00BD28A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66BF0" w:rsidRPr="004B05D2" w14:paraId="0FCA262C" w14:textId="77777777" w:rsidTr="006F3A60">
        <w:tc>
          <w:tcPr>
            <w:tcW w:w="3618" w:type="dxa"/>
          </w:tcPr>
          <w:p w14:paraId="7827DD9F" w14:textId="77777777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6E0E21" w14:textId="092A8A5B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3,123</w:t>
            </w:r>
          </w:p>
        </w:tc>
        <w:tc>
          <w:tcPr>
            <w:tcW w:w="1701" w:type="dxa"/>
            <w:shd w:val="clear" w:color="auto" w:fill="auto"/>
          </w:tcPr>
          <w:p w14:paraId="1520DB16" w14:textId="400A77EF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</w:p>
        </w:tc>
        <w:tc>
          <w:tcPr>
            <w:tcW w:w="1705" w:type="dxa"/>
            <w:shd w:val="clear" w:color="auto" w:fill="auto"/>
          </w:tcPr>
          <w:p w14:paraId="28819F54" w14:textId="71C25742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2555C3"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253</w:t>
            </w:r>
          </w:p>
        </w:tc>
      </w:tr>
      <w:tr w:rsidR="00566BF0" w:rsidRPr="004B05D2" w14:paraId="35D054CB" w14:textId="77777777" w:rsidTr="006F3A60">
        <w:tc>
          <w:tcPr>
            <w:tcW w:w="3618" w:type="dxa"/>
          </w:tcPr>
          <w:p w14:paraId="5927127E" w14:textId="77777777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FD4191" w14:textId="020E0652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6,093</w:t>
            </w:r>
          </w:p>
        </w:tc>
        <w:tc>
          <w:tcPr>
            <w:tcW w:w="1701" w:type="dxa"/>
            <w:shd w:val="clear" w:color="auto" w:fill="auto"/>
          </w:tcPr>
          <w:p w14:paraId="70C930B0" w14:textId="6F151CBA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3,107</w:t>
            </w:r>
          </w:p>
        </w:tc>
        <w:tc>
          <w:tcPr>
            <w:tcW w:w="1705" w:type="dxa"/>
            <w:shd w:val="clear" w:color="auto" w:fill="auto"/>
          </w:tcPr>
          <w:p w14:paraId="715DC80B" w14:textId="17FBFA78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9,200</w:t>
            </w:r>
          </w:p>
        </w:tc>
      </w:tr>
      <w:tr w:rsidR="00566BF0" w:rsidRPr="004B05D2" w14:paraId="2C13A55B" w14:textId="77777777" w:rsidTr="006F3A60">
        <w:tc>
          <w:tcPr>
            <w:tcW w:w="3618" w:type="dxa"/>
          </w:tcPr>
          <w:p w14:paraId="1451C0E5" w14:textId="0C09307E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61E02B" w14:textId="38C4918E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390F">
              <w:rPr>
                <w:rFonts w:ascii="Browallia New" w:hAnsi="Browallia New" w:cs="Browallia New"/>
                <w:sz w:val="28"/>
                <w:szCs w:val="28"/>
                <w:lang w:val="en-GB"/>
              </w:rPr>
              <w:t>5,459</w:t>
            </w:r>
          </w:p>
        </w:tc>
        <w:tc>
          <w:tcPr>
            <w:tcW w:w="1701" w:type="dxa"/>
            <w:shd w:val="clear" w:color="auto" w:fill="auto"/>
          </w:tcPr>
          <w:p w14:paraId="08E19656" w14:textId="6810C4C2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15,534</w:t>
            </w:r>
          </w:p>
        </w:tc>
        <w:tc>
          <w:tcPr>
            <w:tcW w:w="1705" w:type="dxa"/>
            <w:shd w:val="clear" w:color="auto" w:fill="auto"/>
          </w:tcPr>
          <w:p w14:paraId="51510402" w14:textId="66592DF3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20,993</w:t>
            </w:r>
          </w:p>
        </w:tc>
      </w:tr>
      <w:tr w:rsidR="00566BF0" w:rsidRPr="004B05D2" w14:paraId="2A182BC6" w14:textId="77777777" w:rsidTr="006F3A60">
        <w:tc>
          <w:tcPr>
            <w:tcW w:w="3618" w:type="dxa"/>
          </w:tcPr>
          <w:p w14:paraId="08BB6BBA" w14:textId="79CF9291" w:rsidR="00566BF0" w:rsidRPr="006F3A60" w:rsidRDefault="00566BF0" w:rsidP="00566BF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701" w:type="dxa"/>
            <w:shd w:val="clear" w:color="auto" w:fill="auto"/>
          </w:tcPr>
          <w:p w14:paraId="192085FB" w14:textId="49DAF844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(1,731,55</w:t>
            </w:r>
            <w:r w:rsidR="00F06B6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FC0A5A2" w14:textId="74E48B3E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(12,</w:t>
            </w:r>
            <w:r w:rsidR="00F06B6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297</w:t>
            </w: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05" w:type="dxa"/>
            <w:shd w:val="clear" w:color="auto" w:fill="auto"/>
          </w:tcPr>
          <w:p w14:paraId="6C9EFB36" w14:textId="79088DD5" w:rsidR="00566BF0" w:rsidRPr="003B390F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(1,743,85</w:t>
            </w:r>
            <w:r w:rsidR="00F06B6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3B39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566BF0" w:rsidRPr="004B05D2" w14:paraId="702DE6B6" w14:textId="77777777" w:rsidTr="006F3A60">
        <w:tc>
          <w:tcPr>
            <w:tcW w:w="3618" w:type="dxa"/>
          </w:tcPr>
          <w:p w14:paraId="7C5406CB" w14:textId="77777777" w:rsidR="00566BF0" w:rsidRPr="006F3A60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959EF8" w14:textId="77777777" w:rsidR="00566BF0" w:rsidRPr="004730DD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0D006870" w14:textId="77777777" w:rsidR="00566BF0" w:rsidRPr="004730DD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63B34A15" w14:textId="77777777" w:rsidR="00566BF0" w:rsidRPr="004730DD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555C3" w:rsidRPr="004B05D2" w14:paraId="724F5D02" w14:textId="77777777" w:rsidTr="006F3A60">
        <w:tc>
          <w:tcPr>
            <w:tcW w:w="3618" w:type="dxa"/>
          </w:tcPr>
          <w:p w14:paraId="623F7D8D" w14:textId="77777777" w:rsidR="002555C3" w:rsidRPr="004730DD" w:rsidRDefault="002555C3" w:rsidP="002555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งบกำไรขาดทุนเบ็ดเสร็จ สำหรับงวด</w:t>
            </w:r>
          </w:p>
          <w:p w14:paraId="38C06A0F" w14:textId="4A28329B" w:rsidR="002555C3" w:rsidRPr="004730DD" w:rsidRDefault="002555C3" w:rsidP="002555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</w:t>
            </w:r>
            <w:r w:rsidRPr="004730D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สาม</w:t>
            </w:r>
            <w:r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</w:p>
          <w:p w14:paraId="7BFDEB32" w14:textId="48B18123" w:rsidR="002555C3" w:rsidRPr="004730DD" w:rsidRDefault="002555C3" w:rsidP="002555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730D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Pr="004730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256</w:t>
            </w:r>
            <w:r w:rsidRPr="004730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4E502" w14:textId="77777777" w:rsidR="002555C3" w:rsidRPr="004730DD" w:rsidRDefault="002555C3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34263B5" w14:textId="77777777" w:rsidR="002555C3" w:rsidRPr="004730DD" w:rsidRDefault="002555C3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44F7D266" w14:textId="77777777" w:rsidR="002555C3" w:rsidRPr="004730DD" w:rsidRDefault="002555C3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66BF0" w:rsidRPr="004B05D2" w14:paraId="492D6589" w14:textId="77777777" w:rsidTr="006F3A60">
        <w:tc>
          <w:tcPr>
            <w:tcW w:w="3618" w:type="dxa"/>
          </w:tcPr>
          <w:p w14:paraId="18A64624" w14:textId="77777777" w:rsidR="00566BF0" w:rsidRPr="004730DD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30D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D95C4" w14:textId="20E6D173" w:rsidR="00566BF0" w:rsidRPr="00172177" w:rsidRDefault="005A2B7C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721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394,153</w:t>
            </w:r>
          </w:p>
        </w:tc>
        <w:tc>
          <w:tcPr>
            <w:tcW w:w="1701" w:type="dxa"/>
            <w:shd w:val="clear" w:color="auto" w:fill="auto"/>
          </w:tcPr>
          <w:p w14:paraId="78C74D00" w14:textId="10CDC8EB" w:rsidR="00566BF0" w:rsidRPr="00883965" w:rsidRDefault="00953D8D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(12,448)</w:t>
            </w:r>
          </w:p>
        </w:tc>
        <w:tc>
          <w:tcPr>
            <w:tcW w:w="1705" w:type="dxa"/>
            <w:shd w:val="clear" w:color="auto" w:fill="auto"/>
          </w:tcPr>
          <w:p w14:paraId="10E2002D" w14:textId="60611F23" w:rsidR="00566BF0" w:rsidRPr="00883965" w:rsidRDefault="005A2B7C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381,705</w:t>
            </w:r>
          </w:p>
        </w:tc>
      </w:tr>
      <w:tr w:rsidR="00566BF0" w:rsidRPr="004B05D2" w14:paraId="7932D693" w14:textId="77777777" w:rsidTr="006F3A60">
        <w:tc>
          <w:tcPr>
            <w:tcW w:w="3618" w:type="dxa"/>
          </w:tcPr>
          <w:p w14:paraId="6D9D1288" w14:textId="2B11E99D" w:rsidR="00566BF0" w:rsidRPr="004730DD" w:rsidRDefault="00566BF0" w:rsidP="00566BF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30D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รายได้จากการบริการเครื่องมือแพทย์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CDC79" w14:textId="32714BBE" w:rsidR="00566BF0" w:rsidRPr="00172177" w:rsidRDefault="005A2B7C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7217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D02EB8B" w14:textId="331A69DC" w:rsidR="00566BF0" w:rsidRPr="00883965" w:rsidRDefault="00953D8D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12,058</w:t>
            </w:r>
          </w:p>
        </w:tc>
        <w:tc>
          <w:tcPr>
            <w:tcW w:w="1705" w:type="dxa"/>
            <w:shd w:val="clear" w:color="auto" w:fill="auto"/>
          </w:tcPr>
          <w:p w14:paraId="54130850" w14:textId="2506D07A" w:rsidR="00566BF0" w:rsidRPr="00883965" w:rsidRDefault="005A2B7C" w:rsidP="00566BF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12,058</w:t>
            </w:r>
          </w:p>
        </w:tc>
      </w:tr>
      <w:tr w:rsidR="005A2B7C" w:rsidRPr="004B05D2" w14:paraId="3D51D231" w14:textId="77777777" w:rsidTr="006F3A60">
        <w:tc>
          <w:tcPr>
            <w:tcW w:w="3618" w:type="dxa"/>
          </w:tcPr>
          <w:p w14:paraId="79C53C59" w14:textId="77777777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30D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A9245F" w14:textId="76C5E486" w:rsidR="005A2B7C" w:rsidRPr="00172177" w:rsidRDefault="00172177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7217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10,851</w:t>
            </w:r>
          </w:p>
        </w:tc>
        <w:tc>
          <w:tcPr>
            <w:tcW w:w="1701" w:type="dxa"/>
            <w:shd w:val="clear" w:color="auto" w:fill="auto"/>
          </w:tcPr>
          <w:p w14:paraId="59E5204F" w14:textId="0311DBA5" w:rsidR="005A2B7C" w:rsidRPr="00883965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(37)</w:t>
            </w:r>
          </w:p>
        </w:tc>
        <w:tc>
          <w:tcPr>
            <w:tcW w:w="1705" w:type="dxa"/>
            <w:shd w:val="clear" w:color="auto" w:fill="auto"/>
          </w:tcPr>
          <w:p w14:paraId="461561B2" w14:textId="1389F177" w:rsidR="005A2B7C" w:rsidRPr="00883965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10,</w:t>
            </w:r>
            <w:r w:rsidR="00883965"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814</w:t>
            </w:r>
          </w:p>
        </w:tc>
      </w:tr>
      <w:tr w:rsidR="005A2B7C" w:rsidRPr="004B05D2" w14:paraId="43BD6FA9" w14:textId="77777777" w:rsidTr="008B362E">
        <w:tc>
          <w:tcPr>
            <w:tcW w:w="3618" w:type="dxa"/>
          </w:tcPr>
          <w:p w14:paraId="70F6C2C8" w14:textId="63042088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30DD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9B6B5E" w14:textId="3031B95C" w:rsidR="005A2B7C" w:rsidRPr="00172177" w:rsidRDefault="00172177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72177">
              <w:rPr>
                <w:rFonts w:ascii="Browallia New" w:hAnsi="Browallia New" w:cs="Browallia New"/>
                <w:sz w:val="28"/>
                <w:szCs w:val="28"/>
                <w:lang w:val="en-GB"/>
              </w:rPr>
              <w:t>40,51</w:t>
            </w:r>
            <w:r w:rsidR="00F06B6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7672C099" w14:textId="7A170535" w:rsidR="005A2B7C" w:rsidRPr="00883965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(35</w:t>
            </w:r>
            <w:r w:rsidR="00F06B6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05" w:type="dxa"/>
            <w:shd w:val="clear" w:color="auto" w:fill="auto"/>
          </w:tcPr>
          <w:p w14:paraId="2B53AA6A" w14:textId="69FD1D66" w:rsidR="005A2B7C" w:rsidRPr="00883965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883965"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</w:t>
            </w:r>
            <w:r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83965" w:rsidRPr="0088396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161</w:t>
            </w:r>
          </w:p>
        </w:tc>
      </w:tr>
      <w:tr w:rsidR="005A2B7C" w:rsidRPr="004B05D2" w14:paraId="524EA911" w14:textId="77777777" w:rsidTr="00AB4300">
        <w:tc>
          <w:tcPr>
            <w:tcW w:w="3618" w:type="dxa"/>
          </w:tcPr>
          <w:p w14:paraId="0D037CA6" w14:textId="77777777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9D19956" w14:textId="77777777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8F45873" w14:textId="77777777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0F2164F" w14:textId="77777777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A2B7C" w:rsidRPr="004B05D2" w14:paraId="4BA3B410" w14:textId="77777777" w:rsidTr="006F3A60">
        <w:tc>
          <w:tcPr>
            <w:tcW w:w="3618" w:type="dxa"/>
          </w:tcPr>
          <w:p w14:paraId="1F0677CB" w14:textId="77777777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งบกำไรขาดทุนเบ็ดเสร็จ สำหรับงวด</w:t>
            </w:r>
          </w:p>
          <w:p w14:paraId="562E7259" w14:textId="43A11E97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</w:t>
            </w:r>
            <w:r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730D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หกเดือน</w:t>
            </w:r>
            <w:r w:rsidRPr="004730D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21CD6AF1" w14:textId="4EE5A4BC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30D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</w:t>
            </w:r>
            <w:r w:rsidRPr="004730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 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4730DD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256</w:t>
            </w:r>
            <w:r w:rsidRPr="004730D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8C76FE" w14:textId="77777777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7BDC724" w14:textId="77777777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168D73E4" w14:textId="77777777" w:rsidR="005A2B7C" w:rsidRPr="004730DD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A2B7C" w:rsidRPr="004B05D2" w14:paraId="40DF3B75" w14:textId="77777777" w:rsidTr="006F3A60">
        <w:tc>
          <w:tcPr>
            <w:tcW w:w="3618" w:type="dxa"/>
          </w:tcPr>
          <w:p w14:paraId="3628D147" w14:textId="5AEDA96C" w:rsidR="005A2B7C" w:rsidRPr="006F3A60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15CD8" w14:textId="6A896800" w:rsidR="005A2B7C" w:rsidRPr="007F3376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777,836</w:t>
            </w:r>
          </w:p>
        </w:tc>
        <w:tc>
          <w:tcPr>
            <w:tcW w:w="1701" w:type="dxa"/>
            <w:shd w:val="clear" w:color="auto" w:fill="auto"/>
          </w:tcPr>
          <w:p w14:paraId="0483B253" w14:textId="3467CB0D" w:rsidR="005A2B7C" w:rsidRPr="007F3376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(25,727)</w:t>
            </w:r>
          </w:p>
        </w:tc>
        <w:tc>
          <w:tcPr>
            <w:tcW w:w="1705" w:type="dxa"/>
            <w:shd w:val="clear" w:color="auto" w:fill="auto"/>
          </w:tcPr>
          <w:p w14:paraId="4B5CC430" w14:textId="0CE57FA7" w:rsidR="005A2B7C" w:rsidRPr="007F3376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752,109</w:t>
            </w:r>
          </w:p>
        </w:tc>
      </w:tr>
      <w:tr w:rsidR="005A2B7C" w:rsidRPr="004B05D2" w14:paraId="4BEAB8A1" w14:textId="77777777" w:rsidTr="006F3A60">
        <w:tc>
          <w:tcPr>
            <w:tcW w:w="3618" w:type="dxa"/>
          </w:tcPr>
          <w:p w14:paraId="744BD4CC" w14:textId="5B5ED98C" w:rsidR="005A2B7C" w:rsidRPr="006F3A60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รายได้จากการบริการเครื่องมือแพทย์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2F7FFC" w14:textId="60CCAC52" w:rsidR="005A2B7C" w:rsidRPr="007F3376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54DB359" w14:textId="26FBA52D" w:rsidR="005A2B7C" w:rsidRPr="007F3376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23,937</w:t>
            </w:r>
          </w:p>
        </w:tc>
        <w:tc>
          <w:tcPr>
            <w:tcW w:w="1705" w:type="dxa"/>
            <w:shd w:val="clear" w:color="auto" w:fill="auto"/>
          </w:tcPr>
          <w:p w14:paraId="70E63E23" w14:textId="1EFC6B98" w:rsidR="005A2B7C" w:rsidRPr="007F3376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23,937</w:t>
            </w:r>
          </w:p>
        </w:tc>
      </w:tr>
      <w:tr w:rsidR="005A2B7C" w:rsidRPr="004B05D2" w14:paraId="2FBE1CCD" w14:textId="77777777" w:rsidTr="006F3A60">
        <w:tc>
          <w:tcPr>
            <w:tcW w:w="3618" w:type="dxa"/>
          </w:tcPr>
          <w:p w14:paraId="3B0D1BCE" w14:textId="54B85B31" w:rsidR="005A2B7C" w:rsidRPr="006F3A60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0904C" w14:textId="1EC2AE35" w:rsidR="005A2B7C" w:rsidRPr="007F3376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3376">
              <w:rPr>
                <w:rFonts w:ascii="Browallia New" w:hAnsi="Browallia New" w:cs="Browallia New"/>
                <w:sz w:val="28"/>
                <w:szCs w:val="28"/>
                <w:lang w:val="en-GB"/>
              </w:rPr>
              <w:t>23,</w:t>
            </w:r>
            <w:r w:rsidR="00135BA1" w:rsidRPr="007F3376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701" w:type="dxa"/>
            <w:shd w:val="clear" w:color="auto" w:fill="auto"/>
          </w:tcPr>
          <w:p w14:paraId="27DC5AA6" w14:textId="7819A971" w:rsidR="005A2B7C" w:rsidRPr="007F3376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(384)</w:t>
            </w:r>
          </w:p>
        </w:tc>
        <w:tc>
          <w:tcPr>
            <w:tcW w:w="1705" w:type="dxa"/>
            <w:shd w:val="clear" w:color="auto" w:fill="auto"/>
          </w:tcPr>
          <w:p w14:paraId="4B8E5E22" w14:textId="5BD992F1" w:rsidR="005A2B7C" w:rsidRPr="007F3376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23,</w:t>
            </w:r>
            <w:r w:rsidR="00135BA1"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099</w:t>
            </w:r>
          </w:p>
        </w:tc>
      </w:tr>
      <w:tr w:rsidR="005A2B7C" w:rsidRPr="004B05D2" w14:paraId="38DE31EA" w14:textId="77777777" w:rsidTr="00AB4300">
        <w:tc>
          <w:tcPr>
            <w:tcW w:w="3618" w:type="dxa"/>
          </w:tcPr>
          <w:p w14:paraId="1AFA2FF4" w14:textId="5790D748" w:rsidR="005A2B7C" w:rsidRPr="006F3A60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3A60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01" w:type="dxa"/>
            <w:shd w:val="clear" w:color="auto" w:fill="auto"/>
          </w:tcPr>
          <w:p w14:paraId="0B0E75B1" w14:textId="0C115693" w:rsidR="005A2B7C" w:rsidRPr="007F3376" w:rsidRDefault="00135BA1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55,0</w:t>
            </w:r>
            <w:r w:rsidR="00F06B6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</w:t>
            </w:r>
          </w:p>
        </w:tc>
        <w:tc>
          <w:tcPr>
            <w:tcW w:w="1701" w:type="dxa"/>
            <w:shd w:val="clear" w:color="auto" w:fill="auto"/>
          </w:tcPr>
          <w:p w14:paraId="44C5B6CE" w14:textId="0C40DB68" w:rsidR="005A2B7C" w:rsidRPr="007F3376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(1,40</w:t>
            </w:r>
            <w:r w:rsidR="00F06B6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05" w:type="dxa"/>
            <w:shd w:val="clear" w:color="auto" w:fill="auto"/>
          </w:tcPr>
          <w:p w14:paraId="7002DCD1" w14:textId="3C7FC2E9" w:rsidR="005A2B7C" w:rsidRPr="007F3376" w:rsidRDefault="005A2B7C" w:rsidP="005A2B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135BA1"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35BA1" w:rsidRPr="007F337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633</w:t>
            </w:r>
          </w:p>
        </w:tc>
      </w:tr>
    </w:tbl>
    <w:p w14:paraId="55525F98" w14:textId="77777777" w:rsidR="001B6092" w:rsidRDefault="001B6092" w:rsidP="006F3A6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highlight w:val="yellow"/>
        </w:rPr>
      </w:pPr>
    </w:p>
    <w:p w14:paraId="48093614" w14:textId="133B36D3" w:rsidR="001B6092" w:rsidRDefault="001B6092" w:rsidP="006F3A60">
      <w:pPr>
        <w:pStyle w:val="CordiaNew"/>
        <w:tabs>
          <w:tab w:val="clear" w:pos="4153"/>
          <w:tab w:val="left" w:pos="426"/>
          <w:tab w:val="left" w:pos="99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E8C">
        <w:rPr>
          <w:rFonts w:ascii="Browallia New" w:hAnsi="Browallia New" w:cs="Browallia New"/>
          <w:color w:val="auto"/>
          <w:sz w:val="28"/>
          <w:szCs w:val="28"/>
          <w:cs/>
        </w:rPr>
        <w:t>รายการปรับปรุง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ข้างต้น</w:t>
      </w:r>
      <w:r w:rsidRPr="00DF1E8C">
        <w:rPr>
          <w:rFonts w:ascii="Browallia New" w:hAnsi="Browallia New" w:cs="Browallia New"/>
          <w:color w:val="auto"/>
          <w:sz w:val="28"/>
          <w:szCs w:val="28"/>
          <w:cs/>
        </w:rPr>
        <w:t>มีรายละเอียดดังต่อไปนี้</w:t>
      </w:r>
    </w:p>
    <w:p w14:paraId="61B2EE7A" w14:textId="77777777" w:rsidR="00584BB6" w:rsidRDefault="00584BB6" w:rsidP="001B6092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46C73E2" w14:textId="0DE9D1A0" w:rsidR="001B6092" w:rsidRDefault="001B6092" w:rsidP="006F3A60">
      <w:pPr>
        <w:pStyle w:val="CordiaNew"/>
        <w:tabs>
          <w:tab w:val="clear" w:pos="4153"/>
          <w:tab w:val="left" w:pos="426"/>
          <w:tab w:val="left" w:pos="99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รายได้จากการบริการทางการแพทย์ </w:t>
      </w:r>
      <w:r w:rsidRPr="00DF1E8C">
        <w:rPr>
          <w:rFonts w:ascii="Browallia New" w:hAnsi="Browallia New" w:cs="Browallia New"/>
          <w:color w:val="auto"/>
          <w:sz w:val="28"/>
          <w:szCs w:val="28"/>
          <w:cs/>
        </w:rPr>
        <w:t>–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ประกอบด้วยรายได้จากการให้เช่าเครื่องมือแพทย์และรายได้ค่าบำรุงรักษาเครื่องมือแพทย์ กลุ่มบริษัท</w:t>
      </w:r>
      <w:r w:rsidRPr="00DF1E8C">
        <w:rPr>
          <w:rFonts w:ascii="Browallia New" w:hAnsi="Browallia New" w:cs="Browallia New"/>
          <w:color w:val="auto"/>
          <w:sz w:val="28"/>
          <w:szCs w:val="28"/>
          <w:cs/>
        </w:rPr>
        <w:t>พิจารณาว่า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การบริการดังกล่าวเป็นภาระที่ต้องป</w:t>
      </w:r>
      <w:r w:rsidR="00B202DE">
        <w:rPr>
          <w:rFonts w:ascii="Browallia New" w:hAnsi="Browallia New" w:cs="Browallia New" w:hint="cs"/>
          <w:color w:val="auto"/>
          <w:sz w:val="28"/>
          <w:szCs w:val="28"/>
          <w:cs/>
        </w:rPr>
        <w:t>ฏิ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บัติ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โดย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แยกออกจากรายได้</w:t>
      </w:r>
      <w:r w:rsidR="00750A87">
        <w:rPr>
          <w:rFonts w:ascii="Browallia New" w:hAnsi="Browallia New" w:cs="Browallia New" w:hint="cs"/>
          <w:color w:val="auto"/>
          <w:sz w:val="28"/>
          <w:szCs w:val="28"/>
          <w:cs/>
        </w:rPr>
        <w:t>ที่รับรู้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จากการขายเครื่องมือแพทย์ และ</w:t>
      </w:r>
      <w:r w:rsidR="00750A87">
        <w:rPr>
          <w:rFonts w:ascii="Browallia New" w:hAnsi="Browallia New" w:cs="Browallia New" w:hint="cs"/>
          <w:color w:val="auto"/>
          <w:sz w:val="28"/>
          <w:szCs w:val="28"/>
          <w:cs/>
        </w:rPr>
        <w:t>จะรั</w:t>
      </w:r>
      <w:r w:rsidRPr="00DF1E8C">
        <w:rPr>
          <w:rFonts w:ascii="Browallia New" w:hAnsi="Browallia New" w:cs="Browallia New" w:hint="cs"/>
          <w:color w:val="auto"/>
          <w:sz w:val="28"/>
          <w:szCs w:val="28"/>
          <w:cs/>
        </w:rPr>
        <w:t>บรู้เป็นรายได้เมื่อการให้บริการเสร็จสิ้น</w:t>
      </w:r>
    </w:p>
    <w:p w14:paraId="70571DE0" w14:textId="7C61BAB9" w:rsidR="001B6092" w:rsidRDefault="001B6092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45590C" w14:textId="1B75F55B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7526F4A" w14:textId="50842B72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9838BC7" w14:textId="4696498E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E909498" w14:textId="5BA1540C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7223F7A" w14:textId="57EA1378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9F9CEDD" w14:textId="0F81E02F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4823422" w14:textId="77777777" w:rsidR="008E084C" w:rsidRDefault="008E084C" w:rsidP="009A02E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BBB6AF" w14:textId="77777777" w:rsidR="00766D81" w:rsidRDefault="00766D81" w:rsidP="006F3A60">
      <w:pPr>
        <w:pStyle w:val="CordiaNew"/>
        <w:numPr>
          <w:ilvl w:val="0"/>
          <w:numId w:val="41"/>
        </w:numPr>
        <w:tabs>
          <w:tab w:val="clear" w:pos="4153"/>
          <w:tab w:val="left" w:pos="426"/>
          <w:tab w:val="left" w:pos="990"/>
        </w:tabs>
        <w:ind w:left="810" w:hanging="45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lastRenderedPageBreak/>
        <w:t>ประกาศอื่นๆ</w:t>
      </w:r>
    </w:p>
    <w:p w14:paraId="5D5C1FBB" w14:textId="77777777" w:rsidR="00766D81" w:rsidRPr="002433F1" w:rsidRDefault="00766D81" w:rsidP="00766D81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</w:rPr>
      </w:pPr>
    </w:p>
    <w:p w14:paraId="323A1FB4" w14:textId="45EC7651" w:rsidR="00766D81" w:rsidRDefault="00766D81" w:rsidP="006F3A60">
      <w:pPr>
        <w:pStyle w:val="CordiaNew"/>
        <w:tabs>
          <w:tab w:val="clear" w:pos="4153"/>
          <w:tab w:val="left" w:pos="426"/>
          <w:tab w:val="left" w:pos="990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ประกาศอื่นๆ ที่มีผลตั้งแต่วันที่ </w:t>
      </w:r>
      <w:r>
        <w:rPr>
          <w:rFonts w:ascii="Browallia New" w:hAnsi="Browallia New" w:cs="Browallia New" w:hint="cs"/>
          <w:color w:val="auto"/>
          <w:sz w:val="28"/>
          <w:szCs w:val="28"/>
        </w:rPr>
        <w:t>1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มกราคม </w:t>
      </w:r>
      <w:r>
        <w:rPr>
          <w:rFonts w:ascii="Browallia New" w:hAnsi="Browallia New" w:cs="Browallia New" w:hint="cs"/>
          <w:color w:val="auto"/>
          <w:sz w:val="28"/>
          <w:szCs w:val="28"/>
        </w:rPr>
        <w:t>2562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เพื่อให้สอดคล้องตามมาตรฐานการรายงานทางการเงินระหว่างประเทศ การเปลี่ยนแปลงส่วนใหญ่เกี่ยวข้องกับการปรับปรุงถ้อยคำ การตีความและเป็นแนวทางแก่ผู้ใช้มาตรฐาน การนำมาตรฐานการรายงานทางการเงินฉบับปรับปรุงมาใช้ไม่มีผลกระทบที่เป็นสาระสำคัญกับงบการเงินระหว่างกาลของ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บริษัทและบริษัทย่อย</w:t>
      </w:r>
    </w:p>
    <w:p w14:paraId="67DD0CFC" w14:textId="77777777" w:rsidR="00382642" w:rsidRDefault="00382642" w:rsidP="00766D81">
      <w:pPr>
        <w:pStyle w:val="CordiaNew"/>
        <w:tabs>
          <w:tab w:val="clear" w:pos="4153"/>
          <w:tab w:val="left" w:pos="426"/>
          <w:tab w:val="left" w:pos="990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579912D1" w14:textId="6BED728C" w:rsidR="00766D81" w:rsidRPr="006F3A60" w:rsidRDefault="00766D81" w:rsidP="006F3A60">
      <w:pPr>
        <w:pStyle w:val="CordiaNew"/>
        <w:tabs>
          <w:tab w:val="clear" w:pos="4153"/>
          <w:tab w:val="left" w:pos="72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6F3A6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มาตรฐานการรายงานทางการเงินฉบับใหม่ที่ประกาศโดยสภาวิชาชีพบัญชี ซึ่งจะมีผลตั้งแต่วันที่</w:t>
      </w:r>
      <w:r w:rsidR="00F24B5D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="00F24B5D">
        <w:rPr>
          <w:rFonts w:ascii="Browallia New" w:hAnsi="Browallia New" w:cs="Browallia New"/>
          <w:color w:val="auto"/>
          <w:sz w:val="28"/>
          <w:szCs w:val="28"/>
        </w:rPr>
        <w:t>1</w:t>
      </w:r>
      <w:r w:rsidR="00F24B5D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มกราคม </w:t>
      </w:r>
      <w:r w:rsidR="00F24B5D"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ประกอบด้วย </w:t>
      </w:r>
    </w:p>
    <w:p w14:paraId="2673C128" w14:textId="77777777" w:rsidR="00766D81" w:rsidRPr="002433F1" w:rsidRDefault="00766D81" w:rsidP="00766D81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2"/>
          <w:szCs w:val="22"/>
          <w:cs/>
          <w:lang w:val="th-TH"/>
        </w:rPr>
      </w:pPr>
    </w:p>
    <w:p w14:paraId="41C5DE38" w14:textId="77777777" w:rsidR="00766D81" w:rsidRPr="006F3A60" w:rsidRDefault="00766D81" w:rsidP="006F3A60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6F3A60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มาตรฐานการรายงานทางการเงิน ฉบับที่ </w:t>
      </w:r>
      <w:r w:rsidRPr="006F3A60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</w:rPr>
        <w:t>สัญญาเช่า</w:t>
      </w:r>
      <w:r w:rsidRPr="006F3A60">
        <w:rPr>
          <w:rFonts w:ascii="Browallia New" w:hAnsi="Browallia New" w:cs="Browallia New"/>
          <w:color w:val="auto"/>
          <w:sz w:val="28"/>
          <w:szCs w:val="28"/>
        </w:rPr>
        <w:t>”</w:t>
      </w:r>
    </w:p>
    <w:p w14:paraId="5EEAD725" w14:textId="77777777" w:rsidR="00766D81" w:rsidRPr="002433F1" w:rsidRDefault="00766D81" w:rsidP="006F3A60">
      <w:pPr>
        <w:pStyle w:val="CordiaNew"/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</w:rPr>
      </w:pPr>
    </w:p>
    <w:p w14:paraId="724C873F" w14:textId="1125D62E" w:rsidR="00766D81" w:rsidRDefault="00766D81" w:rsidP="006F3A60">
      <w:pPr>
        <w:pStyle w:val="CordiaNew"/>
        <w:tabs>
          <w:tab w:val="clear" w:pos="4153"/>
          <w:tab w:val="left" w:pos="720"/>
        </w:tabs>
        <w:ind w:left="846" w:hanging="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F3A60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มาตรฐานการรายงานทางการเงินฉบับนี้ ใช้แทนมาตรฐานการรายงานทางการเงินชุดเดิม โดยมีการกำหนดหลักการสำหรับการรับรู้รายการ การวัดมูลค่า การนำเสนอและการเปิดเผยข้อมูลของสัญญาเช่า สัญญาเช่าจะถูกรับรู้ในงบแสดงฐานะการเงินเป็นสิทธิในการใช้สินทรัพย์และหนี้สินตามสัญญาเช่า</w:t>
      </w:r>
    </w:p>
    <w:p w14:paraId="7CD51EAB" w14:textId="17067F5C" w:rsidR="00584BB6" w:rsidRPr="002433F1" w:rsidRDefault="00584BB6">
      <w:pPr>
        <w:pStyle w:val="CordiaNew"/>
        <w:tabs>
          <w:tab w:val="clear" w:pos="4153"/>
          <w:tab w:val="left" w:pos="720"/>
        </w:tabs>
        <w:ind w:left="846" w:hanging="477"/>
        <w:jc w:val="thaiDistribute"/>
        <w:rPr>
          <w:rFonts w:ascii="Browallia New" w:hAnsi="Browallia New" w:cs="Browallia New"/>
          <w:color w:val="auto"/>
        </w:rPr>
      </w:pPr>
    </w:p>
    <w:p w14:paraId="3BE6E550" w14:textId="18451F87" w:rsidR="00766D81" w:rsidRDefault="00766D81" w:rsidP="006F3A60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9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เครื่องมือทางการเงิน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”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 มาตรฐานการบัญชี ฉบับที่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32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การแสดงรายการสำหรับเครื่องมือทางการเงิน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”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7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การเปิดเผยข้อมูลสำหรับเครื่องมือทางการเงิน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”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การตีความมาตรฐานการรายงานทางการเงิน ฉบับที่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16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การป้องกัน</w:t>
      </w:r>
      <w:r w:rsidRPr="006F3A60">
        <w:rPr>
          <w:rFonts w:ascii="Browallia New" w:hAnsi="Browallia New" w:cs="Browallia New"/>
          <w:color w:val="auto"/>
          <w:spacing w:val="-4"/>
          <w:sz w:val="28"/>
          <w:szCs w:val="28"/>
          <w:cs/>
          <w:lang w:eastAsia="en-US"/>
        </w:rPr>
        <w:t>ความเสี่ยงของเงินลงทุนสุทธิในหน่วยงานต่างประเทศ</w:t>
      </w:r>
      <w:r w:rsidRPr="006F3A60">
        <w:rPr>
          <w:rFonts w:ascii="Browallia New" w:hAnsi="Browallia New" w:cs="Browallia New"/>
          <w:color w:val="auto"/>
          <w:spacing w:val="-4"/>
          <w:sz w:val="28"/>
          <w:szCs w:val="28"/>
          <w:lang w:eastAsia="en-US"/>
        </w:rPr>
        <w:t xml:space="preserve">” </w:t>
      </w:r>
      <w:r w:rsidRPr="006F3A60">
        <w:rPr>
          <w:rFonts w:ascii="Browallia New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และการตีความมาตรฐานการรายงานทางการเงิน ฉบับที่ </w:t>
      </w:r>
      <w:r w:rsidRPr="006F3A60">
        <w:rPr>
          <w:rFonts w:ascii="Browallia New" w:hAnsi="Browallia New" w:cs="Browallia New"/>
          <w:color w:val="auto"/>
          <w:spacing w:val="-4"/>
          <w:sz w:val="28"/>
          <w:szCs w:val="28"/>
          <w:lang w:eastAsia="en-US"/>
        </w:rPr>
        <w:t>19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 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 xml:space="preserve">เรื่อง 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>“</w:t>
      </w: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การชำระหนี้สินทางการเงินด้วยตราสารทุน</w:t>
      </w:r>
      <w:r w:rsidRPr="006F3A60">
        <w:rPr>
          <w:rFonts w:ascii="Browallia New" w:hAnsi="Browallia New" w:cs="Browallia New"/>
          <w:color w:val="auto"/>
          <w:sz w:val="28"/>
          <w:szCs w:val="28"/>
          <w:lang w:eastAsia="en-US"/>
        </w:rPr>
        <w:t xml:space="preserve">” </w:t>
      </w:r>
    </w:p>
    <w:p w14:paraId="79E348F7" w14:textId="77777777" w:rsidR="00E66D53" w:rsidRPr="006F3A60" w:rsidRDefault="00E66D53" w:rsidP="006F3A60">
      <w:pPr>
        <w:pStyle w:val="CordiaNew"/>
        <w:tabs>
          <w:tab w:val="clear" w:pos="4153"/>
          <w:tab w:val="left" w:pos="426"/>
        </w:tabs>
        <w:ind w:left="846" w:hanging="477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</w:p>
    <w:p w14:paraId="23F7FFD0" w14:textId="77777777" w:rsidR="00766D81" w:rsidRDefault="00766D81" w:rsidP="006F3A60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  <w:r w:rsidRPr="006F3A60">
        <w:rPr>
          <w:rFonts w:ascii="Browallia New" w:hAnsi="Browallia New" w:cs="Browallia New"/>
          <w:color w:val="auto"/>
          <w:sz w:val="28"/>
          <w:szCs w:val="28"/>
          <w:cs/>
          <w:lang w:eastAsia="en-US"/>
        </w:rPr>
        <w:t>มาตรฐานการรายงานทางการเงินฉบับใหม่มีข้อกำหนดใหม่ที่เกี่ยวข้องกับ คำนิยาม การรับรู้รายการ การจัดประเภทรายการ การวัดมูลค่า การด้อยค่าของสินทรัพย์และหนี้สินทางการเงิน รวมถึงการให้แนวทางปฏิบัติเกี่ยวกับการบัญชีป้องกันความเสี่ยง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</w:p>
    <w:p w14:paraId="7C1D888E" w14:textId="77777777" w:rsidR="00766D81" w:rsidRDefault="00766D81" w:rsidP="00766D8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</w:p>
    <w:p w14:paraId="140CA00E" w14:textId="2ED73F88" w:rsidR="00766D81" w:rsidRPr="006F3A60" w:rsidRDefault="00766D81" w:rsidP="006F3A60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6F3A60">
        <w:rPr>
          <w:rFonts w:ascii="Browallia New" w:hAnsi="Browallia New" w:cs="Browallia New"/>
          <w:sz w:val="28"/>
          <w:szCs w:val="28"/>
          <w:cs/>
        </w:rPr>
        <w:t>บริษัทและบริษัทย่อยจะนำมาตรฐานการรายงานทางการเงินฉบับใหม่นี้มาถือปฏิบัติเมื่อมีผลบังคับใช้ ปัจจุบัน</w:t>
      </w:r>
      <w:r w:rsidR="004B05D2">
        <w:rPr>
          <w:rFonts w:ascii="Browallia New" w:hAnsi="Browallia New" w:cs="Browallia New"/>
          <w:sz w:val="28"/>
          <w:szCs w:val="28"/>
        </w:rPr>
        <w:t xml:space="preserve">              </w:t>
      </w:r>
      <w:r w:rsidRPr="006F3A60">
        <w:rPr>
          <w:rFonts w:ascii="Browallia New" w:hAnsi="Browallia New" w:cs="Browallia New"/>
          <w:sz w:val="28"/>
          <w:szCs w:val="28"/>
          <w:cs/>
        </w:rPr>
        <w:t>ฝ่ายบริหารอย</w:t>
      </w:r>
      <w:r w:rsidR="003D385E">
        <w:rPr>
          <w:rFonts w:ascii="Browallia New" w:hAnsi="Browallia New" w:cs="Browallia New" w:hint="cs"/>
          <w:sz w:val="28"/>
          <w:szCs w:val="28"/>
          <w:cs/>
        </w:rPr>
        <w:t>ู่</w:t>
      </w:r>
      <w:r w:rsidRPr="006F3A60">
        <w:rPr>
          <w:rFonts w:ascii="Browallia New" w:hAnsi="Browallia New" w:cs="Browallia New"/>
          <w:sz w:val="28"/>
          <w:szCs w:val="28"/>
          <w:cs/>
        </w:rPr>
        <w:t>ระหว่างการประเมินผลกระทบต่องบการเงินในงวดที่เริ่มต้นใช้มาตรฐานเหล่านี้</w:t>
      </w:r>
    </w:p>
    <w:p w14:paraId="6B1710AD" w14:textId="77777777" w:rsidR="002E57AB" w:rsidRPr="00836AB7" w:rsidRDefault="002E57AB" w:rsidP="00836AB7">
      <w:pPr>
        <w:tabs>
          <w:tab w:val="clear" w:pos="227"/>
          <w:tab w:val="clear" w:pos="680"/>
          <w:tab w:val="left" w:pos="37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BAF31B" w14:textId="77777777" w:rsidR="00EE40BF" w:rsidRPr="00E71EA3" w:rsidRDefault="00EE40BF" w:rsidP="00E71EA3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9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E71EA3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การประมาณการและการใช้ดุลยพินิจ</w:t>
      </w:r>
    </w:p>
    <w:p w14:paraId="360D16C5" w14:textId="77777777" w:rsidR="00EE40BF" w:rsidRPr="00E71EA3" w:rsidRDefault="00EE40BF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F2F53BE" w14:textId="130FAAD3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9B4424" w:rsidRPr="00E71EA3">
        <w:rPr>
          <w:rFonts w:ascii="Browallia New" w:hAnsi="Browallia New" w:cs="Browallia New" w:hint="cs"/>
          <w:sz w:val="28"/>
          <w:szCs w:val="28"/>
        </w:rPr>
        <w:t xml:space="preserve"> </w:t>
      </w:r>
      <w:r w:rsidR="004E4F3B" w:rsidRPr="00E71EA3">
        <w:rPr>
          <w:rFonts w:ascii="Browallia New" w:hAnsi="Browallia New" w:cs="Browallia New" w:hint="cs"/>
          <w:sz w:val="28"/>
          <w:szCs w:val="28"/>
        </w:rPr>
        <w:t xml:space="preserve">            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5AC6123" w14:textId="77777777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01174FA4" w14:textId="35A2E299" w:rsidR="00EE40BF" w:rsidRPr="00E71EA3" w:rsidRDefault="00EE40BF" w:rsidP="00E71EA3">
      <w:pPr>
        <w:tabs>
          <w:tab w:val="clear" w:pos="227"/>
          <w:tab w:val="clear" w:pos="454"/>
          <w:tab w:val="left" w:pos="36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รวมถึงแหล่งข้อมูลสำคัญของการประมาณการได้ใช้เช่นเดียวกับที่ใช้ในงบการเงินประจำปีสิ้นสุดวันที่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36AB7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7F14CB16" w14:textId="2BB56223" w:rsidR="00E305C2" w:rsidRDefault="00E305C2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882A703" w14:textId="774E172C" w:rsidR="008E084C" w:rsidRDefault="008E084C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9DBE135" w14:textId="535B6939" w:rsidR="008E084C" w:rsidRDefault="008E084C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4E087AC" w14:textId="77777777" w:rsidR="008E084C" w:rsidRPr="00E71EA3" w:rsidRDefault="008E084C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FA24356" w14:textId="5085C2F1" w:rsidR="005753E0" w:rsidRPr="00E71EA3" w:rsidRDefault="005753E0" w:rsidP="002E76A4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72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รายกา</w:t>
      </w:r>
      <w:r w:rsidR="00FF001F"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t>ร</w:t>
      </w:r>
      <w:r w:rsidRPr="00E71EA3">
        <w:rPr>
          <w:rFonts w:ascii="Browallia New" w:hAnsi="Browallia New" w:cs="Browallia New" w:hint="cs"/>
          <w:sz w:val="28"/>
          <w:szCs w:val="28"/>
          <w:u w:val="single"/>
          <w:cs/>
        </w:rPr>
        <w:t>กับบุคคลและบริษัทที่เกี่ยวข้องกัน</w:t>
      </w:r>
      <w:r w:rsidR="00B91C02" w:rsidRPr="00E71EA3">
        <w:rPr>
          <w:rFonts w:ascii="Browallia New" w:hAnsi="Browallia New" w:cs="Browallia New" w:hint="cs"/>
          <w:sz w:val="28"/>
          <w:szCs w:val="28"/>
          <w:u w:val="single"/>
        </w:rPr>
        <w:t xml:space="preserve"> </w:t>
      </w:r>
    </w:p>
    <w:p w14:paraId="0EFE35A7" w14:textId="77777777" w:rsidR="005753E0" w:rsidRPr="002E76A4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95D0170" w14:textId="634002F3" w:rsidR="00ED0B2B" w:rsidRPr="00E71EA3" w:rsidRDefault="005753E0" w:rsidP="002E76A4">
      <w:pPr>
        <w:tabs>
          <w:tab w:val="clear" w:pos="454"/>
          <w:tab w:val="left" w:pos="630"/>
        </w:tabs>
        <w:spacing w:line="240" w:lineRule="auto"/>
        <w:ind w:left="414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</w:t>
      </w:r>
      <w:r w:rsidR="004B05D2">
        <w:rPr>
          <w:rFonts w:ascii="Browallia New" w:hAnsi="Browallia New" w:cs="Browallia New"/>
          <w:sz w:val="28"/>
          <w:szCs w:val="28"/>
        </w:rPr>
        <w:t xml:space="preserve">              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</w:t>
      </w:r>
      <w:r w:rsidR="004B05D2">
        <w:rPr>
          <w:rFonts w:ascii="Browallia New" w:hAnsi="Browallia New" w:cs="Browallia New"/>
          <w:sz w:val="28"/>
          <w:szCs w:val="28"/>
        </w:rPr>
        <w:t xml:space="preserve">              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เกิดขึ้นกับบุคคลหรือบริษัทที่ไม่เกี่ยวข้องกัน</w:t>
      </w:r>
    </w:p>
    <w:p w14:paraId="702B7083" w14:textId="77777777" w:rsidR="009C338B" w:rsidRPr="002E76A4" w:rsidRDefault="009C338B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14"/>
        <w:jc w:val="thaiDistribute"/>
        <w:rPr>
          <w:rFonts w:ascii="Browallia New" w:hAnsi="Browallia New" w:cs="Browallia New"/>
          <w:sz w:val="28"/>
          <w:szCs w:val="28"/>
        </w:rPr>
      </w:pPr>
    </w:p>
    <w:p w14:paraId="7A1EE3FB" w14:textId="6EB350B0" w:rsidR="00A378F5" w:rsidRDefault="005753E0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14"/>
        <w:jc w:val="thaiDistribute"/>
        <w:rPr>
          <w:rFonts w:ascii="Browallia New" w:hAnsi="Browallia New" w:cs="Browallia New"/>
          <w:sz w:val="28"/>
          <w:szCs w:val="28"/>
        </w:rPr>
      </w:pPr>
      <w:r w:rsidRPr="00E71EA3">
        <w:rPr>
          <w:rFonts w:ascii="Browallia New" w:hAnsi="Browallia New" w:cs="Browallia New" w:hint="cs"/>
          <w:sz w:val="28"/>
          <w:szCs w:val="28"/>
          <w:cs/>
        </w:rPr>
        <w:t>รายการบัญชีที่</w:t>
      </w:r>
      <w:r w:rsidR="00864008" w:rsidRPr="00E71EA3">
        <w:rPr>
          <w:rFonts w:ascii="Browallia New" w:hAnsi="Browallia New" w:cs="Browallia New" w:hint="cs"/>
          <w:sz w:val="28"/>
          <w:szCs w:val="28"/>
          <w:cs/>
        </w:rPr>
        <w:t>มีสาระ</w:t>
      </w:r>
      <w:r w:rsidRPr="00E71EA3">
        <w:rPr>
          <w:rFonts w:ascii="Browallia New" w:hAnsi="Browallia New" w:cs="Browallia New" w:hint="cs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6C7D69" w:rsidRPr="00E71EA3">
        <w:rPr>
          <w:rFonts w:ascii="Browallia New" w:hAnsi="Browallia New" w:cs="Browallia New" w:hint="cs"/>
          <w:sz w:val="28"/>
          <w:szCs w:val="28"/>
          <w:cs/>
        </w:rPr>
        <w:t>งวดสามเดือน</w:t>
      </w:r>
      <w:r w:rsidR="006F3A60">
        <w:rPr>
          <w:rFonts w:ascii="Browallia New" w:hAnsi="Browallia New" w:cs="Browallia New" w:hint="cs"/>
          <w:sz w:val="28"/>
          <w:szCs w:val="28"/>
          <w:cs/>
        </w:rPr>
        <w:t>และหกเดือน</w:t>
      </w:r>
      <w:r w:rsidR="00A378F5" w:rsidRPr="00E71EA3">
        <w:rPr>
          <w:rFonts w:ascii="Browallia New" w:hAnsi="Browallia New" w:cs="Browallia New" w:hint="cs"/>
          <w:sz w:val="28"/>
          <w:szCs w:val="28"/>
          <w:cs/>
        </w:rPr>
        <w:t>สิ้น</w:t>
      </w:r>
      <w:r w:rsidR="006C7D69" w:rsidRPr="00E71EA3">
        <w:rPr>
          <w:rFonts w:ascii="Browallia New" w:hAnsi="Browallia New" w:cs="Browallia New" w:hint="cs"/>
          <w:sz w:val="28"/>
          <w:szCs w:val="28"/>
          <w:cs/>
        </w:rPr>
        <w:t>สุดวันที่</w:t>
      </w:r>
      <w:r w:rsidR="00881E4A">
        <w:rPr>
          <w:rFonts w:ascii="Browallia New" w:hAnsi="Browallia New" w:cs="Browallia New"/>
          <w:sz w:val="28"/>
          <w:szCs w:val="28"/>
        </w:rPr>
        <w:t xml:space="preserve">                </w:t>
      </w:r>
      <w:r w:rsidR="006C7D69" w:rsidRPr="00E71E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F3A60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6F3A60">
        <w:rPr>
          <w:rFonts w:ascii="Browallia New" w:hAnsi="Browallia New" w:cs="Browallia New"/>
          <w:sz w:val="28"/>
          <w:szCs w:val="28"/>
          <w:lang w:val="en-GB"/>
        </w:rPr>
        <w:t>0</w:t>
      </w:r>
      <w:r w:rsidR="006F3A60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6F3A60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836AB7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36AB7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36AB7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D57D8F" w:rsidRPr="00E71EA3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36AB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71EA3">
        <w:rPr>
          <w:rFonts w:ascii="Browallia New" w:hAnsi="Browallia New" w:cs="Browallia New" w:hint="cs"/>
          <w:sz w:val="28"/>
          <w:szCs w:val="28"/>
          <w:cs/>
        </w:rPr>
        <w:t xml:space="preserve"> มีดังนี้</w:t>
      </w:r>
    </w:p>
    <w:p w14:paraId="16F4FFF7" w14:textId="77777777" w:rsidR="00881E4A" w:rsidRPr="001D413C" w:rsidRDefault="00881E4A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212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1986"/>
        <w:gridCol w:w="1146"/>
        <w:gridCol w:w="1116"/>
        <w:gridCol w:w="1125"/>
        <w:gridCol w:w="1152"/>
      </w:tblGrid>
      <w:tr w:rsidR="00A378F5" w:rsidRPr="00333458" w14:paraId="6DB92F3B" w14:textId="77777777" w:rsidTr="002E76A4">
        <w:trPr>
          <w:tblHeader/>
        </w:trPr>
        <w:tc>
          <w:tcPr>
            <w:tcW w:w="2687" w:type="dxa"/>
            <w:tcBorders>
              <w:top w:val="nil"/>
            </w:tcBorders>
          </w:tcPr>
          <w:p w14:paraId="74F2380B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3" w:name="_Hlk529887476"/>
            <w:bookmarkStart w:id="4" w:name="_Hlk529887570"/>
          </w:p>
        </w:tc>
        <w:tc>
          <w:tcPr>
            <w:tcW w:w="1986" w:type="dxa"/>
            <w:tcBorders>
              <w:top w:val="nil"/>
            </w:tcBorders>
          </w:tcPr>
          <w:p w14:paraId="0B5CE600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9" w:type="dxa"/>
            <w:gridSpan w:val="4"/>
            <w:tcBorders>
              <w:top w:val="nil"/>
            </w:tcBorders>
          </w:tcPr>
          <w:p w14:paraId="05F045FA" w14:textId="77777777" w:rsidR="00A378F5" w:rsidRPr="00333458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3334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A378F5" w:rsidRPr="00333458" w14:paraId="7C4E5084" w14:textId="77777777" w:rsidTr="002E76A4">
        <w:trPr>
          <w:tblHeader/>
        </w:trPr>
        <w:tc>
          <w:tcPr>
            <w:tcW w:w="2687" w:type="dxa"/>
          </w:tcPr>
          <w:p w14:paraId="7455D91A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1C769F3A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2" w:type="dxa"/>
            <w:gridSpan w:val="2"/>
          </w:tcPr>
          <w:p w14:paraId="0DC73363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2E0B2319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378F5" w:rsidRPr="00333458" w14:paraId="437F1141" w14:textId="77777777" w:rsidTr="002E76A4">
        <w:trPr>
          <w:tblHeader/>
        </w:trPr>
        <w:tc>
          <w:tcPr>
            <w:tcW w:w="2687" w:type="dxa"/>
          </w:tcPr>
          <w:p w14:paraId="6373E15F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6F99D871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39" w:type="dxa"/>
            <w:gridSpan w:val="4"/>
          </w:tcPr>
          <w:p w14:paraId="7C116C92" w14:textId="68506D68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สาม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F3A60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6F3A6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A378F5" w:rsidRPr="00333458" w14:paraId="48EE10B0" w14:textId="77777777" w:rsidTr="002E76A4">
        <w:trPr>
          <w:tblHeader/>
        </w:trPr>
        <w:tc>
          <w:tcPr>
            <w:tcW w:w="2687" w:type="dxa"/>
          </w:tcPr>
          <w:p w14:paraId="7CC5B9F5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487BF9EB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46" w:type="dxa"/>
            <w:tcBorders>
              <w:bottom w:val="nil"/>
            </w:tcBorders>
          </w:tcPr>
          <w:p w14:paraId="572F8768" w14:textId="5606ABD9" w:rsidR="00A378F5" w:rsidRPr="00333458" w:rsidRDefault="003076C0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bottom w:val="nil"/>
            </w:tcBorders>
          </w:tcPr>
          <w:p w14:paraId="556A9538" w14:textId="43644C30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bottom w:val="nil"/>
            </w:tcBorders>
          </w:tcPr>
          <w:p w14:paraId="74EB6985" w14:textId="22A57762" w:rsidR="00A378F5" w:rsidRPr="00333458" w:rsidRDefault="003076C0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52" w:type="dxa"/>
            <w:tcBorders>
              <w:bottom w:val="nil"/>
            </w:tcBorders>
          </w:tcPr>
          <w:p w14:paraId="063C0DE7" w14:textId="395F94C4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36AB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A378F5" w:rsidRPr="00333458" w14:paraId="51F1C79A" w14:textId="77777777" w:rsidTr="002E76A4">
        <w:tc>
          <w:tcPr>
            <w:tcW w:w="2687" w:type="dxa"/>
            <w:tcBorders>
              <w:bottom w:val="nil"/>
            </w:tcBorders>
          </w:tcPr>
          <w:p w14:paraId="70030B7F" w14:textId="77777777" w:rsidR="00A378F5" w:rsidRPr="00333458" w:rsidRDefault="00A378F5" w:rsidP="00A378F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3FDD05FE" w14:textId="77777777" w:rsidR="00A378F5" w:rsidRPr="00333458" w:rsidRDefault="00A378F5" w:rsidP="00A378F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D3BA8AF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14C2F906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6D81E8B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7C187948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561A" w:rsidRPr="00333458" w14:paraId="0F391F92" w14:textId="77777777" w:rsidTr="002E76A4">
        <w:tc>
          <w:tcPr>
            <w:tcW w:w="2687" w:type="dxa"/>
            <w:tcBorders>
              <w:bottom w:val="nil"/>
            </w:tcBorders>
          </w:tcPr>
          <w:p w14:paraId="4E201784" w14:textId="77777777" w:rsidR="0029561A" w:rsidRPr="00333458" w:rsidRDefault="0029561A" w:rsidP="0029561A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4033093B" w14:textId="77777777" w:rsidR="0029561A" w:rsidRPr="00333458" w:rsidRDefault="0029561A" w:rsidP="0029561A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0F5F3F4" w14:textId="4DB610DF" w:rsidR="0029561A" w:rsidRPr="0077147C" w:rsidRDefault="003B390F" w:rsidP="002956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69C911C" w14:textId="2721BECC" w:rsidR="0029561A" w:rsidRPr="00424FB5" w:rsidRDefault="0029561A" w:rsidP="0029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6F77C539" w14:textId="6463EFA6" w:rsidR="0029561A" w:rsidRPr="000C48A3" w:rsidRDefault="0029561A" w:rsidP="00C1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</w:rPr>
              <w:t>377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0D61038" w14:textId="776F7548" w:rsidR="0029561A" w:rsidRPr="00333458" w:rsidRDefault="0029561A" w:rsidP="0029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B34CC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29561A" w:rsidRPr="00333458" w14:paraId="52A351A6" w14:textId="77777777" w:rsidTr="002E76A4">
        <w:tc>
          <w:tcPr>
            <w:tcW w:w="2687" w:type="dxa"/>
            <w:tcBorders>
              <w:bottom w:val="nil"/>
            </w:tcBorders>
          </w:tcPr>
          <w:p w14:paraId="43832FF1" w14:textId="77777777" w:rsidR="0029561A" w:rsidRPr="00333458" w:rsidRDefault="0029561A" w:rsidP="0029561A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AD317F4" w14:textId="77777777" w:rsidR="0029561A" w:rsidRPr="00333458" w:rsidRDefault="0029561A" w:rsidP="0029561A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2F4AB898" w14:textId="2DFCA4F1" w:rsidR="0029561A" w:rsidRPr="0077147C" w:rsidRDefault="003B390F" w:rsidP="0029561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</w:rPr>
              <w:t>187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60986799" w14:textId="7098853F" w:rsidR="0029561A" w:rsidRPr="00424FB5" w:rsidRDefault="0029561A" w:rsidP="0029561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4,683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51CB4441" w14:textId="7CD3B008" w:rsidR="0029561A" w:rsidRPr="000C48A3" w:rsidRDefault="0029561A" w:rsidP="00C16344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</w:rPr>
              <w:t>187</w:t>
            </w:r>
          </w:p>
        </w:tc>
        <w:tc>
          <w:tcPr>
            <w:tcW w:w="1152" w:type="dxa"/>
            <w:tcBorders>
              <w:bottom w:val="nil"/>
            </w:tcBorders>
          </w:tcPr>
          <w:p w14:paraId="7E064C20" w14:textId="3F09AA64" w:rsidR="0029561A" w:rsidRPr="00333458" w:rsidRDefault="0029561A" w:rsidP="0029561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4,683</w:t>
            </w:r>
          </w:p>
        </w:tc>
      </w:tr>
      <w:tr w:rsidR="0029561A" w:rsidRPr="00333458" w14:paraId="12E81169" w14:textId="77777777" w:rsidTr="002E76A4">
        <w:tc>
          <w:tcPr>
            <w:tcW w:w="2687" w:type="dxa"/>
            <w:tcBorders>
              <w:bottom w:val="nil"/>
            </w:tcBorders>
          </w:tcPr>
          <w:p w14:paraId="3164C0E3" w14:textId="77777777" w:rsidR="0029561A" w:rsidRPr="00333458" w:rsidRDefault="0029561A" w:rsidP="0029561A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148A32E" w14:textId="77777777" w:rsidR="0029561A" w:rsidRPr="00333458" w:rsidRDefault="0029561A" w:rsidP="0029561A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5AA8BF9A" w14:textId="5EA2FD9A" w:rsidR="0029561A" w:rsidRPr="0077147C" w:rsidRDefault="003B390F" w:rsidP="002956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</w:rPr>
              <w:t>1,875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6CB5103" w14:textId="2788DAD8" w:rsidR="0029561A" w:rsidRPr="00424FB5" w:rsidRDefault="0029561A" w:rsidP="002956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0EFABC5" w14:textId="25979EDB" w:rsidR="0029561A" w:rsidRPr="000C48A3" w:rsidRDefault="0029561A" w:rsidP="00C163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9D6993" w14:textId="70DA84E8" w:rsidR="0029561A" w:rsidRPr="00333458" w:rsidRDefault="0029561A" w:rsidP="002956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29561A" w:rsidRPr="00333458" w14:paraId="27D6DA6D" w14:textId="77777777" w:rsidTr="002E76A4">
        <w:tc>
          <w:tcPr>
            <w:tcW w:w="2687" w:type="dxa"/>
            <w:tcBorders>
              <w:bottom w:val="nil"/>
            </w:tcBorders>
          </w:tcPr>
          <w:p w14:paraId="6BF096EC" w14:textId="77777777" w:rsidR="0029561A" w:rsidRPr="00333458" w:rsidRDefault="0029561A" w:rsidP="0029561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7DADB44" w14:textId="77777777" w:rsidR="0029561A" w:rsidRPr="00333458" w:rsidRDefault="0029561A" w:rsidP="0029561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A792C" w14:textId="78AB139E" w:rsidR="0029561A" w:rsidRPr="0077147C" w:rsidRDefault="003B390F" w:rsidP="002956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</w:rPr>
              <w:t>2,062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7CA77309" w14:textId="6AB9F394" w:rsidR="0029561A" w:rsidRPr="00424FB5" w:rsidRDefault="0029561A" w:rsidP="002956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5,439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EF50965" w14:textId="13DB14DD" w:rsidR="0029561A" w:rsidRPr="000C48A3" w:rsidRDefault="0029561A" w:rsidP="00C163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763B89" w14:textId="5609354F" w:rsidR="0029561A" w:rsidRPr="00333458" w:rsidRDefault="0029561A" w:rsidP="002956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33AD">
              <w:rPr>
                <w:rFonts w:ascii="Browallia New" w:hAnsi="Browallia New" w:cs="Browallia New"/>
                <w:sz w:val="24"/>
                <w:szCs w:val="24"/>
                <w:lang w:val="en-GB"/>
              </w:rPr>
              <w:t>4,79</w:t>
            </w:r>
            <w:r w:rsidR="00EB34C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29561A" w:rsidRPr="00333458" w14:paraId="1BF7CB14" w14:textId="77777777" w:rsidTr="002E76A4">
        <w:tc>
          <w:tcPr>
            <w:tcW w:w="2687" w:type="dxa"/>
            <w:tcBorders>
              <w:bottom w:val="nil"/>
            </w:tcBorders>
          </w:tcPr>
          <w:p w14:paraId="78865166" w14:textId="77777777" w:rsidR="0029561A" w:rsidRPr="00333458" w:rsidRDefault="0029561A" w:rsidP="0029561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53EDB309" w14:textId="77777777" w:rsidR="0029561A" w:rsidRPr="00333458" w:rsidRDefault="0029561A" w:rsidP="0029561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0FA3935" w14:textId="77777777" w:rsidR="0029561A" w:rsidRPr="0077147C" w:rsidRDefault="0029561A" w:rsidP="0029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7A719764" w14:textId="77777777" w:rsidR="0029561A" w:rsidRPr="00424FB5" w:rsidRDefault="0029561A" w:rsidP="0029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72C9E22B" w14:textId="77777777" w:rsidR="0029561A" w:rsidRPr="000C48A3" w:rsidRDefault="0029561A" w:rsidP="00C1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5F67BCA" w14:textId="77777777" w:rsidR="0029561A" w:rsidRPr="00333458" w:rsidRDefault="0029561A" w:rsidP="0029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561A" w:rsidRPr="00333458" w14:paraId="7BF981CF" w14:textId="77777777" w:rsidTr="002E76A4">
        <w:tc>
          <w:tcPr>
            <w:tcW w:w="2687" w:type="dxa"/>
            <w:tcBorders>
              <w:bottom w:val="nil"/>
            </w:tcBorders>
          </w:tcPr>
          <w:p w14:paraId="1CCB3209" w14:textId="25417A2D" w:rsidR="0029561A" w:rsidRPr="00333458" w:rsidRDefault="0029561A" w:rsidP="0029561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3A4B3C5E" w14:textId="77777777" w:rsidR="0029561A" w:rsidRPr="00333458" w:rsidRDefault="0029561A" w:rsidP="0029561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357A55B" w14:textId="77777777" w:rsidR="0029561A" w:rsidRPr="0077147C" w:rsidRDefault="0029561A" w:rsidP="0029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046F91A4" w14:textId="77777777" w:rsidR="0029561A" w:rsidRPr="00424FB5" w:rsidRDefault="0029561A" w:rsidP="0029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4733048A" w14:textId="77777777" w:rsidR="0029561A" w:rsidRPr="000C48A3" w:rsidRDefault="0029561A" w:rsidP="00C1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B41F24F" w14:textId="77777777" w:rsidR="0029561A" w:rsidRPr="00333458" w:rsidRDefault="0029561A" w:rsidP="0029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561A" w:rsidRPr="00333458" w14:paraId="2FFB5BC4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1748AB0D" w14:textId="5E46B141" w:rsidR="0029561A" w:rsidRPr="00333458" w:rsidRDefault="0029561A" w:rsidP="0029561A">
            <w:pPr>
              <w:tabs>
                <w:tab w:val="clear" w:pos="227"/>
                <w:tab w:val="left" w:pos="216"/>
              </w:tabs>
              <w:ind w:left="216" w:hanging="27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59D6D1A3" w14:textId="21A47DC6" w:rsidR="0029561A" w:rsidRPr="00333458" w:rsidRDefault="0029561A" w:rsidP="0029561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213531BC" w14:textId="3C854D2B" w:rsidR="0029561A" w:rsidRPr="0077147C" w:rsidRDefault="00C54D72" w:rsidP="002956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10C1B2C5" w14:textId="3F2C83E3" w:rsidR="0029561A" w:rsidRPr="00424FB5" w:rsidRDefault="0029561A" w:rsidP="002956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3EF41" w14:textId="0B5BEBD5" w:rsidR="0029561A" w:rsidRPr="000C48A3" w:rsidRDefault="0029561A" w:rsidP="00C163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</w:rPr>
              <w:t>119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62E7997" w14:textId="1F19DC2F" w:rsidR="0029561A" w:rsidRPr="00333458" w:rsidRDefault="00EB34CC" w:rsidP="002956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29561A" w:rsidRPr="00333458" w14:paraId="726096C8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00D5749A" w14:textId="77777777" w:rsidR="0029561A" w:rsidRPr="00333458" w:rsidRDefault="0029561A" w:rsidP="0029561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17E6E07C" w14:textId="77777777" w:rsidR="0029561A" w:rsidRPr="00333458" w:rsidRDefault="0029561A" w:rsidP="0029561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0F3EB2CB" w14:textId="77777777" w:rsidR="0029561A" w:rsidRPr="0077147C" w:rsidRDefault="0029561A" w:rsidP="0029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35DC822" w14:textId="77777777" w:rsidR="0029561A" w:rsidRPr="00424FB5" w:rsidRDefault="0029561A" w:rsidP="0029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3B340" w14:textId="77777777" w:rsidR="0029561A" w:rsidRPr="000C48A3" w:rsidRDefault="0029561A" w:rsidP="00C1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790A041" w14:textId="77777777" w:rsidR="0029561A" w:rsidRPr="00333458" w:rsidRDefault="0029561A" w:rsidP="0029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48689DDF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2B4E3BA6" w14:textId="531E0DCA" w:rsidR="00EB34CC" w:rsidRPr="00333458" w:rsidRDefault="00EB34CC" w:rsidP="00EB34C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3530DA4" w14:textId="77777777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543F5193" w14:textId="77777777" w:rsidR="00EB34CC" w:rsidRPr="0077147C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1C295E21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0CD6C6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998725F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0AC267B4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5BD7A4E0" w14:textId="4303ED0D" w:rsidR="00EB34CC" w:rsidRPr="00333458" w:rsidRDefault="00EB34CC" w:rsidP="00EB34CC">
            <w:pPr>
              <w:ind w:left="216" w:hanging="27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ADD01E8" w14:textId="2F105FA3" w:rsidR="00EB34CC" w:rsidRPr="00333458" w:rsidRDefault="00C44325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0B9F2E00" w14:textId="60EE3CD1" w:rsidR="00EB34CC" w:rsidRPr="0077147C" w:rsidRDefault="00C54D72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4B46E45" w14:textId="19DA76FD" w:rsidR="00EB34CC" w:rsidRPr="00424FB5" w:rsidRDefault="00F30E02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F736B7" w14:textId="45BE8A15" w:rsidR="00EB34CC" w:rsidRPr="000C48A3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15,000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EFAE8D1" w14:textId="536934AD" w:rsidR="00EB34CC" w:rsidRPr="00333458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15,000</w:t>
            </w:r>
          </w:p>
        </w:tc>
      </w:tr>
      <w:tr w:rsidR="00EB34CC" w:rsidRPr="00333458" w14:paraId="2A052C13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3C214913" w14:textId="77777777" w:rsidR="00EB34CC" w:rsidRPr="00333458" w:rsidRDefault="00EB34CC" w:rsidP="00EB34C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63FD3D36" w14:textId="77777777" w:rsidR="00EB34CC" w:rsidRPr="0077147C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05221C42" w14:textId="77777777" w:rsidR="00EB34CC" w:rsidRPr="0077147C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08A2C913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08A11C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E19ACC1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7E77298F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381D8ECC" w14:textId="77777777" w:rsidR="00EB34CC" w:rsidRPr="00333458" w:rsidRDefault="00EB34CC" w:rsidP="00EB34C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60FBF0F1" w14:textId="77777777" w:rsidR="00EB34CC" w:rsidRPr="0077147C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3C572D4F" w14:textId="77777777" w:rsidR="00EB34CC" w:rsidRPr="0077147C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7720EC8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ADFBC0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69FE092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03E65C03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3C826210" w14:textId="77777777" w:rsidR="00EB34CC" w:rsidRPr="00333458" w:rsidRDefault="00EB34CC" w:rsidP="00EB34CC">
            <w:pPr>
              <w:ind w:firstLine="17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0F8D740" w14:textId="0B09D44C" w:rsidR="00EB34CC" w:rsidRPr="0077147C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147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="00B60305" w:rsidRPr="0077147C">
              <w:rPr>
                <w:rFonts w:ascii="Browallia New" w:hAnsi="Browallia New" w:cs="Browallia New"/>
                <w:sz w:val="24"/>
                <w:szCs w:val="24"/>
              </w:rPr>
              <w:t>4.5</w:t>
            </w:r>
            <w:r w:rsidRPr="007714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147C"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1566B17B" w14:textId="2EA001BB" w:rsidR="00EB34CC" w:rsidRPr="0077147C" w:rsidRDefault="00C54D72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1FB37FA5" w14:textId="57E0BAB2" w:rsidR="00EB34CC" w:rsidRPr="00424FB5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4AD1D" w14:textId="349BC216" w:rsidR="00EB34CC" w:rsidRPr="000C48A3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21903" w14:textId="3A05988B" w:rsidR="00EB34CC" w:rsidRPr="00333458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544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</w:tr>
      <w:tr w:rsidR="00EB34CC" w:rsidRPr="00333458" w14:paraId="2F3B2AE0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3764A35A" w14:textId="77777777" w:rsidR="00EB34CC" w:rsidRPr="00333458" w:rsidRDefault="00EB34CC" w:rsidP="00EB34C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2ADB7961" w14:textId="77777777" w:rsidR="00EB34CC" w:rsidRPr="0077147C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40CC553B" w14:textId="77777777" w:rsidR="00EB34CC" w:rsidRPr="0077147C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9EE8DD9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C4C0BB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2AC5C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4AB96E2F" w14:textId="77777777" w:rsidTr="002E76A4">
        <w:tc>
          <w:tcPr>
            <w:tcW w:w="2687" w:type="dxa"/>
            <w:tcBorders>
              <w:top w:val="nil"/>
            </w:tcBorders>
            <w:shd w:val="clear" w:color="auto" w:fill="auto"/>
          </w:tcPr>
          <w:p w14:paraId="0BE8AAF8" w14:textId="427C65C5" w:rsidR="00EB34CC" w:rsidRPr="00333458" w:rsidRDefault="00EB34CC" w:rsidP="00EB34C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อื่น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77F3AC87" w14:textId="77777777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5A2EBF56" w14:textId="77777777" w:rsidR="00EB34CC" w:rsidRPr="0077147C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shd w:val="clear" w:color="auto" w:fill="auto"/>
          </w:tcPr>
          <w:p w14:paraId="4E6F2FAA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</w:tcPr>
          <w:p w14:paraId="1A847C67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7A5479E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6CDE9399" w14:textId="77777777" w:rsidTr="002E76A4">
        <w:tc>
          <w:tcPr>
            <w:tcW w:w="2687" w:type="dxa"/>
            <w:tcBorders>
              <w:top w:val="nil"/>
            </w:tcBorders>
            <w:shd w:val="clear" w:color="auto" w:fill="auto"/>
          </w:tcPr>
          <w:p w14:paraId="46C4EF98" w14:textId="77777777" w:rsidR="00EB34CC" w:rsidRPr="00333458" w:rsidRDefault="00EB34CC" w:rsidP="00EB34C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0C2870FD" w14:textId="77777777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auto"/>
            <w:vAlign w:val="bottom"/>
          </w:tcPr>
          <w:p w14:paraId="06835A6D" w14:textId="4B6F3AAD" w:rsidR="00EB34CC" w:rsidRPr="0077147C" w:rsidRDefault="00C54D72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vAlign w:val="bottom"/>
          </w:tcPr>
          <w:p w14:paraId="7830CA22" w14:textId="67503EC1" w:rsidR="00EB34CC" w:rsidRPr="00424FB5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02C75F95" w14:textId="60DF569C" w:rsidR="00EB34CC" w:rsidRPr="000C48A3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35AA99E4" w14:textId="56E7B476" w:rsidR="00EB34CC" w:rsidRPr="00957328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="008D509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B34CC" w:rsidRPr="00333458" w14:paraId="0C0B5476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31D14846" w14:textId="77777777" w:rsidR="00EB34CC" w:rsidRPr="00333458" w:rsidRDefault="00EB34CC" w:rsidP="00EB34C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44CE6A4A" w14:textId="77777777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3DD06FF3" w14:textId="77777777" w:rsidR="00EB34CC" w:rsidRPr="0077147C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006399AB" w14:textId="19B3D8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AE72D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55369B7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6A15B9DF" w14:textId="77777777" w:rsidTr="002E76A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4416F3C" w14:textId="77777777" w:rsidR="00EB34CC" w:rsidRPr="00333458" w:rsidRDefault="00EB34CC" w:rsidP="00EB34C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4D551355" w14:textId="77777777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3891B" w14:textId="77777777" w:rsidR="00EB34CC" w:rsidRPr="0077147C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FB9DB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C9F9BA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E0F16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0D6054F8" w14:textId="77777777" w:rsidTr="002E76A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5E889C04" w14:textId="77777777" w:rsidR="00EB34CC" w:rsidRPr="00333458" w:rsidRDefault="00EB34CC" w:rsidP="00EB34C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39D636E5" w14:textId="77777777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4C92E" w14:textId="052ACD3A" w:rsidR="00EB34CC" w:rsidRPr="0077147C" w:rsidRDefault="00C54D72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54A6C952" w14:textId="4C114F9E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2F6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D861FF0" w14:textId="7495A18F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  <w:lang w:val="en-GB"/>
              </w:rPr>
              <w:t>4,589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D84092A" w14:textId="609EB353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2,681</w:t>
            </w:r>
          </w:p>
        </w:tc>
      </w:tr>
      <w:tr w:rsidR="00EB34CC" w:rsidRPr="00333458" w14:paraId="11D21C25" w14:textId="77777777" w:rsidTr="002E76A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43A87739" w14:textId="77777777" w:rsidR="00EB34CC" w:rsidRPr="00333458" w:rsidRDefault="00EB34CC" w:rsidP="00EB34C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30F2AA56" w14:textId="77777777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D7CE8" w14:textId="4FA9D342" w:rsidR="00EB34CC" w:rsidRPr="0077147C" w:rsidRDefault="00C54D72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</w:rPr>
              <w:t>3,988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DBE0D" w14:textId="4F28385D" w:rsidR="00EB34CC" w:rsidRPr="00424FB5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6,764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0D688" w14:textId="32DF4D50" w:rsidR="00EB34CC" w:rsidRPr="000C48A3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  <w:lang w:val="en-GB"/>
              </w:rPr>
              <w:t>3,982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30921" w14:textId="43526778" w:rsidR="00EB34CC" w:rsidRPr="00333458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6,681</w:t>
            </w:r>
          </w:p>
        </w:tc>
      </w:tr>
      <w:tr w:rsidR="00EB34CC" w:rsidRPr="00333458" w14:paraId="479EDA0E" w14:textId="77777777" w:rsidTr="002E76A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448E7329" w14:textId="77777777" w:rsidR="00EB34CC" w:rsidRPr="00333458" w:rsidRDefault="00EB34CC" w:rsidP="00EB34C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27E4BCD2" w14:textId="77777777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C7E5D" w14:textId="31B50916" w:rsidR="00EB34CC" w:rsidRPr="0077147C" w:rsidRDefault="00C54D72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</w:rPr>
              <w:t>3,988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8607E" w14:textId="55072B10" w:rsidR="00EB34CC" w:rsidRPr="00424FB5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6,764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AB025" w14:textId="62200E5B" w:rsidR="00EB34CC" w:rsidRPr="000C48A3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  <w:lang w:val="en-GB"/>
              </w:rPr>
              <w:t>8,571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44458" w14:textId="4B584B26" w:rsidR="00EB34CC" w:rsidRPr="00333458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9,362</w:t>
            </w:r>
          </w:p>
        </w:tc>
      </w:tr>
      <w:tr w:rsidR="00EB34CC" w:rsidRPr="00333458" w14:paraId="4F1E488C" w14:textId="77777777" w:rsidTr="002E76A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4202F1E" w14:textId="77777777" w:rsidR="00EB34CC" w:rsidRPr="00333458" w:rsidRDefault="00EB34CC" w:rsidP="00EB34C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51BC582E" w14:textId="77777777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418FC516" w14:textId="77777777" w:rsidR="00EB34CC" w:rsidRPr="0077147C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8B7CE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0395E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5BBB0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358CF63A" w14:textId="77777777" w:rsidTr="002E76A4">
        <w:tc>
          <w:tcPr>
            <w:tcW w:w="2687" w:type="dxa"/>
            <w:tcBorders>
              <w:top w:val="nil"/>
              <w:bottom w:val="nil"/>
            </w:tcBorders>
          </w:tcPr>
          <w:p w14:paraId="57D1F534" w14:textId="77777777" w:rsidR="00EB34CC" w:rsidRPr="00333458" w:rsidRDefault="00EB34CC" w:rsidP="00EB34CC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2CB8BDA2" w14:textId="77777777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464FBF5A" w14:textId="77777777" w:rsidR="00EB34CC" w:rsidRPr="0077147C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C6CAED1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707B80EF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D0E3826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3981998A" w14:textId="77777777" w:rsidTr="002E76A4">
        <w:tc>
          <w:tcPr>
            <w:tcW w:w="2687" w:type="dxa"/>
            <w:tcBorders>
              <w:bottom w:val="nil"/>
            </w:tcBorders>
          </w:tcPr>
          <w:p w14:paraId="7BCEE289" w14:textId="77777777" w:rsidR="00EB34CC" w:rsidRPr="00333458" w:rsidRDefault="00EB34CC" w:rsidP="00EB34CC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4AD5AF4F" w14:textId="77777777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02B34830" w14:textId="2A2CC1E7" w:rsidR="00EB34CC" w:rsidRPr="0077147C" w:rsidRDefault="00B60305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</w:rPr>
              <w:t>4,892</w:t>
            </w:r>
          </w:p>
        </w:tc>
        <w:tc>
          <w:tcPr>
            <w:tcW w:w="1116" w:type="dxa"/>
            <w:tcBorders>
              <w:bottom w:val="nil"/>
            </w:tcBorders>
          </w:tcPr>
          <w:p w14:paraId="32E50ECA" w14:textId="6833A02F" w:rsidR="00EB34CC" w:rsidRPr="00424FB5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2F65">
              <w:rPr>
                <w:rFonts w:ascii="Browallia New" w:hAnsi="Browallia New" w:cs="Browallia New"/>
                <w:sz w:val="24"/>
                <w:szCs w:val="24"/>
              </w:rPr>
              <w:t>10,295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8751B74" w14:textId="0E1B40AA" w:rsidR="00EB34CC" w:rsidRPr="000C48A3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  <w:lang w:val="en-GB"/>
              </w:rPr>
              <w:t>4,766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AAE0DE" w14:textId="14E78D90" w:rsidR="00EB34CC" w:rsidRPr="00333458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10,229</w:t>
            </w:r>
          </w:p>
        </w:tc>
      </w:tr>
      <w:tr w:rsidR="00EB34CC" w:rsidRPr="00333458" w14:paraId="2432F9E7" w14:textId="77777777" w:rsidTr="002E76A4">
        <w:tc>
          <w:tcPr>
            <w:tcW w:w="2687" w:type="dxa"/>
            <w:tcBorders>
              <w:bottom w:val="nil"/>
            </w:tcBorders>
          </w:tcPr>
          <w:p w14:paraId="3BEC0465" w14:textId="77777777" w:rsidR="00EB34CC" w:rsidRPr="00333458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6871788C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642A753D" w14:textId="77777777" w:rsidR="00EB34CC" w:rsidRPr="0077147C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E091F5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14C33F5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371EA36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03BBE29D" w14:textId="77777777" w:rsidTr="002E76A4">
        <w:tc>
          <w:tcPr>
            <w:tcW w:w="2687" w:type="dxa"/>
            <w:tcBorders>
              <w:bottom w:val="nil"/>
            </w:tcBorders>
          </w:tcPr>
          <w:p w14:paraId="1114C88C" w14:textId="1D30271B" w:rsidR="00EB34CC" w:rsidRPr="00333458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ขาย</w:t>
            </w:r>
            <w:r w:rsidRPr="00DF245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986" w:type="dxa"/>
            <w:tcBorders>
              <w:bottom w:val="nil"/>
            </w:tcBorders>
          </w:tcPr>
          <w:p w14:paraId="655E6312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710B9CED" w14:textId="77777777" w:rsidR="00EB34CC" w:rsidRPr="0077147C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659025CF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6075DD3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3A74982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1DBBCC98" w14:textId="77777777" w:rsidTr="002E76A4">
        <w:tc>
          <w:tcPr>
            <w:tcW w:w="2687" w:type="dxa"/>
            <w:tcBorders>
              <w:bottom w:val="nil"/>
            </w:tcBorders>
          </w:tcPr>
          <w:p w14:paraId="628A5467" w14:textId="5B59088E" w:rsidR="00EB34CC" w:rsidRPr="00333458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6FD4EC6D" w14:textId="01AA0FF3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567EF8D9" w14:textId="1217785D" w:rsidR="00EB34CC" w:rsidRPr="0077147C" w:rsidRDefault="00B60305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147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</w:tcPr>
          <w:p w14:paraId="601D825C" w14:textId="508C68F2" w:rsidR="00EB34CC" w:rsidRPr="00424FB5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2BF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71EE1FB" w14:textId="14336061" w:rsidR="00EB34CC" w:rsidRPr="000C48A3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A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20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6D03CDE" w14:textId="4474B8DF" w:rsidR="00EB34CC" w:rsidRPr="00333458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B34CC" w:rsidRPr="00333458" w14:paraId="59F2185B" w14:textId="77777777" w:rsidTr="002E76A4">
        <w:tc>
          <w:tcPr>
            <w:tcW w:w="2687" w:type="dxa"/>
            <w:tcBorders>
              <w:bottom w:val="nil"/>
            </w:tcBorders>
          </w:tcPr>
          <w:p w14:paraId="4D7FFEEE" w14:textId="77777777" w:rsidR="00EB34CC" w:rsidRPr="00333458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4263D7DD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0B5D063D" w14:textId="77777777" w:rsidR="00EB34CC" w:rsidRPr="00F1449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AC51A8B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46980BCE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209B859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0451" w:rsidRPr="00333458" w14:paraId="4768928C" w14:textId="77777777" w:rsidTr="002E76A4">
        <w:tc>
          <w:tcPr>
            <w:tcW w:w="2687" w:type="dxa"/>
            <w:tcBorders>
              <w:bottom w:val="nil"/>
            </w:tcBorders>
          </w:tcPr>
          <w:p w14:paraId="14E202B0" w14:textId="77777777" w:rsidR="00BC0451" w:rsidRPr="00333458" w:rsidRDefault="00BC0451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3D8DD06A" w14:textId="77777777" w:rsidR="00BC0451" w:rsidRPr="00333458" w:rsidRDefault="00BC0451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04813F03" w14:textId="77777777" w:rsidR="00BC0451" w:rsidRPr="00F14495" w:rsidRDefault="00BC0451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6D5B1B05" w14:textId="77777777" w:rsidR="00BC0451" w:rsidRPr="00424FB5" w:rsidRDefault="00BC0451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B289337" w14:textId="77777777" w:rsidR="00BC0451" w:rsidRPr="000C48A3" w:rsidRDefault="00BC0451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EA47D52" w14:textId="77777777" w:rsidR="00BC0451" w:rsidRPr="00333458" w:rsidRDefault="00BC0451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0451" w:rsidRPr="00333458" w14:paraId="2386551E" w14:textId="77777777" w:rsidTr="002E76A4">
        <w:tc>
          <w:tcPr>
            <w:tcW w:w="2687" w:type="dxa"/>
            <w:tcBorders>
              <w:bottom w:val="nil"/>
            </w:tcBorders>
          </w:tcPr>
          <w:p w14:paraId="4516CD5A" w14:textId="77777777" w:rsidR="00BC0451" w:rsidRPr="00333458" w:rsidRDefault="00BC0451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16D0D9BA" w14:textId="77777777" w:rsidR="00BC0451" w:rsidRPr="00333458" w:rsidRDefault="00BC0451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653D7ADA" w14:textId="77777777" w:rsidR="00BC0451" w:rsidRPr="00F14495" w:rsidRDefault="00BC0451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29EE593" w14:textId="77777777" w:rsidR="00BC0451" w:rsidRPr="00424FB5" w:rsidRDefault="00BC0451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4D9ECDB" w14:textId="77777777" w:rsidR="00BC0451" w:rsidRPr="000C48A3" w:rsidRDefault="00BC0451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76046BB" w14:textId="77777777" w:rsidR="00BC0451" w:rsidRPr="00333458" w:rsidRDefault="00BC0451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27577B98" w14:textId="77777777" w:rsidTr="002E76A4">
        <w:tc>
          <w:tcPr>
            <w:tcW w:w="2687" w:type="dxa"/>
            <w:tcBorders>
              <w:bottom w:val="nil"/>
            </w:tcBorders>
          </w:tcPr>
          <w:p w14:paraId="0242B1BC" w14:textId="2AD64806" w:rsidR="00EB34CC" w:rsidRPr="00333458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86" w:type="dxa"/>
            <w:tcBorders>
              <w:bottom w:val="nil"/>
            </w:tcBorders>
          </w:tcPr>
          <w:p w14:paraId="53A92E58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1C63D6E4" w14:textId="77777777" w:rsidR="00EB34CC" w:rsidRPr="00F1449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3D37A90B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B5CD806" w14:textId="77777777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3D82D87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61F7DFD0" w14:textId="77777777" w:rsidTr="002E76A4">
        <w:tc>
          <w:tcPr>
            <w:tcW w:w="2687" w:type="dxa"/>
            <w:tcBorders>
              <w:bottom w:val="nil"/>
            </w:tcBorders>
          </w:tcPr>
          <w:p w14:paraId="138880AC" w14:textId="7B0136F2" w:rsidR="00EB34CC" w:rsidRPr="00DF2456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76BD08A5" w14:textId="60038213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025D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 w:rsidRPr="006025D6"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D018AB1" w14:textId="26E20027" w:rsidR="00EB34CC" w:rsidRPr="00B56DBE" w:rsidRDefault="009E4E4D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F327FBE" w14:textId="378E54C4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F5B74E3" w14:textId="6C1108C9" w:rsidR="00EB34CC" w:rsidRPr="000C48A3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2A012A3" w14:textId="1B714E40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B34CC" w:rsidRPr="00333458" w14:paraId="28FB9DB9" w14:textId="77777777" w:rsidTr="002E76A4">
        <w:tc>
          <w:tcPr>
            <w:tcW w:w="2687" w:type="dxa"/>
            <w:tcBorders>
              <w:bottom w:val="nil"/>
            </w:tcBorders>
          </w:tcPr>
          <w:p w14:paraId="72196624" w14:textId="78A5C9C3" w:rsidR="00EB34CC" w:rsidRPr="00DF2456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53706A37" w14:textId="3E59EBCC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025D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 w:rsidRPr="006025D6"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1AA792A1" w14:textId="30B971E2" w:rsidR="00EB34CC" w:rsidRPr="00ED1D1D" w:rsidRDefault="00ED1D1D" w:rsidP="00BB13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237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29B0EB61" w14:textId="27539F87" w:rsidR="00EB34CC" w:rsidRPr="00424FB5" w:rsidRDefault="00EB34CC" w:rsidP="00BB13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342A742" w14:textId="11A2BFDF" w:rsidR="00EB34CC" w:rsidRPr="000C48A3" w:rsidRDefault="00EB34CC" w:rsidP="00BB13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</w:t>
            </w:r>
            <w:r w:rsidR="00ED1D1D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F17393D" w14:textId="19059B04" w:rsidR="00EB34CC" w:rsidRPr="00333458" w:rsidRDefault="00EB34CC" w:rsidP="00BB13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B34CC" w:rsidRPr="00333458" w14:paraId="1B5D93CE" w14:textId="77777777" w:rsidTr="002E76A4">
        <w:tc>
          <w:tcPr>
            <w:tcW w:w="2687" w:type="dxa"/>
            <w:tcBorders>
              <w:bottom w:val="nil"/>
            </w:tcBorders>
          </w:tcPr>
          <w:p w14:paraId="4ED3CEBD" w14:textId="2C6F4EB7" w:rsidR="00EB34CC" w:rsidRPr="00333458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2EAF0978" w14:textId="452B95F3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C0B0E26" w14:textId="3B57938D" w:rsidR="00EB34CC" w:rsidRPr="00B56DBE" w:rsidRDefault="009E4E4D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1F2A7B35" w14:textId="77EB66F7" w:rsidR="00EB34CC" w:rsidRPr="00424FB5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BC56AF5" w14:textId="3F251EF3" w:rsidR="00EB34CC" w:rsidRPr="000C48A3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A3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FA51684" w14:textId="3825A886" w:rsidR="00EB34CC" w:rsidRPr="00333458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5092" w:rsidRPr="00333458" w14:paraId="688221A0" w14:textId="77777777" w:rsidTr="002E76A4">
        <w:tc>
          <w:tcPr>
            <w:tcW w:w="2687" w:type="dxa"/>
            <w:tcBorders>
              <w:bottom w:val="nil"/>
            </w:tcBorders>
          </w:tcPr>
          <w:p w14:paraId="43B2487A" w14:textId="77777777" w:rsidR="008D5092" w:rsidRPr="00333458" w:rsidRDefault="008D5092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2993449E" w14:textId="77777777" w:rsidR="008D5092" w:rsidRPr="00333458" w:rsidRDefault="008D5092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11BC2224" w14:textId="77777777" w:rsidR="008D5092" w:rsidRPr="00B56DBE" w:rsidRDefault="008D5092" w:rsidP="008D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79767027" w14:textId="77777777" w:rsidR="008D5092" w:rsidRDefault="008D5092" w:rsidP="008D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4FB98765" w14:textId="77777777" w:rsidR="008D5092" w:rsidRPr="000C48A3" w:rsidRDefault="008D5092" w:rsidP="008D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B8C1804" w14:textId="77777777" w:rsidR="008D5092" w:rsidRDefault="008D5092" w:rsidP="008D5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29F46C02" w14:textId="77777777" w:rsidTr="002E76A4">
        <w:tc>
          <w:tcPr>
            <w:tcW w:w="2687" w:type="dxa"/>
            <w:tcBorders>
              <w:bottom w:val="nil"/>
            </w:tcBorders>
          </w:tcPr>
          <w:p w14:paraId="2CE94B8A" w14:textId="77777777" w:rsidR="00EB34CC" w:rsidRPr="00333458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86" w:type="dxa"/>
            <w:tcBorders>
              <w:bottom w:val="nil"/>
            </w:tcBorders>
          </w:tcPr>
          <w:p w14:paraId="0D03B42B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2239097" w14:textId="77777777" w:rsidR="00EB34CC" w:rsidRPr="00B56DBE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96EC8D3" w14:textId="77777777" w:rsidR="00EB34CC" w:rsidRPr="00424FB5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7A1B0391" w14:textId="338314B5" w:rsidR="00EB34CC" w:rsidRPr="00C16344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64C55D" w14:textId="77777777" w:rsidR="00EB34CC" w:rsidRPr="00333458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243C72DA" w14:textId="77777777" w:rsidTr="002E76A4">
        <w:tc>
          <w:tcPr>
            <w:tcW w:w="2687" w:type="dxa"/>
            <w:tcBorders>
              <w:bottom w:val="nil"/>
            </w:tcBorders>
          </w:tcPr>
          <w:p w14:paraId="20E05FDF" w14:textId="77777777" w:rsidR="00EB34CC" w:rsidRPr="00333458" w:rsidRDefault="00EB34CC" w:rsidP="00EB34CC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5ACAAB01" w14:textId="77777777" w:rsidR="00EB34CC" w:rsidRPr="008C5811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581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8C5811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8C5811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C0F19A9" w14:textId="4D43CFDB" w:rsidR="00EB34CC" w:rsidRPr="00B56DBE" w:rsidRDefault="0045050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A582922" w14:textId="3B93F67F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32ED4CC" w14:textId="265FD4D8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6A6489D" w14:textId="2D14211F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150</w:t>
            </w:r>
          </w:p>
        </w:tc>
      </w:tr>
      <w:tr w:rsidR="00EB34CC" w:rsidRPr="00333458" w14:paraId="7D80DABB" w14:textId="77777777" w:rsidTr="002E76A4">
        <w:tc>
          <w:tcPr>
            <w:tcW w:w="2687" w:type="dxa"/>
            <w:tcBorders>
              <w:bottom w:val="nil"/>
            </w:tcBorders>
          </w:tcPr>
          <w:p w14:paraId="3EF6954F" w14:textId="7634B390" w:rsidR="00EB34CC" w:rsidRPr="00B44A67" w:rsidRDefault="00EB34CC" w:rsidP="00EB34CC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723C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4CADF2E" w14:textId="6229E6ED" w:rsidR="00EB34CC" w:rsidRPr="008C5811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5811">
              <w:rPr>
                <w:rFonts w:ascii="Browallia New" w:hAnsi="Browallia New" w:cs="Browallia New" w:hint="cs"/>
                <w:sz w:val="24"/>
                <w:szCs w:val="24"/>
                <w:cs/>
              </w:rPr>
              <w:t>เดือนละ</w:t>
            </w:r>
            <w:r w:rsidRPr="008C5811">
              <w:rPr>
                <w:rFonts w:ascii="Browallia New" w:hAnsi="Browallia New" w:cs="Browallia New"/>
                <w:sz w:val="24"/>
                <w:szCs w:val="24"/>
              </w:rPr>
              <w:t xml:space="preserve"> 94,737 </w:t>
            </w:r>
            <w:r w:rsidRPr="008C5811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5E09544" w14:textId="1CC3DD83" w:rsidR="00EB34CC" w:rsidRPr="00B56DBE" w:rsidRDefault="0045050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3CB3C53" w14:textId="4E5F9C89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6D62833" w14:textId="3A757874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0D10385" w14:textId="4505061E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B34CC" w:rsidRPr="00333458" w14:paraId="5B523EEE" w14:textId="77777777" w:rsidTr="002E76A4">
        <w:tc>
          <w:tcPr>
            <w:tcW w:w="2687" w:type="dxa"/>
            <w:tcBorders>
              <w:bottom w:val="nil"/>
            </w:tcBorders>
          </w:tcPr>
          <w:p w14:paraId="78DCBA2B" w14:textId="77777777" w:rsidR="00EB34CC" w:rsidRPr="00333458" w:rsidRDefault="00EB34CC" w:rsidP="00EB34CC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5A9F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46DEFA28" w14:textId="77777777" w:rsidR="00EB34CC" w:rsidRPr="008C5811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581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8C5811">
              <w:rPr>
                <w:rFonts w:ascii="Browallia New" w:hAnsi="Browallia New" w:cs="Browallia New"/>
                <w:sz w:val="24"/>
                <w:szCs w:val="24"/>
              </w:rPr>
              <w:t xml:space="preserve">278,947 </w:t>
            </w:r>
            <w:r w:rsidRPr="008C5811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32FB827" w14:textId="1C341DDD" w:rsidR="00EB34CC" w:rsidRPr="00B56DBE" w:rsidRDefault="0045050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8B8B864" w14:textId="7B8FCC3F" w:rsidR="00EB34CC" w:rsidRPr="00E26D12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186907F" w14:textId="1986B893" w:rsidR="00EB34CC" w:rsidRPr="001B6037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2622C82" w14:textId="7E0985D1" w:rsidR="00EB34CC" w:rsidRPr="00E26D12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</w:tr>
      <w:tr w:rsidR="00EB34CC" w:rsidRPr="00333458" w14:paraId="6E91468F" w14:textId="77777777" w:rsidTr="002E76A4">
        <w:tc>
          <w:tcPr>
            <w:tcW w:w="2687" w:type="dxa"/>
            <w:tcBorders>
              <w:bottom w:val="nil"/>
            </w:tcBorders>
          </w:tcPr>
          <w:p w14:paraId="7D452A24" w14:textId="77777777" w:rsidR="00EB34CC" w:rsidRPr="00333458" w:rsidRDefault="00EB34CC" w:rsidP="00EB34CC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616EA6AE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CFD47EF" w14:textId="0C089032" w:rsidR="00EB34CC" w:rsidRPr="00B56DBE" w:rsidRDefault="0045050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BD9D26" w14:textId="14087313" w:rsidR="00EB34CC" w:rsidRPr="00E26D12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4442A86D" w14:textId="686DE33E" w:rsidR="00EB34CC" w:rsidRPr="001B6037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1,221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C442D79" w14:textId="2FDF059C" w:rsidR="00EB34CC" w:rsidRPr="00E26D12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</w:tr>
      <w:tr w:rsidR="00EB34CC" w:rsidRPr="00333458" w14:paraId="7F3ACC0D" w14:textId="77777777" w:rsidTr="002E76A4">
        <w:tc>
          <w:tcPr>
            <w:tcW w:w="2687" w:type="dxa"/>
            <w:tcBorders>
              <w:bottom w:val="nil"/>
            </w:tcBorders>
          </w:tcPr>
          <w:p w14:paraId="77059481" w14:textId="77777777" w:rsidR="00EB34CC" w:rsidRPr="00333458" w:rsidRDefault="00EB34CC" w:rsidP="00EB34CC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2C1F109A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ECCA19D" w14:textId="77777777" w:rsidR="00EB34CC" w:rsidRPr="00B56DBE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60CA51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B3E6DCD" w14:textId="385C637A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5072C4A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08576BDC" w14:textId="77777777" w:rsidTr="002E76A4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0F6AB23" w14:textId="77777777" w:rsidR="00EB34CC" w:rsidRPr="00333458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21019F6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EC0A758" w14:textId="77777777" w:rsidR="00EB34CC" w:rsidRPr="00B56DBE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FE09E8E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72F9848" w14:textId="7B928271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7F1F52C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7559E3DD" w14:textId="77777777" w:rsidTr="002E76A4">
        <w:tc>
          <w:tcPr>
            <w:tcW w:w="2687" w:type="dxa"/>
            <w:tcBorders>
              <w:bottom w:val="nil"/>
            </w:tcBorders>
          </w:tcPr>
          <w:p w14:paraId="1CD1865B" w14:textId="77777777" w:rsidR="00EB34CC" w:rsidRPr="00333458" w:rsidRDefault="00EB34CC" w:rsidP="00EB34CC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2D1C03B6" w14:textId="7798EC0C" w:rsidR="00EB34CC" w:rsidRPr="008C5811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581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8C581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4.50 </w:t>
            </w:r>
            <w:r w:rsidRPr="008C581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6C72EDE" w14:textId="06CDB55D" w:rsidR="00EB34CC" w:rsidRPr="00B56DBE" w:rsidRDefault="0024547B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25DB4A5" w14:textId="76ABD1C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FE7E80C" w14:textId="2ACE650B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EBDE07D" w14:textId="7A154B1D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</w:tr>
      <w:tr w:rsidR="00EB34CC" w:rsidRPr="00333458" w14:paraId="2797DB63" w14:textId="77777777" w:rsidTr="002E76A4">
        <w:tc>
          <w:tcPr>
            <w:tcW w:w="2687" w:type="dxa"/>
            <w:tcBorders>
              <w:bottom w:val="nil"/>
            </w:tcBorders>
          </w:tcPr>
          <w:p w14:paraId="148787EE" w14:textId="77777777" w:rsidR="00EB34CC" w:rsidRPr="00333458" w:rsidRDefault="00EB34CC" w:rsidP="00EB34CC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7B2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2E7665A4" w14:textId="50AF8781" w:rsidR="00EB34CC" w:rsidRPr="008C5811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581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8C5811">
              <w:rPr>
                <w:rFonts w:ascii="Browallia New" w:hAnsi="Browallia New" w:cs="Browallia New"/>
                <w:sz w:val="24"/>
                <w:szCs w:val="24"/>
              </w:rPr>
              <w:t>4.50 - 6.</w:t>
            </w:r>
            <w:r w:rsidR="004863B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C5811" w:rsidRPr="008C5811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C581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C581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F26168E" w14:textId="0BA99161" w:rsidR="00EB34CC" w:rsidRPr="00B56DBE" w:rsidRDefault="009353A9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33BEE1F" w14:textId="389BBA1A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AF">
              <w:rPr>
                <w:rFonts w:ascii="Browallia New" w:hAnsi="Browallia New" w:cs="Browallia New"/>
                <w:sz w:val="24"/>
                <w:szCs w:val="24"/>
                <w:lang w:val="en-GB"/>
              </w:rPr>
              <w:t>1,519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D2AFF5D" w14:textId="68E74D17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5938667" w14:textId="1DEF9C29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</w:tr>
      <w:tr w:rsidR="00EB34CC" w:rsidRPr="00333458" w14:paraId="493ED87D" w14:textId="77777777" w:rsidTr="002E76A4">
        <w:tc>
          <w:tcPr>
            <w:tcW w:w="2687" w:type="dxa"/>
            <w:tcBorders>
              <w:bottom w:val="nil"/>
            </w:tcBorders>
          </w:tcPr>
          <w:p w14:paraId="1AC06945" w14:textId="7580A0F2" w:rsidR="00EB34CC" w:rsidRPr="00717B24" w:rsidRDefault="00EB34CC" w:rsidP="00EB34CC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4BE0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62932AE5" w14:textId="3D118EC0" w:rsidR="00EB34CC" w:rsidRPr="009E28B9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B56C9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B56C9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8.00 </w:t>
            </w:r>
            <w:r w:rsidRPr="00B56C9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2E18130" w14:textId="0EB13B66" w:rsidR="00EB34CC" w:rsidRPr="00B56DBE" w:rsidRDefault="009353A9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6025DACA" w14:textId="0C4697DB" w:rsidR="00EB34CC" w:rsidRPr="00E26D12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74754BF" w14:textId="3AF1A1CF" w:rsidR="00EB34CC" w:rsidRPr="001B6037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68AE34C" w14:textId="0B3C6090" w:rsidR="00EB34CC" w:rsidRPr="00E26D12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B34CC" w:rsidRPr="00333458" w14:paraId="0D33F652" w14:textId="77777777" w:rsidTr="002E76A4">
        <w:tc>
          <w:tcPr>
            <w:tcW w:w="2687" w:type="dxa"/>
            <w:tcBorders>
              <w:bottom w:val="nil"/>
            </w:tcBorders>
          </w:tcPr>
          <w:p w14:paraId="07C820C3" w14:textId="77777777" w:rsidR="00EB34CC" w:rsidRPr="00333458" w:rsidRDefault="00EB34CC" w:rsidP="00EB34CC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239D8A5F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DD21475" w14:textId="15F1716C" w:rsidR="00EB34CC" w:rsidRPr="00B56DBE" w:rsidRDefault="009353A9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2F67C451" w14:textId="12DEFA93" w:rsidR="00EB34CC" w:rsidRPr="00E26D12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AF">
              <w:rPr>
                <w:rFonts w:ascii="Browallia New" w:hAnsi="Browallia New" w:cs="Browallia New"/>
                <w:sz w:val="24"/>
                <w:szCs w:val="24"/>
                <w:lang w:val="en-GB"/>
              </w:rPr>
              <w:t>1,519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AE31BFC" w14:textId="2EE8EF3C" w:rsidR="00EB34CC" w:rsidRPr="001B6037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515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5B5741B" w14:textId="6115FE09" w:rsidR="00EB34CC" w:rsidRPr="00E26D12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</w:p>
        </w:tc>
      </w:tr>
      <w:tr w:rsidR="00EB34CC" w:rsidRPr="00333458" w14:paraId="47FB8C45" w14:textId="77777777" w:rsidTr="002E76A4">
        <w:tc>
          <w:tcPr>
            <w:tcW w:w="2687" w:type="dxa"/>
            <w:tcBorders>
              <w:bottom w:val="nil"/>
            </w:tcBorders>
          </w:tcPr>
          <w:p w14:paraId="1D7D5858" w14:textId="77777777" w:rsidR="00EB34CC" w:rsidRPr="00333458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6CB2F66B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8A44788" w14:textId="77777777" w:rsidR="00EB34CC" w:rsidRPr="00B56DBE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158EC2C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B691D91" w14:textId="77777777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AA00563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1FAFA98B" w14:textId="77777777" w:rsidTr="002E76A4">
        <w:tc>
          <w:tcPr>
            <w:tcW w:w="2687" w:type="dxa"/>
            <w:tcBorders>
              <w:bottom w:val="nil"/>
            </w:tcBorders>
          </w:tcPr>
          <w:p w14:paraId="1840FCB9" w14:textId="77777777" w:rsidR="00EB34CC" w:rsidRPr="00333458" w:rsidRDefault="00EB34CC" w:rsidP="00EB34C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02C0DE4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51D9EA7" w14:textId="77777777" w:rsidR="00EB34CC" w:rsidRPr="00B56DBE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C5C1055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2EB7866" w14:textId="77777777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E76D3FF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501818D1" w14:textId="77777777" w:rsidTr="002E76A4">
        <w:tc>
          <w:tcPr>
            <w:tcW w:w="2687" w:type="dxa"/>
            <w:tcBorders>
              <w:bottom w:val="nil"/>
            </w:tcBorders>
          </w:tcPr>
          <w:p w14:paraId="5A10CC74" w14:textId="35E5BF12" w:rsidR="00EB34CC" w:rsidRPr="007C6970" w:rsidRDefault="00EB34CC" w:rsidP="00EB34CC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518066BD" w14:textId="109AD556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41B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5F25061" w14:textId="3A62D083" w:rsidR="00EB34CC" w:rsidRPr="00B56DBE" w:rsidRDefault="009353A9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7C026C68" w14:textId="29531506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405C374" w14:textId="503EC820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603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60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C27DB61" w14:textId="6B0FA818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B34CC" w:rsidRPr="00333458" w14:paraId="6A953CB7" w14:textId="77777777" w:rsidTr="002E76A4">
        <w:tc>
          <w:tcPr>
            <w:tcW w:w="2687" w:type="dxa"/>
            <w:tcBorders>
              <w:bottom w:val="nil"/>
            </w:tcBorders>
          </w:tcPr>
          <w:p w14:paraId="3107ED0C" w14:textId="590AECC4" w:rsidR="00EB34CC" w:rsidRPr="00333458" w:rsidRDefault="00EB34CC" w:rsidP="00EB34CC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81DBE01" w14:textId="1A9A8069" w:rsidR="00EB34CC" w:rsidRPr="00333458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41B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80EDB45" w14:textId="44414458" w:rsidR="00EB34CC" w:rsidRPr="00B56DBE" w:rsidRDefault="00843581" w:rsidP="00412D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774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CFEB4AA" w14:textId="58D600A0" w:rsidR="00EB34CC" w:rsidRPr="00E26D12" w:rsidRDefault="00EB34CC" w:rsidP="00412D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265CC5A" w14:textId="7E006F27" w:rsidR="00EB34CC" w:rsidRPr="001B6037" w:rsidRDefault="00843581" w:rsidP="00412D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65D766F" w14:textId="1353435B" w:rsidR="00EB34CC" w:rsidRPr="00E26D12" w:rsidRDefault="00EB34CC" w:rsidP="00412D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</w:tr>
      <w:tr w:rsidR="00EB34CC" w:rsidRPr="00333458" w14:paraId="043B7668" w14:textId="77777777" w:rsidTr="002E76A4">
        <w:tc>
          <w:tcPr>
            <w:tcW w:w="2687" w:type="dxa"/>
            <w:tcBorders>
              <w:bottom w:val="nil"/>
            </w:tcBorders>
          </w:tcPr>
          <w:p w14:paraId="1951C663" w14:textId="50BE5497" w:rsidR="00EB34CC" w:rsidRDefault="00EB34CC" w:rsidP="00EB34CC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71347989" w14:textId="77777777" w:rsidR="00EB34CC" w:rsidRPr="00CF41B9" w:rsidRDefault="00EB34CC" w:rsidP="00EB34C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527781B" w14:textId="14B34320" w:rsidR="00EB34CC" w:rsidRPr="00B56DBE" w:rsidRDefault="009353A9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</w:rPr>
              <w:t>774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63756AF" w14:textId="1E236A57" w:rsidR="00EB34CC" w:rsidRPr="006929AF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4055E3A" w14:textId="07A044F2" w:rsidR="00EB34CC" w:rsidRPr="001B6037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CFCAB10" w14:textId="2DA6F659" w:rsidR="00EB34CC" w:rsidRPr="00881E4A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</w:tr>
      <w:tr w:rsidR="00EB34CC" w:rsidRPr="00333458" w14:paraId="5D50B6FB" w14:textId="77777777" w:rsidTr="002E76A4">
        <w:tc>
          <w:tcPr>
            <w:tcW w:w="2687" w:type="dxa"/>
            <w:tcBorders>
              <w:bottom w:val="nil"/>
            </w:tcBorders>
          </w:tcPr>
          <w:p w14:paraId="299A9A55" w14:textId="77777777" w:rsidR="00EB34CC" w:rsidRPr="00333458" w:rsidRDefault="00EB34CC" w:rsidP="00EB34CC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2B1F8739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3934F19" w14:textId="77777777" w:rsidR="00EB34CC" w:rsidRPr="00B56DBE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754E7787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E4C6336" w14:textId="77777777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387017C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13B18E87" w14:textId="77777777" w:rsidTr="002E76A4">
        <w:tc>
          <w:tcPr>
            <w:tcW w:w="2687" w:type="dxa"/>
            <w:tcBorders>
              <w:bottom w:val="nil"/>
            </w:tcBorders>
          </w:tcPr>
          <w:p w14:paraId="0209224C" w14:textId="77777777" w:rsidR="00EB34CC" w:rsidRPr="00333458" w:rsidRDefault="00EB34CC" w:rsidP="00EB34CC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33756459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99780A7" w14:textId="77777777" w:rsidR="00EB34CC" w:rsidRPr="00B56DBE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42F5ABE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7B8D6DC" w14:textId="77777777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17735C" w14:textId="77777777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34CC" w:rsidRPr="00333458" w14:paraId="788040D6" w14:textId="77777777" w:rsidTr="002E76A4">
        <w:tc>
          <w:tcPr>
            <w:tcW w:w="2687" w:type="dxa"/>
            <w:tcBorders>
              <w:bottom w:val="nil"/>
            </w:tcBorders>
          </w:tcPr>
          <w:p w14:paraId="1DB59F7F" w14:textId="77777777" w:rsidR="00EB34CC" w:rsidRPr="00333458" w:rsidRDefault="00EB34CC" w:rsidP="00EB34CC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6" w:type="dxa"/>
            <w:tcBorders>
              <w:bottom w:val="nil"/>
            </w:tcBorders>
          </w:tcPr>
          <w:p w14:paraId="5BB4856E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76FB2F0" w14:textId="743365C3" w:rsidR="00EB34CC" w:rsidRPr="00B56DBE" w:rsidRDefault="00705D7B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</w:rPr>
              <w:t>4,144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3308331" w14:textId="54D43F6E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AF">
              <w:rPr>
                <w:rFonts w:ascii="Browallia New" w:hAnsi="Browallia New" w:cs="Browallia New"/>
                <w:sz w:val="24"/>
                <w:szCs w:val="24"/>
              </w:rPr>
              <w:t>4,505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725DF1F" w14:textId="57B27AAC" w:rsidR="00EB34CC" w:rsidRPr="001B6037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  <w:lang w:val="en-GB"/>
              </w:rPr>
              <w:t>2,43</w:t>
            </w:r>
            <w:r w:rsidR="001B603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2ED6674" w14:textId="6F08A4A1" w:rsidR="00EB34CC" w:rsidRPr="00E26D12" w:rsidRDefault="00EB34CC" w:rsidP="00EB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2,810</w:t>
            </w:r>
          </w:p>
        </w:tc>
      </w:tr>
      <w:tr w:rsidR="00EB34CC" w:rsidRPr="00333458" w14:paraId="44F322BF" w14:textId="77777777" w:rsidTr="002E76A4">
        <w:tc>
          <w:tcPr>
            <w:tcW w:w="2687" w:type="dxa"/>
            <w:tcBorders>
              <w:bottom w:val="nil"/>
            </w:tcBorders>
          </w:tcPr>
          <w:p w14:paraId="6B4443A2" w14:textId="77777777" w:rsidR="00EB34CC" w:rsidRPr="00333458" w:rsidRDefault="00EB34CC" w:rsidP="00EB34CC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6" w:type="dxa"/>
            <w:tcBorders>
              <w:bottom w:val="nil"/>
            </w:tcBorders>
          </w:tcPr>
          <w:p w14:paraId="34E37B4A" w14:textId="77777777" w:rsidR="00EB34CC" w:rsidRPr="00333458" w:rsidRDefault="00EB34CC" w:rsidP="00EB34CC">
            <w:pPr>
              <w:pStyle w:val="a3"/>
              <w:tabs>
                <w:tab w:val="clear" w:pos="1080"/>
              </w:tabs>
              <w:ind w:left="175"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15FD8CD8" w14:textId="00CF6A73" w:rsidR="00EB34CC" w:rsidRPr="00B56DBE" w:rsidRDefault="00705D7B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B10EE78" w14:textId="6D923161" w:rsidR="00EB34CC" w:rsidRPr="00E26D12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AF">
              <w:rPr>
                <w:rFonts w:ascii="Browallia New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3994DAF" w14:textId="59CD238C" w:rsidR="00EB34CC" w:rsidRPr="001B6037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B6037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B45EF1D" w14:textId="0E7D9BF1" w:rsidR="00EB34CC" w:rsidRPr="00E26D12" w:rsidRDefault="00EB34CC" w:rsidP="00EB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1B6037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EB34CC" w:rsidRPr="00333458" w14:paraId="7B9DC84A" w14:textId="77777777" w:rsidTr="002E76A4">
        <w:tc>
          <w:tcPr>
            <w:tcW w:w="2687" w:type="dxa"/>
            <w:tcBorders>
              <w:bottom w:val="nil"/>
            </w:tcBorders>
          </w:tcPr>
          <w:p w14:paraId="3E88D2ED" w14:textId="05060681" w:rsidR="00EB34CC" w:rsidRPr="00333458" w:rsidRDefault="00EB34CC" w:rsidP="00EB34CC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2210AA43" w14:textId="77777777" w:rsidR="00EB34CC" w:rsidRPr="00333458" w:rsidRDefault="00EB34CC" w:rsidP="00EB34C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4608FD9" w14:textId="2AE2B8DB" w:rsidR="00EB34CC" w:rsidRPr="00B56DBE" w:rsidRDefault="00705D7B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6DBE">
              <w:rPr>
                <w:rFonts w:ascii="Browallia New" w:hAnsi="Browallia New" w:cs="Browallia New"/>
                <w:sz w:val="24"/>
                <w:szCs w:val="24"/>
              </w:rPr>
              <w:t>4,302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77B6AEC" w14:textId="1C7D4EF3" w:rsidR="00EB34CC" w:rsidRPr="00E26D12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AF">
              <w:rPr>
                <w:rFonts w:ascii="Browallia New" w:hAnsi="Browallia New" w:cs="Browallia New"/>
                <w:sz w:val="24"/>
                <w:szCs w:val="24"/>
              </w:rPr>
              <w:t>4,883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4C1B994" w14:textId="15EC6DCA" w:rsidR="00EB34CC" w:rsidRPr="001B6037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6037">
              <w:rPr>
                <w:rFonts w:ascii="Browallia New" w:hAnsi="Browallia New" w:cs="Browallia New"/>
                <w:sz w:val="24"/>
                <w:szCs w:val="24"/>
                <w:lang w:val="en-GB"/>
              </w:rPr>
              <w:t>2,471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6F90E12" w14:textId="7EFC9A42" w:rsidR="00EB34CC" w:rsidRPr="00E26D12" w:rsidRDefault="00EB34CC" w:rsidP="00EB34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3,09</w:t>
            </w:r>
            <w:r w:rsidR="001B6037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bookmarkEnd w:id="3"/>
    </w:tbl>
    <w:p w14:paraId="52E2E0B0" w14:textId="02823B9A" w:rsidR="004437A5" w:rsidRDefault="004437A5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5935331F" w14:textId="68F72499" w:rsidR="002E76A4" w:rsidRDefault="002E76A4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6C43E77B" w14:textId="04145B17" w:rsidR="002E76A4" w:rsidRDefault="002E76A4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1BF72925" w14:textId="73F23539" w:rsidR="002E76A4" w:rsidRDefault="002E76A4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2DF0C22C" w14:textId="0855CC35" w:rsidR="002E76A4" w:rsidRDefault="002E76A4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5E87C5E6" w14:textId="19BFEEAF" w:rsidR="002E76A4" w:rsidRDefault="002E76A4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73347927" w14:textId="3F18B53E" w:rsidR="002E76A4" w:rsidRDefault="002E76A4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31EDF0E7" w14:textId="103F9E8B" w:rsidR="002E76A4" w:rsidRDefault="002E76A4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73B1FF0D" w14:textId="0E929DA5" w:rsidR="002E76A4" w:rsidRDefault="002E76A4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29B6899A" w14:textId="77777777" w:rsidR="002E76A4" w:rsidRDefault="002E76A4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204" w:type="dxa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1998"/>
        <w:gridCol w:w="1179"/>
        <w:gridCol w:w="1089"/>
        <w:gridCol w:w="1098"/>
        <w:gridCol w:w="1149"/>
      </w:tblGrid>
      <w:tr w:rsidR="00881E4A" w:rsidRPr="00EB2651" w14:paraId="3E679C11" w14:textId="77777777" w:rsidTr="002E76A4">
        <w:trPr>
          <w:trHeight w:val="279"/>
          <w:tblHeader/>
        </w:trPr>
        <w:tc>
          <w:tcPr>
            <w:tcW w:w="2691" w:type="dxa"/>
            <w:tcBorders>
              <w:top w:val="nil"/>
            </w:tcBorders>
          </w:tcPr>
          <w:p w14:paraId="0A317733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26B6915B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15" w:type="dxa"/>
            <w:gridSpan w:val="4"/>
            <w:tcBorders>
              <w:top w:val="nil"/>
            </w:tcBorders>
          </w:tcPr>
          <w:p w14:paraId="44F321E1" w14:textId="77777777" w:rsidR="00881E4A" w:rsidRPr="00EB2651" w:rsidRDefault="00881E4A" w:rsidP="00CE2E6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881E4A" w:rsidRPr="00EB2651" w14:paraId="146EAF2F" w14:textId="77777777" w:rsidTr="002E76A4">
        <w:trPr>
          <w:tblHeader/>
        </w:trPr>
        <w:tc>
          <w:tcPr>
            <w:tcW w:w="2691" w:type="dxa"/>
          </w:tcPr>
          <w:p w14:paraId="27DAFE29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</w:tcPr>
          <w:p w14:paraId="17553766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3B3B08FD" w14:textId="77777777" w:rsidR="00881E4A" w:rsidRPr="00EB2651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</w:tcPr>
          <w:p w14:paraId="62D4AFF2" w14:textId="77777777" w:rsidR="00881E4A" w:rsidRPr="00EB2651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81E4A" w:rsidRPr="00EB2651" w14:paraId="5D3E9884" w14:textId="77777777" w:rsidTr="002E76A4">
        <w:trPr>
          <w:tblHeader/>
        </w:trPr>
        <w:tc>
          <w:tcPr>
            <w:tcW w:w="2691" w:type="dxa"/>
          </w:tcPr>
          <w:p w14:paraId="7543507F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</w:tcPr>
          <w:p w14:paraId="327421B5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15" w:type="dxa"/>
            <w:gridSpan w:val="4"/>
          </w:tcPr>
          <w:p w14:paraId="2C3DE31D" w14:textId="77777777" w:rsidR="00881E4A" w:rsidRPr="00EB2651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หก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881E4A" w:rsidRPr="00EB2651" w14:paraId="6D949673" w14:textId="77777777" w:rsidTr="002E76A4">
        <w:trPr>
          <w:tblHeader/>
        </w:trPr>
        <w:tc>
          <w:tcPr>
            <w:tcW w:w="2691" w:type="dxa"/>
          </w:tcPr>
          <w:p w14:paraId="456DD6A5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</w:tcPr>
          <w:p w14:paraId="21D057DA" w14:textId="77777777" w:rsidR="00881E4A" w:rsidRPr="00562BAD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79" w:type="dxa"/>
          </w:tcPr>
          <w:p w14:paraId="50C70CDA" w14:textId="47145D27" w:rsidR="00881E4A" w:rsidRPr="00562BAD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14:paraId="7F44EC0C" w14:textId="73AA3939" w:rsidR="00881E4A" w:rsidRPr="00562BAD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</w:t>
            </w:r>
            <w:r w:rsidRPr="00562BA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14:paraId="122074EF" w14:textId="23D3D217" w:rsidR="00881E4A" w:rsidRPr="00562BAD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14:paraId="0232AFF2" w14:textId="087D1D90" w:rsidR="00881E4A" w:rsidRPr="00562BAD" w:rsidRDefault="00881E4A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</w:t>
            </w:r>
            <w:r w:rsidRPr="00562BA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881E4A" w:rsidRPr="00EB2651" w14:paraId="71F337DF" w14:textId="77777777" w:rsidTr="002E76A4">
        <w:tc>
          <w:tcPr>
            <w:tcW w:w="2691" w:type="dxa"/>
            <w:tcBorders>
              <w:bottom w:val="nil"/>
            </w:tcBorders>
          </w:tcPr>
          <w:p w14:paraId="785CBB2D" w14:textId="77777777" w:rsidR="00881E4A" w:rsidRPr="00EB2651" w:rsidRDefault="00881E4A" w:rsidP="00CE2E6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98" w:type="dxa"/>
            <w:tcBorders>
              <w:bottom w:val="nil"/>
            </w:tcBorders>
          </w:tcPr>
          <w:p w14:paraId="1885B8CB" w14:textId="77777777" w:rsidR="00881E4A" w:rsidRPr="00EB2651" w:rsidRDefault="00881E4A" w:rsidP="00CE2E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</w:tcPr>
          <w:p w14:paraId="5D0EF892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2262D50E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44942FA9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03F53B5E" w14:textId="77777777" w:rsidR="00881E4A" w:rsidRPr="00EB2651" w:rsidRDefault="00881E4A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16BD1" w:rsidRPr="00EB2651" w14:paraId="00FBA97E" w14:textId="77777777" w:rsidTr="002E76A4">
        <w:tc>
          <w:tcPr>
            <w:tcW w:w="2691" w:type="dxa"/>
            <w:tcBorders>
              <w:bottom w:val="nil"/>
            </w:tcBorders>
          </w:tcPr>
          <w:p w14:paraId="72F7BB43" w14:textId="77777777" w:rsidR="00E16BD1" w:rsidRPr="00E16BD1" w:rsidRDefault="00E16BD1" w:rsidP="00E16BD1">
            <w:pPr>
              <w:ind w:firstLine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16BD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24D7ED7B" w14:textId="77777777" w:rsidR="00E16BD1" w:rsidRPr="00E16BD1" w:rsidRDefault="00E16BD1" w:rsidP="00E16BD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0ABE5025" w14:textId="5AF39134" w:rsidR="00E16BD1" w:rsidRPr="006929AF" w:rsidRDefault="00815B63" w:rsidP="0081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</w:tcPr>
          <w:p w14:paraId="4215415B" w14:textId="77777777" w:rsidR="00E16BD1" w:rsidRPr="00EB2651" w:rsidRDefault="00E16BD1" w:rsidP="00F1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44791673" w14:textId="77777777" w:rsidR="00E16BD1" w:rsidRPr="00C24FA7" w:rsidRDefault="00E16BD1" w:rsidP="00F1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4FA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556</w:t>
            </w:r>
          </w:p>
        </w:tc>
        <w:tc>
          <w:tcPr>
            <w:tcW w:w="1149" w:type="dxa"/>
            <w:tcBorders>
              <w:bottom w:val="nil"/>
            </w:tcBorders>
          </w:tcPr>
          <w:p w14:paraId="745F242C" w14:textId="77777777" w:rsidR="00E16BD1" w:rsidRPr="00EB2651" w:rsidRDefault="00E16BD1" w:rsidP="00F1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</w:tr>
      <w:tr w:rsidR="009C5E0C" w:rsidRPr="00EB2651" w14:paraId="495911B5" w14:textId="77777777" w:rsidTr="002E76A4">
        <w:tc>
          <w:tcPr>
            <w:tcW w:w="2691" w:type="dxa"/>
            <w:tcBorders>
              <w:bottom w:val="nil"/>
            </w:tcBorders>
          </w:tcPr>
          <w:p w14:paraId="1AB36518" w14:textId="77777777" w:rsidR="009C5E0C" w:rsidRPr="00EB2651" w:rsidRDefault="009C5E0C" w:rsidP="009C5E0C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</w:tcPr>
          <w:p w14:paraId="6F39FF97" w14:textId="77777777" w:rsidR="009C5E0C" w:rsidRPr="00EB2651" w:rsidRDefault="009C5E0C" w:rsidP="009C5E0C">
            <w:pPr>
              <w:jc w:val="center"/>
              <w:rPr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1F0F34B3" w14:textId="1353B506" w:rsidR="009C5E0C" w:rsidRPr="008D4CE7" w:rsidRDefault="00815B63" w:rsidP="009C5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CE7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1089" w:type="dxa"/>
            <w:tcBorders>
              <w:bottom w:val="nil"/>
            </w:tcBorders>
          </w:tcPr>
          <w:p w14:paraId="25657FC9" w14:textId="1AB67F3E" w:rsidR="009C5E0C" w:rsidRPr="00EB2651" w:rsidRDefault="009C5E0C" w:rsidP="009C5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E1F15">
              <w:rPr>
                <w:rFonts w:ascii="Browallia New" w:hAnsi="Browallia New" w:cs="Browallia New"/>
                <w:sz w:val="24"/>
                <w:szCs w:val="24"/>
              </w:rPr>
              <w:t>7,765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41E403CF" w14:textId="48D7AD45" w:rsidR="009C5E0C" w:rsidRPr="00C24FA7" w:rsidRDefault="009C5E0C" w:rsidP="009C5E0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4FA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307</w:t>
            </w:r>
          </w:p>
        </w:tc>
        <w:tc>
          <w:tcPr>
            <w:tcW w:w="1149" w:type="dxa"/>
            <w:tcBorders>
              <w:bottom w:val="nil"/>
            </w:tcBorders>
          </w:tcPr>
          <w:p w14:paraId="6372E21B" w14:textId="32FA09C1" w:rsidR="009C5E0C" w:rsidRPr="00EB2651" w:rsidRDefault="009C5E0C" w:rsidP="009C5E0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7,765</w:t>
            </w:r>
          </w:p>
        </w:tc>
      </w:tr>
      <w:tr w:rsidR="009C5E0C" w:rsidRPr="00EB2651" w14:paraId="2D50C155" w14:textId="77777777" w:rsidTr="002E76A4">
        <w:tc>
          <w:tcPr>
            <w:tcW w:w="2691" w:type="dxa"/>
            <w:tcBorders>
              <w:bottom w:val="nil"/>
            </w:tcBorders>
          </w:tcPr>
          <w:p w14:paraId="284F4E48" w14:textId="77777777" w:rsidR="009C5E0C" w:rsidRPr="00EB2651" w:rsidRDefault="009C5E0C" w:rsidP="009C5E0C">
            <w:pPr>
              <w:tabs>
                <w:tab w:val="clear" w:pos="2580"/>
              </w:tabs>
              <w:ind w:right="-505"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057AFA99" w14:textId="77777777" w:rsidR="009C5E0C" w:rsidRPr="00EB2651" w:rsidRDefault="009C5E0C" w:rsidP="009C5E0C">
            <w:pPr>
              <w:jc w:val="center"/>
              <w:rPr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9EC7C46" w14:textId="72121F38" w:rsidR="009C5E0C" w:rsidRPr="008D4CE7" w:rsidRDefault="00815B63" w:rsidP="009C5E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CE7">
              <w:rPr>
                <w:rFonts w:ascii="Browallia New" w:hAnsi="Browallia New" w:cs="Browallia New"/>
                <w:sz w:val="24"/>
                <w:szCs w:val="24"/>
              </w:rPr>
              <w:t>2,845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0686836" w14:textId="2BFBAC7A" w:rsidR="009C5E0C" w:rsidRPr="00132F62" w:rsidRDefault="009C5E0C" w:rsidP="009C5E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1,466   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072D734" w14:textId="5F45FB90" w:rsidR="009C5E0C" w:rsidRPr="00B61F28" w:rsidRDefault="009C5E0C" w:rsidP="009C5E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F2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   </w:t>
            </w:r>
            <w:r w:rsidRPr="00B61F2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0B6BBD5" w14:textId="0252C729" w:rsidR="009C5E0C" w:rsidRPr="00EB2651" w:rsidRDefault="009C5E0C" w:rsidP="009C5E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5E0C" w:rsidRPr="00EB2651" w14:paraId="5659440E" w14:textId="77777777" w:rsidTr="002E76A4">
        <w:tc>
          <w:tcPr>
            <w:tcW w:w="2691" w:type="dxa"/>
            <w:tcBorders>
              <w:bottom w:val="nil"/>
            </w:tcBorders>
          </w:tcPr>
          <w:p w14:paraId="0E15A389" w14:textId="77777777" w:rsidR="009C5E0C" w:rsidRPr="00EB2651" w:rsidRDefault="009C5E0C" w:rsidP="009C5E0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6F2F8773" w14:textId="77777777" w:rsidR="009C5E0C" w:rsidRPr="00EB2651" w:rsidRDefault="009C5E0C" w:rsidP="009C5E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D6C27F6" w14:textId="71CAF507" w:rsidR="009C5E0C" w:rsidRPr="008D4CE7" w:rsidRDefault="00815B63" w:rsidP="009C5E0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CE7">
              <w:rPr>
                <w:rFonts w:ascii="Browallia New" w:hAnsi="Browallia New" w:cs="Browallia New"/>
                <w:sz w:val="24"/>
                <w:szCs w:val="24"/>
              </w:rPr>
              <w:t>3,152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945D27A" w14:textId="71147E03" w:rsidR="009C5E0C" w:rsidRPr="00EB2651" w:rsidRDefault="009C5E0C" w:rsidP="009C5E0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9,231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6A83815" w14:textId="1AD0B103" w:rsidR="009C5E0C" w:rsidRPr="00B61F28" w:rsidRDefault="009C5E0C" w:rsidP="009C5E0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F2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863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0E7C6C74" w14:textId="3CAF30DC" w:rsidR="009C5E0C" w:rsidRPr="00EB2651" w:rsidRDefault="009C5E0C" w:rsidP="009C5E0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8,014</w:t>
            </w:r>
          </w:p>
        </w:tc>
      </w:tr>
      <w:tr w:rsidR="00BC0451" w:rsidRPr="00EB2651" w14:paraId="31EAFB36" w14:textId="77777777" w:rsidTr="002E76A4">
        <w:tc>
          <w:tcPr>
            <w:tcW w:w="2691" w:type="dxa"/>
            <w:tcBorders>
              <w:bottom w:val="nil"/>
            </w:tcBorders>
          </w:tcPr>
          <w:p w14:paraId="0B6D5280" w14:textId="77777777" w:rsidR="00BC0451" w:rsidRPr="00EB2651" w:rsidRDefault="00BC0451" w:rsidP="009C5E0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7C02A215" w14:textId="77777777" w:rsidR="00BC0451" w:rsidRPr="00EB2651" w:rsidRDefault="00BC0451" w:rsidP="009C5E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0C10F891" w14:textId="77777777" w:rsidR="00BC0451" w:rsidRPr="008D4CE7" w:rsidRDefault="00BC0451" w:rsidP="009C5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021C8CC0" w14:textId="77777777" w:rsidR="00BC0451" w:rsidRPr="00EB2651" w:rsidRDefault="00BC0451" w:rsidP="009C5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1C504C76" w14:textId="77777777" w:rsidR="00BC0451" w:rsidRPr="00EB2651" w:rsidRDefault="00BC0451" w:rsidP="009C5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4F9212E0" w14:textId="77777777" w:rsidR="00BC0451" w:rsidRPr="00EB2651" w:rsidRDefault="00BC0451" w:rsidP="009C5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5E0C" w:rsidRPr="00EB2651" w14:paraId="4E6F8F94" w14:textId="77777777" w:rsidTr="002E76A4">
        <w:tc>
          <w:tcPr>
            <w:tcW w:w="2691" w:type="dxa"/>
            <w:tcBorders>
              <w:bottom w:val="nil"/>
            </w:tcBorders>
          </w:tcPr>
          <w:p w14:paraId="6153EF75" w14:textId="77777777" w:rsidR="009C5E0C" w:rsidRPr="00EB2651" w:rsidRDefault="009C5E0C" w:rsidP="009C5E0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6C164CA5" w14:textId="77777777" w:rsidR="009C5E0C" w:rsidRPr="00EB2651" w:rsidRDefault="009C5E0C" w:rsidP="009C5E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</w:tcPr>
          <w:p w14:paraId="2E873A6C" w14:textId="77777777" w:rsidR="009C5E0C" w:rsidRPr="00EB2651" w:rsidRDefault="009C5E0C" w:rsidP="009C5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14D90B0B" w14:textId="77777777" w:rsidR="009C5E0C" w:rsidRPr="00EB2651" w:rsidRDefault="009C5E0C" w:rsidP="009C5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6589553F" w14:textId="77777777" w:rsidR="009C5E0C" w:rsidRPr="00EB2651" w:rsidRDefault="009C5E0C" w:rsidP="009C5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60985130" w14:textId="77777777" w:rsidR="009C5E0C" w:rsidRPr="00EB2651" w:rsidRDefault="009C5E0C" w:rsidP="009C5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D3568" w:rsidRPr="00EB2651" w14:paraId="3E4ADB19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28E4053F" w14:textId="77777777" w:rsidR="007D3568" w:rsidRPr="00EB2651" w:rsidRDefault="007D3568" w:rsidP="007D3568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4EAA0B9E" w14:textId="77777777" w:rsidR="007D3568" w:rsidRPr="00EB2651" w:rsidRDefault="007D3568" w:rsidP="007D3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6C8C7C0B" w14:textId="43D7DC41" w:rsidR="007D3568" w:rsidRPr="00EB2651" w:rsidRDefault="00815B63" w:rsidP="00815B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47FB56B" w14:textId="77777777" w:rsidR="007D3568" w:rsidRPr="00EB2651" w:rsidRDefault="007D3568" w:rsidP="007D3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FBACB" w14:textId="449F8CC6" w:rsidR="007D3568" w:rsidRPr="007D3568" w:rsidRDefault="007D3568" w:rsidP="007D3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B61F2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242</w:t>
            </w: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7D8DA6F4" w14:textId="2D676A79" w:rsidR="007D3568" w:rsidRPr="00EB2651" w:rsidRDefault="007D3568" w:rsidP="007D3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  <w:tr w:rsidR="00AB09E8" w:rsidRPr="00EB2651" w14:paraId="6056FE6B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6EEC8371" w14:textId="77777777" w:rsidR="00AB09E8" w:rsidRPr="00EB2651" w:rsidRDefault="00AB09E8" w:rsidP="007D3568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027B6D15" w14:textId="77777777" w:rsidR="00AB09E8" w:rsidRPr="00EB2651" w:rsidRDefault="00AB09E8" w:rsidP="007D3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541468D0" w14:textId="77777777" w:rsidR="00AB09E8" w:rsidRDefault="00AB09E8" w:rsidP="00AB0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2E05D785" w14:textId="77777777" w:rsidR="00AB09E8" w:rsidRPr="00EB2651" w:rsidRDefault="00AB09E8" w:rsidP="00AB0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9DFA3" w14:textId="77777777" w:rsidR="00AB09E8" w:rsidRPr="00B61F28" w:rsidRDefault="00AB09E8" w:rsidP="00AB0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2E752D48" w14:textId="77777777" w:rsidR="00AB09E8" w:rsidRDefault="00AB09E8" w:rsidP="00AB0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D3568" w:rsidRPr="00EB2651" w14:paraId="7C81F498" w14:textId="77777777" w:rsidTr="002E76A4">
        <w:tc>
          <w:tcPr>
            <w:tcW w:w="2691" w:type="dxa"/>
            <w:tcBorders>
              <w:top w:val="nil"/>
            </w:tcBorders>
          </w:tcPr>
          <w:p w14:paraId="77CACCAA" w14:textId="77777777" w:rsidR="007D3568" w:rsidRPr="00EB2651" w:rsidRDefault="007D3568" w:rsidP="007D356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เงินปันผล</w:t>
            </w:r>
          </w:p>
        </w:tc>
        <w:tc>
          <w:tcPr>
            <w:tcW w:w="1998" w:type="dxa"/>
            <w:tcBorders>
              <w:top w:val="nil"/>
            </w:tcBorders>
          </w:tcPr>
          <w:p w14:paraId="3A1A9D14" w14:textId="77777777" w:rsidR="007D3568" w:rsidRPr="00EB2651" w:rsidRDefault="007D3568" w:rsidP="007D3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2A08E3E8" w14:textId="77777777" w:rsidR="007D3568" w:rsidRPr="00EB2651" w:rsidRDefault="007D3568" w:rsidP="007D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321BF461" w14:textId="77777777" w:rsidR="007D3568" w:rsidRPr="00EB2651" w:rsidRDefault="007D3568" w:rsidP="007D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757AF072" w14:textId="77777777" w:rsidR="007D3568" w:rsidRPr="007D3568" w:rsidRDefault="007D3568" w:rsidP="007D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086742FF" w14:textId="77777777" w:rsidR="007D3568" w:rsidRPr="00EB2651" w:rsidRDefault="007D3568" w:rsidP="007D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D3568" w:rsidRPr="00EB2651" w14:paraId="5A086192" w14:textId="77777777" w:rsidTr="002E76A4">
        <w:tc>
          <w:tcPr>
            <w:tcW w:w="2691" w:type="dxa"/>
            <w:tcBorders>
              <w:top w:val="nil"/>
            </w:tcBorders>
          </w:tcPr>
          <w:p w14:paraId="209161C2" w14:textId="77777777" w:rsidR="007D3568" w:rsidRPr="00EB2651" w:rsidRDefault="007D3568" w:rsidP="007D3568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top w:val="nil"/>
            </w:tcBorders>
          </w:tcPr>
          <w:p w14:paraId="046010BE" w14:textId="77777777" w:rsidR="007D3568" w:rsidRPr="00EB2651" w:rsidRDefault="007D3568" w:rsidP="007D3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746F0483" w14:textId="0374197C" w:rsidR="007D3568" w:rsidRPr="00EB2651" w:rsidRDefault="00815B63" w:rsidP="00815B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620D1E55" w14:textId="77777777" w:rsidR="007D3568" w:rsidRPr="00EB2651" w:rsidRDefault="007D3568" w:rsidP="007D3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2C518FC0" w14:textId="37E867C4" w:rsidR="007D3568" w:rsidRPr="007D3568" w:rsidRDefault="007D3568" w:rsidP="007D3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B61F28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50048FAB" w14:textId="736C6285" w:rsidR="007D3568" w:rsidRPr="00EB2651" w:rsidRDefault="007D3568" w:rsidP="007D3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</w:tr>
      <w:tr w:rsidR="007D3568" w:rsidRPr="00EB2651" w14:paraId="25F25B5A" w14:textId="77777777" w:rsidTr="002E76A4">
        <w:tc>
          <w:tcPr>
            <w:tcW w:w="2691" w:type="dxa"/>
            <w:tcBorders>
              <w:top w:val="nil"/>
            </w:tcBorders>
          </w:tcPr>
          <w:p w14:paraId="0E93FEB3" w14:textId="77777777" w:rsidR="007D3568" w:rsidRPr="00EB2651" w:rsidRDefault="007D3568" w:rsidP="007D3568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5E9ED8A4" w14:textId="77777777" w:rsidR="007D3568" w:rsidRPr="00EB2651" w:rsidRDefault="007D3568" w:rsidP="007D3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0EE9ED96" w14:textId="77777777" w:rsidR="007D3568" w:rsidRPr="00EB2651" w:rsidRDefault="007D3568" w:rsidP="007D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3F4C5D72" w14:textId="77777777" w:rsidR="007D3568" w:rsidRPr="00EB2651" w:rsidRDefault="007D3568" w:rsidP="007D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6FA9C2F7" w14:textId="77777777" w:rsidR="007D3568" w:rsidRPr="007D3568" w:rsidRDefault="007D3568" w:rsidP="007D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5EA974CA" w14:textId="77777777" w:rsidR="007D3568" w:rsidRPr="00EB2651" w:rsidRDefault="007D3568" w:rsidP="007D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1E1" w:rsidRPr="00EB2651" w14:paraId="2AD6C787" w14:textId="77777777" w:rsidTr="002E76A4">
        <w:tc>
          <w:tcPr>
            <w:tcW w:w="2691" w:type="dxa"/>
            <w:tcBorders>
              <w:top w:val="nil"/>
            </w:tcBorders>
          </w:tcPr>
          <w:p w14:paraId="48C1B573" w14:textId="3594096F" w:rsidR="001151E1" w:rsidRPr="00EB2651" w:rsidRDefault="001151E1" w:rsidP="001151E1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98" w:type="dxa"/>
            <w:tcBorders>
              <w:top w:val="nil"/>
            </w:tcBorders>
          </w:tcPr>
          <w:p w14:paraId="4A5AD8F0" w14:textId="77777777" w:rsidR="001151E1" w:rsidRPr="00EB265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1A415910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5802878A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741692F8" w14:textId="77777777" w:rsidR="001151E1" w:rsidRPr="007D3568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21112C22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1E1" w:rsidRPr="00EB2651" w14:paraId="0EDF5E80" w14:textId="77777777" w:rsidTr="002E76A4">
        <w:tc>
          <w:tcPr>
            <w:tcW w:w="2691" w:type="dxa"/>
            <w:tcBorders>
              <w:top w:val="nil"/>
            </w:tcBorders>
          </w:tcPr>
          <w:p w14:paraId="1E4405D1" w14:textId="0B3AC118" w:rsidR="001151E1" w:rsidRPr="00EB2651" w:rsidRDefault="001151E1" w:rsidP="001151E1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98" w:type="dxa"/>
            <w:tcBorders>
              <w:top w:val="nil"/>
            </w:tcBorders>
          </w:tcPr>
          <w:p w14:paraId="329FE71D" w14:textId="3999F6D2" w:rsidR="001151E1" w:rsidRPr="00EB265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4CE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="00815B63" w:rsidRPr="008D4CE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D4CE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15B63" w:rsidRPr="008D4CE7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8D4C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CE7"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3B720240" w14:textId="1802573B" w:rsidR="001151E1" w:rsidRPr="00EB2651" w:rsidRDefault="00815B63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1FCD2C5D" w14:textId="09A1CEF7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1D2BC0D5" w14:textId="1F8D8138" w:rsidR="001151E1" w:rsidRPr="007D3568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C93128">
              <w:rPr>
                <w:rFonts w:ascii="Browallia New" w:hAnsi="Browallia New" w:cs="Browallia New" w:hint="cs"/>
                <w:sz w:val="24"/>
                <w:szCs w:val="24"/>
                <w:cs/>
              </w:rPr>
              <w:t>32</w:t>
            </w: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32916513" w14:textId="12A3109F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A7C">
              <w:rPr>
                <w:rFonts w:ascii="Browallia New" w:hAnsi="Browallia New" w:cs="Browallia New"/>
                <w:color w:val="FF0000"/>
                <w:sz w:val="24"/>
                <w:szCs w:val="24"/>
              </w:rPr>
              <w:t xml:space="preserve">      </w:t>
            </w:r>
            <w:r w:rsidRPr="00AA0A7C">
              <w:rPr>
                <w:rFonts w:ascii="Browallia New" w:hAnsi="Browallia New" w:cs="Browallia New" w:hint="cs"/>
                <w:color w:val="FF0000"/>
                <w:sz w:val="24"/>
                <w:szCs w:val="24"/>
                <w:cs/>
              </w:rPr>
              <w:t xml:space="preserve">  </w:t>
            </w:r>
            <w:r w:rsidRPr="00E22D6A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</w:tr>
      <w:tr w:rsidR="001151E1" w:rsidRPr="00EB2651" w14:paraId="5540105C" w14:textId="77777777" w:rsidTr="002E76A4">
        <w:tc>
          <w:tcPr>
            <w:tcW w:w="2691" w:type="dxa"/>
            <w:tcBorders>
              <w:top w:val="nil"/>
            </w:tcBorders>
          </w:tcPr>
          <w:p w14:paraId="26A18095" w14:textId="77777777" w:rsidR="001151E1" w:rsidRPr="00EB2651" w:rsidRDefault="001151E1" w:rsidP="001151E1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1CCE8E20" w14:textId="77777777" w:rsidR="001151E1" w:rsidRPr="00EB265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3B2F2BBB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1BAD7110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67D73B44" w14:textId="77777777" w:rsidR="001151E1" w:rsidRPr="007D3568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47099258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1E1" w:rsidRPr="00EB2651" w14:paraId="675E69B9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5DA749BC" w14:textId="77777777" w:rsidR="001151E1" w:rsidRPr="00EB2651" w:rsidRDefault="001151E1" w:rsidP="001151E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อื่น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75C49A6B" w14:textId="77777777" w:rsidR="001151E1" w:rsidRPr="00EB265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264F502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6180433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2265F464" w14:textId="77777777" w:rsidR="001151E1" w:rsidRPr="007D3568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3C5D6E54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1E1" w:rsidRPr="00EB2651" w14:paraId="68860D68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2C0ADCEA" w14:textId="77777777" w:rsidR="001151E1" w:rsidRPr="00EB2651" w:rsidRDefault="001151E1" w:rsidP="001151E1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37C9B667" w14:textId="77777777" w:rsidR="001151E1" w:rsidRPr="00EB265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50676C80" w14:textId="2CD93A37" w:rsidR="001151E1" w:rsidRPr="00EB2651" w:rsidRDefault="00815B63" w:rsidP="00815B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2ABA5799" w14:textId="77777777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F4E0A" w14:textId="69E189E4" w:rsidR="001151E1" w:rsidRPr="007D3568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FB6AED">
              <w:rPr>
                <w:rFonts w:ascii="Browallia New" w:hAnsi="Browallia New" w:cs="Browallia New"/>
                <w:sz w:val="24"/>
                <w:szCs w:val="24"/>
                <w:lang w:val="en-GB"/>
              </w:rPr>
              <w:t>1,574</w:t>
            </w: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4B21BE15" w14:textId="200C7BDC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151E1" w:rsidRPr="00EB2651" w14:paraId="29A41B8D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14DAB123" w14:textId="77777777" w:rsidR="001151E1" w:rsidRPr="00EB2651" w:rsidRDefault="001151E1" w:rsidP="001151E1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24CA36F3" w14:textId="77777777" w:rsidR="001151E1" w:rsidRPr="00EB265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7CAADAB2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4194D760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74955" w14:textId="77777777" w:rsidR="001151E1" w:rsidRPr="00FB6AED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4664F1FC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1E1" w:rsidRPr="00EB2651" w14:paraId="1453515A" w14:textId="77777777" w:rsidTr="002E76A4">
        <w:tc>
          <w:tcPr>
            <w:tcW w:w="2691" w:type="dxa"/>
            <w:tcBorders>
              <w:top w:val="nil"/>
            </w:tcBorders>
          </w:tcPr>
          <w:p w14:paraId="241810E0" w14:textId="77777777" w:rsidR="001151E1" w:rsidRPr="00EB2651" w:rsidRDefault="001151E1" w:rsidP="001151E1">
            <w:pPr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98" w:type="dxa"/>
            <w:tcBorders>
              <w:top w:val="nil"/>
            </w:tcBorders>
          </w:tcPr>
          <w:p w14:paraId="4A4C2A0E" w14:textId="77777777" w:rsidR="001151E1" w:rsidRPr="00EB265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</w:tcBorders>
            <w:shd w:val="clear" w:color="auto" w:fill="auto"/>
            <w:vAlign w:val="bottom"/>
          </w:tcPr>
          <w:p w14:paraId="66F63C44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0F72ED19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46FE9D3E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30E3201A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1E1" w:rsidRPr="00EB2651" w14:paraId="79914B96" w14:textId="77777777" w:rsidTr="002E76A4">
        <w:tc>
          <w:tcPr>
            <w:tcW w:w="2691" w:type="dxa"/>
            <w:tcBorders>
              <w:bottom w:val="nil"/>
            </w:tcBorders>
          </w:tcPr>
          <w:p w14:paraId="5B649D3F" w14:textId="77777777" w:rsidR="001151E1" w:rsidRPr="00EB2651" w:rsidRDefault="001151E1" w:rsidP="001151E1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3DF15287" w14:textId="77777777" w:rsidR="001151E1" w:rsidRPr="00EB265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top w:val="nil"/>
            </w:tcBorders>
            <w:shd w:val="clear" w:color="auto" w:fill="auto"/>
            <w:vAlign w:val="bottom"/>
          </w:tcPr>
          <w:p w14:paraId="6DF7DA4F" w14:textId="10942E6A" w:rsidR="001151E1" w:rsidRPr="006929AF" w:rsidRDefault="00815B63" w:rsidP="0081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587EFDA9" w14:textId="2616CF90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AD62B11" w14:textId="372F070B" w:rsidR="001151E1" w:rsidRPr="00B61F28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F28">
              <w:rPr>
                <w:rFonts w:ascii="Browallia New" w:hAnsi="Browallia New" w:cs="Browallia New"/>
                <w:sz w:val="24"/>
                <w:szCs w:val="24"/>
              </w:rPr>
              <w:t>10,300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253EE985" w14:textId="3AEE54E3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7,814</w:t>
            </w:r>
          </w:p>
        </w:tc>
      </w:tr>
      <w:tr w:rsidR="001151E1" w:rsidRPr="00EB2651" w14:paraId="64EB61F3" w14:textId="77777777" w:rsidTr="002E76A4">
        <w:tc>
          <w:tcPr>
            <w:tcW w:w="2691" w:type="dxa"/>
            <w:tcBorders>
              <w:top w:val="nil"/>
            </w:tcBorders>
          </w:tcPr>
          <w:p w14:paraId="560DA324" w14:textId="77777777" w:rsidR="001151E1" w:rsidRPr="00EB2651" w:rsidRDefault="001151E1" w:rsidP="001151E1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top w:val="nil"/>
            </w:tcBorders>
          </w:tcPr>
          <w:p w14:paraId="64387A69" w14:textId="77777777" w:rsidR="001151E1" w:rsidRPr="00EB265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65BD0248" w14:textId="5235D065" w:rsidR="001151E1" w:rsidRPr="00202C6A" w:rsidRDefault="00815B63" w:rsidP="001151E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9,776</w:t>
            </w: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F0D72D4" w14:textId="5C2E0F4C" w:rsidR="001151E1" w:rsidRPr="00EB2651" w:rsidRDefault="001151E1" w:rsidP="001151E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12,533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61FAED5B" w14:textId="39F4FB6C" w:rsidR="001151E1" w:rsidRPr="0016613A" w:rsidRDefault="001151E1" w:rsidP="001151E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B61F28">
              <w:rPr>
                <w:rFonts w:ascii="Browallia New" w:hAnsi="Browallia New" w:cs="Browallia New"/>
                <w:sz w:val="24"/>
                <w:szCs w:val="24"/>
                <w:lang w:val="en-GB"/>
              </w:rPr>
              <w:t>9,72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2709AB1" w14:textId="643B65D3" w:rsidR="001151E1" w:rsidRPr="00EB2651" w:rsidRDefault="001151E1" w:rsidP="001151E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12,250</w:t>
            </w:r>
          </w:p>
        </w:tc>
      </w:tr>
      <w:tr w:rsidR="001151E1" w:rsidRPr="00EB2651" w14:paraId="69AC0D71" w14:textId="77777777" w:rsidTr="002E76A4">
        <w:tc>
          <w:tcPr>
            <w:tcW w:w="2691" w:type="dxa"/>
            <w:tcBorders>
              <w:bottom w:val="nil"/>
            </w:tcBorders>
          </w:tcPr>
          <w:p w14:paraId="3519859D" w14:textId="77777777" w:rsidR="001151E1" w:rsidRPr="00EB2651" w:rsidRDefault="001151E1" w:rsidP="001151E1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2F27A5D0" w14:textId="77777777" w:rsidR="001151E1" w:rsidRPr="00EB2651" w:rsidRDefault="001151E1" w:rsidP="001151E1">
            <w:pPr>
              <w:spacing w:line="240" w:lineRule="auto"/>
              <w:ind w:left="162" w:hanging="16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0E4DF" w14:textId="1169F2FD" w:rsidR="001151E1" w:rsidRPr="00202C6A" w:rsidRDefault="00815B63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9,776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628FD5A" w14:textId="6E0DB2FE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12,533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C4454" w14:textId="6497A53B" w:rsidR="001151E1" w:rsidRPr="0016613A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B61F28">
              <w:rPr>
                <w:rFonts w:ascii="Browallia New" w:hAnsi="Browallia New" w:cs="Browallia New"/>
                <w:sz w:val="24"/>
                <w:szCs w:val="24"/>
                <w:lang w:val="en-GB"/>
              </w:rPr>
              <w:t>20,021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6342B" w14:textId="55BE35EE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20,064</w:t>
            </w:r>
          </w:p>
        </w:tc>
      </w:tr>
      <w:tr w:rsidR="001151E1" w:rsidRPr="00EB2651" w14:paraId="23A932BD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7777E5B8" w14:textId="13610AEA" w:rsidR="001151E1" w:rsidRPr="0028419E" w:rsidRDefault="001151E1" w:rsidP="001151E1">
            <w:pPr>
              <w:pStyle w:val="a3"/>
              <w:tabs>
                <w:tab w:val="clear" w:pos="1080"/>
                <w:tab w:val="left" w:pos="113"/>
              </w:tabs>
              <w:ind w:right="72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4DB4C4A5" w14:textId="77777777" w:rsidR="001151E1" w:rsidRPr="0028419E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8D113" w14:textId="77777777" w:rsidR="001151E1" w:rsidRPr="00202C6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40A9854B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6B5B59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2B9C3BA7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151E1" w:rsidRPr="00EB2651" w14:paraId="5EE4158D" w14:textId="77777777" w:rsidTr="002E76A4">
        <w:tc>
          <w:tcPr>
            <w:tcW w:w="2691" w:type="dxa"/>
            <w:tcBorders>
              <w:top w:val="nil"/>
              <w:bottom w:val="nil"/>
            </w:tcBorders>
          </w:tcPr>
          <w:p w14:paraId="570E1AB1" w14:textId="0CEC7CAA" w:rsidR="001151E1" w:rsidRPr="00EB2651" w:rsidRDefault="001151E1" w:rsidP="001151E1">
            <w:pPr>
              <w:pStyle w:val="a3"/>
              <w:tabs>
                <w:tab w:val="clear" w:pos="1080"/>
                <w:tab w:val="left" w:pos="113"/>
              </w:tabs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5322EC84" w14:textId="77777777" w:rsidR="001151E1" w:rsidRPr="00EB265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86A3A" w14:textId="77777777" w:rsidR="001151E1" w:rsidRPr="00202C6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27030F2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2BA1C" w14:textId="77777777" w:rsidR="001151E1" w:rsidRPr="0016613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4A7AAA4C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1E1" w:rsidRPr="00EB2651" w14:paraId="701FD87C" w14:textId="77777777" w:rsidTr="002E76A4">
        <w:tc>
          <w:tcPr>
            <w:tcW w:w="2691" w:type="dxa"/>
            <w:tcBorders>
              <w:bottom w:val="nil"/>
            </w:tcBorders>
          </w:tcPr>
          <w:p w14:paraId="2D0C3190" w14:textId="77777777" w:rsidR="001151E1" w:rsidRPr="00EB2651" w:rsidRDefault="001151E1" w:rsidP="001151E1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</w:tcPr>
          <w:p w14:paraId="47D61DEE" w14:textId="77777777" w:rsidR="001151E1" w:rsidRPr="00EB265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C470B46" w14:textId="52D41946" w:rsidR="001151E1" w:rsidRPr="00202C6A" w:rsidRDefault="00815B63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</w:rPr>
              <w:t>9,790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4C887823" w14:textId="2D209C0C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23,559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A75AC5C" w14:textId="7050110B" w:rsidR="001151E1" w:rsidRPr="0016613A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4E189F">
              <w:rPr>
                <w:rFonts w:ascii="Browallia New" w:hAnsi="Browallia New" w:cs="Browallia New"/>
                <w:sz w:val="24"/>
                <w:szCs w:val="24"/>
              </w:rPr>
              <w:t>9,578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7F62107F" w14:textId="5DBB4EE6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23,424</w:t>
            </w:r>
          </w:p>
        </w:tc>
      </w:tr>
      <w:tr w:rsidR="001151E1" w:rsidRPr="00EB2651" w14:paraId="0E0F1F42" w14:textId="77777777" w:rsidTr="002E76A4">
        <w:tc>
          <w:tcPr>
            <w:tcW w:w="2691" w:type="dxa"/>
            <w:tcBorders>
              <w:bottom w:val="nil"/>
            </w:tcBorders>
          </w:tcPr>
          <w:p w14:paraId="253188CE" w14:textId="77777777" w:rsidR="001151E1" w:rsidRPr="0028419E" w:rsidRDefault="001151E1" w:rsidP="001151E1">
            <w:pPr>
              <w:ind w:firstLine="1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7859FD28" w14:textId="77777777" w:rsidR="001151E1" w:rsidRPr="0028419E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2F51DBD2" w14:textId="77777777" w:rsidR="001151E1" w:rsidRPr="00202C6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726ADD87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8C186DF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35FD230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51E1" w:rsidRPr="00EB2651" w14:paraId="5A2A04D0" w14:textId="77777777" w:rsidTr="002E76A4">
        <w:tc>
          <w:tcPr>
            <w:tcW w:w="2691" w:type="dxa"/>
            <w:tcBorders>
              <w:bottom w:val="nil"/>
            </w:tcBorders>
          </w:tcPr>
          <w:p w14:paraId="07A17180" w14:textId="3C1C0E27" w:rsidR="001151E1" w:rsidRPr="00C44E75" w:rsidRDefault="001151E1" w:rsidP="001151E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ขาย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998" w:type="dxa"/>
            <w:tcBorders>
              <w:bottom w:val="nil"/>
            </w:tcBorders>
          </w:tcPr>
          <w:p w14:paraId="578BE9E1" w14:textId="77777777" w:rsidR="001151E1" w:rsidRPr="00EB265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2D98474A" w14:textId="77777777" w:rsidR="001151E1" w:rsidRPr="00202C6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45F3A099" w14:textId="77777777" w:rsidR="001151E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E64E8B2" w14:textId="77777777" w:rsidR="001151E1" w:rsidRPr="0016613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703FC9B4" w14:textId="77777777" w:rsidR="001151E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151E1" w:rsidRPr="00EB2651" w14:paraId="741A0478" w14:textId="77777777" w:rsidTr="002E76A4">
        <w:tc>
          <w:tcPr>
            <w:tcW w:w="2691" w:type="dxa"/>
            <w:tcBorders>
              <w:bottom w:val="nil"/>
            </w:tcBorders>
          </w:tcPr>
          <w:p w14:paraId="167F3D93" w14:textId="25F28F72" w:rsidR="001151E1" w:rsidRPr="00EB2651" w:rsidRDefault="001151E1" w:rsidP="001151E1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2A69FC88" w14:textId="6575D9A2" w:rsidR="001151E1" w:rsidRPr="00EB265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5F6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3F09B5DD" w14:textId="2DDA6AEC" w:rsidR="001151E1" w:rsidRPr="00202C6A" w:rsidRDefault="00815B63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7292AB8F" w14:textId="2A02A1CD" w:rsidR="001151E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FCC89B4" w14:textId="4205F3E3" w:rsidR="001151E1" w:rsidRPr="0016613A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0B4B4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20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4CBA8DD" w14:textId="796A3110" w:rsidR="001151E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151E1" w:rsidRPr="00EB2651" w14:paraId="60F6B38F" w14:textId="77777777" w:rsidTr="002E76A4">
        <w:tc>
          <w:tcPr>
            <w:tcW w:w="2691" w:type="dxa"/>
            <w:tcBorders>
              <w:bottom w:val="nil"/>
            </w:tcBorders>
          </w:tcPr>
          <w:p w14:paraId="14BEA52E" w14:textId="77777777" w:rsidR="001151E1" w:rsidRPr="0028419E" w:rsidRDefault="001151E1" w:rsidP="001151E1">
            <w:pPr>
              <w:ind w:firstLine="18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70D385F6" w14:textId="77777777" w:rsidR="001151E1" w:rsidRPr="0028419E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DC72DAB" w14:textId="77777777" w:rsidR="001151E1" w:rsidRPr="00202C6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5D2FEA56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23DD0C4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87EBBC7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51E1" w:rsidRPr="00EB2651" w14:paraId="6D3FCAD3" w14:textId="77777777" w:rsidTr="002E76A4"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5A0657E8" w14:textId="2DAEB66A" w:rsidR="001151E1" w:rsidRPr="00EB2651" w:rsidRDefault="001151E1" w:rsidP="001151E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5793578E" w14:textId="77777777" w:rsidR="001151E1" w:rsidRPr="00EB265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4A92CEEF" w14:textId="77777777" w:rsidR="001151E1" w:rsidRPr="00202C6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7D197353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46A2273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6B873D1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1E1" w:rsidRPr="00EB2651" w14:paraId="26FE44B2" w14:textId="77777777" w:rsidTr="002E76A4"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155691C0" w14:textId="2298D900" w:rsidR="001151E1" w:rsidRPr="00EB2651" w:rsidRDefault="001151E1" w:rsidP="001151E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352230A4" w14:textId="5CC99C55" w:rsidR="001151E1" w:rsidRPr="00EB265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025D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 w:rsidRPr="006025D6"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BB0DEC3" w14:textId="2F44A711" w:rsidR="001151E1" w:rsidRPr="00202C6A" w:rsidRDefault="00815B63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4B5EE137" w14:textId="39F99CF4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1F2D6EC" w14:textId="04B5CE1F" w:rsidR="001151E1" w:rsidRPr="000B4B48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B48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2C2BCA57" w14:textId="01CB4BCF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151E1" w:rsidRPr="00EB2651" w14:paraId="16F7F79F" w14:textId="77777777" w:rsidTr="002E76A4"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38D6001D" w14:textId="3D7F3FB9" w:rsidR="001151E1" w:rsidRPr="00EB2651" w:rsidRDefault="001151E1" w:rsidP="001151E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04CF39CC" w14:textId="55BC63B0" w:rsidR="001151E1" w:rsidRPr="00EB265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025D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 w:rsidRPr="006025D6"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CE8F1BF" w14:textId="618829B0" w:rsidR="001151E1" w:rsidRPr="00202C6A" w:rsidRDefault="00EC2AD0" w:rsidP="00EC2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2F8EED6D" w14:textId="6F27FDD1" w:rsidR="001151E1" w:rsidRPr="00EB2651" w:rsidRDefault="001151E1" w:rsidP="00EC2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9373B8D" w14:textId="1C9E382D" w:rsidR="001151E1" w:rsidRPr="000B4B48" w:rsidRDefault="001151E1" w:rsidP="00EC2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B4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</w:t>
            </w:r>
            <w:r w:rsidR="00EC2AD0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76F4589A" w14:textId="292EF508" w:rsidR="001151E1" w:rsidRPr="008C718C" w:rsidRDefault="008C718C" w:rsidP="00EC2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151E1" w:rsidRPr="00EB2651" w14:paraId="52DCCE60" w14:textId="77777777" w:rsidTr="002E76A4"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4354FFCE" w14:textId="02416518" w:rsidR="001151E1" w:rsidRPr="00EB2651" w:rsidRDefault="001151E1" w:rsidP="001151E1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2EE6651E" w14:textId="21D00630" w:rsidR="001151E1" w:rsidRPr="00EB265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7C1FD39" w14:textId="65799A32" w:rsidR="001151E1" w:rsidRPr="00202C6A" w:rsidRDefault="00815B63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481C5EEE" w14:textId="05D49BD9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372A788" w14:textId="70A76372" w:rsidR="001151E1" w:rsidRPr="0016613A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0B4B48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091C26E" w14:textId="1151D8BC" w:rsidR="001151E1" w:rsidRPr="00EB2651" w:rsidRDefault="00054097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151E1" w:rsidRPr="00EB2651" w14:paraId="00C5556D" w14:textId="77777777" w:rsidTr="002E76A4"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7BE61F99" w14:textId="77777777" w:rsidR="001151E1" w:rsidRPr="0028419E" w:rsidRDefault="001151E1" w:rsidP="001151E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465731E9" w14:textId="77777777" w:rsidR="001151E1" w:rsidRPr="0028419E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A227EE7" w14:textId="77777777" w:rsidR="001151E1" w:rsidRPr="00202C6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386B33CB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3AEBE5A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1C940BC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151E1" w:rsidRPr="00EB2651" w14:paraId="02D8D2D6" w14:textId="77777777" w:rsidTr="002E76A4">
        <w:tc>
          <w:tcPr>
            <w:tcW w:w="2691" w:type="dxa"/>
            <w:tcBorders>
              <w:bottom w:val="nil"/>
            </w:tcBorders>
          </w:tcPr>
          <w:p w14:paraId="2D6AE401" w14:textId="77777777" w:rsidR="001151E1" w:rsidRPr="00EB2651" w:rsidRDefault="001151E1" w:rsidP="001151E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98" w:type="dxa"/>
            <w:tcBorders>
              <w:bottom w:val="nil"/>
            </w:tcBorders>
          </w:tcPr>
          <w:p w14:paraId="78B9D70C" w14:textId="77777777" w:rsidR="001151E1" w:rsidRPr="00EB265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C7BE727" w14:textId="77777777" w:rsidR="001151E1" w:rsidRPr="00202C6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85F81BD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300D679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6230BD3E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1E1" w:rsidRPr="00EB2651" w14:paraId="6AF34EB3" w14:textId="77777777" w:rsidTr="002E76A4">
        <w:tc>
          <w:tcPr>
            <w:tcW w:w="2691" w:type="dxa"/>
            <w:tcBorders>
              <w:bottom w:val="nil"/>
            </w:tcBorders>
          </w:tcPr>
          <w:p w14:paraId="531D1104" w14:textId="77777777" w:rsidR="001151E1" w:rsidRPr="00EB2651" w:rsidRDefault="001151E1" w:rsidP="001151E1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1D22A5EB" w14:textId="77777777" w:rsidR="001151E1" w:rsidRPr="00387A89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87A8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387A89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387A89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543DC38" w14:textId="2E023770" w:rsidR="001151E1" w:rsidRPr="00202C6A" w:rsidRDefault="00910555" w:rsidP="0091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276444DC" w14:textId="32E851D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CB270B5" w14:textId="609F1276" w:rsidR="001151E1" w:rsidRPr="0016613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4E18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250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49A9FD9" w14:textId="7A02CF6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</w:tr>
      <w:tr w:rsidR="001151E1" w:rsidRPr="00EB2651" w14:paraId="77C2880A" w14:textId="77777777" w:rsidTr="002E76A4">
        <w:tc>
          <w:tcPr>
            <w:tcW w:w="2691" w:type="dxa"/>
            <w:tcBorders>
              <w:bottom w:val="nil"/>
            </w:tcBorders>
          </w:tcPr>
          <w:p w14:paraId="131F276F" w14:textId="0CF0371D" w:rsidR="001151E1" w:rsidRPr="00EB2651" w:rsidRDefault="000A3B53" w:rsidP="001151E1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2AD0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</w:tcPr>
          <w:p w14:paraId="2D389149" w14:textId="3F1BB971" w:rsidR="001151E1" w:rsidRPr="00387A89" w:rsidRDefault="00815B63" w:rsidP="00D24DE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87A89">
              <w:rPr>
                <w:rFonts w:ascii="Browallia New" w:hAnsi="Browallia New" w:cs="Browallia New"/>
                <w:sz w:val="24"/>
                <w:szCs w:val="24"/>
                <w:cs/>
              </w:rPr>
              <w:t>เดือนละ</w:t>
            </w:r>
            <w:r w:rsidR="00D24DE9" w:rsidRPr="00387A89">
              <w:rPr>
                <w:rFonts w:ascii="Browallia New" w:hAnsi="Browallia New" w:cs="Browallia New"/>
                <w:sz w:val="24"/>
                <w:szCs w:val="24"/>
              </w:rPr>
              <w:t xml:space="preserve"> 94,737</w:t>
            </w:r>
            <w:r w:rsidRPr="00387A8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E2A6DB1" w14:textId="444ABDB2" w:rsidR="001151E1" w:rsidRPr="00202C6A" w:rsidRDefault="00431D36" w:rsidP="0091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CBF06C6" w14:textId="15988025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773D449" w14:textId="5194110F" w:rsidR="001151E1" w:rsidRPr="004E189F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189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379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31A3E630" w14:textId="58DBAC36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151E1" w:rsidRPr="00EB2651" w14:paraId="533F2449" w14:textId="77777777" w:rsidTr="002E76A4">
        <w:tc>
          <w:tcPr>
            <w:tcW w:w="2691" w:type="dxa"/>
            <w:tcBorders>
              <w:bottom w:val="nil"/>
            </w:tcBorders>
          </w:tcPr>
          <w:p w14:paraId="7CE9E835" w14:textId="77777777" w:rsidR="001151E1" w:rsidRPr="00EB2651" w:rsidRDefault="001151E1" w:rsidP="001151E1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347E2DC5" w14:textId="77777777" w:rsidR="001151E1" w:rsidRPr="00387A89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87A8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387A89">
              <w:rPr>
                <w:rFonts w:ascii="Browallia New" w:hAnsi="Browallia New" w:cs="Browallia New"/>
                <w:sz w:val="24"/>
                <w:szCs w:val="24"/>
              </w:rPr>
              <w:t xml:space="preserve">278,947 </w:t>
            </w:r>
            <w:r w:rsidRPr="00387A89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7AEA36C" w14:textId="02902859" w:rsidR="001151E1" w:rsidRPr="00202C6A" w:rsidRDefault="00431D36" w:rsidP="001151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1,674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31C063AA" w14:textId="1678D985" w:rsidR="001151E1" w:rsidRPr="00EB2651" w:rsidRDefault="001151E1" w:rsidP="001151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0096">
              <w:rPr>
                <w:rFonts w:ascii="Browallia New" w:hAnsi="Browallia New" w:cs="Browallia New"/>
                <w:sz w:val="24"/>
                <w:szCs w:val="24"/>
                <w:lang w:val="en-GB"/>
              </w:rPr>
              <w:t>1,674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3CBC4D25" w14:textId="385F3E46" w:rsidR="001151E1" w:rsidRPr="004E189F" w:rsidRDefault="001151E1" w:rsidP="001151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189F">
              <w:rPr>
                <w:rFonts w:ascii="Browallia New" w:hAnsi="Browallia New" w:cs="Browallia New"/>
                <w:sz w:val="24"/>
                <w:szCs w:val="24"/>
              </w:rPr>
              <w:t>1,674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1EE85CDC" w14:textId="7E6A6EF4" w:rsidR="001151E1" w:rsidRPr="00EB2651" w:rsidRDefault="001151E1" w:rsidP="001151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1,674</w:t>
            </w:r>
          </w:p>
        </w:tc>
      </w:tr>
      <w:tr w:rsidR="001151E1" w:rsidRPr="00EB2651" w14:paraId="1DDDC18D" w14:textId="77777777" w:rsidTr="002E76A4">
        <w:tc>
          <w:tcPr>
            <w:tcW w:w="2691" w:type="dxa"/>
            <w:tcBorders>
              <w:bottom w:val="nil"/>
            </w:tcBorders>
          </w:tcPr>
          <w:p w14:paraId="385FDF7C" w14:textId="77777777" w:rsidR="001151E1" w:rsidRPr="00EB2651" w:rsidRDefault="001151E1" w:rsidP="001151E1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510D5F27" w14:textId="77777777" w:rsidR="001151E1" w:rsidRPr="00EB265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9084379" w14:textId="6295818E" w:rsidR="001151E1" w:rsidRPr="00202C6A" w:rsidRDefault="00431D36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2,053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1D112671" w14:textId="353D8122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1,674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35FC7A58" w14:textId="38E4C465" w:rsidR="001151E1" w:rsidRPr="0016613A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cs/>
                <w:lang w:val="en-GB"/>
              </w:rPr>
            </w:pPr>
            <w:r w:rsidRPr="004E189F">
              <w:rPr>
                <w:rFonts w:ascii="Browallia New" w:hAnsi="Browallia New" w:cs="Browallia New"/>
                <w:sz w:val="24"/>
                <w:szCs w:val="24"/>
                <w:lang w:val="en-GB"/>
              </w:rPr>
              <w:t>2,303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31EE4BC6" w14:textId="542F7097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1,974</w:t>
            </w:r>
          </w:p>
        </w:tc>
      </w:tr>
      <w:tr w:rsidR="001151E1" w:rsidRPr="00EB2651" w14:paraId="10B81107" w14:textId="77777777" w:rsidTr="002E76A4">
        <w:tc>
          <w:tcPr>
            <w:tcW w:w="2691" w:type="dxa"/>
            <w:tcBorders>
              <w:bottom w:val="nil"/>
            </w:tcBorders>
          </w:tcPr>
          <w:p w14:paraId="5F56F0CC" w14:textId="77777777" w:rsidR="001151E1" w:rsidRPr="0028419E" w:rsidRDefault="001151E1" w:rsidP="001151E1">
            <w:pPr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2560B341" w14:textId="77777777" w:rsidR="001151E1" w:rsidRPr="0028419E" w:rsidRDefault="001151E1" w:rsidP="001151E1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9C982BC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12A909AB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9E48E67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503808D7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E76A4" w:rsidRPr="00EB2651" w14:paraId="5E5E8795" w14:textId="77777777" w:rsidTr="002E76A4">
        <w:tc>
          <w:tcPr>
            <w:tcW w:w="2691" w:type="dxa"/>
            <w:tcBorders>
              <w:bottom w:val="nil"/>
            </w:tcBorders>
          </w:tcPr>
          <w:p w14:paraId="5DFD10F6" w14:textId="77777777" w:rsidR="002E76A4" w:rsidRPr="0028419E" w:rsidRDefault="002E76A4" w:rsidP="001151E1">
            <w:pPr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50809EBC" w14:textId="77777777" w:rsidR="002E76A4" w:rsidRPr="0028419E" w:rsidRDefault="002E76A4" w:rsidP="001151E1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1566551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1A79B828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A9AA761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2A140DB4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E76A4" w:rsidRPr="00EB2651" w14:paraId="5F7CBD49" w14:textId="77777777" w:rsidTr="002E76A4">
        <w:tc>
          <w:tcPr>
            <w:tcW w:w="2691" w:type="dxa"/>
            <w:tcBorders>
              <w:bottom w:val="nil"/>
            </w:tcBorders>
          </w:tcPr>
          <w:p w14:paraId="2A3ACBDC" w14:textId="77777777" w:rsidR="002E76A4" w:rsidRPr="0028419E" w:rsidRDefault="002E76A4" w:rsidP="001151E1">
            <w:pPr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2CAB6E85" w14:textId="77777777" w:rsidR="002E76A4" w:rsidRPr="0028419E" w:rsidRDefault="002E76A4" w:rsidP="001151E1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47BBB59D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73324F3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01D3ABE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0C637B45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E76A4" w:rsidRPr="00EB2651" w14:paraId="6EBA478A" w14:textId="77777777" w:rsidTr="002E76A4">
        <w:tc>
          <w:tcPr>
            <w:tcW w:w="2691" w:type="dxa"/>
            <w:tcBorders>
              <w:bottom w:val="nil"/>
            </w:tcBorders>
          </w:tcPr>
          <w:p w14:paraId="3B10D1EF" w14:textId="77777777" w:rsidR="002E76A4" w:rsidRPr="0028419E" w:rsidRDefault="002E76A4" w:rsidP="001151E1">
            <w:pPr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0F528037" w14:textId="77777777" w:rsidR="002E76A4" w:rsidRPr="0028419E" w:rsidRDefault="002E76A4" w:rsidP="001151E1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B0D6EE8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7D64AB92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A16F275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D603410" w14:textId="77777777" w:rsidR="002E76A4" w:rsidRPr="0028419E" w:rsidRDefault="002E76A4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151E1" w:rsidRPr="00EB2651" w14:paraId="467922F4" w14:textId="77777777" w:rsidTr="002E76A4">
        <w:tc>
          <w:tcPr>
            <w:tcW w:w="2691" w:type="dxa"/>
            <w:tcBorders>
              <w:bottom w:val="nil"/>
            </w:tcBorders>
          </w:tcPr>
          <w:p w14:paraId="5242C3FE" w14:textId="77777777" w:rsidR="001151E1" w:rsidRPr="00EB2651" w:rsidRDefault="001151E1" w:rsidP="001151E1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98" w:type="dxa"/>
            <w:tcBorders>
              <w:bottom w:val="nil"/>
            </w:tcBorders>
          </w:tcPr>
          <w:p w14:paraId="6665C36F" w14:textId="77777777" w:rsidR="001151E1" w:rsidRPr="00EB265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9076332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5B756841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22D5F74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61B3B6D0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1E1" w:rsidRPr="00EB2651" w14:paraId="7A8770B8" w14:textId="77777777" w:rsidTr="002E76A4">
        <w:tc>
          <w:tcPr>
            <w:tcW w:w="2691" w:type="dxa"/>
            <w:tcBorders>
              <w:bottom w:val="nil"/>
            </w:tcBorders>
          </w:tcPr>
          <w:p w14:paraId="303EB8DE" w14:textId="77777777" w:rsidR="001151E1" w:rsidRPr="00EB2651" w:rsidRDefault="001151E1" w:rsidP="001151E1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7146E866" w14:textId="3CC6F48A" w:rsidR="001151E1" w:rsidRPr="001D33A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D33A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1D33A1">
              <w:rPr>
                <w:rFonts w:ascii="Browallia New" w:hAnsi="Browallia New" w:cs="Browallia New"/>
                <w:sz w:val="24"/>
                <w:szCs w:val="24"/>
                <w:lang w:val="en-GB"/>
              </w:rPr>
              <w:t>4.</w:t>
            </w:r>
            <w:r w:rsidR="00910555" w:rsidRPr="001D33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1D33A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0 </w:t>
            </w:r>
            <w:r w:rsidRPr="001D33A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484E8365" w14:textId="39060E7C" w:rsidR="001151E1" w:rsidRPr="00202C6A" w:rsidRDefault="00466E5D" w:rsidP="004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7139ABA" w14:textId="138FC993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6238DAA" w14:textId="5049EBF6" w:rsidR="001151E1" w:rsidRPr="00C93128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128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6CFE8028" w14:textId="3AFF24B3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</w:tr>
      <w:tr w:rsidR="001151E1" w:rsidRPr="00EB2651" w14:paraId="1362F302" w14:textId="77777777" w:rsidTr="002E76A4">
        <w:tc>
          <w:tcPr>
            <w:tcW w:w="2691" w:type="dxa"/>
            <w:tcBorders>
              <w:bottom w:val="nil"/>
            </w:tcBorders>
          </w:tcPr>
          <w:p w14:paraId="38FC3C27" w14:textId="77777777" w:rsidR="001151E1" w:rsidRPr="00EB2651" w:rsidRDefault="001151E1" w:rsidP="001151E1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3F9C8101" w14:textId="694F7527" w:rsidR="001151E1" w:rsidRPr="001D33A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D33A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1D33A1">
              <w:rPr>
                <w:rFonts w:ascii="Browallia New" w:hAnsi="Browallia New" w:cs="Browallia New"/>
                <w:sz w:val="24"/>
                <w:szCs w:val="24"/>
              </w:rPr>
              <w:t>4.</w:t>
            </w:r>
            <w:r w:rsidR="00910555" w:rsidRPr="001D33A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1D33A1">
              <w:rPr>
                <w:rFonts w:ascii="Browallia New" w:hAnsi="Browallia New" w:cs="Browallia New"/>
                <w:sz w:val="24"/>
                <w:szCs w:val="24"/>
              </w:rPr>
              <w:t xml:space="preserve">0 – </w:t>
            </w:r>
            <w:r w:rsidR="00910555" w:rsidRPr="001D33A1">
              <w:rPr>
                <w:rFonts w:ascii="Browallia New" w:hAnsi="Browallia New" w:cs="Browallia New"/>
                <w:sz w:val="24"/>
                <w:szCs w:val="24"/>
              </w:rPr>
              <w:t>6.</w:t>
            </w:r>
            <w:r w:rsidR="001D33A1" w:rsidRPr="001D33A1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1D33A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D33A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20DDF39" w14:textId="58FA6819" w:rsidR="001151E1" w:rsidRPr="00202C6A" w:rsidRDefault="00431D36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0A3B5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19398213" w14:textId="0E34C62D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3,103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E3FC9D3" w14:textId="22B2BCE0" w:rsidR="001151E1" w:rsidRPr="00C93128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12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96</w:t>
            </w:r>
            <w:r w:rsidRPr="00C9312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002E82F7" w14:textId="692FCAAE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1,524</w:t>
            </w:r>
          </w:p>
        </w:tc>
      </w:tr>
      <w:tr w:rsidR="001151E1" w:rsidRPr="00EB2651" w14:paraId="64AB30C4" w14:textId="77777777" w:rsidTr="002E76A4">
        <w:tc>
          <w:tcPr>
            <w:tcW w:w="2691" w:type="dxa"/>
            <w:tcBorders>
              <w:bottom w:val="nil"/>
            </w:tcBorders>
          </w:tcPr>
          <w:p w14:paraId="0D373C21" w14:textId="5A026A0B" w:rsidR="001151E1" w:rsidRPr="00EB2651" w:rsidRDefault="001151E1" w:rsidP="001151E1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1B0A7750" w14:textId="7D3F0E77" w:rsidR="001151E1" w:rsidRPr="00A905BF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905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A905BF">
              <w:rPr>
                <w:rFonts w:ascii="Browallia New" w:hAnsi="Browallia New" w:cs="Browallia New"/>
                <w:sz w:val="24"/>
                <w:szCs w:val="24"/>
              </w:rPr>
              <w:t>8.00</w:t>
            </w:r>
            <w:r w:rsidRPr="00A905B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A905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B8FE9D0" w14:textId="1B9F0414" w:rsidR="001151E1" w:rsidRPr="00202C6A" w:rsidRDefault="00431D36" w:rsidP="001151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5B09C1C7" w14:textId="125F5270" w:rsidR="001151E1" w:rsidRDefault="001151E1" w:rsidP="001151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05BDAD1" w14:textId="7251EA1A" w:rsidR="001151E1" w:rsidRPr="00C93128" w:rsidRDefault="001151E1" w:rsidP="001151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12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EE65080" w14:textId="4B5D1BDC" w:rsidR="001151E1" w:rsidRDefault="001151E1" w:rsidP="001151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151E1" w:rsidRPr="00EB2651" w14:paraId="5A02AB43" w14:textId="77777777" w:rsidTr="002E76A4">
        <w:tc>
          <w:tcPr>
            <w:tcW w:w="2691" w:type="dxa"/>
            <w:tcBorders>
              <w:bottom w:val="nil"/>
            </w:tcBorders>
          </w:tcPr>
          <w:p w14:paraId="56114CD3" w14:textId="77777777" w:rsidR="001151E1" w:rsidRPr="00EB2651" w:rsidRDefault="001151E1" w:rsidP="001151E1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70BD0C3A" w14:textId="77777777" w:rsidR="001151E1" w:rsidRPr="00EB265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F8B0DB9" w14:textId="7CF80D62" w:rsidR="001151E1" w:rsidRPr="00202C6A" w:rsidRDefault="00431D36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02C6A">
              <w:rPr>
                <w:rFonts w:ascii="Browallia New" w:hAnsi="Browallia New" w:cs="Browallia New"/>
                <w:sz w:val="24"/>
                <w:szCs w:val="24"/>
                <w:lang w:val="en-GB"/>
              </w:rPr>
              <w:t>1,00</w:t>
            </w:r>
            <w:r w:rsidR="00C2354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349A4767" w14:textId="19A3618D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3,103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DB2020D" w14:textId="43C423C7" w:rsidR="001151E1" w:rsidRPr="00C93128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128">
              <w:rPr>
                <w:rFonts w:ascii="Browallia New" w:hAnsi="Browallia New" w:cs="Browallia New"/>
                <w:sz w:val="24"/>
                <w:szCs w:val="24"/>
              </w:rPr>
              <w:t>1,012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51057913" w14:textId="697F6560" w:rsidR="001151E1" w:rsidRPr="00EB265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1,645</w:t>
            </w:r>
          </w:p>
        </w:tc>
      </w:tr>
      <w:tr w:rsidR="001151E1" w:rsidRPr="00EB2651" w14:paraId="7F592528" w14:textId="77777777" w:rsidTr="002E76A4">
        <w:tc>
          <w:tcPr>
            <w:tcW w:w="2691" w:type="dxa"/>
            <w:tcBorders>
              <w:bottom w:val="nil"/>
            </w:tcBorders>
          </w:tcPr>
          <w:p w14:paraId="33710F9E" w14:textId="77777777" w:rsidR="001151E1" w:rsidRPr="0028419E" w:rsidRDefault="001151E1" w:rsidP="001151E1">
            <w:pPr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1370F7EB" w14:textId="77777777" w:rsidR="001151E1" w:rsidRPr="0028419E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FE3ABD7" w14:textId="77777777" w:rsidR="001151E1" w:rsidRPr="00202C6A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C443D29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30EB10A8" w14:textId="12585C49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44EAD0CD" w14:textId="77777777" w:rsidR="001151E1" w:rsidRPr="0028419E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151E1" w:rsidRPr="00EB2651" w14:paraId="5870C2F0" w14:textId="77777777" w:rsidTr="002E76A4">
        <w:tc>
          <w:tcPr>
            <w:tcW w:w="2691" w:type="dxa"/>
            <w:tcBorders>
              <w:bottom w:val="nil"/>
            </w:tcBorders>
          </w:tcPr>
          <w:p w14:paraId="19F363D3" w14:textId="7E68D378" w:rsidR="001151E1" w:rsidRPr="00EB2651" w:rsidRDefault="001151E1" w:rsidP="001151E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98" w:type="dxa"/>
            <w:tcBorders>
              <w:bottom w:val="nil"/>
            </w:tcBorders>
          </w:tcPr>
          <w:p w14:paraId="29494589" w14:textId="77777777" w:rsidR="001151E1" w:rsidRPr="00EB265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AFD4EDD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2C77A08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9A16797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600FC7CC" w14:textId="77777777" w:rsidR="001151E1" w:rsidRPr="00EB265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51E1" w:rsidRPr="001C4DF1" w14:paraId="4684368C" w14:textId="77777777" w:rsidTr="002E76A4">
        <w:tc>
          <w:tcPr>
            <w:tcW w:w="2691" w:type="dxa"/>
            <w:tcBorders>
              <w:bottom w:val="nil"/>
            </w:tcBorders>
          </w:tcPr>
          <w:p w14:paraId="35DC37D4" w14:textId="1685A2A6" w:rsidR="001151E1" w:rsidRPr="001C4DF1" w:rsidRDefault="001151E1" w:rsidP="001151E1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5C56962F" w14:textId="1FBD7E1E" w:rsidR="001151E1" w:rsidRPr="001C4DF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0CC5E92" w14:textId="04014F35" w:rsidR="001151E1" w:rsidRPr="001C4DF1" w:rsidRDefault="00466E5D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3B54C42E" w14:textId="612B17F1" w:rsidR="001151E1" w:rsidRPr="001C4DF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3DF6FAF2" w14:textId="5398BD28" w:rsidR="001151E1" w:rsidRPr="001C4DF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60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4705D9E0" w14:textId="0864A9B4" w:rsidR="001151E1" w:rsidRPr="001C4DF1" w:rsidRDefault="001151E1" w:rsidP="0011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151E1" w:rsidRPr="001C4DF1" w14:paraId="3A634499" w14:textId="77777777" w:rsidTr="002E76A4">
        <w:tc>
          <w:tcPr>
            <w:tcW w:w="2691" w:type="dxa"/>
            <w:tcBorders>
              <w:bottom w:val="nil"/>
            </w:tcBorders>
          </w:tcPr>
          <w:p w14:paraId="11183ABF" w14:textId="439C0723" w:rsidR="001151E1" w:rsidRPr="001C4DF1" w:rsidRDefault="001151E1" w:rsidP="001151E1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</w:tcPr>
          <w:p w14:paraId="69926276" w14:textId="53CA9312" w:rsidR="001151E1" w:rsidRPr="001C4DF1" w:rsidRDefault="001151E1" w:rsidP="001151E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2FD84819" w14:textId="2F90AD0D" w:rsidR="001151E1" w:rsidRPr="001C4DF1" w:rsidRDefault="00431D36" w:rsidP="00A919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1,</w:t>
            </w:r>
            <w:r w:rsidR="00626B87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1752AAE5" w14:textId="18CF2640" w:rsidR="001151E1" w:rsidRPr="001C4DF1" w:rsidRDefault="001151E1" w:rsidP="00A919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972D56D" w14:textId="1C47B0CE" w:rsidR="001151E1" w:rsidRPr="001C4DF1" w:rsidRDefault="001151E1" w:rsidP="00A919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626B87">
              <w:rPr>
                <w:rFonts w:ascii="Browallia New" w:hAnsi="Browallia New" w:cs="Browallia New"/>
                <w:sz w:val="24"/>
                <w:szCs w:val="24"/>
              </w:rPr>
              <w:t>301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2572A651" w14:textId="060CFC71" w:rsidR="001151E1" w:rsidRPr="001C4DF1" w:rsidRDefault="001151E1" w:rsidP="00A919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</w:tr>
      <w:tr w:rsidR="001151E1" w:rsidRPr="001C4DF1" w14:paraId="3893F747" w14:textId="77777777" w:rsidTr="002E76A4">
        <w:tc>
          <w:tcPr>
            <w:tcW w:w="2691" w:type="dxa"/>
            <w:tcBorders>
              <w:bottom w:val="nil"/>
            </w:tcBorders>
          </w:tcPr>
          <w:p w14:paraId="78F34541" w14:textId="6718E272" w:rsidR="001151E1" w:rsidRPr="001C4DF1" w:rsidRDefault="001151E1" w:rsidP="001151E1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27B4C72D" w14:textId="40B4280D" w:rsidR="001151E1" w:rsidRPr="001C4DF1" w:rsidRDefault="001151E1" w:rsidP="001151E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D49C6DD" w14:textId="0ED538B4" w:rsidR="001151E1" w:rsidRPr="001C4DF1" w:rsidRDefault="00431D36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</w:rPr>
              <w:t>1,301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725EEAFE" w14:textId="0717E1B4" w:rsidR="001151E1" w:rsidRPr="001C4DF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</w:rPr>
              <w:t>997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3E6A02E4" w14:textId="1B260F65" w:rsidR="001151E1" w:rsidRPr="001C4DF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</w:rPr>
              <w:t>1,361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3FDBEF9" w14:textId="0BE5EA91" w:rsidR="001151E1" w:rsidRPr="001C4DF1" w:rsidRDefault="001151E1" w:rsidP="001151E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</w:rPr>
              <w:t>997</w:t>
            </w:r>
          </w:p>
        </w:tc>
      </w:tr>
    </w:tbl>
    <w:tbl>
      <w:tblPr>
        <w:tblStyle w:val="TableGrid"/>
        <w:tblW w:w="920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1"/>
        <w:gridCol w:w="1989"/>
        <w:gridCol w:w="1197"/>
        <w:gridCol w:w="1071"/>
        <w:gridCol w:w="1134"/>
        <w:gridCol w:w="1125"/>
      </w:tblGrid>
      <w:tr w:rsidR="00501ABF" w14:paraId="411D5C36" w14:textId="77777777" w:rsidTr="002E76A4">
        <w:tc>
          <w:tcPr>
            <w:tcW w:w="2691" w:type="dxa"/>
          </w:tcPr>
          <w:p w14:paraId="70A227D0" w14:textId="77777777" w:rsidR="00501ABF" w:rsidRPr="001C4DF1" w:rsidRDefault="00501ABF" w:rsidP="007F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9" w:type="dxa"/>
          </w:tcPr>
          <w:p w14:paraId="17DE41A3" w14:textId="77777777" w:rsidR="00501ABF" w:rsidRDefault="00501ABF" w:rsidP="007F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27" w:type="dxa"/>
            <w:gridSpan w:val="4"/>
            <w:vAlign w:val="bottom"/>
          </w:tcPr>
          <w:p w14:paraId="626112DC" w14:textId="7D498947" w:rsidR="00501ABF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01ABF" w14:paraId="4455534F" w14:textId="77777777" w:rsidTr="002E76A4">
        <w:tc>
          <w:tcPr>
            <w:tcW w:w="2691" w:type="dxa"/>
          </w:tcPr>
          <w:p w14:paraId="6FB8DE3B" w14:textId="0E6CF1B3" w:rsidR="00501ABF" w:rsidRPr="001C4DF1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9" w:type="dxa"/>
          </w:tcPr>
          <w:p w14:paraId="22325E78" w14:textId="77777777" w:rsidR="00501ABF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15EDDC4" w14:textId="6BC45757" w:rsidR="00501ABF" w:rsidRDefault="00501ABF" w:rsidP="002E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F6E5636" w14:textId="228BE45C" w:rsidR="00501ABF" w:rsidRDefault="00501ABF" w:rsidP="002E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EE1D53" w14:textId="2B9F8A5D" w:rsidR="00501ABF" w:rsidRDefault="00501ABF" w:rsidP="002E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67E7D7F9" w14:textId="3C83E972" w:rsidR="00501ABF" w:rsidRDefault="00501ABF" w:rsidP="002E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01ABF" w14:paraId="0BD5A4EA" w14:textId="77777777" w:rsidTr="002E76A4">
        <w:tc>
          <w:tcPr>
            <w:tcW w:w="2691" w:type="dxa"/>
          </w:tcPr>
          <w:p w14:paraId="6182740C" w14:textId="70E5A0AA" w:rsidR="00501ABF" w:rsidRDefault="00501ABF" w:rsidP="007F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" w:firstLine="14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9" w:type="dxa"/>
          </w:tcPr>
          <w:p w14:paraId="23461BC2" w14:textId="77777777" w:rsidR="00501ABF" w:rsidRPr="001C4DF1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0B1B2A2A" w14:textId="4D111457" w:rsidR="00501ABF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</w:rPr>
              <w:t>8,288</w:t>
            </w:r>
          </w:p>
        </w:tc>
        <w:tc>
          <w:tcPr>
            <w:tcW w:w="1071" w:type="dxa"/>
            <w:vAlign w:val="bottom"/>
          </w:tcPr>
          <w:p w14:paraId="2C2D36FF" w14:textId="2F8DFB32" w:rsidR="00501ABF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</w:rPr>
              <w:t>9,984</w:t>
            </w:r>
          </w:p>
        </w:tc>
        <w:tc>
          <w:tcPr>
            <w:tcW w:w="1134" w:type="dxa"/>
            <w:vAlign w:val="bottom"/>
          </w:tcPr>
          <w:p w14:paraId="5DA38EC8" w14:textId="74EA8786" w:rsidR="00501ABF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</w:rPr>
              <w:t>4,869</w:t>
            </w:r>
          </w:p>
        </w:tc>
        <w:tc>
          <w:tcPr>
            <w:tcW w:w="1125" w:type="dxa"/>
            <w:vAlign w:val="bottom"/>
          </w:tcPr>
          <w:p w14:paraId="66A966B2" w14:textId="645E2221" w:rsidR="00501ABF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6,595</w:t>
            </w:r>
          </w:p>
        </w:tc>
      </w:tr>
      <w:tr w:rsidR="00501ABF" w14:paraId="5E7E6959" w14:textId="77777777" w:rsidTr="002E76A4">
        <w:tc>
          <w:tcPr>
            <w:tcW w:w="2691" w:type="dxa"/>
          </w:tcPr>
          <w:p w14:paraId="1E246E37" w14:textId="34517F36" w:rsidR="00501ABF" w:rsidRDefault="00501ABF" w:rsidP="007F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" w:firstLine="14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9" w:type="dxa"/>
          </w:tcPr>
          <w:p w14:paraId="73B62334" w14:textId="77777777" w:rsidR="00501ABF" w:rsidRPr="001C4DF1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31F98687" w14:textId="2DD23132" w:rsidR="00501ABF" w:rsidRDefault="00501ABF" w:rsidP="00740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071" w:type="dxa"/>
            <w:vAlign w:val="bottom"/>
          </w:tcPr>
          <w:p w14:paraId="4CAAB0E6" w14:textId="4126B7E9" w:rsidR="00501ABF" w:rsidRDefault="00501ABF" w:rsidP="00740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134" w:type="dxa"/>
            <w:vAlign w:val="bottom"/>
          </w:tcPr>
          <w:p w14:paraId="4B5148D0" w14:textId="056A3AFE" w:rsidR="00501ABF" w:rsidRDefault="00501ABF" w:rsidP="00740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125" w:type="dxa"/>
            <w:vAlign w:val="bottom"/>
          </w:tcPr>
          <w:p w14:paraId="08632490" w14:textId="5765D17A" w:rsidR="00501ABF" w:rsidRDefault="00501ABF" w:rsidP="00740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</w:rPr>
              <w:t>570</w:t>
            </w:r>
          </w:p>
        </w:tc>
      </w:tr>
      <w:tr w:rsidR="00501ABF" w14:paraId="69B64E0F" w14:textId="77777777" w:rsidTr="002E76A4">
        <w:tc>
          <w:tcPr>
            <w:tcW w:w="2691" w:type="dxa"/>
          </w:tcPr>
          <w:p w14:paraId="329C6EA6" w14:textId="358A125C" w:rsidR="00501ABF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9" w:type="dxa"/>
          </w:tcPr>
          <w:p w14:paraId="57048E97" w14:textId="77777777" w:rsidR="00501ABF" w:rsidRPr="001C4DF1" w:rsidRDefault="00501ABF" w:rsidP="005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ACD8B3F" w14:textId="2255F77F" w:rsidR="00501ABF" w:rsidRDefault="00501ABF" w:rsidP="007408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8,605</w:t>
            </w:r>
          </w:p>
        </w:tc>
        <w:tc>
          <w:tcPr>
            <w:tcW w:w="1071" w:type="dxa"/>
            <w:vAlign w:val="bottom"/>
          </w:tcPr>
          <w:p w14:paraId="1A63CA67" w14:textId="502A8CDB" w:rsidR="00501ABF" w:rsidRDefault="00501ABF" w:rsidP="007408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10,742</w:t>
            </w:r>
          </w:p>
        </w:tc>
        <w:tc>
          <w:tcPr>
            <w:tcW w:w="1134" w:type="dxa"/>
            <w:vAlign w:val="bottom"/>
          </w:tcPr>
          <w:p w14:paraId="01589515" w14:textId="0B6A8CCC" w:rsidR="00501ABF" w:rsidRDefault="00501ABF" w:rsidP="007408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4,942</w:t>
            </w:r>
          </w:p>
        </w:tc>
        <w:tc>
          <w:tcPr>
            <w:tcW w:w="1125" w:type="dxa"/>
            <w:vAlign w:val="bottom"/>
          </w:tcPr>
          <w:p w14:paraId="3E5BFAEE" w14:textId="11A81C6B" w:rsidR="00501ABF" w:rsidRDefault="00501ABF" w:rsidP="007408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7,165</w:t>
            </w:r>
          </w:p>
        </w:tc>
      </w:tr>
    </w:tbl>
    <w:p w14:paraId="0C7BB05B" w14:textId="77777777" w:rsidR="007F22F6" w:rsidRDefault="007F22F6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146309F2" w14:textId="18B5AB5C" w:rsidR="0099424E" w:rsidRPr="001C4DF1" w:rsidRDefault="005753E0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1C4DF1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</w:t>
      </w:r>
      <w:r w:rsidR="008A5BC4" w:rsidRPr="001C4DF1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81E4A" w:rsidRPr="001C4DF1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881E4A" w:rsidRPr="001C4DF1">
        <w:rPr>
          <w:rFonts w:ascii="Browallia New" w:hAnsi="Browallia New" w:cs="Browallia New"/>
          <w:sz w:val="28"/>
          <w:szCs w:val="28"/>
          <w:lang w:val="en-GB"/>
        </w:rPr>
        <w:t>0</w:t>
      </w:r>
      <w:r w:rsidR="00881E4A" w:rsidRPr="001C4DF1">
        <w:rPr>
          <w:rFonts w:ascii="Browallia New" w:hAnsi="Browallia New" w:cs="Browallia New" w:hint="cs"/>
          <w:sz w:val="28"/>
          <w:szCs w:val="28"/>
        </w:rPr>
        <w:t xml:space="preserve"> </w:t>
      </w:r>
      <w:r w:rsidR="00881E4A" w:rsidRPr="001C4DF1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733277" w:rsidRPr="001C4DF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33277" w:rsidRPr="001C4DF1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733277" w:rsidRPr="001C4DF1">
        <w:rPr>
          <w:rFonts w:ascii="Browallia New" w:hAnsi="Browallia New" w:cs="Browallia New"/>
          <w:sz w:val="28"/>
          <w:szCs w:val="28"/>
          <w:lang w:val="en-GB"/>
        </w:rPr>
        <w:t>2</w:t>
      </w:r>
      <w:r w:rsidR="008A5BC4" w:rsidRPr="001C4DF1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1C4DF1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1C4DF1">
        <w:rPr>
          <w:rFonts w:ascii="Browallia New" w:hAnsi="Browallia New" w:cs="Browallia New"/>
          <w:sz w:val="28"/>
          <w:szCs w:val="28"/>
          <w:lang w:val="en-GB"/>
        </w:rPr>
        <w:t>31</w:t>
      </w:r>
      <w:r w:rsidR="008A5BC4" w:rsidRPr="001C4DF1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1C4DF1">
        <w:rPr>
          <w:rFonts w:ascii="Browallia New" w:hAnsi="Browallia New" w:cs="Browallia New"/>
          <w:sz w:val="28"/>
          <w:szCs w:val="28"/>
          <w:lang w:val="en-GB"/>
        </w:rPr>
        <w:t>256</w:t>
      </w:r>
      <w:r w:rsidR="00733277" w:rsidRPr="001C4DF1">
        <w:rPr>
          <w:rFonts w:ascii="Browallia New" w:hAnsi="Browallia New" w:cs="Browallia New"/>
          <w:sz w:val="28"/>
          <w:szCs w:val="28"/>
          <w:lang w:val="en-GB"/>
        </w:rPr>
        <w:t>1</w:t>
      </w:r>
      <w:r w:rsidR="008A5BC4" w:rsidRPr="001C4DF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C4DF1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15C0E61" w14:textId="77777777" w:rsidR="002E1741" w:rsidRPr="001C4DF1" w:rsidRDefault="002E1741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311" w:type="dxa"/>
        <w:tblInd w:w="27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8"/>
        <w:gridCol w:w="236"/>
        <w:gridCol w:w="1222"/>
        <w:gridCol w:w="1191"/>
        <w:gridCol w:w="1273"/>
        <w:gridCol w:w="1251"/>
      </w:tblGrid>
      <w:tr w:rsidR="00810D94" w:rsidRPr="001C4DF1" w14:paraId="388C5441" w14:textId="77777777" w:rsidTr="00881E4A">
        <w:trPr>
          <w:cantSplit/>
          <w:tblHeader/>
        </w:trPr>
        <w:tc>
          <w:tcPr>
            <w:tcW w:w="4138" w:type="dxa"/>
            <w:tcBorders>
              <w:top w:val="nil"/>
            </w:tcBorders>
          </w:tcPr>
          <w:p w14:paraId="595BBA9D" w14:textId="77777777" w:rsidR="00810D94" w:rsidRPr="001C4DF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F12FA12" w14:textId="77777777" w:rsidR="00810D94" w:rsidRPr="001C4DF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37" w:type="dxa"/>
            <w:gridSpan w:val="4"/>
            <w:tcBorders>
              <w:top w:val="nil"/>
            </w:tcBorders>
          </w:tcPr>
          <w:p w14:paraId="061040A3" w14:textId="77777777" w:rsidR="00810D94" w:rsidRPr="001C4DF1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10D94" w:rsidRPr="001C4DF1" w14:paraId="739B5C3B" w14:textId="77777777" w:rsidTr="00881E4A">
        <w:trPr>
          <w:cantSplit/>
          <w:tblHeader/>
        </w:trPr>
        <w:tc>
          <w:tcPr>
            <w:tcW w:w="4138" w:type="dxa"/>
          </w:tcPr>
          <w:p w14:paraId="7A890D70" w14:textId="77777777" w:rsidR="00810D94" w:rsidRPr="001C4DF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6D57AFE" w14:textId="77777777" w:rsidR="00810D94" w:rsidRPr="001C4DF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3" w:type="dxa"/>
            <w:gridSpan w:val="2"/>
          </w:tcPr>
          <w:p w14:paraId="76DC6578" w14:textId="77777777" w:rsidR="00810D94" w:rsidRPr="001C4DF1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002DAEE6" w14:textId="77777777" w:rsidR="00810D94" w:rsidRPr="001C4DF1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C661D" w:rsidRPr="001C4DF1" w14:paraId="6CE47E5E" w14:textId="77777777" w:rsidTr="00881E4A">
        <w:trPr>
          <w:cantSplit/>
          <w:tblHeader/>
        </w:trPr>
        <w:tc>
          <w:tcPr>
            <w:tcW w:w="4138" w:type="dxa"/>
          </w:tcPr>
          <w:p w14:paraId="5A921654" w14:textId="77777777" w:rsidR="003C661D" w:rsidRPr="001C4DF1" w:rsidRDefault="003C661D" w:rsidP="003C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6F7F24" w14:textId="747188D2" w:rsidR="003C661D" w:rsidRPr="001C4DF1" w:rsidRDefault="003C661D" w:rsidP="003C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</w:tcPr>
          <w:p w14:paraId="1D6D4DC4" w14:textId="3012218A" w:rsidR="003C661D" w:rsidRPr="001C4DF1" w:rsidRDefault="00881E4A" w:rsidP="003C6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3C661D"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3C661D" w:rsidRPr="001C4D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3C661D"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191" w:type="dxa"/>
          </w:tcPr>
          <w:p w14:paraId="054D08D6" w14:textId="67F35572" w:rsidR="003C661D" w:rsidRPr="001C4DF1" w:rsidRDefault="003C661D" w:rsidP="003C6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73" w:type="dxa"/>
          </w:tcPr>
          <w:p w14:paraId="7758A8CB" w14:textId="2DF0BDFE" w:rsidR="003C661D" w:rsidRPr="001C4DF1" w:rsidRDefault="00881E4A" w:rsidP="001179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3C661D" w:rsidRPr="001C4D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3C661D" w:rsidRPr="001C4D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3C661D"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51" w:type="dxa"/>
          </w:tcPr>
          <w:p w14:paraId="1F5076A6" w14:textId="589803B4" w:rsidR="003C661D" w:rsidRPr="001C4DF1" w:rsidRDefault="003C661D" w:rsidP="003C6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</w:tr>
      <w:tr w:rsidR="00810D94" w:rsidRPr="001C4DF1" w14:paraId="06E03BB6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  <w:vAlign w:val="center"/>
          </w:tcPr>
          <w:p w14:paraId="14D0C19B" w14:textId="0A15EDCE" w:rsidR="00810D94" w:rsidRPr="001C4DF1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การค้า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36" w:type="dxa"/>
            <w:tcBorders>
              <w:bottom w:val="nil"/>
            </w:tcBorders>
          </w:tcPr>
          <w:p w14:paraId="27A008B0" w14:textId="77777777" w:rsidR="00810D94" w:rsidRPr="001C4DF1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14:paraId="417A1650" w14:textId="77777777" w:rsidR="00810D94" w:rsidRPr="001C4DF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14:paraId="03B6D4C1" w14:textId="77777777" w:rsidR="00810D94" w:rsidRPr="001C4DF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bottom w:val="nil"/>
            </w:tcBorders>
          </w:tcPr>
          <w:p w14:paraId="180CB3DA" w14:textId="77777777" w:rsidR="00810D94" w:rsidRPr="001C4DF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bottom w:val="nil"/>
            </w:tcBorders>
          </w:tcPr>
          <w:p w14:paraId="3A5C6D77" w14:textId="77777777" w:rsidR="00810D94" w:rsidRPr="001C4DF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73951" w:rsidRPr="001C4DF1" w14:paraId="2A7C1071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</w:tcPr>
          <w:p w14:paraId="635F618C" w14:textId="0E29083A" w:rsidR="00C73951" w:rsidRPr="001C4DF1" w:rsidRDefault="00C73951" w:rsidP="00C7395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5D2E2D0C" w14:textId="429ADBFF" w:rsidR="00C73951" w:rsidRPr="001C4DF1" w:rsidRDefault="00C73951" w:rsidP="00C739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4DA9C2A2" w:rsidR="00C73951" w:rsidRPr="001C4DF1" w:rsidRDefault="00881F48" w:rsidP="00C7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70039382" w14:textId="3BB9E6B7" w:rsidR="00C73951" w:rsidRPr="001C4DF1" w:rsidRDefault="00C73951" w:rsidP="00C7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</w:t>
            </w:r>
          </w:p>
        </w:tc>
        <w:tc>
          <w:tcPr>
            <w:tcW w:w="1273" w:type="dxa"/>
            <w:tcBorders>
              <w:bottom w:val="nil"/>
            </w:tcBorders>
            <w:vAlign w:val="bottom"/>
          </w:tcPr>
          <w:p w14:paraId="543EC61B" w14:textId="21D94BD5" w:rsidR="00C73951" w:rsidRPr="001C4DF1" w:rsidRDefault="00C73951" w:rsidP="00C7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</w:rPr>
              <w:t>30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0742D899" w14:textId="028E9D65" w:rsidR="00C73951" w:rsidRPr="001C4DF1" w:rsidRDefault="00C73951" w:rsidP="00C7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</w:tr>
      <w:tr w:rsidR="00696D59" w:rsidRPr="001C4DF1" w14:paraId="1AFC8BCB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</w:tcPr>
          <w:p w14:paraId="43ADE5C2" w14:textId="165572F7" w:rsidR="00696D59" w:rsidRPr="001C4DF1" w:rsidRDefault="00696D59" w:rsidP="00696D59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01542350" w14:textId="77777777" w:rsidR="00696D59" w:rsidRPr="001C4DF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3BC48FE9" w:rsidR="00696D59" w:rsidRPr="001C4DF1" w:rsidRDefault="00717D77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7D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64F475B9" w14:textId="5B7FD5EE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273" w:type="dxa"/>
            <w:tcBorders>
              <w:bottom w:val="nil"/>
            </w:tcBorders>
            <w:vAlign w:val="bottom"/>
          </w:tcPr>
          <w:p w14:paraId="115531E8" w14:textId="283EE75F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0C685E76" w14:textId="28CBF248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</w:tr>
      <w:tr w:rsidR="00696D59" w:rsidRPr="001C4DF1" w14:paraId="421DB100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</w:tcPr>
          <w:p w14:paraId="748F94FE" w14:textId="572D64AC" w:rsidR="00696D59" w:rsidRPr="001C4DF1" w:rsidRDefault="00696D59" w:rsidP="00696D59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36" w:type="dxa"/>
            <w:tcBorders>
              <w:bottom w:val="nil"/>
            </w:tcBorders>
          </w:tcPr>
          <w:p w14:paraId="4353BB3A" w14:textId="49F69B48" w:rsidR="00696D59" w:rsidRPr="001C4DF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7E4269B9" w14:textId="11B312F1" w:rsidR="00696D59" w:rsidRPr="001C4DF1" w:rsidRDefault="00881F48" w:rsidP="00696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54DECD40" w14:textId="462CBCF8" w:rsidR="00696D59" w:rsidRPr="001C4DF1" w:rsidRDefault="00696D59" w:rsidP="00696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273" w:type="dxa"/>
            <w:tcBorders>
              <w:bottom w:val="nil"/>
            </w:tcBorders>
            <w:vAlign w:val="bottom"/>
          </w:tcPr>
          <w:p w14:paraId="0274F196" w14:textId="5B4EF4F0" w:rsidR="00696D59" w:rsidRPr="001C4DF1" w:rsidRDefault="00696D59" w:rsidP="00696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61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5B64B918" w14:textId="3438EA08" w:rsidR="00696D59" w:rsidRPr="001C4DF1" w:rsidRDefault="00696D59" w:rsidP="00696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696D59" w:rsidRPr="001C4DF1" w14:paraId="6E3BAB2C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  <w:vAlign w:val="center"/>
          </w:tcPr>
          <w:p w14:paraId="1B4E4748" w14:textId="41B53BF1" w:rsidR="00696D59" w:rsidRPr="001C4DF1" w:rsidRDefault="00696D59" w:rsidP="00696D5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25114556" w14:textId="77777777" w:rsidR="00696D59" w:rsidRPr="001C4DF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428D8EE5" w:rsidR="00696D59" w:rsidRPr="001C4DF1" w:rsidRDefault="00881F48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19C9FAE2" w14:textId="01BBB66E" w:rsidR="00696D59" w:rsidRPr="001C4DF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273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4195635A" w:rsidR="00696D59" w:rsidRPr="001C4DF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91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4944C4B8" w14:textId="0D980DF0" w:rsidR="00696D59" w:rsidRPr="001C4DF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  <w:tr w:rsidR="00696D59" w:rsidRPr="001C4DF1" w14:paraId="3EFF6556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6179E5DC" w14:textId="77777777" w:rsidR="00696D59" w:rsidRPr="001C4DF1" w:rsidRDefault="00696D59" w:rsidP="00696D5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  <w:p w14:paraId="1B3331A4" w14:textId="4172858A" w:rsidR="00696D59" w:rsidRPr="001C4DF1" w:rsidRDefault="00696D59" w:rsidP="00696D5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04115C" w14:textId="3AD3ABC9" w:rsidR="00696D59" w:rsidRPr="001C4DF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AB36A" w14:textId="0EE34FA1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5C61BDCD" w14:textId="0D54F262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B4893" w14:textId="1B115E05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27DC06D8" w14:textId="1878C8CE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6D59" w:rsidRPr="001C4DF1" w14:paraId="7F91AE50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199625D7" w14:textId="275C8605" w:rsidR="00696D59" w:rsidRPr="001C4DF1" w:rsidRDefault="00696D59" w:rsidP="00696D59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3659E3" w14:textId="77777777" w:rsidR="00696D59" w:rsidRPr="001C4DF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31675" w14:textId="41D02DBC" w:rsidR="00696D59" w:rsidRPr="001C4DF1" w:rsidRDefault="00881F48" w:rsidP="00881F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4D215ACC" w14:textId="040B837C" w:rsidR="00696D59" w:rsidRPr="001C4DF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2B37" w14:textId="0450B5FE" w:rsidR="00696D59" w:rsidRPr="001C4DF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</w:rPr>
              <w:t>5,633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42778E0F" w14:textId="44E4EB48" w:rsidR="00696D59" w:rsidRPr="001C4DF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</w:p>
        </w:tc>
      </w:tr>
      <w:tr w:rsidR="00696D59" w:rsidRPr="001C4DF1" w14:paraId="36327FAC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6C8D868E" w14:textId="77777777" w:rsidR="00696D59" w:rsidRPr="001C4DF1" w:rsidRDefault="00696D59" w:rsidP="00696D59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6FE36F" w14:textId="77777777" w:rsidR="00696D59" w:rsidRPr="001C4DF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4D7E4" w14:textId="77777777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0C8B1302" w14:textId="77777777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4EAA6" w14:textId="27629263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108AC19E" w14:textId="77777777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6D59" w:rsidRPr="001C4DF1" w14:paraId="4CBDC7BB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49193FEF" w14:textId="77777777" w:rsidR="00696D59" w:rsidRPr="001C4DF1" w:rsidRDefault="00696D59" w:rsidP="00696D59">
            <w:pPr>
              <w:spacing w:line="240" w:lineRule="auto"/>
              <w:ind w:right="-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เงินให้กู้ยืมระยะสั้นและดอกเบี้ยค้างรับ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- 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B68E30" w14:textId="77777777" w:rsidR="00696D59" w:rsidRPr="001C4DF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9A386" w14:textId="77777777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5B832E95" w14:textId="77777777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F0157" w14:textId="77777777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39034012" w14:textId="77777777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6D59" w:rsidRPr="001C4DF1" w14:paraId="09860A60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4347FF21" w14:textId="0EA22579" w:rsidR="00696D59" w:rsidRPr="001C4DF1" w:rsidRDefault="00696D59" w:rsidP="00696D59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137DF7" w14:textId="77777777" w:rsidR="00696D59" w:rsidRPr="001C4DF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43290" w14:textId="6A7753BF" w:rsidR="00696D59" w:rsidRPr="001C4DF1" w:rsidRDefault="00881F48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31A4A33E" w14:textId="01387549" w:rsidR="00696D59" w:rsidRPr="001C4DF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74EB4" w14:textId="0B96B3E3" w:rsidR="00696D59" w:rsidRPr="001C4DF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2,032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5D330650" w14:textId="2446CB71" w:rsidR="00696D59" w:rsidRPr="001C4DF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96D59" w:rsidRPr="001C4DF1" w14:paraId="6F796E67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7951AAA8" w14:textId="77777777" w:rsidR="00696D59" w:rsidRPr="001C4DF1" w:rsidRDefault="00696D59" w:rsidP="00696D59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0CE93D" w14:textId="77777777" w:rsidR="00696D59" w:rsidRPr="001C4DF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CACE5" w14:textId="77777777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1561779B" w14:textId="77777777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62171" w14:textId="2F7FCFBA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52ADC55D" w14:textId="77777777" w:rsidR="00696D59" w:rsidRPr="001C4DF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A008F" w:rsidRPr="001C4DF1" w14:paraId="56BE9240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202A1C90" w14:textId="77777777" w:rsidR="008A008F" w:rsidRPr="001C4DF1" w:rsidRDefault="008A008F" w:rsidP="00696D59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9693A3" w14:textId="77777777" w:rsidR="008A008F" w:rsidRPr="001C4DF1" w:rsidRDefault="008A008F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A8717" w14:textId="77777777" w:rsidR="008A008F" w:rsidRPr="001C4DF1" w:rsidRDefault="008A008F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220D6402" w14:textId="77777777" w:rsidR="008A008F" w:rsidRPr="001C4DF1" w:rsidRDefault="008A008F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274B8" w14:textId="77777777" w:rsidR="008A008F" w:rsidRPr="001C4DF1" w:rsidRDefault="008A008F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1D04A870" w14:textId="77777777" w:rsidR="008A008F" w:rsidRPr="001C4DF1" w:rsidRDefault="008A008F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6D59" w:rsidRPr="00EB2651" w14:paraId="3968563A" w14:textId="77777777" w:rsidTr="00881E4A">
        <w:trPr>
          <w:cantSplit/>
        </w:trPr>
        <w:tc>
          <w:tcPr>
            <w:tcW w:w="4374" w:type="dxa"/>
            <w:gridSpan w:val="2"/>
            <w:tcBorders>
              <w:top w:val="nil"/>
              <w:bottom w:val="nil"/>
            </w:tcBorders>
            <w:vAlign w:val="center"/>
          </w:tcPr>
          <w:p w14:paraId="7B74A67E" w14:textId="150E290C" w:rsidR="00696D59" w:rsidRPr="00574BD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lastRenderedPageBreak/>
              <w:t>เงินให้กู้ยืม – บริษัทย่อยที่</w:t>
            </w:r>
            <w:r w:rsidRPr="001C4DF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ถึง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กำหนดชำระ</w:t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</w:rPr>
              <w:br/>
            </w:r>
            <w:r w:rsidRPr="001C4DF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ภายในหนึ่งปี</w:t>
            </w: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424D0" w14:textId="77777777" w:rsidR="00696D59" w:rsidRPr="00EB265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16A50EEA" w14:textId="77777777" w:rsidR="00696D59" w:rsidRPr="0011417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E832" w14:textId="77777777" w:rsidR="00696D59" w:rsidRPr="00C7395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298DA10E" w14:textId="77777777" w:rsidR="00696D59" w:rsidRPr="0011417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6D59" w:rsidRPr="00EB2651" w14:paraId="757CB2E4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365FC3D3" w14:textId="1184B8DF" w:rsidR="00696D59" w:rsidRPr="00EB2651" w:rsidRDefault="00696D59" w:rsidP="00696D59">
            <w:pPr>
              <w:spacing w:line="240" w:lineRule="auto"/>
              <w:ind w:left="186" w:firstLine="6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4BD1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E85424" w14:textId="77777777" w:rsidR="00696D59" w:rsidRPr="00EB265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09E6D" w14:textId="7ED4A70A" w:rsidR="00696D59" w:rsidRPr="00EB2651" w:rsidRDefault="00881F48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2AFAA207" w14:textId="2ABD7A4C" w:rsidR="00696D59" w:rsidRPr="0011417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6A5B5" w14:textId="5550D841" w:rsidR="00696D59" w:rsidRPr="00C7395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  <w:r w:rsidRPr="00551F61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114,000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21AFEF51" w14:textId="5CD718A1" w:rsidR="00696D59" w:rsidRPr="0011417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48,000</w:t>
            </w:r>
          </w:p>
        </w:tc>
      </w:tr>
      <w:tr w:rsidR="00696D59" w:rsidRPr="00EB2651" w14:paraId="057AA72C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087680D2" w14:textId="77777777" w:rsidR="00696D59" w:rsidRPr="00EB2651" w:rsidRDefault="00696D59" w:rsidP="00696D59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389E81" w14:textId="77777777" w:rsidR="00696D59" w:rsidRPr="00EB265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586C4" w14:textId="77777777" w:rsidR="00696D59" w:rsidRPr="00EB265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42AFE71E" w14:textId="77777777" w:rsidR="00696D59" w:rsidRPr="0011417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24289" w14:textId="19850C9C" w:rsidR="00696D59" w:rsidRPr="00C7395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15FF7D67" w14:textId="77777777" w:rsidR="00696D59" w:rsidRPr="0011417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6D59" w:rsidRPr="00EB2651" w14:paraId="3B4158E9" w14:textId="77777777" w:rsidTr="00881E4A">
        <w:trPr>
          <w:cantSplit/>
        </w:trPr>
        <w:tc>
          <w:tcPr>
            <w:tcW w:w="4138" w:type="dxa"/>
            <w:tcBorders>
              <w:bottom w:val="nil"/>
            </w:tcBorders>
            <w:vAlign w:val="center"/>
          </w:tcPr>
          <w:p w14:paraId="6367D3DB" w14:textId="3810453B" w:rsidR="00696D59" w:rsidRPr="00EB2651" w:rsidRDefault="00696D59" w:rsidP="00696D5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</w:pP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เงินให้กู้ยืม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21376A01" w14:textId="77777777" w:rsidR="00696D59" w:rsidRPr="00EB265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vAlign w:val="bottom"/>
          </w:tcPr>
          <w:p w14:paraId="65EA5BFD" w14:textId="77777777" w:rsidR="00696D59" w:rsidRPr="00EB265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6AD7D884" w14:textId="77777777" w:rsidR="00696D59" w:rsidRPr="0011417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bottom w:val="nil"/>
            </w:tcBorders>
            <w:shd w:val="clear" w:color="auto" w:fill="auto"/>
            <w:vAlign w:val="bottom"/>
          </w:tcPr>
          <w:p w14:paraId="759A3776" w14:textId="77777777" w:rsidR="00696D59" w:rsidRPr="00C7395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384E9F48" w14:textId="77777777" w:rsidR="00696D59" w:rsidRPr="00114171" w:rsidRDefault="00696D59" w:rsidP="0069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6D59" w:rsidRPr="00EB2651" w14:paraId="1F85CC14" w14:textId="77777777" w:rsidTr="00881E4A">
        <w:trPr>
          <w:cantSplit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14:paraId="54FCAE9F" w14:textId="0C717003" w:rsidR="00696D59" w:rsidRPr="00EB2651" w:rsidRDefault="00696D59" w:rsidP="00696D59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3EAA4" w14:textId="77777777" w:rsidR="00696D59" w:rsidRPr="00EB2651" w:rsidRDefault="00696D59" w:rsidP="0069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D9077" w14:textId="3F1936F9" w:rsidR="00696D59" w:rsidRPr="00EB2651" w:rsidRDefault="00881F48" w:rsidP="00881F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3A6BD483" w14:textId="389346AB" w:rsidR="00696D59" w:rsidRPr="0011417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-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470AB" w14:textId="20416BBB" w:rsidR="00696D59" w:rsidRPr="00C7395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  <w:r w:rsidRPr="00A573A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585,152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6C23411C" w14:textId="0E55A025" w:rsidR="00696D59" w:rsidRPr="00114171" w:rsidRDefault="00696D59" w:rsidP="00696D5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  <w:lang w:val="en-GB"/>
              </w:rPr>
              <w:t>699,961</w:t>
            </w:r>
          </w:p>
        </w:tc>
      </w:tr>
    </w:tbl>
    <w:p w14:paraId="55A512DE" w14:textId="77777777" w:rsidR="00E55AE9" w:rsidRDefault="00E55AE9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980E485" w14:textId="0E566FF6" w:rsidR="00D64E73" w:rsidRDefault="00D64E73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ในระหว่างงวดสิ้นสุดวันที่ </w:t>
      </w:r>
      <w:r w:rsidR="00881E4A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881E4A">
        <w:rPr>
          <w:rFonts w:ascii="Browallia New" w:hAnsi="Browallia New" w:cs="Browallia New"/>
          <w:sz w:val="28"/>
          <w:szCs w:val="28"/>
          <w:lang w:val="en-GB"/>
        </w:rPr>
        <w:t>0</w:t>
      </w:r>
      <w:r w:rsidR="00881E4A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881E4A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574BD1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74BD1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574BD1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D83166" w:rsidRPr="00136C22">
        <w:rPr>
          <w:rFonts w:ascii="Browallia New" w:hAnsi="Browallia New" w:cs="Browallia New"/>
          <w:sz w:val="28"/>
          <w:szCs w:val="28"/>
        </w:rPr>
        <w:t>31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>25</w:t>
      </w:r>
      <w:r w:rsidR="00D83166" w:rsidRPr="00136C22">
        <w:rPr>
          <w:rFonts w:ascii="Browallia New" w:hAnsi="Browallia New" w:cs="Browallia New"/>
          <w:sz w:val="28"/>
          <w:szCs w:val="28"/>
        </w:rPr>
        <w:t>6</w:t>
      </w:r>
      <w:r w:rsidR="00574BD1">
        <w:rPr>
          <w:rFonts w:ascii="Browallia New" w:hAnsi="Browallia New" w:cs="Browallia New"/>
          <w:sz w:val="28"/>
          <w:szCs w:val="28"/>
        </w:rPr>
        <w:t>1</w:t>
      </w:r>
      <w:r w:rsidRPr="00136C22">
        <w:rPr>
          <w:rFonts w:ascii="Browallia New" w:hAnsi="Browallia New" w:cs="Browallia New"/>
          <w:sz w:val="28"/>
          <w:szCs w:val="28"/>
        </w:rPr>
        <w:t xml:space="preserve">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รายการเคลื่อนไหวของเงินให้กู้ยืม</w:t>
      </w:r>
      <w:r w:rsidR="00FF2524">
        <w:rPr>
          <w:rFonts w:ascii="Browallia New" w:hAnsi="Browallia New" w:cs="Browallia New"/>
          <w:sz w:val="28"/>
          <w:szCs w:val="28"/>
        </w:rPr>
        <w:t xml:space="preserve"> </w:t>
      </w:r>
      <w:r w:rsidR="00FF2524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EF510C">
        <w:rPr>
          <w:rFonts w:ascii="Browallia New" w:hAnsi="Browallia New" w:cs="Browallia New" w:hint="cs"/>
          <w:sz w:val="28"/>
          <w:szCs w:val="28"/>
          <w:cs/>
        </w:rPr>
        <w:t>ย่</w:t>
      </w:r>
      <w:r w:rsidR="00FF2524">
        <w:rPr>
          <w:rFonts w:ascii="Browallia New" w:hAnsi="Browallia New" w:cs="Browallia New" w:hint="cs"/>
          <w:sz w:val="28"/>
          <w:szCs w:val="28"/>
          <w:cs/>
        </w:rPr>
        <w:t>อย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3A452A90" w14:textId="0A7EAA03" w:rsidR="0066030C" w:rsidRPr="00145365" w:rsidRDefault="0066030C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214" w:type="dxa"/>
        <w:tblInd w:w="27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5223"/>
        <w:gridCol w:w="1674"/>
        <w:gridCol w:w="1636"/>
      </w:tblGrid>
      <w:tr w:rsidR="008556EF" w:rsidRPr="00CD4CCA" w14:paraId="0EC7FE9A" w14:textId="77777777" w:rsidTr="002E76A4">
        <w:trPr>
          <w:cantSplit/>
          <w:tblHeader/>
        </w:trPr>
        <w:tc>
          <w:tcPr>
            <w:tcW w:w="681" w:type="dxa"/>
            <w:tcBorders>
              <w:top w:val="nil"/>
            </w:tcBorders>
          </w:tcPr>
          <w:p w14:paraId="78E4BB75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23" w:type="dxa"/>
            <w:tcBorders>
              <w:top w:val="nil"/>
            </w:tcBorders>
          </w:tcPr>
          <w:p w14:paraId="79F873BB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10" w:type="dxa"/>
            <w:gridSpan w:val="2"/>
            <w:tcBorders>
              <w:top w:val="nil"/>
            </w:tcBorders>
          </w:tcPr>
          <w:p w14:paraId="4B7CD36E" w14:textId="6DD2DDF7" w:rsidR="008556EF" w:rsidRPr="008556EF" w:rsidRDefault="008556EF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556EF" w:rsidRPr="00CD4CCA" w14:paraId="1413D08C" w14:textId="77777777" w:rsidTr="002E76A4">
        <w:trPr>
          <w:cantSplit/>
          <w:tblHeader/>
        </w:trPr>
        <w:tc>
          <w:tcPr>
            <w:tcW w:w="681" w:type="dxa"/>
          </w:tcPr>
          <w:p w14:paraId="297F130B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23" w:type="dxa"/>
          </w:tcPr>
          <w:p w14:paraId="0B0A5036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10" w:type="dxa"/>
            <w:gridSpan w:val="2"/>
          </w:tcPr>
          <w:p w14:paraId="7F845DEA" w14:textId="77777777" w:rsidR="008556EF" w:rsidRPr="008556EF" w:rsidRDefault="008556EF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556EF" w:rsidRPr="00CD4CCA" w14:paraId="042B1B11" w14:textId="77777777" w:rsidTr="002E76A4">
        <w:trPr>
          <w:cantSplit/>
          <w:tblHeader/>
        </w:trPr>
        <w:tc>
          <w:tcPr>
            <w:tcW w:w="681" w:type="dxa"/>
          </w:tcPr>
          <w:p w14:paraId="57344C1F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23" w:type="dxa"/>
          </w:tcPr>
          <w:p w14:paraId="0C59231F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</w:tcPr>
          <w:p w14:paraId="206A98CE" w14:textId="06C7C8BA" w:rsidR="008556EF" w:rsidRPr="008556EF" w:rsidRDefault="00881E4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574BD1"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74BD1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574BD1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36" w:type="dxa"/>
          </w:tcPr>
          <w:p w14:paraId="3474E968" w14:textId="18BAF647" w:rsidR="008556EF" w:rsidRPr="008556EF" w:rsidRDefault="008556EF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574BD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8556EF" w:rsidRPr="00CD4CCA" w14:paraId="0132A73F" w14:textId="77777777" w:rsidTr="002E76A4">
        <w:trPr>
          <w:cantSplit/>
        </w:trPr>
        <w:tc>
          <w:tcPr>
            <w:tcW w:w="681" w:type="dxa"/>
            <w:tcBorders>
              <w:bottom w:val="nil"/>
            </w:tcBorders>
            <w:vAlign w:val="bottom"/>
          </w:tcPr>
          <w:p w14:paraId="04BA1E51" w14:textId="70A14CCC" w:rsidR="008556EF" w:rsidRPr="008556EF" w:rsidRDefault="008556EF" w:rsidP="0066030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223" w:type="dxa"/>
            <w:tcBorders>
              <w:bottom w:val="nil"/>
            </w:tcBorders>
          </w:tcPr>
          <w:p w14:paraId="7329B34F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74" w:type="dxa"/>
            <w:tcBorders>
              <w:bottom w:val="nil"/>
            </w:tcBorders>
          </w:tcPr>
          <w:p w14:paraId="11D509E7" w14:textId="77777777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36" w:type="dxa"/>
            <w:tcBorders>
              <w:bottom w:val="nil"/>
            </w:tcBorders>
          </w:tcPr>
          <w:p w14:paraId="34E99CD7" w14:textId="77777777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C2181" w:rsidRPr="00CD4CCA" w14:paraId="2FBE1CA5" w14:textId="77777777" w:rsidTr="002E76A4">
        <w:trPr>
          <w:cantSplit/>
        </w:trPr>
        <w:tc>
          <w:tcPr>
            <w:tcW w:w="5904" w:type="dxa"/>
            <w:gridSpan w:val="2"/>
            <w:tcBorders>
              <w:bottom w:val="nil"/>
            </w:tcBorders>
            <w:vAlign w:val="bottom"/>
          </w:tcPr>
          <w:p w14:paraId="291E0503" w14:textId="16F165B6" w:rsidR="00EC2181" w:rsidRPr="008556EF" w:rsidRDefault="00EC2181" w:rsidP="00EC21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ต้นงวด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74" w:type="dxa"/>
            <w:tcBorders>
              <w:bottom w:val="nil"/>
            </w:tcBorders>
          </w:tcPr>
          <w:p w14:paraId="377ED3A6" w14:textId="68A600CC" w:rsidR="00EC2181" w:rsidRPr="008855E5" w:rsidRDefault="00EC2181" w:rsidP="00EC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5E5">
              <w:rPr>
                <w:rFonts w:ascii="Browallia New" w:hAnsi="Browallia New" w:cs="Browallia New"/>
                <w:sz w:val="28"/>
                <w:szCs w:val="28"/>
              </w:rPr>
              <w:t>747,961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178A4D24" w14:textId="2B3230B8" w:rsidR="00EC2181" w:rsidRPr="008556EF" w:rsidRDefault="00EC2181" w:rsidP="00EC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</w:tr>
      <w:tr w:rsidR="00EC2181" w:rsidRPr="00CD4CCA" w14:paraId="779A15E7" w14:textId="77777777" w:rsidTr="002E76A4">
        <w:trPr>
          <w:cantSplit/>
        </w:trPr>
        <w:tc>
          <w:tcPr>
            <w:tcW w:w="5904" w:type="dxa"/>
            <w:gridSpan w:val="2"/>
            <w:tcBorders>
              <w:bottom w:val="nil"/>
            </w:tcBorders>
            <w:vAlign w:val="bottom"/>
          </w:tcPr>
          <w:p w14:paraId="5508FA04" w14:textId="16A23A6E" w:rsidR="00EC2181" w:rsidRPr="008556EF" w:rsidRDefault="00EC2181" w:rsidP="00EC21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จัดประเภทเงินทดรองจ่าย</w:t>
            </w:r>
            <w:r>
              <w:rPr>
                <w:rFonts w:ascii="Browallia New" w:hAnsi="Browallia New" w:cs="Browallia New"/>
                <w:sz w:val="28"/>
                <w:szCs w:val="28"/>
              </w:rPr>
              <w:t>/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74" w:type="dxa"/>
            <w:tcBorders>
              <w:bottom w:val="nil"/>
            </w:tcBorders>
            <w:vAlign w:val="bottom"/>
          </w:tcPr>
          <w:p w14:paraId="59809BEA" w14:textId="5E797EB7" w:rsidR="00EC2181" w:rsidRPr="008855E5" w:rsidRDefault="00EC2181" w:rsidP="00EC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5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35EA465C" w14:textId="3F83DA10" w:rsidR="00EC2181" w:rsidRPr="00786CDF" w:rsidRDefault="00EC2181" w:rsidP="00EC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64,635</w:t>
            </w:r>
          </w:p>
        </w:tc>
      </w:tr>
      <w:tr w:rsidR="00EC2181" w:rsidRPr="00CD4CCA" w14:paraId="560268BF" w14:textId="77777777" w:rsidTr="002E76A4">
        <w:trPr>
          <w:cantSplit/>
        </w:trPr>
        <w:tc>
          <w:tcPr>
            <w:tcW w:w="681" w:type="dxa"/>
            <w:tcBorders>
              <w:bottom w:val="nil"/>
            </w:tcBorders>
            <w:vAlign w:val="bottom"/>
          </w:tcPr>
          <w:p w14:paraId="2B5DB31E" w14:textId="70DEA1AD" w:rsidR="00EC2181" w:rsidRPr="008556EF" w:rsidRDefault="00EC2181" w:rsidP="00EC218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223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44AD632F" w14:textId="27ED4BC8" w:rsidR="00EC2181" w:rsidRPr="008556EF" w:rsidRDefault="00EC2181" w:rsidP="00EC21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674" w:type="dxa"/>
            <w:tcBorders>
              <w:bottom w:val="nil"/>
            </w:tcBorders>
            <w:vAlign w:val="bottom"/>
          </w:tcPr>
          <w:p w14:paraId="7CD92B9E" w14:textId="75EA748E" w:rsidR="00EC2181" w:rsidRPr="008855E5" w:rsidRDefault="00EC2181" w:rsidP="00EC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855E5">
              <w:rPr>
                <w:rFonts w:ascii="Browallia New" w:hAnsi="Browallia New" w:cs="Browallia New"/>
                <w:sz w:val="28"/>
                <w:szCs w:val="28"/>
                <w:lang w:val="en-GB"/>
              </w:rPr>
              <w:t>(50,383)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326B35F9" w14:textId="5DB91F11" w:rsidR="00EC2181" w:rsidRPr="00253540" w:rsidRDefault="00EC2181" w:rsidP="00EC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354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68,060</w:t>
            </w:r>
            <w:r w:rsidRPr="0025354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2181" w:rsidRPr="00CD4CCA" w14:paraId="44A492A0" w14:textId="77777777" w:rsidTr="002E76A4">
        <w:trPr>
          <w:cantSplit/>
        </w:trPr>
        <w:tc>
          <w:tcPr>
            <w:tcW w:w="681" w:type="dxa"/>
            <w:tcBorders>
              <w:bottom w:val="nil"/>
            </w:tcBorders>
            <w:vAlign w:val="bottom"/>
          </w:tcPr>
          <w:p w14:paraId="605524E1" w14:textId="05FBBEB2" w:rsidR="00EC2181" w:rsidRPr="008556EF" w:rsidRDefault="00EC2181" w:rsidP="00EC218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F0F7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223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3D74A3C8" w14:textId="25CF7547" w:rsidR="00EC2181" w:rsidRPr="008556EF" w:rsidRDefault="00EC2181" w:rsidP="00EC21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3EBBF38B" w14:textId="3E8671A2" w:rsidR="00EC2181" w:rsidRPr="008855E5" w:rsidRDefault="00EC2181" w:rsidP="00EC2181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5E5">
              <w:rPr>
                <w:rFonts w:ascii="Browallia New" w:hAnsi="Browallia New" w:cs="Browallia New"/>
                <w:sz w:val="28"/>
                <w:szCs w:val="28"/>
              </w:rPr>
              <w:t>1,574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4B7AE4B3" w14:textId="327742DA" w:rsidR="00EC2181" w:rsidRPr="008556EF" w:rsidRDefault="00EC2181" w:rsidP="00EC2181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1,391</w:t>
            </w:r>
          </w:p>
        </w:tc>
      </w:tr>
      <w:tr w:rsidR="00EC2181" w:rsidRPr="00CD4CCA" w14:paraId="580BB354" w14:textId="77777777" w:rsidTr="002E76A4">
        <w:trPr>
          <w:cantSplit/>
        </w:trPr>
        <w:tc>
          <w:tcPr>
            <w:tcW w:w="681" w:type="dxa"/>
            <w:tcBorders>
              <w:bottom w:val="nil"/>
            </w:tcBorders>
            <w:vAlign w:val="bottom"/>
          </w:tcPr>
          <w:p w14:paraId="465909FC" w14:textId="73B4ED0B" w:rsidR="00EC2181" w:rsidRPr="009F0F75" w:rsidRDefault="00EC2181" w:rsidP="00EC218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74BD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223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60E0D20D" w14:textId="0663DAAB" w:rsidR="00EC2181" w:rsidRDefault="00EC2181" w:rsidP="00EC21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4BD1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2BE71DD5" w14:textId="46C22C0B" w:rsidR="00EC2181" w:rsidRPr="008855E5" w:rsidRDefault="00EC2181" w:rsidP="00EC2181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5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5C703770" w14:textId="244C8195" w:rsidR="00EC2181" w:rsidRPr="008556EF" w:rsidRDefault="00EC2181" w:rsidP="00EC2181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(264,719)</w:t>
            </w:r>
          </w:p>
        </w:tc>
      </w:tr>
      <w:tr w:rsidR="00EC2181" w:rsidRPr="00CD4CCA" w14:paraId="07783A0E" w14:textId="77777777" w:rsidTr="002E76A4">
        <w:trPr>
          <w:cantSplit/>
        </w:trPr>
        <w:tc>
          <w:tcPr>
            <w:tcW w:w="681" w:type="dxa"/>
            <w:tcBorders>
              <w:bottom w:val="nil"/>
            </w:tcBorders>
            <w:vAlign w:val="bottom"/>
          </w:tcPr>
          <w:p w14:paraId="63F356A0" w14:textId="77777777" w:rsidR="00EC2181" w:rsidRPr="009F0F75" w:rsidRDefault="00EC2181" w:rsidP="00EC218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223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094F285F" w14:textId="77777777" w:rsidR="00EC2181" w:rsidRPr="008556EF" w:rsidRDefault="00EC2181" w:rsidP="00EC21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3CCC7BBC" w14:textId="222073D2" w:rsidR="00EC2181" w:rsidRPr="008855E5" w:rsidRDefault="00EC2181" w:rsidP="00EC2181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855E5">
              <w:rPr>
                <w:rFonts w:ascii="Browallia New" w:hAnsi="Browallia New" w:cs="Browallia New"/>
                <w:sz w:val="28"/>
                <w:szCs w:val="28"/>
                <w:lang w:val="en-GB"/>
              </w:rPr>
              <w:t>699,152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0BB3B01F" w14:textId="1266684E" w:rsidR="00EC2181" w:rsidRDefault="00EC2181" w:rsidP="00EC2181">
            <w:pP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Pr="00202B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961</w:t>
            </w:r>
          </w:p>
        </w:tc>
      </w:tr>
      <w:tr w:rsidR="00EC2181" w:rsidRPr="00CD4CCA" w14:paraId="3663F5E8" w14:textId="77777777" w:rsidTr="002E76A4">
        <w:trPr>
          <w:cantSplit/>
        </w:trPr>
        <w:tc>
          <w:tcPr>
            <w:tcW w:w="681" w:type="dxa"/>
            <w:tcBorders>
              <w:bottom w:val="nil"/>
            </w:tcBorders>
            <w:vAlign w:val="bottom"/>
          </w:tcPr>
          <w:p w14:paraId="5FCEB4FA" w14:textId="14E9A344" w:rsidR="00EC2181" w:rsidRPr="008556EF" w:rsidRDefault="00EC2181" w:rsidP="00EC218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A6B92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223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1801CA77" w14:textId="62291EA0" w:rsidR="00EC2181" w:rsidRPr="008556EF" w:rsidRDefault="00EC2181" w:rsidP="00EC21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6B92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17C1036F" w14:textId="52080040" w:rsidR="00EC2181" w:rsidRPr="00EC2181" w:rsidRDefault="00EC2181" w:rsidP="00EC21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  <w:r w:rsidRPr="003F45DE">
              <w:rPr>
                <w:rFonts w:ascii="Browallia New" w:hAnsi="Browallia New" w:cs="Browallia New"/>
                <w:sz w:val="28"/>
                <w:szCs w:val="28"/>
                <w:lang w:val="en-GB"/>
              </w:rPr>
              <w:t>(114,000)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62AD88BF" w14:textId="7DBC3E8A" w:rsidR="00EC2181" w:rsidRPr="008556EF" w:rsidRDefault="00EC2181" w:rsidP="00EC2181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(48,000)</w:t>
            </w:r>
          </w:p>
        </w:tc>
      </w:tr>
      <w:tr w:rsidR="00EC2181" w:rsidRPr="00CD4CCA" w14:paraId="5E737EB3" w14:textId="77777777" w:rsidTr="002E76A4">
        <w:trPr>
          <w:cantSplit/>
        </w:trPr>
        <w:tc>
          <w:tcPr>
            <w:tcW w:w="5904" w:type="dxa"/>
            <w:gridSpan w:val="2"/>
            <w:tcBorders>
              <w:bottom w:val="nil"/>
            </w:tcBorders>
            <w:vAlign w:val="bottom"/>
          </w:tcPr>
          <w:p w14:paraId="61B867EF" w14:textId="0C43FC7D" w:rsidR="00EC2181" w:rsidRPr="008556EF" w:rsidRDefault="00EC2181" w:rsidP="00EC21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  <w:vAlign w:val="bottom"/>
          </w:tcPr>
          <w:p w14:paraId="7BFC6F9B" w14:textId="128799E0" w:rsidR="00EC2181" w:rsidRPr="003F45DE" w:rsidRDefault="00EC2181" w:rsidP="00EC218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45DE">
              <w:rPr>
                <w:rFonts w:ascii="Browallia New" w:hAnsi="Browallia New" w:cs="Browallia New"/>
                <w:sz w:val="28"/>
                <w:szCs w:val="28"/>
                <w:lang w:val="en-GB"/>
              </w:rPr>
              <w:t>585,152</w:t>
            </w:r>
          </w:p>
        </w:tc>
        <w:tc>
          <w:tcPr>
            <w:tcW w:w="1636" w:type="dxa"/>
            <w:tcBorders>
              <w:bottom w:val="nil"/>
            </w:tcBorders>
            <w:vAlign w:val="bottom"/>
          </w:tcPr>
          <w:p w14:paraId="1E5282E0" w14:textId="0E4D5C71" w:rsidR="00EC2181" w:rsidRPr="008556EF" w:rsidRDefault="00D47E56" w:rsidP="00EC218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699,961</w:t>
            </w:r>
          </w:p>
        </w:tc>
      </w:tr>
    </w:tbl>
    <w:p w14:paraId="7611B191" w14:textId="2C606A48" w:rsidR="00A961FE" w:rsidRPr="002E76A4" w:rsidRDefault="00A961FE" w:rsidP="00A9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DBC5E3D" w14:textId="77777777" w:rsidR="00574BD1" w:rsidRDefault="007E0ABB" w:rsidP="002E76A4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CA51A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ยัง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ไม่ได้รับรู้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รายได้ดอกเบี้ย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เงินให้กู้ยืมแก่บริษัทย่อย</w:t>
      </w:r>
      <w:r w:rsidR="00CA51A7" w:rsidRPr="00CA51A7">
        <w:rPr>
          <w:rFonts w:ascii="Browallia New" w:hAnsi="Browallia New" w:cs="Browallia New" w:hint="cs"/>
          <w:sz w:val="28"/>
          <w:szCs w:val="28"/>
          <w:cs/>
        </w:rPr>
        <w:t>บางส่วน</w:t>
      </w:r>
      <w:r w:rsidR="0054011F" w:rsidRPr="00CA51A7">
        <w:rPr>
          <w:rFonts w:ascii="Browallia New" w:hAnsi="Browallia New" w:cs="Browallia New" w:hint="cs"/>
          <w:sz w:val="28"/>
          <w:szCs w:val="28"/>
          <w:cs/>
        </w:rPr>
        <w:t>ในงบการเงิน เนื่องจากยังมีความไม่แน่นอนในการรับชำระ</w:t>
      </w:r>
    </w:p>
    <w:p w14:paraId="2C5167A8" w14:textId="77777777" w:rsidR="002E76A4" w:rsidRPr="00296643" w:rsidRDefault="002E76A4" w:rsidP="002E76A4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6D8A923F" w14:textId="310EE623" w:rsidR="00574BD1" w:rsidRDefault="005A5670" w:rsidP="002E76A4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ในปี </w:t>
      </w:r>
      <w:r>
        <w:rPr>
          <w:rFonts w:ascii="Browallia New" w:hAnsi="Browallia New" w:cs="Browallia New"/>
          <w:sz w:val="28"/>
          <w:szCs w:val="28"/>
        </w:rPr>
        <w:t>256</w:t>
      </w:r>
      <w:r w:rsidR="00B907EF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574BD1" w:rsidRPr="00574BD1">
        <w:rPr>
          <w:rFonts w:ascii="Browallia New" w:hAnsi="Browallia New" w:cs="Browallia New"/>
          <w:sz w:val="28"/>
          <w:szCs w:val="28"/>
          <w:cs/>
        </w:rPr>
        <w:t>บริษัทบันทึกค่าเผื่อการด้อยค่าเงินให้กู้ยืมบริษัท</w:t>
      </w:r>
      <w:r w:rsidR="00574BD1" w:rsidRPr="00E402CC">
        <w:rPr>
          <w:rFonts w:ascii="Browallia New" w:hAnsi="Browallia New" w:cs="Browallia New"/>
          <w:sz w:val="28"/>
          <w:szCs w:val="28"/>
          <w:cs/>
        </w:rPr>
        <w:t>ย่อย</w:t>
      </w:r>
      <w:r w:rsidR="006C23DC" w:rsidRPr="00145365">
        <w:rPr>
          <w:rFonts w:ascii="Browallia New" w:hAnsi="Browallia New" w:cs="Browallia New" w:hint="cs"/>
          <w:color w:val="auto"/>
          <w:sz w:val="28"/>
          <w:szCs w:val="28"/>
          <w:cs/>
        </w:rPr>
        <w:t>จำนวน</w:t>
      </w:r>
      <w:r w:rsidR="006C23DC" w:rsidRPr="00145365">
        <w:rPr>
          <w:rFonts w:ascii="Browallia New" w:hAnsi="Browallia New" w:cs="Browallia New"/>
          <w:color w:val="auto"/>
          <w:sz w:val="28"/>
          <w:szCs w:val="28"/>
        </w:rPr>
        <w:t xml:space="preserve"> 264.</w:t>
      </w:r>
      <w:r w:rsidR="00C45294" w:rsidRPr="00145365">
        <w:rPr>
          <w:rFonts w:ascii="Browallia New" w:hAnsi="Browallia New" w:cs="Browallia New"/>
          <w:color w:val="auto"/>
          <w:sz w:val="28"/>
          <w:szCs w:val="28"/>
        </w:rPr>
        <w:t>72</w:t>
      </w:r>
      <w:r w:rsidR="00C45294" w:rsidRPr="00145365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6C23DC" w:rsidRPr="00145365">
        <w:rPr>
          <w:rFonts w:ascii="Browallia New" w:hAnsi="Browallia New" w:cs="Browallia New" w:hint="cs"/>
          <w:color w:val="auto"/>
          <w:sz w:val="28"/>
          <w:szCs w:val="28"/>
          <w:cs/>
        </w:rPr>
        <w:t>ล้าน</w:t>
      </w:r>
      <w:r w:rsidR="006C23DC" w:rsidRPr="00E402C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บาท </w:t>
      </w:r>
      <w:r w:rsidR="00574BD1" w:rsidRPr="00E402CC">
        <w:rPr>
          <w:rFonts w:ascii="Browallia New" w:hAnsi="Browallia New" w:cs="Browallia New" w:hint="cs"/>
          <w:color w:val="auto"/>
          <w:sz w:val="28"/>
          <w:szCs w:val="28"/>
          <w:cs/>
        </w:rPr>
        <w:t>เนื่องจาก</w:t>
      </w:r>
      <w:r w:rsidR="00574BD1" w:rsidRPr="00121A7D">
        <w:rPr>
          <w:rFonts w:ascii="Browallia New" w:hAnsi="Browallia New" w:cs="Browallia New" w:hint="cs"/>
          <w:sz w:val="28"/>
          <w:szCs w:val="28"/>
          <w:cs/>
        </w:rPr>
        <w:t>มูลค่าที่คาดว่า</w:t>
      </w:r>
      <w:r w:rsidR="002E76A4">
        <w:rPr>
          <w:rFonts w:ascii="Browallia New" w:hAnsi="Browallia New" w:cs="Browallia New" w:hint="cs"/>
          <w:sz w:val="28"/>
          <w:szCs w:val="28"/>
          <w:cs/>
        </w:rPr>
        <w:t xml:space="preserve">               </w:t>
      </w:r>
      <w:r w:rsidR="00574BD1" w:rsidRPr="00121A7D">
        <w:rPr>
          <w:rFonts w:ascii="Browallia New" w:hAnsi="Browallia New" w:cs="Browallia New" w:hint="cs"/>
          <w:sz w:val="28"/>
          <w:szCs w:val="28"/>
          <w:cs/>
        </w:rPr>
        <w:t xml:space="preserve">จะได้รับคืนต่ำกว่ามูลค่าตามบัญชี </w:t>
      </w:r>
    </w:p>
    <w:p w14:paraId="239FA55B" w14:textId="3E976954" w:rsidR="00296643" w:rsidRDefault="00296643" w:rsidP="002E76A4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51B08A1D" w14:textId="7CAF6920" w:rsidR="00296643" w:rsidRDefault="00296643" w:rsidP="002E76A4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7060F4B9" w14:textId="77777777" w:rsidR="00296643" w:rsidRDefault="00296643" w:rsidP="002E76A4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A2F5DF" w14:textId="768D0EE9" w:rsidR="00D64E73" w:rsidRPr="00145365" w:rsidRDefault="00D64E73" w:rsidP="006F3A6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08" w:type="dxa"/>
        <w:tblInd w:w="36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61"/>
        <w:gridCol w:w="243"/>
        <w:gridCol w:w="1287"/>
        <w:gridCol w:w="1278"/>
        <w:gridCol w:w="1215"/>
        <w:gridCol w:w="1224"/>
      </w:tblGrid>
      <w:tr w:rsidR="00245EC7" w:rsidRPr="0079603E" w14:paraId="36B373CE" w14:textId="77777777" w:rsidTr="002E76A4">
        <w:trPr>
          <w:cantSplit/>
          <w:tblHeader/>
        </w:trPr>
        <w:tc>
          <w:tcPr>
            <w:tcW w:w="3861" w:type="dxa"/>
            <w:tcBorders>
              <w:top w:val="nil"/>
            </w:tcBorders>
          </w:tcPr>
          <w:p w14:paraId="19D35594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5B86C370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04" w:type="dxa"/>
            <w:gridSpan w:val="4"/>
            <w:tcBorders>
              <w:top w:val="nil"/>
            </w:tcBorders>
          </w:tcPr>
          <w:p w14:paraId="5C049420" w14:textId="77777777" w:rsidR="00245EC7" w:rsidRPr="0079603E" w:rsidRDefault="00245EC7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245EC7" w:rsidRPr="0079603E" w14:paraId="2FEA0D43" w14:textId="77777777" w:rsidTr="002E76A4">
        <w:trPr>
          <w:cantSplit/>
          <w:tblHeader/>
        </w:trPr>
        <w:tc>
          <w:tcPr>
            <w:tcW w:w="3861" w:type="dxa"/>
          </w:tcPr>
          <w:p w14:paraId="1D6E7A0F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324D4B38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65" w:type="dxa"/>
            <w:gridSpan w:val="2"/>
          </w:tcPr>
          <w:p w14:paraId="5A4B7EE8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1D5062C6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74BD1" w:rsidRPr="0079603E" w14:paraId="7CE575A6" w14:textId="77777777" w:rsidTr="002E76A4">
        <w:trPr>
          <w:cantSplit/>
          <w:tblHeader/>
        </w:trPr>
        <w:tc>
          <w:tcPr>
            <w:tcW w:w="3861" w:type="dxa"/>
          </w:tcPr>
          <w:p w14:paraId="410B9A2F" w14:textId="77777777" w:rsidR="00574BD1" w:rsidRPr="002E76A4" w:rsidRDefault="00574BD1" w:rsidP="0057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26C48E" w14:textId="77777777" w:rsidR="00574BD1" w:rsidRPr="0079603E" w:rsidRDefault="00574BD1" w:rsidP="0057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</w:tcPr>
          <w:p w14:paraId="6B4F605D" w14:textId="66AE5AB4" w:rsidR="00574BD1" w:rsidRPr="0079603E" w:rsidRDefault="002433F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574BD1"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74BD1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574BD1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78" w:type="dxa"/>
          </w:tcPr>
          <w:p w14:paraId="5F30B576" w14:textId="3689C1F8" w:rsidR="00574BD1" w:rsidRPr="0079603E" w:rsidRDefault="00574BD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15" w:type="dxa"/>
          </w:tcPr>
          <w:p w14:paraId="6AAE5C70" w14:textId="6163A104" w:rsidR="00574BD1" w:rsidRPr="0079603E" w:rsidRDefault="002433F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574BD1"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74BD1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574BD1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24" w:type="dxa"/>
          </w:tcPr>
          <w:p w14:paraId="3E1D1618" w14:textId="3F07A4B4" w:rsidR="00574BD1" w:rsidRPr="0079603E" w:rsidRDefault="00574BD1" w:rsidP="00574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245EC7" w:rsidRPr="0079603E" w14:paraId="15F4FEB9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  <w:vAlign w:val="center"/>
          </w:tcPr>
          <w:p w14:paraId="09DF66D5" w14:textId="13BA517C" w:rsidR="00245EC7" w:rsidRPr="0079603E" w:rsidRDefault="00245EC7" w:rsidP="00245EC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5A78A0DD" w14:textId="77777777" w:rsidR="00245EC7" w:rsidRPr="0079603E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60C033EC" w14:textId="77777777" w:rsidR="00245EC7" w:rsidRPr="00A961F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894C551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E629370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76BEEF73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793B" w:rsidRPr="0079603E" w14:paraId="5A4E5799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72DCC111" w14:textId="58366972" w:rsidR="00FD793B" w:rsidRPr="0079603E" w:rsidRDefault="00FD793B" w:rsidP="00FD793B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19E79C6B" w14:textId="77777777" w:rsidR="00FD793B" w:rsidRPr="0079603E" w:rsidRDefault="00FD793B" w:rsidP="00FD79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3E60A877" w:rsidR="00FD793B" w:rsidRPr="006D52CC" w:rsidRDefault="00881F48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2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739457B0" w14:textId="1CCFC73D" w:rsidR="00FD793B" w:rsidRPr="00114171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CF4F333" w14:textId="03AC4230" w:rsidR="00FD793B" w:rsidRPr="002241B0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41B0">
              <w:rPr>
                <w:rFonts w:ascii="Browallia New" w:hAnsi="Browallia New" w:cs="Browallia New"/>
                <w:sz w:val="28"/>
                <w:szCs w:val="28"/>
              </w:rPr>
              <w:t>8,373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7C22B388" w14:textId="06215EC8" w:rsidR="00FD793B" w:rsidRPr="00114171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12,655</w:t>
            </w:r>
          </w:p>
        </w:tc>
      </w:tr>
      <w:tr w:rsidR="00FD793B" w:rsidRPr="0079603E" w14:paraId="0AB32BDD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13679200" w14:textId="3FD183A7" w:rsidR="00FD793B" w:rsidRPr="0079603E" w:rsidRDefault="00FD793B" w:rsidP="00FD793B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bottom w:val="nil"/>
            </w:tcBorders>
          </w:tcPr>
          <w:p w14:paraId="0758D335" w14:textId="77777777" w:rsidR="00FD793B" w:rsidRPr="0079603E" w:rsidRDefault="00FD793B" w:rsidP="00FD79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5AB5D7C" w14:textId="0245DCDF" w:rsidR="00FD793B" w:rsidRPr="006D52CC" w:rsidRDefault="00881F48" w:rsidP="00FD79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  <w:lang w:val="en-GB"/>
              </w:rPr>
              <w:t>77,238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4A2E57F4" w14:textId="29833199" w:rsidR="00FD793B" w:rsidRPr="00114171" w:rsidRDefault="00FD793B" w:rsidP="00FD793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90,405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6EF119DC" w14:textId="0273EDAE" w:rsidR="00FD793B" w:rsidRPr="002241B0" w:rsidRDefault="00FD793B" w:rsidP="00FD793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41B0">
              <w:rPr>
                <w:rFonts w:ascii="Browallia New" w:hAnsi="Browallia New" w:cs="Browallia New"/>
                <w:sz w:val="28"/>
                <w:szCs w:val="28"/>
              </w:rPr>
              <w:t>75,742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3279EE2E" w14:textId="493DDD72" w:rsidR="00FD793B" w:rsidRPr="00114171" w:rsidRDefault="00FD793B" w:rsidP="00FD79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85,978</w:t>
            </w:r>
          </w:p>
        </w:tc>
      </w:tr>
      <w:tr w:rsidR="00FD793B" w:rsidRPr="0079603E" w14:paraId="4E870EC8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16A665E6" w14:textId="31A2AB17" w:rsidR="00FD793B" w:rsidRPr="0079603E" w:rsidRDefault="00FD793B" w:rsidP="00FD793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089FED45" w14:textId="77777777" w:rsidR="00FD793B" w:rsidRPr="0079603E" w:rsidRDefault="00FD793B" w:rsidP="00FD79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22A2DEE0" w:rsidR="00FD793B" w:rsidRPr="006D52CC" w:rsidRDefault="00881F48" w:rsidP="00FD793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  <w:lang w:val="en-GB"/>
              </w:rPr>
              <w:t>77,238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14:paraId="06055A03" w14:textId="29129506" w:rsidR="00FD793B" w:rsidRPr="00114171" w:rsidRDefault="00FD793B" w:rsidP="00FD793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90,405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3471E632" w:rsidR="00FD793B" w:rsidRPr="000A49FB" w:rsidRDefault="00FD793B" w:rsidP="00FD793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A49FB">
              <w:rPr>
                <w:rFonts w:ascii="Browallia New" w:hAnsi="Browallia New" w:cs="Browallia New"/>
                <w:sz w:val="28"/>
                <w:szCs w:val="28"/>
                <w:lang w:val="en-GB"/>
              </w:rPr>
              <w:t>84,115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 w14:paraId="35E287F8" w14:textId="6565407E" w:rsidR="00FD793B" w:rsidRPr="000A49FB" w:rsidRDefault="00FD793B" w:rsidP="00FD793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A49FB">
              <w:rPr>
                <w:rFonts w:ascii="Browallia New" w:hAnsi="Browallia New" w:cs="Browallia New"/>
                <w:sz w:val="28"/>
                <w:szCs w:val="28"/>
              </w:rPr>
              <w:t>98,633</w:t>
            </w:r>
          </w:p>
        </w:tc>
      </w:tr>
      <w:tr w:rsidR="00FD793B" w:rsidRPr="0079603E" w14:paraId="2100CE2B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2E4EF8C2" w14:textId="77777777" w:rsidR="00FD793B" w:rsidRPr="0079603E" w:rsidRDefault="00FD793B" w:rsidP="00FD793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26A9E5BF" w14:textId="77777777" w:rsidR="00FD793B" w:rsidRPr="0079603E" w:rsidRDefault="00FD793B" w:rsidP="00FD79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EDF9DDC" w14:textId="77777777" w:rsidR="00FD793B" w:rsidRPr="006D52CC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3B7FA15" w14:textId="77777777" w:rsidR="00FD793B" w:rsidRPr="00114171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0401C675" w14:textId="77777777" w:rsidR="00FD793B" w:rsidRPr="00FD793B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3272D47" w14:textId="77777777" w:rsidR="00FD793B" w:rsidRPr="00114171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793B" w:rsidRPr="0079603E" w14:paraId="7BE347EC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  <w:vAlign w:val="center"/>
          </w:tcPr>
          <w:p w14:paraId="696EBD20" w14:textId="3A8262C4" w:rsidR="00FD793B" w:rsidRPr="009F1DDD" w:rsidRDefault="00FD793B" w:rsidP="00FD793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9F1DD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585A677D" w14:textId="77777777" w:rsidR="00FD793B" w:rsidRPr="0079603E" w:rsidRDefault="00FD793B" w:rsidP="00FD79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F4111B6" w14:textId="77777777" w:rsidR="00FD793B" w:rsidRPr="000A5ADD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1E512ACB" w14:textId="77777777" w:rsidR="00FD793B" w:rsidRPr="00114171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2AE35FA6" w14:textId="77777777" w:rsidR="00FD793B" w:rsidRPr="00FD793B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6FD93C18" w14:textId="77777777" w:rsidR="00FD793B" w:rsidRPr="00114171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793B" w:rsidRPr="0079603E" w14:paraId="4584CFC6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7D85DD3A" w14:textId="0CBE24A9" w:rsidR="00FD793B" w:rsidRPr="0079603E" w:rsidRDefault="00FD793B" w:rsidP="00FD793B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807A6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1384F04F" w14:textId="77777777" w:rsidR="00FD793B" w:rsidRPr="0079603E" w:rsidRDefault="00FD793B" w:rsidP="00FD79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E03D273" w14:textId="4C1D5AEF" w:rsidR="00FD793B" w:rsidRPr="006D52CC" w:rsidRDefault="000A5ADD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center"/>
          </w:tcPr>
          <w:p w14:paraId="23AD781F" w14:textId="273BB122" w:rsidR="00FD793B" w:rsidRPr="006D52CC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15" w:type="dxa"/>
            <w:tcBorders>
              <w:bottom w:val="nil"/>
            </w:tcBorders>
          </w:tcPr>
          <w:p w14:paraId="50E5F7EE" w14:textId="1098ED61" w:rsidR="00FD793B" w:rsidRPr="002241B0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41B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216547EB" w14:textId="0C217B27" w:rsidR="00FD793B" w:rsidRPr="00114171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36</w:t>
            </w:r>
          </w:p>
        </w:tc>
      </w:tr>
      <w:tr w:rsidR="00FD793B" w:rsidRPr="0079603E" w14:paraId="7AD89F5F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7AEAD96C" w14:textId="1B6B0AA3" w:rsidR="00FD793B" w:rsidRPr="0079603E" w:rsidRDefault="00FD793B" w:rsidP="00FD793B">
            <w:pPr>
              <w:spacing w:line="240" w:lineRule="auto"/>
              <w:ind w:left="186" w:firstLine="66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bottom w:val="nil"/>
            </w:tcBorders>
          </w:tcPr>
          <w:p w14:paraId="1EA401BE" w14:textId="77777777" w:rsidR="00FD793B" w:rsidRPr="0079603E" w:rsidRDefault="00FD793B" w:rsidP="00FD79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4E39318" w14:textId="420EF969" w:rsidR="00FD793B" w:rsidRPr="006D52CC" w:rsidRDefault="000A5ADD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</w:rPr>
              <w:t>104,431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798EB49D" w14:textId="2235A401" w:rsidR="00FD793B" w:rsidRPr="006D52CC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92,880</w:t>
            </w:r>
          </w:p>
        </w:tc>
        <w:tc>
          <w:tcPr>
            <w:tcW w:w="1215" w:type="dxa"/>
            <w:tcBorders>
              <w:bottom w:val="nil"/>
            </w:tcBorders>
          </w:tcPr>
          <w:p w14:paraId="72B3F460" w14:textId="55D76453" w:rsidR="00FD793B" w:rsidRPr="002241B0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41B0">
              <w:rPr>
                <w:rFonts w:ascii="Browallia New" w:hAnsi="Browallia New" w:cs="Browallia New"/>
                <w:sz w:val="28"/>
                <w:szCs w:val="28"/>
              </w:rPr>
              <w:t>104,339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7CB30520" w14:textId="7B7E3373" w:rsidR="00FD793B" w:rsidRPr="00114171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92,837</w:t>
            </w:r>
          </w:p>
        </w:tc>
      </w:tr>
      <w:tr w:rsidR="00FD793B" w:rsidRPr="0079603E" w14:paraId="713892D1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0EFB1444" w14:textId="56148740" w:rsidR="00FD793B" w:rsidRPr="0079603E" w:rsidRDefault="00FD793B" w:rsidP="00FD793B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ย่อยทางอ้อม</w:t>
            </w:r>
          </w:p>
        </w:tc>
        <w:tc>
          <w:tcPr>
            <w:tcW w:w="243" w:type="dxa"/>
            <w:tcBorders>
              <w:bottom w:val="nil"/>
            </w:tcBorders>
          </w:tcPr>
          <w:p w14:paraId="51451F30" w14:textId="77777777" w:rsidR="00FD793B" w:rsidRPr="0079603E" w:rsidRDefault="00FD793B" w:rsidP="00FD79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3CA4DE6" w14:textId="5383042A" w:rsidR="00FD793B" w:rsidRPr="006D52CC" w:rsidRDefault="000A5ADD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D52C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center"/>
          </w:tcPr>
          <w:p w14:paraId="631B6C1C" w14:textId="630641BF" w:rsidR="00FD793B" w:rsidRPr="006D52CC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15" w:type="dxa"/>
            <w:tcBorders>
              <w:bottom w:val="nil"/>
            </w:tcBorders>
          </w:tcPr>
          <w:p w14:paraId="2E0F5C2B" w14:textId="4330A5EF" w:rsidR="00FD793B" w:rsidRPr="002241B0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41B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1E4FA9FA" w14:textId="3388AA08" w:rsidR="00FD793B" w:rsidRPr="00114171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</w:tr>
      <w:tr w:rsidR="00FD793B" w:rsidRPr="0079603E" w14:paraId="19F8D70A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05E5B965" w14:textId="0E240636" w:rsidR="00FD793B" w:rsidRPr="0079603E" w:rsidRDefault="00FD793B" w:rsidP="00FD793B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3" w:type="dxa"/>
            <w:tcBorders>
              <w:bottom w:val="nil"/>
            </w:tcBorders>
          </w:tcPr>
          <w:p w14:paraId="59060C97" w14:textId="77777777" w:rsidR="00FD793B" w:rsidRPr="0079603E" w:rsidRDefault="00FD793B" w:rsidP="00FD79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81DDFD6" w14:textId="20AC67D1" w:rsidR="00FD793B" w:rsidRPr="006D52CC" w:rsidRDefault="000A5ADD" w:rsidP="00FD79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</w:rPr>
              <w:t>2,900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0D20EC90" w14:textId="29708095" w:rsidR="00FD793B" w:rsidRPr="006D52CC" w:rsidRDefault="00FD793B" w:rsidP="00FD793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</w:rPr>
              <w:t xml:space="preserve">      2,494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431FFF4B" w14:textId="3C5A9D3D" w:rsidR="00FD793B" w:rsidRPr="002241B0" w:rsidRDefault="00FD793B" w:rsidP="00FD79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41B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3D91B5D1" w14:textId="113B844D" w:rsidR="00FD793B" w:rsidRPr="00114171" w:rsidRDefault="00FD793B" w:rsidP="00FD79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4171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FD793B" w:rsidRPr="0079603E" w14:paraId="114B0928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7A5E5260" w14:textId="61C75BFB" w:rsidR="00FD793B" w:rsidRPr="0079603E" w:rsidRDefault="00FD793B" w:rsidP="00FD793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0F8B327A" w14:textId="77777777" w:rsidR="00FD793B" w:rsidRPr="0079603E" w:rsidRDefault="00FD793B" w:rsidP="00FD79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A1C20B3" w14:textId="13AC2CD9" w:rsidR="00FD793B" w:rsidRPr="006D52CC" w:rsidRDefault="000A5ADD" w:rsidP="00FD793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</w:rPr>
              <w:t>107,331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541F5D93" w14:textId="5C018DE6" w:rsidR="00FD793B" w:rsidRPr="006D52CC" w:rsidRDefault="00FD793B" w:rsidP="00FD793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D52CC">
              <w:rPr>
                <w:rFonts w:ascii="Browallia New" w:hAnsi="Browallia New" w:cs="Browallia New"/>
                <w:sz w:val="28"/>
                <w:szCs w:val="28"/>
              </w:rPr>
              <w:t>95,374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5255B57B" w14:textId="7B4EF7B6" w:rsidR="00FD793B" w:rsidRPr="009C0D7A" w:rsidRDefault="00FD793B" w:rsidP="00FD793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C0D7A">
              <w:rPr>
                <w:rFonts w:ascii="Browallia New" w:hAnsi="Browallia New" w:cs="Browallia New"/>
                <w:sz w:val="28"/>
                <w:szCs w:val="28"/>
              </w:rPr>
              <w:t>104,339</w:t>
            </w:r>
          </w:p>
        </w:tc>
        <w:tc>
          <w:tcPr>
            <w:tcW w:w="1224" w:type="dxa"/>
            <w:tcBorders>
              <w:bottom w:val="nil"/>
            </w:tcBorders>
          </w:tcPr>
          <w:p w14:paraId="3D200ACC" w14:textId="32DBF51A" w:rsidR="00FD793B" w:rsidRPr="009C0D7A" w:rsidRDefault="00FD793B" w:rsidP="00FD793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C0D7A">
              <w:rPr>
                <w:rFonts w:ascii="Browallia New" w:hAnsi="Browallia New" w:cs="Browallia New"/>
                <w:sz w:val="28"/>
                <w:szCs w:val="28"/>
              </w:rPr>
              <w:t>92,922</w:t>
            </w:r>
          </w:p>
        </w:tc>
      </w:tr>
      <w:tr w:rsidR="00FD793B" w:rsidRPr="0079603E" w14:paraId="0FD3D856" w14:textId="77777777" w:rsidTr="002E76A4">
        <w:trPr>
          <w:cantSplit/>
        </w:trPr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14:paraId="7876C84E" w14:textId="781DEECD" w:rsidR="00FD793B" w:rsidRPr="0079603E" w:rsidRDefault="00FD793B" w:rsidP="00FD793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EF4BDF" w14:textId="77777777" w:rsidR="00FD793B" w:rsidRPr="0079603E" w:rsidRDefault="00FD793B" w:rsidP="00FD793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EADD0" w14:textId="77777777" w:rsidR="00FD793B" w:rsidRPr="0079603E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719ECB84" w14:textId="77777777" w:rsidR="00FD793B" w:rsidRPr="0079603E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287AD" w14:textId="77777777" w:rsidR="00FD793B" w:rsidRPr="0079603E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3A4BFA73" w14:textId="77777777" w:rsidR="00FD793B" w:rsidRPr="0079603E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793B" w:rsidRPr="0079603E" w14:paraId="4E8BA1B8" w14:textId="77777777" w:rsidTr="002E76A4">
        <w:trPr>
          <w:cantSplit/>
        </w:trPr>
        <w:tc>
          <w:tcPr>
            <w:tcW w:w="6669" w:type="dxa"/>
            <w:gridSpan w:val="4"/>
            <w:tcBorders>
              <w:bottom w:val="nil"/>
            </w:tcBorders>
            <w:shd w:val="clear" w:color="auto" w:fill="auto"/>
          </w:tcPr>
          <w:p w14:paraId="614EC64D" w14:textId="00AD4DF8" w:rsidR="00FD793B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 xml:space="preserve">เงินกู้ยืมระยะสั้นและดอกเบี้ยค้างจ่าย </w:t>
            </w:r>
          </w:p>
          <w:p w14:paraId="00EFAB65" w14:textId="3FBED92F" w:rsidR="00FD793B" w:rsidRPr="0079603E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>–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215" w:type="dxa"/>
            <w:tcBorders>
              <w:bottom w:val="nil"/>
            </w:tcBorders>
          </w:tcPr>
          <w:p w14:paraId="058F0488" w14:textId="77777777" w:rsidR="00FD793B" w:rsidRPr="0079603E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AAD89C8" w14:textId="77777777" w:rsidR="00FD793B" w:rsidRPr="0079603E" w:rsidRDefault="00FD793B" w:rsidP="00FD7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E6A2C" w:rsidRPr="0079603E" w14:paraId="4964FC21" w14:textId="77777777" w:rsidTr="002E76A4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295C2841" w14:textId="694CCC3E" w:rsidR="009E6A2C" w:rsidRPr="0079603E" w:rsidRDefault="009E6A2C" w:rsidP="009E6A2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บุคคลที่เกี่ยวข้อง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4F810AC6" w14:textId="77777777" w:rsidR="009E6A2C" w:rsidRPr="0079603E" w:rsidRDefault="009E6A2C" w:rsidP="009E6A2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24872603" w14:textId="591AEEB6" w:rsidR="009E6A2C" w:rsidRPr="0003514E" w:rsidRDefault="000A5ADD" w:rsidP="009E6A2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3514E">
              <w:rPr>
                <w:rFonts w:ascii="Browallia New" w:hAnsi="Browallia New" w:cs="Browallia New"/>
                <w:sz w:val="28"/>
                <w:szCs w:val="28"/>
              </w:rPr>
              <w:t>33,581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6FC9F53D" w14:textId="1961AA82" w:rsidR="009E6A2C" w:rsidRPr="0003514E" w:rsidRDefault="009E6A2C" w:rsidP="009E6A2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3514E">
              <w:rPr>
                <w:rFonts w:ascii="Browallia New" w:hAnsi="Browallia New" w:cs="Browallia New"/>
                <w:sz w:val="28"/>
                <w:szCs w:val="28"/>
              </w:rPr>
              <w:t>44,494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1D20F2F" w14:textId="32A9D1C5" w:rsidR="009E6A2C" w:rsidRPr="00FD793B" w:rsidRDefault="009E6A2C" w:rsidP="009E6A2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  <w:r w:rsidRPr="00D60576">
              <w:rPr>
                <w:rFonts w:ascii="Browallia New" w:hAnsi="Browallia New" w:cs="Browallia New"/>
                <w:sz w:val="28"/>
                <w:szCs w:val="28"/>
              </w:rPr>
              <w:t>33,081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629D58D0" w14:textId="60437C7F" w:rsidR="009E6A2C" w:rsidRPr="007A06A3" w:rsidRDefault="009E6A2C" w:rsidP="009E6A2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A06A3">
              <w:rPr>
                <w:rFonts w:ascii="Browallia New" w:hAnsi="Browallia New" w:cs="Browallia New"/>
                <w:sz w:val="28"/>
                <w:szCs w:val="28"/>
              </w:rPr>
              <w:t>42,993</w:t>
            </w:r>
          </w:p>
        </w:tc>
      </w:tr>
    </w:tbl>
    <w:p w14:paraId="71EF7D07" w14:textId="77777777" w:rsidR="002E76A4" w:rsidRDefault="002E76A4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BC51D15" w14:textId="7B972EE8" w:rsidR="00DD572C" w:rsidRDefault="00DD572C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หกเดือน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E23F8D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23F8D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E23F8D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และสำหรับปีสิ้นสุดวันที่ </w:t>
      </w:r>
      <w:r w:rsidRPr="00136C22">
        <w:rPr>
          <w:rFonts w:ascii="Browallia New" w:hAnsi="Browallia New" w:cs="Browallia New"/>
          <w:sz w:val="28"/>
          <w:szCs w:val="28"/>
        </w:rPr>
        <w:t>31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>256</w:t>
      </w:r>
      <w:r w:rsidR="00E23F8D">
        <w:rPr>
          <w:rFonts w:ascii="Browallia New" w:hAnsi="Browallia New" w:cs="Browallia New"/>
          <w:sz w:val="28"/>
          <w:szCs w:val="28"/>
        </w:rPr>
        <w:t>1</w:t>
      </w:r>
      <w:r w:rsidRPr="00136C22">
        <w:rPr>
          <w:rFonts w:ascii="Browallia New" w:hAnsi="Browallia New" w:cs="Browallia New"/>
          <w:sz w:val="28"/>
          <w:szCs w:val="28"/>
        </w:rPr>
        <w:t xml:space="preserve">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รายการเคลื่อนไหวของเงินกู้ยืม</w:t>
      </w:r>
      <w:r w:rsidR="009B4424">
        <w:rPr>
          <w:rFonts w:ascii="Browallia New" w:hAnsi="Browallia New" w:cs="Browallia New" w:hint="cs"/>
          <w:sz w:val="28"/>
          <w:szCs w:val="28"/>
          <w:cs/>
        </w:rPr>
        <w:t>ระยะสั้น</w:t>
      </w:r>
      <w:r w:rsidR="009B442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47DC">
        <w:rPr>
          <w:rFonts w:ascii="Browallia New" w:hAnsi="Browallia New" w:cs="Browallia New"/>
          <w:sz w:val="28"/>
          <w:szCs w:val="28"/>
          <w:lang w:val="en-GB"/>
        </w:rPr>
        <w:t>–</w:t>
      </w:r>
      <w:r w:rsidR="009B442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B4424">
        <w:rPr>
          <w:rFonts w:ascii="Browallia New" w:hAnsi="Browallia New" w:cs="Browallia New" w:hint="cs"/>
          <w:sz w:val="28"/>
          <w:szCs w:val="28"/>
          <w:cs/>
          <w:lang w:val="en-GB"/>
        </w:rPr>
        <w:t>บุคคลและบริษัทที่เกี่ยวข้อง</w:t>
      </w:r>
      <w:r w:rsidR="002547D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47DC">
        <w:rPr>
          <w:rFonts w:ascii="Browallia New" w:hAnsi="Browallia New" w:cs="Browallia New" w:hint="cs"/>
          <w:sz w:val="28"/>
          <w:szCs w:val="28"/>
          <w:cs/>
          <w:lang w:val="en-GB"/>
        </w:rPr>
        <w:t>(</w:t>
      </w:r>
      <w:r w:rsidR="002547DC">
        <w:rPr>
          <w:rFonts w:ascii="Browallia New" w:hAnsi="Browallia New" w:cs="Browallia New" w:hint="cs"/>
          <w:sz w:val="28"/>
          <w:szCs w:val="28"/>
          <w:cs/>
        </w:rPr>
        <w:t>ไม่รวมดอกเบี้ย</w:t>
      </w:r>
      <w:r w:rsidR="002547D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) </w:t>
      </w:r>
      <w:r w:rsidR="009B4424">
        <w:rPr>
          <w:rFonts w:ascii="Browallia New" w:hAnsi="Browallia New" w:cs="Browallia New" w:hint="cs"/>
          <w:sz w:val="28"/>
          <w:szCs w:val="28"/>
          <w:cs/>
          <w:lang w:val="en-GB"/>
        </w:rPr>
        <w:t>มี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ดังต่อไปนี้</w:t>
      </w:r>
    </w:p>
    <w:p w14:paraId="70A08725" w14:textId="596D8675" w:rsidR="00CD4CCA" w:rsidRPr="002E76A4" w:rsidRDefault="00CD4CCA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153" w:type="dxa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43"/>
        <w:gridCol w:w="1305"/>
        <w:gridCol w:w="1260"/>
        <w:gridCol w:w="1233"/>
        <w:gridCol w:w="1242"/>
      </w:tblGrid>
      <w:tr w:rsidR="00CD4CCA" w:rsidRPr="0079603E" w14:paraId="5BEFFB56" w14:textId="77777777" w:rsidTr="00E23F8D">
        <w:trPr>
          <w:cantSplit/>
          <w:tblHeader/>
        </w:trPr>
        <w:tc>
          <w:tcPr>
            <w:tcW w:w="3870" w:type="dxa"/>
            <w:tcBorders>
              <w:top w:val="nil"/>
            </w:tcBorders>
          </w:tcPr>
          <w:p w14:paraId="07CC2CEA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3EE3D2EB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nil"/>
            </w:tcBorders>
          </w:tcPr>
          <w:p w14:paraId="451F46E8" w14:textId="77777777" w:rsidR="00CD4CCA" w:rsidRPr="0079603E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D4CCA" w:rsidRPr="0079603E" w14:paraId="061566AA" w14:textId="77777777" w:rsidTr="00E23F8D">
        <w:trPr>
          <w:cantSplit/>
          <w:tblHeader/>
        </w:trPr>
        <w:tc>
          <w:tcPr>
            <w:tcW w:w="3870" w:type="dxa"/>
          </w:tcPr>
          <w:p w14:paraId="2089EFE8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66C54CB4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65" w:type="dxa"/>
            <w:gridSpan w:val="2"/>
          </w:tcPr>
          <w:p w14:paraId="3A1C82C9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2D23A59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23F8D" w:rsidRPr="0079603E" w14:paraId="5957539D" w14:textId="77777777" w:rsidTr="00E23F8D">
        <w:trPr>
          <w:cantSplit/>
          <w:tblHeader/>
        </w:trPr>
        <w:tc>
          <w:tcPr>
            <w:tcW w:w="3870" w:type="dxa"/>
          </w:tcPr>
          <w:p w14:paraId="7E1044D2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512D2DEA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D474D23" w14:textId="0E33CE6D" w:rsidR="00E23F8D" w:rsidRPr="0079603E" w:rsidRDefault="002433F1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</w:tcPr>
          <w:p w14:paraId="43671D78" w14:textId="0F833614" w:rsidR="00E23F8D" w:rsidRPr="0079603E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3" w:type="dxa"/>
          </w:tcPr>
          <w:p w14:paraId="65E251B1" w14:textId="5B0DF513" w:rsidR="00E23F8D" w:rsidRPr="0079603E" w:rsidRDefault="002433F1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42" w:type="dxa"/>
          </w:tcPr>
          <w:p w14:paraId="3664EFFB" w14:textId="73AF1041" w:rsidR="00E23F8D" w:rsidRPr="0079603E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E23F8D" w:rsidRPr="0079603E" w14:paraId="4F29D86E" w14:textId="77777777" w:rsidTr="00E23F8D">
        <w:trPr>
          <w:cantSplit/>
          <w:tblHeader/>
        </w:trPr>
        <w:tc>
          <w:tcPr>
            <w:tcW w:w="3870" w:type="dxa"/>
          </w:tcPr>
          <w:p w14:paraId="37A454F5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365C0FAC" w14:textId="77777777" w:rsidR="00E23F8D" w:rsidRPr="0079603E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4D21D11" w14:textId="77777777" w:rsidR="00E23F8D" w:rsidRPr="00656C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BB1D804" w14:textId="77777777" w:rsidR="00E23F8D" w:rsidRPr="00EB2651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</w:tcPr>
          <w:p w14:paraId="40B8C5D4" w14:textId="77777777" w:rsidR="00E23F8D" w:rsidRPr="00656C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0B8A2E96" w14:textId="77777777" w:rsidR="00E23F8D" w:rsidRPr="00EB2651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A0B11" w:rsidRPr="00F60DC6" w14:paraId="4B8CBBBC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3A5E8A2B" w14:textId="4D0D3FD5" w:rsidR="008A0B11" w:rsidRPr="00F60DC6" w:rsidRDefault="008A0B11" w:rsidP="008A0B1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F60DC6">
              <w:rPr>
                <w:rFonts w:ascii="Browallia New" w:hAnsi="Browallia New" w:cs="Browallia New"/>
                <w:sz w:val="28"/>
                <w:szCs w:val="28"/>
                <w:cs/>
              </w:rPr>
              <w:t>ณ วัน</w:t>
            </w: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ต้นงวด</w:t>
            </w:r>
            <w:r w:rsidRPr="00F60D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43" w:type="dxa"/>
            <w:tcBorders>
              <w:bottom w:val="nil"/>
            </w:tcBorders>
          </w:tcPr>
          <w:p w14:paraId="57E77447" w14:textId="77777777" w:rsidR="008A0B11" w:rsidRPr="00F60DC6" w:rsidRDefault="008A0B11" w:rsidP="008A0B1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593A6938" w:rsidR="008A0B11" w:rsidRPr="00F1259A" w:rsidRDefault="00EE644E" w:rsidP="008A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259A">
              <w:rPr>
                <w:rFonts w:ascii="Browallia New" w:hAnsi="Browallia New" w:cs="Browallia New"/>
                <w:sz w:val="28"/>
                <w:szCs w:val="28"/>
                <w:lang w:val="en-GB"/>
              </w:rPr>
              <w:t>41,000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26B4092" w14:textId="2B2E140E" w:rsidR="008A0B11" w:rsidRPr="00F60DC6" w:rsidRDefault="008A0B11" w:rsidP="008A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137,900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4799115B" w14:textId="713835E7" w:rsidR="008A0B11" w:rsidRPr="00F60DC6" w:rsidRDefault="008A0B11" w:rsidP="008A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  <w:lang w:val="en-GB"/>
              </w:rPr>
              <w:t>39,500</w:t>
            </w:r>
          </w:p>
        </w:tc>
        <w:tc>
          <w:tcPr>
            <w:tcW w:w="1242" w:type="dxa"/>
            <w:tcBorders>
              <w:bottom w:val="nil"/>
            </w:tcBorders>
          </w:tcPr>
          <w:p w14:paraId="563BB49D" w14:textId="4592F663" w:rsidR="008A0B11" w:rsidRPr="00F60DC6" w:rsidRDefault="008A0B11" w:rsidP="008A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74,200</w:t>
            </w:r>
          </w:p>
        </w:tc>
      </w:tr>
      <w:tr w:rsidR="008A0B11" w:rsidRPr="00F60DC6" w14:paraId="406F2C83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68EE4851" w14:textId="6AF2B64F" w:rsidR="008A0B11" w:rsidRPr="00F60DC6" w:rsidRDefault="008A0B11" w:rsidP="008A0B1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60DC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243" w:type="dxa"/>
            <w:tcBorders>
              <w:bottom w:val="nil"/>
            </w:tcBorders>
          </w:tcPr>
          <w:p w14:paraId="18594676" w14:textId="77777777" w:rsidR="008A0B11" w:rsidRPr="00F60DC6" w:rsidRDefault="008A0B11" w:rsidP="008A0B1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696665BA" w:rsidR="008A0B11" w:rsidRPr="00F1259A" w:rsidRDefault="00EE644E" w:rsidP="008A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259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F16B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259A">
              <w:rPr>
                <w:rFonts w:ascii="Browallia New" w:hAnsi="Browallia New" w:cs="Browallia New"/>
                <w:sz w:val="28"/>
                <w:szCs w:val="28"/>
                <w:lang w:val="en-GB"/>
              </w:rPr>
              <w:t>,500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EB40D4" w14:textId="21C42B2A" w:rsidR="008A0B11" w:rsidRPr="00F60DC6" w:rsidRDefault="008A0B11" w:rsidP="008A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1122DFC2" w14:textId="1478DF46" w:rsidR="008A0B11" w:rsidRPr="00F60DC6" w:rsidRDefault="008A0B11" w:rsidP="008A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242" w:type="dxa"/>
            <w:tcBorders>
              <w:bottom w:val="nil"/>
            </w:tcBorders>
          </w:tcPr>
          <w:p w14:paraId="01EEC7AF" w14:textId="320317FF" w:rsidR="008A0B11" w:rsidRPr="00F60DC6" w:rsidRDefault="008A0B11" w:rsidP="008A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</w:tr>
      <w:tr w:rsidR="008A0B11" w:rsidRPr="00F60DC6" w14:paraId="3C12DF8A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040B7051" w14:textId="15F672F2" w:rsidR="008A0B11" w:rsidRPr="00F60DC6" w:rsidRDefault="008A0B11" w:rsidP="008A0B11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60DC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243" w:type="dxa"/>
            <w:tcBorders>
              <w:bottom w:val="nil"/>
            </w:tcBorders>
          </w:tcPr>
          <w:p w14:paraId="45E08BEC" w14:textId="77777777" w:rsidR="008A0B11" w:rsidRPr="00F60DC6" w:rsidRDefault="008A0B11" w:rsidP="008A0B1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3EF14F27" w:rsidR="008A0B11" w:rsidRPr="00F1259A" w:rsidRDefault="00EE644E" w:rsidP="008A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259A">
              <w:rPr>
                <w:rFonts w:ascii="Browallia New" w:hAnsi="Browallia New" w:cs="Browallia New"/>
                <w:sz w:val="28"/>
                <w:szCs w:val="28"/>
                <w:lang w:val="en-GB"/>
              </w:rPr>
              <w:t>(2</w:t>
            </w:r>
            <w:r w:rsidR="001F16B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1259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1259A" w:rsidRPr="00F1259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1259A">
              <w:rPr>
                <w:rFonts w:ascii="Browallia New" w:hAnsi="Browallia New" w:cs="Browallia New"/>
                <w:sz w:val="28"/>
                <w:szCs w:val="28"/>
                <w:lang w:val="en-GB"/>
              </w:rPr>
              <w:t>00)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C7DB9EA" w14:textId="7DB8A812" w:rsidR="008A0B11" w:rsidRPr="00F60DC6" w:rsidRDefault="008A0B11" w:rsidP="008A0B1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(108,900)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7E5253B2" w14:textId="7C1A39BF" w:rsidR="008A0B11" w:rsidRPr="00F60DC6" w:rsidRDefault="008A0B11" w:rsidP="008A0B1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(19,500)</w:t>
            </w:r>
          </w:p>
        </w:tc>
        <w:tc>
          <w:tcPr>
            <w:tcW w:w="1242" w:type="dxa"/>
            <w:tcBorders>
              <w:bottom w:val="nil"/>
            </w:tcBorders>
          </w:tcPr>
          <w:p w14:paraId="3761C016" w14:textId="3BBC57EC" w:rsidR="008A0B11" w:rsidRPr="00F60DC6" w:rsidRDefault="008A0B11" w:rsidP="008A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(46,700)</w:t>
            </w:r>
          </w:p>
        </w:tc>
      </w:tr>
      <w:tr w:rsidR="008A0B11" w:rsidRPr="00F60DC6" w14:paraId="02C50558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3B1678EA" w14:textId="01D3ED00" w:rsidR="008A0B11" w:rsidRPr="00F60DC6" w:rsidRDefault="008A0B11" w:rsidP="008A0B1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F60D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</w:t>
            </w:r>
            <w:r w:rsidRPr="00F60DC6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243" w:type="dxa"/>
            <w:tcBorders>
              <w:bottom w:val="nil"/>
            </w:tcBorders>
          </w:tcPr>
          <w:p w14:paraId="6829834B" w14:textId="77777777" w:rsidR="008A0B11" w:rsidRPr="00F60DC6" w:rsidRDefault="008A0B11" w:rsidP="008A0B1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453D3E85" w:rsidR="008A0B11" w:rsidRPr="00F1259A" w:rsidRDefault="00EE644E" w:rsidP="008A0B1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259A">
              <w:rPr>
                <w:rFonts w:ascii="Browallia New" w:hAnsi="Browallia New" w:cs="Browallia New"/>
                <w:sz w:val="28"/>
                <w:szCs w:val="28"/>
                <w:lang w:val="en-GB"/>
              </w:rPr>
              <w:t>30,</w:t>
            </w:r>
            <w:r w:rsidR="00F1259A" w:rsidRPr="00F1259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1259A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693F999" w14:textId="3014B51F" w:rsidR="008A0B11" w:rsidRPr="00F60DC6" w:rsidRDefault="008A0B11" w:rsidP="008A0B1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41,000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152652DE" w:rsidR="008A0B11" w:rsidRPr="00F60DC6" w:rsidRDefault="008A0B11" w:rsidP="008A0B1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  <w:lang w:val="en-GB"/>
              </w:rPr>
              <w:t>30,000</w:t>
            </w:r>
          </w:p>
        </w:tc>
        <w:tc>
          <w:tcPr>
            <w:tcW w:w="1242" w:type="dxa"/>
            <w:tcBorders>
              <w:bottom w:val="nil"/>
            </w:tcBorders>
          </w:tcPr>
          <w:p w14:paraId="25427D13" w14:textId="4385BABF" w:rsidR="008A0B11" w:rsidRPr="00F60DC6" w:rsidRDefault="008A0B11" w:rsidP="008A0B1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39,500</w:t>
            </w:r>
          </w:p>
        </w:tc>
      </w:tr>
    </w:tbl>
    <w:p w14:paraId="5FBCDCA9" w14:textId="77777777" w:rsidR="002E57AB" w:rsidRPr="002E76A4" w:rsidRDefault="002E57AB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thaiDistribute"/>
        <w:rPr>
          <w:rFonts w:ascii="Browallia New" w:hAnsi="Browallia New" w:cs="Browallia New"/>
          <w:sz w:val="28"/>
          <w:szCs w:val="28"/>
        </w:rPr>
      </w:pPr>
    </w:p>
    <w:p w14:paraId="2A7CC3A5" w14:textId="5BC7799E" w:rsidR="00617155" w:rsidRPr="00D44DDD" w:rsidRDefault="00DD572C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60DC6">
        <w:rPr>
          <w:rFonts w:ascii="Browallia New" w:hAnsi="Browallia New" w:cs="Browallia New"/>
          <w:sz w:val="28"/>
          <w:szCs w:val="28"/>
          <w:cs/>
        </w:rPr>
        <w:t>เงินกู้ยืมระยะสั้น</w:t>
      </w:r>
      <w:r w:rsidRPr="00F60DC6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2547DC" w:rsidRPr="00F60DC6">
        <w:rPr>
          <w:rFonts w:ascii="Browallia New" w:hAnsi="Browallia New" w:cs="Browallia New" w:hint="cs"/>
          <w:sz w:val="28"/>
          <w:szCs w:val="28"/>
          <w:cs/>
        </w:rPr>
        <w:t>บุคคลและบริษัทที่เกี่ยวข้อง</w:t>
      </w:r>
      <w:r w:rsidRPr="00F60DC6">
        <w:rPr>
          <w:rFonts w:ascii="Browallia New" w:hAnsi="Browallia New" w:cs="Browallia New"/>
          <w:sz w:val="28"/>
          <w:szCs w:val="28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="006C23DC" w:rsidRPr="00F60DC6">
        <w:rPr>
          <w:rFonts w:ascii="Browallia New" w:hAnsi="Browallia New" w:cs="Browallia New"/>
          <w:sz w:val="28"/>
          <w:szCs w:val="28"/>
        </w:rPr>
        <w:t>4.50</w:t>
      </w:r>
      <w:r w:rsidR="006C23DC" w:rsidRPr="00F60DC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C23DC" w:rsidRPr="00F60DC6">
        <w:rPr>
          <w:rFonts w:ascii="Browallia New" w:hAnsi="Browallia New" w:cs="Browallia New"/>
          <w:sz w:val="28"/>
          <w:szCs w:val="28"/>
        </w:rPr>
        <w:t>–</w:t>
      </w:r>
      <w:r w:rsidR="007A06A3" w:rsidRPr="00F60DC6">
        <w:rPr>
          <w:rFonts w:ascii="Browallia New" w:hAnsi="Browallia New" w:cs="Browallia New"/>
          <w:sz w:val="28"/>
          <w:szCs w:val="28"/>
        </w:rPr>
        <w:t xml:space="preserve"> </w:t>
      </w:r>
      <w:r w:rsidR="00617155" w:rsidRPr="00F60DC6">
        <w:rPr>
          <w:rFonts w:ascii="Browallia New" w:hAnsi="Browallia New" w:cs="Browallia New"/>
          <w:sz w:val="28"/>
          <w:szCs w:val="28"/>
        </w:rPr>
        <w:t>8</w:t>
      </w:r>
      <w:r w:rsidR="006C23DC" w:rsidRPr="00F60DC6">
        <w:rPr>
          <w:rFonts w:ascii="Browallia New" w:hAnsi="Browallia New" w:cs="Browallia New"/>
          <w:sz w:val="28"/>
          <w:szCs w:val="28"/>
        </w:rPr>
        <w:t xml:space="preserve">.00 </w:t>
      </w:r>
      <w:r w:rsidR="006C23DC" w:rsidRPr="00F60DC6">
        <w:rPr>
          <w:rFonts w:ascii="Browallia New" w:hAnsi="Browallia New" w:cs="Browallia New"/>
          <w:sz w:val="28"/>
          <w:szCs w:val="28"/>
          <w:cs/>
        </w:rPr>
        <w:t xml:space="preserve">ต่อปี </w:t>
      </w:r>
      <w:r w:rsidRPr="00F60DC6">
        <w:rPr>
          <w:rFonts w:ascii="Browallia New" w:hAnsi="Browallia New" w:cs="Browallia New"/>
          <w:sz w:val="28"/>
          <w:szCs w:val="28"/>
          <w:cs/>
        </w:rPr>
        <w:t xml:space="preserve">และมีกำหนดชำระคืนเมื่อทวงถาม </w:t>
      </w:r>
      <w:r w:rsidR="00BC17DA" w:rsidRPr="00F60DC6">
        <w:rPr>
          <w:rFonts w:ascii="Browallia New" w:hAnsi="Browallia New" w:cs="Browallia New" w:hint="cs"/>
          <w:sz w:val="28"/>
          <w:szCs w:val="28"/>
          <w:cs/>
        </w:rPr>
        <w:t>โดยไม่มีหลักประกัน</w:t>
      </w:r>
    </w:p>
    <w:tbl>
      <w:tblPr>
        <w:tblW w:w="919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61"/>
        <w:gridCol w:w="1269"/>
        <w:gridCol w:w="1305"/>
        <w:gridCol w:w="1233"/>
        <w:gridCol w:w="1252"/>
      </w:tblGrid>
      <w:tr w:rsidR="00C86025" w:rsidRPr="000D39C2" w14:paraId="1080C63B" w14:textId="77777777" w:rsidTr="00E23F8D">
        <w:trPr>
          <w:cantSplit/>
          <w:tblHeader/>
        </w:trPr>
        <w:tc>
          <w:tcPr>
            <w:tcW w:w="3870" w:type="dxa"/>
            <w:tcBorders>
              <w:top w:val="nil"/>
            </w:tcBorders>
          </w:tcPr>
          <w:p w14:paraId="6BCEAFE4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733EB111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59" w:type="dxa"/>
            <w:gridSpan w:val="4"/>
            <w:tcBorders>
              <w:top w:val="nil"/>
            </w:tcBorders>
          </w:tcPr>
          <w:p w14:paraId="471BCC7E" w14:textId="77777777" w:rsidR="00C86025" w:rsidRPr="000D39C2" w:rsidRDefault="00C86025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86025" w:rsidRPr="000D39C2" w14:paraId="10043B10" w14:textId="77777777" w:rsidTr="00E23F8D">
        <w:trPr>
          <w:cantSplit/>
          <w:tblHeader/>
        </w:trPr>
        <w:tc>
          <w:tcPr>
            <w:tcW w:w="3870" w:type="dxa"/>
          </w:tcPr>
          <w:p w14:paraId="374191B6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97FC982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74" w:type="dxa"/>
            <w:gridSpan w:val="2"/>
          </w:tcPr>
          <w:p w14:paraId="66626A9F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5" w:type="dxa"/>
            <w:gridSpan w:val="2"/>
          </w:tcPr>
          <w:p w14:paraId="68A15344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23F8D" w:rsidRPr="000D39C2" w14:paraId="3AD8EC0B" w14:textId="77777777" w:rsidTr="00E23F8D">
        <w:trPr>
          <w:cantSplit/>
          <w:tblHeader/>
        </w:trPr>
        <w:tc>
          <w:tcPr>
            <w:tcW w:w="3870" w:type="dxa"/>
          </w:tcPr>
          <w:p w14:paraId="0D5A82BF" w14:textId="77777777" w:rsidR="00E23F8D" w:rsidRPr="000D39C2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4569A1F" w14:textId="77777777" w:rsidR="00E23F8D" w:rsidRPr="000D39C2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</w:tcPr>
          <w:p w14:paraId="69639510" w14:textId="02055DB3" w:rsidR="00E23F8D" w:rsidRPr="000D39C2" w:rsidRDefault="002433F1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05" w:type="dxa"/>
          </w:tcPr>
          <w:p w14:paraId="2C5A860B" w14:textId="1ABD253D" w:rsidR="00E23F8D" w:rsidRPr="000D39C2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33" w:type="dxa"/>
          </w:tcPr>
          <w:p w14:paraId="27D517CF" w14:textId="45169B59" w:rsidR="00E23F8D" w:rsidRPr="000D39C2" w:rsidRDefault="002433F1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52" w:type="dxa"/>
          </w:tcPr>
          <w:p w14:paraId="34FF2270" w14:textId="30FD2C56" w:rsidR="00E23F8D" w:rsidRPr="000D39C2" w:rsidRDefault="00E23F8D" w:rsidP="00E23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C86025" w:rsidRPr="000D39C2" w14:paraId="52B188CC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center"/>
          </w:tcPr>
          <w:p w14:paraId="40250595" w14:textId="7A623417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6754069C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1D8E7494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7D1B0670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10D2EB2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6930EF5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86025" w:rsidRPr="000D39C2" w14:paraId="2FE69DC3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112D99E3" w14:textId="24755908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61" w:type="dxa"/>
            <w:tcBorders>
              <w:bottom w:val="nil"/>
            </w:tcBorders>
          </w:tcPr>
          <w:p w14:paraId="1D7547A0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7497468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80384DD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5A0CC5E9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7115B4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47675" w:rsidRPr="000D39C2" w14:paraId="4F8414BE" w14:textId="77777777" w:rsidTr="006F3A60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2A264A53" w14:textId="2F76E4BB" w:rsidR="00F47675" w:rsidRPr="000D39C2" w:rsidRDefault="00F47675" w:rsidP="00F4767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19FE1DE8" w14:textId="77777777" w:rsidR="00F47675" w:rsidRPr="000D39C2" w:rsidRDefault="00F47675" w:rsidP="00F4767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  <w:vAlign w:val="bottom"/>
          </w:tcPr>
          <w:p w14:paraId="44CE1942" w14:textId="4AFCA65A" w:rsidR="00F47675" w:rsidRPr="00F60DC6" w:rsidRDefault="0095360C" w:rsidP="006F3A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2,850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31ABD9DC" w14:textId="2ECDBB7E" w:rsidR="00F47675" w:rsidRPr="00F60DC6" w:rsidRDefault="00F47675" w:rsidP="006F3A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</w:rPr>
              <w:t>6,841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28D1A171" w14:textId="08FC104A" w:rsidR="00F47675" w:rsidRPr="000D39C2" w:rsidRDefault="008A0B11" w:rsidP="006F3A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8A6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252" w:type="dxa"/>
            <w:tcBorders>
              <w:bottom w:val="nil"/>
            </w:tcBorders>
            <w:vAlign w:val="bottom"/>
          </w:tcPr>
          <w:p w14:paraId="0D2B41B2" w14:textId="5309DA73" w:rsidR="00F47675" w:rsidRPr="000D39C2" w:rsidRDefault="00F47675" w:rsidP="006F3A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3F8D">
              <w:rPr>
                <w:rFonts w:ascii="Browallia New" w:hAnsi="Browallia New" w:cs="Browallia New"/>
                <w:sz w:val="28"/>
                <w:szCs w:val="28"/>
              </w:rPr>
              <w:t>5,084</w:t>
            </w:r>
          </w:p>
        </w:tc>
      </w:tr>
      <w:bookmarkEnd w:id="4"/>
    </w:tbl>
    <w:p w14:paraId="2FE86FEE" w14:textId="77777777" w:rsidR="002433F1" w:rsidRPr="002E76A4" w:rsidRDefault="002433F1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6F5AC73F" w14:textId="449771CF" w:rsidR="005753E0" w:rsidRDefault="005753E0" w:rsidP="002E57AB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2369">
        <w:rPr>
          <w:rFonts w:ascii="Browallia New" w:hAnsi="Browallia New" w:cs="Browallia New"/>
          <w:sz w:val="28"/>
          <w:szCs w:val="28"/>
          <w:u w:val="single"/>
          <w:cs/>
        </w:rPr>
        <w:t>ลูกหนี้การค้า</w:t>
      </w:r>
      <w:r w:rsidRPr="005E2369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497E0ABF" w14:textId="77777777" w:rsidR="00546F97" w:rsidRPr="002E76A4" w:rsidRDefault="00546F97" w:rsidP="00546F9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89A9E93" w14:textId="126AD0FE" w:rsidR="005753E0" w:rsidRPr="005E2369" w:rsidRDefault="005753E0" w:rsidP="00A31B92">
      <w:pPr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5E2369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E23F8D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23F8D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E23F8D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="008A5BC4" w:rsidRPr="00AC000B">
        <w:rPr>
          <w:rFonts w:ascii="Browallia New" w:hAnsi="Browallia New" w:cs="Browallia New"/>
          <w:sz w:val="28"/>
          <w:szCs w:val="28"/>
        </w:rPr>
        <w:t xml:space="preserve"> </w:t>
      </w:r>
      <w:r w:rsidR="008A5BC4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</w:t>
      </w:r>
      <w:r w:rsidR="00E23F8D">
        <w:rPr>
          <w:rFonts w:ascii="Browallia New" w:hAnsi="Browallia New" w:cs="Browallia New"/>
          <w:sz w:val="28"/>
          <w:szCs w:val="28"/>
          <w:lang w:val="en-GB"/>
        </w:rPr>
        <w:t>1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E2369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F54B33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078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139"/>
        <w:gridCol w:w="266"/>
        <w:gridCol w:w="1228"/>
      </w:tblGrid>
      <w:tr w:rsidR="005753E0" w:rsidRPr="005E2369" w14:paraId="5FADD557" w14:textId="77777777" w:rsidTr="00D32C7D">
        <w:tc>
          <w:tcPr>
            <w:tcW w:w="3561" w:type="dxa"/>
          </w:tcPr>
          <w:p w14:paraId="676BB54E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7" w:type="dxa"/>
            <w:gridSpan w:val="7"/>
          </w:tcPr>
          <w:p w14:paraId="2A176C98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0DB5B488" w14:textId="77777777" w:rsidTr="00D32C7D">
        <w:trPr>
          <w:trHeight w:val="351"/>
        </w:trPr>
        <w:tc>
          <w:tcPr>
            <w:tcW w:w="3561" w:type="dxa"/>
          </w:tcPr>
          <w:p w14:paraId="2ADE477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EF000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3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E2369" w:rsidRPr="005E2369" w14:paraId="5D4D6496" w14:textId="77777777" w:rsidTr="002433F1">
        <w:trPr>
          <w:trHeight w:val="351"/>
        </w:trPr>
        <w:tc>
          <w:tcPr>
            <w:tcW w:w="3561" w:type="dxa"/>
          </w:tcPr>
          <w:p w14:paraId="0EDB7ECE" w14:textId="77777777" w:rsidR="005E2369" w:rsidRPr="005E2369" w:rsidRDefault="005E2369" w:rsidP="005E23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59C5D8F" w14:textId="08CE4958" w:rsidR="005E2369" w:rsidRPr="005E2369" w:rsidRDefault="002433F1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3" w:type="dxa"/>
            <w:vAlign w:val="bottom"/>
          </w:tcPr>
          <w:p w14:paraId="2ABDFDAF" w14:textId="657F0993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5B9E808" w14:textId="721FDB1F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E23F8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  <w:vAlign w:val="bottom"/>
          </w:tcPr>
          <w:p w14:paraId="5807635B" w14:textId="798C76C2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E7B7BD7" w14:textId="7AD3EF66" w:rsidR="005E2369" w:rsidRPr="005E2369" w:rsidRDefault="002433F1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66" w:type="dxa"/>
            <w:vAlign w:val="bottom"/>
          </w:tcPr>
          <w:p w14:paraId="524AC284" w14:textId="31B48A10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91532DF" w14:textId="59FBE405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E23F8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3A2ADF" w:rsidRPr="005E2369" w14:paraId="3F7428DE" w14:textId="77777777" w:rsidTr="002433F1">
        <w:trPr>
          <w:trHeight w:hRule="exact" w:val="334"/>
        </w:trPr>
        <w:tc>
          <w:tcPr>
            <w:tcW w:w="3561" w:type="dxa"/>
          </w:tcPr>
          <w:p w14:paraId="05392D52" w14:textId="77777777" w:rsidR="003A2ADF" w:rsidRPr="005E2369" w:rsidRDefault="003A2ADF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7D8C63AC" w14:textId="77777777" w:rsidR="003A2ADF" w:rsidRPr="001542A4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DD8C93B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0AC86C4" w14:textId="77777777" w:rsidR="003A2ADF" w:rsidRPr="00D57D8F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5BAFF19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D91927" w14:textId="77777777" w:rsidR="003A2ADF" w:rsidRDefault="003A2ADF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0A6DA6A" w14:textId="77777777" w:rsidR="003A2ADF" w:rsidRPr="005E2369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C15E80E" w14:textId="77777777" w:rsidR="003A2ADF" w:rsidRPr="00D57D8F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32C7D" w:rsidRPr="005E2369" w14:paraId="6C8F04E3" w14:textId="77777777" w:rsidTr="002433F1">
        <w:trPr>
          <w:trHeight w:val="113"/>
        </w:trPr>
        <w:tc>
          <w:tcPr>
            <w:tcW w:w="3561" w:type="dxa"/>
          </w:tcPr>
          <w:p w14:paraId="5F609438" w14:textId="77777777" w:rsidR="00D32C7D" w:rsidRPr="005E2369" w:rsidRDefault="00D32C7D" w:rsidP="00D32C7D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61" w:type="dxa"/>
            <w:shd w:val="clear" w:color="auto" w:fill="auto"/>
          </w:tcPr>
          <w:p w14:paraId="172322B4" w14:textId="07C757F2" w:rsidR="00D32C7D" w:rsidRPr="00F60DC6" w:rsidRDefault="0095360C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  <w:lang w:val="en-GB"/>
              </w:rPr>
              <w:t>158,784</w:t>
            </w:r>
          </w:p>
        </w:tc>
        <w:tc>
          <w:tcPr>
            <w:tcW w:w="283" w:type="dxa"/>
          </w:tcPr>
          <w:p w14:paraId="39F71E9F" w14:textId="77777777" w:rsidR="00D32C7D" w:rsidRPr="005E2369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85E7B53" w14:textId="6389B5C8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246,112</w:t>
            </w:r>
          </w:p>
        </w:tc>
        <w:tc>
          <w:tcPr>
            <w:tcW w:w="283" w:type="dxa"/>
          </w:tcPr>
          <w:p w14:paraId="3BADF685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BD71E37" w14:textId="55BE9C66" w:rsidR="00D32C7D" w:rsidRPr="004E148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133,60</w:t>
            </w:r>
            <w:r w:rsidRPr="004E1487">
              <w:rPr>
                <w:rFonts w:ascii="Browallia New" w:hAnsi="Browallia New" w:cs="Browallia New" w:hint="cs"/>
                <w:sz w:val="28"/>
                <w:szCs w:val="28"/>
                <w:cs/>
              </w:rPr>
              <w:t>9</w:t>
            </w:r>
          </w:p>
        </w:tc>
        <w:tc>
          <w:tcPr>
            <w:tcW w:w="266" w:type="dxa"/>
          </w:tcPr>
          <w:p w14:paraId="26AEEBEA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F9D31DF" w14:textId="36E16303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221,035</w:t>
            </w:r>
          </w:p>
        </w:tc>
      </w:tr>
      <w:tr w:rsidR="00D32C7D" w:rsidRPr="005E2369" w14:paraId="6C509E61" w14:textId="77777777" w:rsidTr="002433F1">
        <w:trPr>
          <w:trHeight w:val="113"/>
        </w:trPr>
        <w:tc>
          <w:tcPr>
            <w:tcW w:w="3561" w:type="dxa"/>
          </w:tcPr>
          <w:p w14:paraId="45BB603E" w14:textId="77777777" w:rsidR="00D32C7D" w:rsidRPr="005E2369" w:rsidRDefault="00D32C7D" w:rsidP="00D32C7D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1" w:type="dxa"/>
            <w:shd w:val="clear" w:color="auto" w:fill="auto"/>
          </w:tcPr>
          <w:p w14:paraId="4067F407" w14:textId="77777777" w:rsidR="00D32C7D" w:rsidRPr="00F60DC6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F0991A6" w14:textId="77777777" w:rsidR="00D32C7D" w:rsidRPr="005E2369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D2576BA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8AD4B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C2CC30D" w14:textId="77777777" w:rsidR="00D32C7D" w:rsidRPr="004E148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43BB64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D78BF53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32C7D" w:rsidRPr="005E2369" w14:paraId="78626358" w14:textId="77777777" w:rsidTr="002433F1">
        <w:trPr>
          <w:trHeight w:val="113"/>
        </w:trPr>
        <w:tc>
          <w:tcPr>
            <w:tcW w:w="3561" w:type="dxa"/>
          </w:tcPr>
          <w:p w14:paraId="6BD8D729" w14:textId="6D52DEFC" w:rsidR="00D32C7D" w:rsidRPr="005E2369" w:rsidRDefault="00D32C7D" w:rsidP="00D32C7D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78C33DB2" w14:textId="19A1E799" w:rsidR="00D32C7D" w:rsidRPr="00F60DC6" w:rsidRDefault="0095360C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  <w:lang w:val="en-GB"/>
              </w:rPr>
              <w:t>245,241</w:t>
            </w:r>
          </w:p>
        </w:tc>
        <w:tc>
          <w:tcPr>
            <w:tcW w:w="283" w:type="dxa"/>
          </w:tcPr>
          <w:p w14:paraId="7522D4F7" w14:textId="77777777" w:rsidR="00D32C7D" w:rsidRPr="005E2369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450F8F2" w14:textId="350FA5DB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285,987</w:t>
            </w:r>
          </w:p>
        </w:tc>
        <w:tc>
          <w:tcPr>
            <w:tcW w:w="283" w:type="dxa"/>
          </w:tcPr>
          <w:p w14:paraId="416B4770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BA06044" w14:textId="0C82DC3C" w:rsidR="00D32C7D" w:rsidRPr="004E148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230,668</w:t>
            </w:r>
          </w:p>
        </w:tc>
        <w:tc>
          <w:tcPr>
            <w:tcW w:w="266" w:type="dxa"/>
          </w:tcPr>
          <w:p w14:paraId="6299DC9B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3B10039" w14:textId="7FA0403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262,864</w:t>
            </w:r>
          </w:p>
        </w:tc>
      </w:tr>
      <w:tr w:rsidR="00D32C7D" w:rsidRPr="005E2369" w14:paraId="1C57DF6F" w14:textId="77777777" w:rsidTr="002433F1">
        <w:trPr>
          <w:trHeight w:val="113"/>
        </w:trPr>
        <w:tc>
          <w:tcPr>
            <w:tcW w:w="3561" w:type="dxa"/>
          </w:tcPr>
          <w:p w14:paraId="718A2299" w14:textId="1F2607B6" w:rsidR="00D32C7D" w:rsidRPr="005E2369" w:rsidRDefault="00D32C7D" w:rsidP="00D32C7D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B5E3CB2" w14:textId="0318C240" w:rsidR="00D32C7D" w:rsidRPr="00F60DC6" w:rsidRDefault="0095360C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  <w:lang w:val="en-GB"/>
              </w:rPr>
              <w:t>57,624</w:t>
            </w:r>
          </w:p>
        </w:tc>
        <w:tc>
          <w:tcPr>
            <w:tcW w:w="283" w:type="dxa"/>
          </w:tcPr>
          <w:p w14:paraId="494B4EE8" w14:textId="77777777" w:rsidR="00D32C7D" w:rsidRPr="005E2369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91EF6BE" w14:textId="345A8120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55,108</w:t>
            </w:r>
          </w:p>
        </w:tc>
        <w:tc>
          <w:tcPr>
            <w:tcW w:w="283" w:type="dxa"/>
          </w:tcPr>
          <w:p w14:paraId="63ECB668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B1E9664" w14:textId="1347A1D9" w:rsidR="00D32C7D" w:rsidRPr="004E148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54,810</w:t>
            </w:r>
          </w:p>
        </w:tc>
        <w:tc>
          <w:tcPr>
            <w:tcW w:w="266" w:type="dxa"/>
          </w:tcPr>
          <w:p w14:paraId="2F7C2F4E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A2F86EC" w14:textId="41CC897F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53,945</w:t>
            </w:r>
          </w:p>
        </w:tc>
      </w:tr>
      <w:tr w:rsidR="00D32C7D" w:rsidRPr="005E2369" w14:paraId="7A96F69F" w14:textId="77777777" w:rsidTr="002433F1">
        <w:trPr>
          <w:trHeight w:val="113"/>
        </w:trPr>
        <w:tc>
          <w:tcPr>
            <w:tcW w:w="3561" w:type="dxa"/>
          </w:tcPr>
          <w:p w14:paraId="722354AD" w14:textId="2BE72763" w:rsidR="00D32C7D" w:rsidRPr="005E2369" w:rsidRDefault="00D32C7D" w:rsidP="00D32C7D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0746942" w14:textId="228FCF5C" w:rsidR="00D32C7D" w:rsidRPr="00F60DC6" w:rsidRDefault="0095360C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  <w:lang w:val="en-GB"/>
              </w:rPr>
              <w:t>29,082</w:t>
            </w:r>
          </w:p>
        </w:tc>
        <w:tc>
          <w:tcPr>
            <w:tcW w:w="283" w:type="dxa"/>
          </w:tcPr>
          <w:p w14:paraId="1CF6DEEC" w14:textId="77777777" w:rsidR="00D32C7D" w:rsidRPr="005E2369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5D2C453" w14:textId="0F1875CE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31,350</w:t>
            </w:r>
          </w:p>
        </w:tc>
        <w:tc>
          <w:tcPr>
            <w:tcW w:w="283" w:type="dxa"/>
          </w:tcPr>
          <w:p w14:paraId="41C26DA8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AF5A723" w14:textId="3E18B037" w:rsidR="00D32C7D" w:rsidRPr="004E148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28,273</w:t>
            </w:r>
          </w:p>
        </w:tc>
        <w:tc>
          <w:tcPr>
            <w:tcW w:w="266" w:type="dxa"/>
          </w:tcPr>
          <w:p w14:paraId="1D19D324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2C5D55D" w14:textId="5EC3AF5E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31,109</w:t>
            </w:r>
          </w:p>
        </w:tc>
      </w:tr>
      <w:tr w:rsidR="00D32C7D" w:rsidRPr="005E2369" w14:paraId="51229EEC" w14:textId="77777777" w:rsidTr="002433F1">
        <w:trPr>
          <w:trHeight w:val="113"/>
        </w:trPr>
        <w:tc>
          <w:tcPr>
            <w:tcW w:w="3561" w:type="dxa"/>
          </w:tcPr>
          <w:p w14:paraId="0C80278E" w14:textId="15D19DEF" w:rsidR="00D32C7D" w:rsidRPr="005E2369" w:rsidRDefault="00D32C7D" w:rsidP="00D32C7D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2B7A2B75" w14:textId="76E48817" w:rsidR="00D32C7D" w:rsidRPr="00F60DC6" w:rsidRDefault="0095360C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  <w:lang w:val="en-GB"/>
              </w:rPr>
              <w:t>99,050</w:t>
            </w:r>
          </w:p>
        </w:tc>
        <w:tc>
          <w:tcPr>
            <w:tcW w:w="283" w:type="dxa"/>
          </w:tcPr>
          <w:p w14:paraId="08E1FC2D" w14:textId="77777777" w:rsidR="00D32C7D" w:rsidRPr="005E2369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0940790" w14:textId="386C16C2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99,420</w:t>
            </w:r>
          </w:p>
        </w:tc>
        <w:tc>
          <w:tcPr>
            <w:tcW w:w="283" w:type="dxa"/>
          </w:tcPr>
          <w:p w14:paraId="29F30883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B9A6453" w14:textId="542CF22A" w:rsidR="00D32C7D" w:rsidRPr="004E148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7,221</w:t>
            </w:r>
          </w:p>
        </w:tc>
        <w:tc>
          <w:tcPr>
            <w:tcW w:w="266" w:type="dxa"/>
          </w:tcPr>
          <w:p w14:paraId="1D07C315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DD3CB14" w14:textId="142B8803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8,367</w:t>
            </w:r>
          </w:p>
        </w:tc>
      </w:tr>
      <w:tr w:rsidR="00D32C7D" w:rsidRPr="005E2369" w14:paraId="35E030FE" w14:textId="77777777" w:rsidTr="002433F1">
        <w:trPr>
          <w:trHeight w:val="113"/>
        </w:trPr>
        <w:tc>
          <w:tcPr>
            <w:tcW w:w="3561" w:type="dxa"/>
          </w:tcPr>
          <w:p w14:paraId="3837A9B6" w14:textId="77777777" w:rsidR="00D32C7D" w:rsidRPr="005E2369" w:rsidRDefault="00D32C7D" w:rsidP="00D32C7D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A768D20" w14:textId="15287352" w:rsidR="00D32C7D" w:rsidRPr="00F60DC6" w:rsidRDefault="0095360C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  <w:lang w:val="en-GB"/>
              </w:rPr>
              <w:t>589,781</w:t>
            </w:r>
          </w:p>
        </w:tc>
        <w:tc>
          <w:tcPr>
            <w:tcW w:w="283" w:type="dxa"/>
          </w:tcPr>
          <w:p w14:paraId="4110CE94" w14:textId="77777777" w:rsidR="00D32C7D" w:rsidRPr="005E2369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CD1E852" w14:textId="25B1EFCA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717,977</w:t>
            </w:r>
          </w:p>
        </w:tc>
        <w:tc>
          <w:tcPr>
            <w:tcW w:w="283" w:type="dxa"/>
          </w:tcPr>
          <w:p w14:paraId="5BCA627C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E3120EF" w14:textId="5B531A56" w:rsidR="00D32C7D" w:rsidRPr="004E148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454,58</w:t>
            </w:r>
            <w:r w:rsidRPr="004E1487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266" w:type="dxa"/>
          </w:tcPr>
          <w:p w14:paraId="3DC974A0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48BE514" w14:textId="650D8CEA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577,320</w:t>
            </w:r>
          </w:p>
        </w:tc>
      </w:tr>
      <w:tr w:rsidR="00D32C7D" w:rsidRPr="005E2369" w14:paraId="626B22A6" w14:textId="77777777" w:rsidTr="002433F1">
        <w:trPr>
          <w:trHeight w:val="113"/>
        </w:trPr>
        <w:tc>
          <w:tcPr>
            <w:tcW w:w="3561" w:type="dxa"/>
          </w:tcPr>
          <w:p w14:paraId="74C45C82" w14:textId="77777777" w:rsidR="00D32C7D" w:rsidRPr="005E2369" w:rsidRDefault="00D32C7D" w:rsidP="00D32C7D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45CAD3D2" w:rsidR="00D32C7D" w:rsidRPr="00F60DC6" w:rsidRDefault="0095360C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  <w:lang w:val="en-GB"/>
              </w:rPr>
              <w:t>(92,817)</w:t>
            </w:r>
          </w:p>
        </w:tc>
        <w:tc>
          <w:tcPr>
            <w:tcW w:w="283" w:type="dxa"/>
          </w:tcPr>
          <w:p w14:paraId="0FF6F34C" w14:textId="77777777" w:rsidR="00D32C7D" w:rsidRPr="005E2369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FE06C66" w14:textId="3648CDA8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(93,595)</w:t>
            </w:r>
          </w:p>
        </w:tc>
        <w:tc>
          <w:tcPr>
            <w:tcW w:w="283" w:type="dxa"/>
          </w:tcPr>
          <w:p w14:paraId="2FAB4AF7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967AB43" w14:textId="69A0E763" w:rsidR="00D32C7D" w:rsidRPr="004E148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(1,091)</w:t>
            </w:r>
          </w:p>
        </w:tc>
        <w:tc>
          <w:tcPr>
            <w:tcW w:w="266" w:type="dxa"/>
          </w:tcPr>
          <w:p w14:paraId="792218C1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C1CA823" w14:textId="53E3E531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(2,876)</w:t>
            </w:r>
          </w:p>
        </w:tc>
      </w:tr>
      <w:tr w:rsidR="00D32C7D" w:rsidRPr="005E2369" w14:paraId="38FE87BB" w14:textId="77777777" w:rsidTr="002433F1">
        <w:trPr>
          <w:trHeight w:val="267"/>
        </w:trPr>
        <w:tc>
          <w:tcPr>
            <w:tcW w:w="3561" w:type="dxa"/>
          </w:tcPr>
          <w:p w14:paraId="431D35A3" w14:textId="77777777" w:rsidR="00D32C7D" w:rsidRPr="005E2369" w:rsidRDefault="00D32C7D" w:rsidP="00D32C7D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53ABE2BD" w:rsidR="00D32C7D" w:rsidRPr="00F60DC6" w:rsidRDefault="0095360C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60DC6">
              <w:rPr>
                <w:rFonts w:ascii="Browallia New" w:hAnsi="Browallia New" w:cs="Browallia New"/>
                <w:sz w:val="28"/>
                <w:szCs w:val="28"/>
                <w:lang w:val="en-GB"/>
              </w:rPr>
              <w:t>496,964</w:t>
            </w:r>
          </w:p>
        </w:tc>
        <w:tc>
          <w:tcPr>
            <w:tcW w:w="283" w:type="dxa"/>
          </w:tcPr>
          <w:p w14:paraId="4D16940D" w14:textId="77777777" w:rsidR="00D32C7D" w:rsidRPr="007F7A7B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A92F5" w14:textId="2206857E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624,382</w:t>
            </w:r>
          </w:p>
        </w:tc>
        <w:tc>
          <w:tcPr>
            <w:tcW w:w="283" w:type="dxa"/>
          </w:tcPr>
          <w:p w14:paraId="4024B1D9" w14:textId="77777777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5CD9AF7C" w:rsidR="00D32C7D" w:rsidRPr="004E148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453,4</w:t>
            </w:r>
            <w:r w:rsidRPr="004E1487">
              <w:rPr>
                <w:rFonts w:ascii="Browallia New" w:hAnsi="Browallia New" w:cs="Browallia New" w:hint="cs"/>
                <w:sz w:val="28"/>
                <w:szCs w:val="28"/>
                <w:cs/>
              </w:rPr>
              <w:t>90</w:t>
            </w:r>
          </w:p>
        </w:tc>
        <w:tc>
          <w:tcPr>
            <w:tcW w:w="266" w:type="dxa"/>
          </w:tcPr>
          <w:p w14:paraId="368254A5" w14:textId="77777777" w:rsidR="00D32C7D" w:rsidRPr="008F2698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F603DA" w14:textId="68DC7020" w:rsidR="00D32C7D" w:rsidRPr="00546F97" w:rsidRDefault="00D32C7D" w:rsidP="00D32C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F97">
              <w:rPr>
                <w:rFonts w:ascii="Browallia New" w:hAnsi="Browallia New" w:cs="Browallia New"/>
                <w:sz w:val="28"/>
                <w:szCs w:val="28"/>
              </w:rPr>
              <w:t>574,444</w:t>
            </w:r>
          </w:p>
        </w:tc>
      </w:tr>
    </w:tbl>
    <w:p w14:paraId="6F97DAC9" w14:textId="77777777" w:rsidR="002E76A4" w:rsidRDefault="002E76A4" w:rsidP="002E76A4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57A3655" w14:textId="2119A33B" w:rsidR="002A1261" w:rsidRPr="001968CB" w:rsidRDefault="002A1261" w:rsidP="00A31B9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968CB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เงินให้กู้ยืม </w:t>
      </w:r>
      <w:r w:rsidRPr="001968CB">
        <w:rPr>
          <w:rFonts w:ascii="Browallia New" w:hAnsi="Browallia New" w:cs="Browallia New"/>
          <w:sz w:val="28"/>
          <w:szCs w:val="28"/>
          <w:u w:val="single"/>
        </w:rPr>
        <w:t xml:space="preserve">- </w:t>
      </w:r>
      <w:r w:rsidRPr="001968CB">
        <w:rPr>
          <w:rFonts w:ascii="Browallia New" w:hAnsi="Browallia New" w:cs="Browallia New" w:hint="cs"/>
          <w:sz w:val="28"/>
          <w:szCs w:val="28"/>
          <w:u w:val="single"/>
          <w:cs/>
        </w:rPr>
        <w:t>บริษัทอื่น</w:t>
      </w:r>
    </w:p>
    <w:p w14:paraId="733D8466" w14:textId="6E0EDB77" w:rsidR="002A1261" w:rsidRDefault="002A1261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B06566C" w14:textId="6011913F" w:rsidR="00573798" w:rsidRDefault="00ED3D90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เงินให้กู้ยืมแก่บริษัทอื่นจำนวน </w:t>
      </w:r>
      <w:r>
        <w:rPr>
          <w:rFonts w:ascii="Browallia New" w:hAnsi="Browallia New" w:cs="Browallia New"/>
          <w:sz w:val="28"/>
          <w:szCs w:val="28"/>
        </w:rPr>
        <w:t xml:space="preserve">100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 ถึงกำหนดการรับชำระ</w:t>
      </w:r>
      <w:r w:rsidR="00573798">
        <w:rPr>
          <w:rFonts w:ascii="Browallia New" w:hAnsi="Browallia New" w:cs="Browallia New" w:hint="cs"/>
          <w:sz w:val="28"/>
          <w:szCs w:val="28"/>
          <w:cs/>
        </w:rPr>
        <w:t>ใน</w:t>
      </w:r>
      <w:r w:rsidR="00CC16A1">
        <w:rPr>
          <w:rFonts w:ascii="Browallia New" w:hAnsi="Browallia New" w:cs="Browallia New" w:hint="cs"/>
          <w:sz w:val="28"/>
          <w:szCs w:val="28"/>
          <w:cs/>
        </w:rPr>
        <w:t>ระหว่างงวด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573798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บริษัทย่อยทางอ้อมแห่งหนึ่ง</w:t>
      </w:r>
      <w:r w:rsidR="00CC2C10">
        <w:rPr>
          <w:rFonts w:ascii="Browallia New" w:hAnsi="Browallia New" w:cs="Browallia New" w:hint="cs"/>
          <w:sz w:val="28"/>
          <w:szCs w:val="28"/>
          <w:cs/>
        </w:rPr>
        <w:t>ได้</w:t>
      </w:r>
      <w:r w:rsidR="00573798">
        <w:rPr>
          <w:rFonts w:ascii="Browallia New" w:hAnsi="Browallia New" w:cs="Browallia New" w:hint="cs"/>
          <w:sz w:val="28"/>
          <w:szCs w:val="28"/>
          <w:cs/>
        </w:rPr>
        <w:t>ขยายระยะเวลาการชำระดอกเบี้ยและต่ออายุ</w:t>
      </w:r>
      <w:r w:rsidR="00341792">
        <w:rPr>
          <w:rFonts w:ascii="Browallia New" w:hAnsi="Browallia New" w:cs="Browallia New" w:hint="cs"/>
          <w:sz w:val="28"/>
          <w:szCs w:val="28"/>
          <w:cs/>
        </w:rPr>
        <w:t>ตั๋วสัญญาใช้เงิน</w:t>
      </w:r>
      <w:r w:rsidR="00573798">
        <w:rPr>
          <w:rFonts w:ascii="Browallia New" w:hAnsi="Browallia New" w:cs="Browallia New" w:hint="cs"/>
          <w:sz w:val="28"/>
          <w:szCs w:val="28"/>
          <w:cs/>
        </w:rPr>
        <w:t>ออกไปอีก</w:t>
      </w:r>
      <w:r w:rsidR="007E533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968CB">
        <w:rPr>
          <w:rFonts w:ascii="Browallia New" w:hAnsi="Browallia New" w:cs="Browallia New"/>
          <w:sz w:val="28"/>
          <w:szCs w:val="28"/>
        </w:rPr>
        <w:t>3</w:t>
      </w:r>
      <w:r w:rsidR="00573798">
        <w:rPr>
          <w:rFonts w:ascii="Browallia New" w:hAnsi="Browallia New" w:cs="Browallia New" w:hint="cs"/>
          <w:sz w:val="28"/>
          <w:szCs w:val="28"/>
          <w:cs/>
        </w:rPr>
        <w:t xml:space="preserve"> เดือน </w:t>
      </w:r>
      <w:r w:rsidR="007E5EBE">
        <w:rPr>
          <w:rFonts w:ascii="Browallia New" w:hAnsi="Browallia New" w:cs="Browallia New" w:hint="cs"/>
          <w:sz w:val="28"/>
          <w:szCs w:val="28"/>
          <w:cs/>
        </w:rPr>
        <w:t>ขณะนี้</w:t>
      </w:r>
      <w:r w:rsidR="00573798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บริษัทย่อยทางอ้อมอยู่ระหว่างการเจรจากับบริษัทผู้ออกตั๋วสัญญาใช้เงิน เพื่อเปลี่ยนแปลงเงื่อนไขและวิธีการรับชำระหนี้ ซึ่งบริษัทอยู่ระหว่างติดตามแผนการรับชำระหนี้ดังกล่าว</w:t>
      </w:r>
    </w:p>
    <w:p w14:paraId="6C125574" w14:textId="59D8EE75" w:rsidR="002A1261" w:rsidRDefault="002A1261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240F21E" w14:textId="40954D27" w:rsidR="002E76A4" w:rsidRDefault="002E76A4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ABDAC82" w14:textId="198FBAD1" w:rsidR="002E76A4" w:rsidRDefault="002E76A4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9FE9142" w14:textId="761766B1" w:rsidR="002E76A4" w:rsidRDefault="002E76A4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ACB8CB5" w14:textId="6DE1F80F" w:rsidR="002E76A4" w:rsidRDefault="002E76A4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0F63E7B" w14:textId="51C79EDE" w:rsidR="002E76A4" w:rsidRDefault="002E76A4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2268E9A" w14:textId="77777777" w:rsidR="002E76A4" w:rsidRDefault="002E76A4" w:rsidP="002A1261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CC8EEBA" w14:textId="4A24811E" w:rsidR="008556EF" w:rsidRDefault="005753E0" w:rsidP="00A31B9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2369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สินค้าคงเหลือ</w:t>
      </w:r>
      <w:r w:rsidR="00950348" w:rsidRPr="005E2369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</w:p>
    <w:p w14:paraId="74A11565" w14:textId="77777777" w:rsidR="00495418" w:rsidRPr="00495418" w:rsidRDefault="00495418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54" w:type="dxa"/>
        <w:tblInd w:w="426" w:type="dxa"/>
        <w:tblLook w:val="01E0" w:firstRow="1" w:lastRow="1" w:firstColumn="1" w:lastColumn="1" w:noHBand="0" w:noVBand="0"/>
      </w:tblPr>
      <w:tblGrid>
        <w:gridCol w:w="3534"/>
        <w:gridCol w:w="1170"/>
        <w:gridCol w:w="285"/>
        <w:gridCol w:w="1149"/>
        <w:gridCol w:w="285"/>
        <w:gridCol w:w="1179"/>
        <w:gridCol w:w="267"/>
        <w:gridCol w:w="1185"/>
      </w:tblGrid>
      <w:tr w:rsidR="005753E0" w:rsidRPr="005E2369" w14:paraId="63524E21" w14:textId="77777777" w:rsidTr="00E23F8D">
        <w:tc>
          <w:tcPr>
            <w:tcW w:w="3534" w:type="dxa"/>
          </w:tcPr>
          <w:p w14:paraId="5BE9950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20" w:type="dxa"/>
            <w:gridSpan w:val="7"/>
          </w:tcPr>
          <w:p w14:paraId="2B07BFB5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3ED2DCC8" w14:textId="77777777" w:rsidTr="00E23F8D">
        <w:tc>
          <w:tcPr>
            <w:tcW w:w="3534" w:type="dxa"/>
          </w:tcPr>
          <w:p w14:paraId="678C3D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23F8D" w:rsidRPr="005E2369" w14:paraId="347179DE" w14:textId="77777777" w:rsidTr="00E23F8D">
        <w:trPr>
          <w:trHeight w:val="351"/>
        </w:trPr>
        <w:tc>
          <w:tcPr>
            <w:tcW w:w="3534" w:type="dxa"/>
          </w:tcPr>
          <w:p w14:paraId="3A6CB55B" w14:textId="77777777" w:rsidR="00E23F8D" w:rsidRPr="005E2369" w:rsidRDefault="00E23F8D" w:rsidP="00E23F8D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50916326" w:rsidR="00E23F8D" w:rsidRPr="005E2369" w:rsidRDefault="002433F1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5" w:type="dxa"/>
            <w:vAlign w:val="bottom"/>
          </w:tcPr>
          <w:p w14:paraId="0C0C6AEE" w14:textId="7777777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6EF36B" w14:textId="05DADC9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5" w:type="dxa"/>
            <w:vAlign w:val="bottom"/>
          </w:tcPr>
          <w:p w14:paraId="627D2A3C" w14:textId="7777777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6CA1BE1" w14:textId="29682718" w:rsidR="00E23F8D" w:rsidRPr="005E2369" w:rsidRDefault="002433F1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23F8D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E23F8D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67" w:type="dxa"/>
            <w:vAlign w:val="bottom"/>
          </w:tcPr>
          <w:p w14:paraId="429C9002" w14:textId="7777777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B4D6D94" w14:textId="5EF743F7" w:rsidR="00E23F8D" w:rsidRPr="005E2369" w:rsidRDefault="00E23F8D" w:rsidP="00E23F8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5753E0" w:rsidRPr="005E2369" w14:paraId="38745748" w14:textId="77777777" w:rsidTr="002433F1">
        <w:trPr>
          <w:trHeight w:hRule="exact" w:val="379"/>
        </w:trPr>
        <w:tc>
          <w:tcPr>
            <w:tcW w:w="3534" w:type="dxa"/>
          </w:tcPr>
          <w:p w14:paraId="005D0ED9" w14:textId="77777777" w:rsidR="005753E0" w:rsidRPr="005E2369" w:rsidRDefault="005753E0" w:rsidP="00AE6BB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0F3C1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C817DCD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EC3E6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2C7BE51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80F914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8456004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8816E6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017DA" w:rsidRPr="005E2369" w14:paraId="14AB2871" w14:textId="77777777" w:rsidTr="00E23F8D">
        <w:trPr>
          <w:trHeight w:val="113"/>
        </w:trPr>
        <w:tc>
          <w:tcPr>
            <w:tcW w:w="3534" w:type="dxa"/>
            <w:vAlign w:val="center"/>
          </w:tcPr>
          <w:p w14:paraId="6245290A" w14:textId="77777777" w:rsidR="005017DA" w:rsidRPr="005E2369" w:rsidRDefault="005017DA" w:rsidP="005017DA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2445434" w14:textId="0CB45868" w:rsidR="005017DA" w:rsidRPr="00F72BA2" w:rsidRDefault="005372CC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2BA2">
              <w:rPr>
                <w:rFonts w:ascii="Browallia New" w:hAnsi="Browallia New" w:cs="Browallia New"/>
                <w:sz w:val="28"/>
                <w:szCs w:val="28"/>
              </w:rPr>
              <w:t>69</w:t>
            </w:r>
            <w:r w:rsidR="00F72BA2" w:rsidRPr="00F72BA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F72B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2BA2" w:rsidRPr="00F72BA2">
              <w:rPr>
                <w:rFonts w:ascii="Browallia New" w:hAnsi="Browallia New" w:cs="Browallia New"/>
                <w:sz w:val="28"/>
                <w:szCs w:val="28"/>
              </w:rPr>
              <w:t>563</w:t>
            </w:r>
          </w:p>
        </w:tc>
        <w:tc>
          <w:tcPr>
            <w:tcW w:w="285" w:type="dxa"/>
          </w:tcPr>
          <w:p w14:paraId="625F141F" w14:textId="77777777" w:rsidR="005017DA" w:rsidRPr="005E2369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493E32B" w14:textId="0C891E6E" w:rsidR="005017DA" w:rsidRPr="005E2369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618,594</w:t>
            </w:r>
          </w:p>
        </w:tc>
        <w:tc>
          <w:tcPr>
            <w:tcW w:w="285" w:type="dxa"/>
          </w:tcPr>
          <w:p w14:paraId="687ED6C3" w14:textId="77777777" w:rsidR="005017DA" w:rsidRPr="005E2369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501F7A4" w14:textId="0F2361A0" w:rsidR="005017DA" w:rsidRPr="004E1487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549,915</w:t>
            </w:r>
          </w:p>
        </w:tc>
        <w:tc>
          <w:tcPr>
            <w:tcW w:w="267" w:type="dxa"/>
            <w:shd w:val="clear" w:color="auto" w:fill="auto"/>
          </w:tcPr>
          <w:p w14:paraId="178631A3" w14:textId="77777777" w:rsidR="005017DA" w:rsidRPr="005E2369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22AF2A4" w14:textId="34286BA5" w:rsidR="005017DA" w:rsidRPr="005E2369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479,933</w:t>
            </w:r>
          </w:p>
        </w:tc>
      </w:tr>
      <w:tr w:rsidR="005017DA" w:rsidRPr="005E2369" w14:paraId="5332BDD7" w14:textId="77777777" w:rsidTr="004471D5">
        <w:trPr>
          <w:trHeight w:val="171"/>
        </w:trPr>
        <w:tc>
          <w:tcPr>
            <w:tcW w:w="3534" w:type="dxa"/>
            <w:vAlign w:val="center"/>
          </w:tcPr>
          <w:p w14:paraId="053B26A2" w14:textId="77777777" w:rsidR="005017DA" w:rsidRPr="005E2369" w:rsidRDefault="005017DA" w:rsidP="005017DA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Pr="005E2369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และวัสดุสิ้นเปลือง</w:t>
            </w:r>
          </w:p>
        </w:tc>
        <w:tc>
          <w:tcPr>
            <w:tcW w:w="1170" w:type="dxa"/>
            <w:shd w:val="clear" w:color="auto" w:fill="auto"/>
          </w:tcPr>
          <w:p w14:paraId="4945D571" w14:textId="5ACA42B5" w:rsidR="005017DA" w:rsidRPr="00F72BA2" w:rsidRDefault="005372CC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2BA2">
              <w:rPr>
                <w:rFonts w:ascii="Browallia New" w:hAnsi="Browallia New" w:cs="Browallia New"/>
                <w:sz w:val="28"/>
                <w:szCs w:val="28"/>
                <w:lang w:val="en-GB"/>
              </w:rPr>
              <w:t>1,987</w:t>
            </w:r>
          </w:p>
        </w:tc>
        <w:tc>
          <w:tcPr>
            <w:tcW w:w="285" w:type="dxa"/>
          </w:tcPr>
          <w:p w14:paraId="171A198F" w14:textId="77777777" w:rsidR="005017DA" w:rsidRPr="005E2369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F533DB1" w14:textId="3409F12F" w:rsidR="005017DA" w:rsidRPr="005E2369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56573">
              <w:rPr>
                <w:rFonts w:ascii="Browallia New" w:hAnsi="Browallia New" w:cs="Browallia New"/>
                <w:sz w:val="28"/>
                <w:szCs w:val="28"/>
                <w:lang w:val="en-GB"/>
              </w:rPr>
              <w:t>0,267</w:t>
            </w:r>
          </w:p>
        </w:tc>
        <w:tc>
          <w:tcPr>
            <w:tcW w:w="285" w:type="dxa"/>
          </w:tcPr>
          <w:p w14:paraId="177298BA" w14:textId="77777777" w:rsidR="005017DA" w:rsidRPr="005E2369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259E0DA" w14:textId="5B64F504" w:rsidR="005017DA" w:rsidRPr="004E1487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7,829</w:t>
            </w:r>
          </w:p>
        </w:tc>
        <w:tc>
          <w:tcPr>
            <w:tcW w:w="267" w:type="dxa"/>
            <w:shd w:val="clear" w:color="auto" w:fill="auto"/>
          </w:tcPr>
          <w:p w14:paraId="6D13D765" w14:textId="77777777" w:rsidR="005017DA" w:rsidRPr="005E2369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D3B337B" w14:textId="0DB6769B" w:rsidR="005017DA" w:rsidRPr="005E2369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3,860</w:t>
            </w:r>
          </w:p>
        </w:tc>
      </w:tr>
      <w:tr w:rsidR="005017DA" w:rsidRPr="005E2369" w14:paraId="56679047" w14:textId="77777777" w:rsidTr="004471D5">
        <w:trPr>
          <w:trHeight w:val="173"/>
        </w:trPr>
        <w:tc>
          <w:tcPr>
            <w:tcW w:w="3534" w:type="dxa"/>
          </w:tcPr>
          <w:p w14:paraId="5CA9B7DF" w14:textId="77777777" w:rsidR="005017DA" w:rsidRPr="005E2369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70" w:type="dxa"/>
            <w:shd w:val="clear" w:color="auto" w:fill="auto"/>
          </w:tcPr>
          <w:p w14:paraId="75FFCCE3" w14:textId="6553AACB" w:rsidR="005017DA" w:rsidRPr="00F72BA2" w:rsidRDefault="005372CC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2BA2">
              <w:rPr>
                <w:rFonts w:ascii="Browallia New" w:hAnsi="Browallia New" w:cs="Browallia New"/>
                <w:sz w:val="28"/>
                <w:szCs w:val="28"/>
              </w:rPr>
              <w:t>9,220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5017DA" w:rsidRPr="005E2369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5C81A04" w14:textId="6F9DB48E" w:rsidR="005017DA" w:rsidRPr="005E2369" w:rsidRDefault="00056573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8,822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5017DA" w:rsidRPr="005E2369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E5E7C0" w14:textId="4B1875A4" w:rsidR="005017DA" w:rsidRPr="004E1487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5017DA" w:rsidRPr="005E2369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D56CF9E" w14:textId="67968EE2" w:rsidR="005017DA" w:rsidRPr="005E2369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2B165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017DA" w:rsidRPr="001F605B" w14:paraId="47E8323B" w14:textId="77777777" w:rsidTr="00E23F8D">
        <w:trPr>
          <w:trHeight w:val="173"/>
        </w:trPr>
        <w:tc>
          <w:tcPr>
            <w:tcW w:w="3534" w:type="dxa"/>
          </w:tcPr>
          <w:p w14:paraId="5E16D041" w14:textId="77777777" w:rsidR="005017DA" w:rsidRPr="001F605B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402D00" w14:textId="5CFAE89D" w:rsidR="005017DA" w:rsidRPr="00F72BA2" w:rsidRDefault="00F72BA2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2BA2">
              <w:rPr>
                <w:rFonts w:ascii="Browallia New" w:hAnsi="Browallia New" w:cs="Browallia New"/>
                <w:sz w:val="28"/>
                <w:szCs w:val="28"/>
              </w:rPr>
              <w:t>707</w:t>
            </w:r>
            <w:r w:rsidR="005372CC" w:rsidRPr="00F72B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2BA2">
              <w:rPr>
                <w:rFonts w:ascii="Browallia New" w:hAnsi="Browallia New" w:cs="Browallia New"/>
                <w:sz w:val="28"/>
                <w:szCs w:val="28"/>
              </w:rPr>
              <w:t>770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5017DA" w:rsidRPr="001F605B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53AC6DD" w14:textId="3CF7CD2B" w:rsidR="005017DA" w:rsidRPr="001F605B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657,683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5017DA" w:rsidRPr="001F605B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39271B6" w14:textId="0465F098" w:rsidR="005017DA" w:rsidRPr="004E1487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557,744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5017DA" w:rsidRPr="001F605B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2168AE01" w14:textId="50116C54" w:rsidR="005017DA" w:rsidRPr="001F605B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483,793</w:t>
            </w:r>
          </w:p>
        </w:tc>
      </w:tr>
      <w:tr w:rsidR="005017DA" w:rsidRPr="001F605B" w14:paraId="4D6D36BD" w14:textId="77777777" w:rsidTr="00E23F8D">
        <w:trPr>
          <w:trHeight w:val="173"/>
        </w:trPr>
        <w:tc>
          <w:tcPr>
            <w:tcW w:w="3534" w:type="dxa"/>
          </w:tcPr>
          <w:p w14:paraId="31DBE16B" w14:textId="77777777" w:rsidR="005017DA" w:rsidRPr="001F605B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เสื่อม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คุณภาพ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3937F" w14:textId="26F6E85C" w:rsidR="005017DA" w:rsidRPr="00F72BA2" w:rsidRDefault="005372CC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2BA2">
              <w:rPr>
                <w:rFonts w:ascii="Browallia New" w:hAnsi="Browallia New" w:cs="Browallia New"/>
                <w:sz w:val="28"/>
                <w:szCs w:val="28"/>
              </w:rPr>
              <w:t>(31,504)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5017DA" w:rsidRPr="001F605B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3EAE499" w14:textId="0986CCDB" w:rsidR="005017DA" w:rsidRPr="001F605B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(28,562)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5017DA" w:rsidRPr="001F605B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CB22" w14:textId="55CBACCB" w:rsidR="005017DA" w:rsidRPr="004E1487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(17,266)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5017DA" w:rsidRPr="001F605B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27EB" w14:textId="4775B3D9" w:rsidR="005017DA" w:rsidRPr="001F605B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18AC">
              <w:rPr>
                <w:rFonts w:ascii="Browallia New" w:hAnsi="Browallia New" w:cs="Browallia New"/>
                <w:sz w:val="28"/>
                <w:szCs w:val="28"/>
              </w:rPr>
              <w:t>(13,553)</w:t>
            </w:r>
          </w:p>
        </w:tc>
      </w:tr>
      <w:tr w:rsidR="005017DA" w:rsidRPr="001F605B" w14:paraId="63597C56" w14:textId="77777777" w:rsidTr="00E23F8D">
        <w:trPr>
          <w:trHeight w:val="173"/>
        </w:trPr>
        <w:tc>
          <w:tcPr>
            <w:tcW w:w="3534" w:type="dxa"/>
          </w:tcPr>
          <w:p w14:paraId="71D9DEBA" w14:textId="77777777" w:rsidR="005017DA" w:rsidRPr="001F605B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1365D3CB" w:rsidR="005017DA" w:rsidRPr="00F72BA2" w:rsidRDefault="005372CC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2BA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F72BA2" w:rsidRPr="00F72BA2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Pr="00F72B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2BA2" w:rsidRPr="00F72BA2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5017DA" w:rsidRPr="001F605B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136DA60F" w:rsidR="005017DA" w:rsidRPr="001F605B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629,121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5017DA" w:rsidRPr="001F605B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01B0BCB8" w:rsidR="005017DA" w:rsidRPr="004E1487" w:rsidRDefault="005017DA" w:rsidP="005017D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1487">
              <w:rPr>
                <w:rFonts w:ascii="Browallia New" w:hAnsi="Browallia New" w:cs="Browallia New"/>
                <w:sz w:val="28"/>
                <w:szCs w:val="28"/>
              </w:rPr>
              <w:t>540,478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5017DA" w:rsidRPr="001F605B" w:rsidRDefault="005017DA" w:rsidP="005017D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098163CD" w:rsidR="005017DA" w:rsidRPr="001F605B" w:rsidRDefault="005017DA" w:rsidP="0050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18AC">
              <w:rPr>
                <w:rFonts w:ascii="Browallia New" w:hAnsi="Browallia New" w:cs="Browallia New"/>
                <w:sz w:val="28"/>
                <w:szCs w:val="28"/>
              </w:rPr>
              <w:t>470,240</w:t>
            </w:r>
          </w:p>
        </w:tc>
      </w:tr>
    </w:tbl>
    <w:p w14:paraId="74D46EB6" w14:textId="77777777" w:rsidR="00516AE0" w:rsidRDefault="00516AE0" w:rsidP="00516AE0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9EDDBD4" w14:textId="2A9D6FBD" w:rsidR="00BC13F8" w:rsidRPr="002A1EA4" w:rsidRDefault="00E4230D" w:rsidP="00BC13F8">
      <w:pPr>
        <w:pStyle w:val="CordiaNew"/>
        <w:numPr>
          <w:ilvl w:val="0"/>
          <w:numId w:val="16"/>
        </w:numPr>
        <w:tabs>
          <w:tab w:val="clear" w:pos="4153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F3A60">
        <w:rPr>
          <w:rFonts w:ascii="Browallia New" w:hAnsi="Browallia New" w:cs="Browallia New"/>
          <w:sz w:val="28"/>
          <w:szCs w:val="28"/>
          <w:u w:val="single"/>
          <w:cs/>
        </w:rPr>
        <w:t>สัญญา</w:t>
      </w:r>
      <w:r w:rsidR="00F12E7A">
        <w:rPr>
          <w:rFonts w:ascii="Browallia New" w:hAnsi="Browallia New" w:cs="Browallia New" w:hint="cs"/>
          <w:sz w:val="28"/>
          <w:szCs w:val="28"/>
          <w:u w:val="single"/>
          <w:cs/>
        </w:rPr>
        <w:t>ขายสิทธิ</w:t>
      </w:r>
      <w:r w:rsidRPr="006F3A60">
        <w:rPr>
          <w:rFonts w:ascii="Browallia New" w:hAnsi="Browallia New" w:cs="Browallia New"/>
          <w:sz w:val="28"/>
          <w:szCs w:val="28"/>
          <w:u w:val="single"/>
          <w:cs/>
        </w:rPr>
        <w:t>แฟรนไชส์</w:t>
      </w:r>
    </w:p>
    <w:p w14:paraId="2BD52F6E" w14:textId="5961D9D0" w:rsidR="00E71692" w:rsidRPr="00BC13F8" w:rsidRDefault="00495418" w:rsidP="00BC13F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C13F8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74AE0B34" w14:textId="6EDDC0C0" w:rsidR="00742711" w:rsidRDefault="00F12E7A" w:rsidP="002433F1">
      <w:pPr>
        <w:pStyle w:val="CordiaNew"/>
        <w:tabs>
          <w:tab w:val="clear" w:pos="4153"/>
          <w:tab w:val="left" w:pos="900"/>
        </w:tabs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ในปี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2560 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>บ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ริษัทย่อยทางอ้อมทำสัญญาขายสิทธิแฟรนไชส์และขายสินทรัพย์ ธุรกิจ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 “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ร้านวุฒิศักดิ์ คลินิก</w:t>
      </w:r>
      <w:r w:rsidR="00DD407D" w:rsidRPr="00E83D87">
        <w:rPr>
          <w:rFonts w:ascii="Browallia New" w:hAnsi="Browallia New" w:cs="Browallia New"/>
          <w:sz w:val="28"/>
          <w:szCs w:val="28"/>
        </w:rPr>
        <w:t>”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D407D" w:rsidRPr="00E83D87">
        <w:rPr>
          <w:rFonts w:ascii="Browallia New" w:hAnsi="Browallia New" w:cs="Browallia New"/>
          <w:sz w:val="28"/>
          <w:szCs w:val="28"/>
        </w:rPr>
        <w:t>(“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สาขา</w:t>
      </w:r>
      <w:r w:rsidR="00DD407D" w:rsidRPr="00E83D87">
        <w:rPr>
          <w:rFonts w:ascii="Browallia New" w:hAnsi="Browallia New" w:cs="Browallia New"/>
          <w:sz w:val="28"/>
          <w:szCs w:val="28"/>
        </w:rPr>
        <w:t>”)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55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สาขา สัญญาขายสิทธิแฟรนไชส์มีระยะเวลาประมาณ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8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ปี และสามารถต่ออายุได้อีก </w:t>
      </w:r>
      <w:r w:rsidR="00DD407D" w:rsidRPr="00E83D87">
        <w:rPr>
          <w:rFonts w:ascii="Browallia New" w:hAnsi="Browallia New" w:cs="Browallia New"/>
          <w:sz w:val="28"/>
          <w:szCs w:val="28"/>
        </w:rPr>
        <w:t>4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ปี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บริษัทย่อยทางอ้อมได้รับค่าสิทธิร้อยละ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</w:rPr>
        <w:t xml:space="preserve">6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และค่าการตลาดร้อยละ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</w:rPr>
        <w:t>4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  <w:cs/>
        </w:rPr>
        <w:t xml:space="preserve"> ของรายได้ต่อเดือน โดยมีเงื่อนไข สำหรับ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</w:rPr>
        <w:t xml:space="preserve">34 </w:t>
      </w:r>
      <w:r w:rsidR="00DD407D" w:rsidRPr="006F3A60">
        <w:rPr>
          <w:rFonts w:ascii="Browallia New" w:hAnsi="Browallia New" w:cs="Browallia New"/>
          <w:spacing w:val="-4"/>
          <w:sz w:val="28"/>
          <w:szCs w:val="28"/>
          <w:cs/>
        </w:rPr>
        <w:t>สาขา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จะเริ่มจ่ายชำระค่าสิทธิหลังจากวันที่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1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2563 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สำหรับ</w:t>
      </w:r>
      <w:r w:rsidR="00DD407D" w:rsidRPr="00E83D87">
        <w:rPr>
          <w:rFonts w:ascii="Browallia New" w:hAnsi="Browallia New" w:cs="Browallia New"/>
          <w:sz w:val="28"/>
          <w:szCs w:val="28"/>
        </w:rPr>
        <w:t xml:space="preserve"> 21 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>สาขา บริษัทย่อยทางอ้อมรับประกันผลตอบแทนกำไรจากการดำเนินงานของสาขา</w:t>
      </w:r>
      <w:r w:rsidR="00DD407D" w:rsidRPr="00E83D87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ไม่ต่ำกว่า </w:t>
      </w:r>
      <w:r w:rsidR="00DD407D" w:rsidRPr="00E83D87">
        <w:rPr>
          <w:rFonts w:ascii="Browallia New" w:hAnsi="Browallia New" w:cs="Browallia New"/>
          <w:sz w:val="28"/>
          <w:szCs w:val="28"/>
        </w:rPr>
        <w:t>17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ล้านบาทต่อปี เป็นเวลา </w:t>
      </w:r>
      <w:r w:rsidR="00DD407D" w:rsidRPr="00E83D87">
        <w:rPr>
          <w:rFonts w:ascii="Browallia New" w:hAnsi="Browallia New" w:cs="Browallia New"/>
          <w:sz w:val="28"/>
          <w:szCs w:val="28"/>
        </w:rPr>
        <w:t>10</w:t>
      </w:r>
      <w:r w:rsidR="00DD407D" w:rsidRPr="00E83D87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802EC48" w14:textId="77777777" w:rsidR="004E1E7A" w:rsidRPr="00E83D87" w:rsidRDefault="004E1E7A" w:rsidP="002433F1">
      <w:pPr>
        <w:pStyle w:val="CordiaNew"/>
        <w:tabs>
          <w:tab w:val="clear" w:pos="4153"/>
          <w:tab w:val="left" w:pos="900"/>
        </w:tabs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3877A518" w14:textId="3C51EDED" w:rsidR="00742711" w:rsidRDefault="00DD407D" w:rsidP="002433F1">
      <w:pPr>
        <w:pStyle w:val="CordiaNew"/>
        <w:tabs>
          <w:tab w:val="clear" w:pos="4153"/>
          <w:tab w:val="left" w:pos="900"/>
        </w:tabs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E83D87">
        <w:rPr>
          <w:rFonts w:ascii="Browallia New" w:hAnsi="Browallia New" w:cs="Browallia New"/>
          <w:sz w:val="28"/>
          <w:szCs w:val="28"/>
          <w:cs/>
        </w:rPr>
        <w:t>สัญญาขายสิทธิแฟรนไชส์และขายสินทรัพย์และหนี้สินของสาขา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มีมูลค่า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ทั้งสิ้น </w:t>
      </w:r>
      <w:r w:rsidRPr="00E83D87">
        <w:rPr>
          <w:rFonts w:ascii="Browallia New" w:hAnsi="Browallia New" w:cs="Browallia New"/>
          <w:sz w:val="28"/>
          <w:szCs w:val="28"/>
        </w:rPr>
        <w:t>449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ล้านบาท ไม่รวมภาษีมูลค่าเพิ่ม </w:t>
      </w:r>
      <w:r w:rsidRPr="00E83D87">
        <w:rPr>
          <w:rFonts w:ascii="Browallia New" w:hAnsi="Browallia New" w:cs="Browallia New"/>
          <w:sz w:val="28"/>
          <w:szCs w:val="28"/>
        </w:rPr>
        <w:t xml:space="preserve">(480 </w:t>
      </w:r>
      <w:r w:rsidRPr="00E83D87">
        <w:rPr>
          <w:rFonts w:ascii="Browallia New" w:hAnsi="Browallia New" w:cs="Browallia New"/>
          <w:sz w:val="28"/>
          <w:szCs w:val="28"/>
          <w:cs/>
        </w:rPr>
        <w:t>ล้านบาท รวมภาษีมูลค่าเพิ่ม</w:t>
      </w:r>
      <w:r w:rsidRPr="00E83D87">
        <w:rPr>
          <w:rFonts w:ascii="Browallia New" w:hAnsi="Browallia New" w:cs="Browallia New"/>
          <w:sz w:val="28"/>
          <w:szCs w:val="28"/>
        </w:rPr>
        <w:t>)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E83D87">
        <w:rPr>
          <w:rFonts w:ascii="Browallia New" w:hAnsi="Browallia New" w:cs="Browallia New"/>
          <w:sz w:val="28"/>
          <w:szCs w:val="28"/>
        </w:rPr>
        <w:t xml:space="preserve">357 </w:t>
      </w:r>
      <w:r w:rsidRPr="00E83D87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12E7A">
        <w:rPr>
          <w:rFonts w:ascii="Browallia New" w:hAnsi="Browallia New" w:cs="Browallia New" w:hint="cs"/>
          <w:sz w:val="28"/>
          <w:szCs w:val="28"/>
          <w:cs/>
        </w:rPr>
        <w:t xml:space="preserve"> โดยมีผลกำไรจำนวน </w:t>
      </w:r>
      <w:r w:rsidR="00F12E7A">
        <w:rPr>
          <w:rFonts w:ascii="Browallia New" w:hAnsi="Browallia New" w:cs="Browallia New"/>
          <w:sz w:val="28"/>
          <w:szCs w:val="28"/>
        </w:rPr>
        <w:t xml:space="preserve">308 </w:t>
      </w:r>
      <w:r w:rsidR="00F12E7A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และอีก </w:t>
      </w:r>
      <w:r w:rsidRPr="00E83D87">
        <w:rPr>
          <w:rFonts w:ascii="Browallia New" w:hAnsi="Browallia New" w:cs="Browallia New"/>
          <w:sz w:val="28"/>
          <w:szCs w:val="28"/>
        </w:rPr>
        <w:t xml:space="preserve">92 </w:t>
      </w:r>
      <w:r w:rsidRPr="00E83D87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502B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83D87">
        <w:rPr>
          <w:rFonts w:ascii="Browallia New" w:hAnsi="Browallia New" w:cs="Browallia New"/>
          <w:sz w:val="28"/>
          <w:szCs w:val="28"/>
          <w:cs/>
        </w:rPr>
        <w:t>เกี่ยว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ข้อง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กับการบริการที่บริษัทย่อยทางอ้อมต้องจัดให้ผู้รับสิทธิในอนาคต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จำนวนดังกล่าว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รวมอยู่ในรายได้รับล่วงหน้า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E83D87">
        <w:rPr>
          <w:rFonts w:ascii="Browallia New" w:hAnsi="Browallia New" w:cs="Browallia New"/>
          <w:sz w:val="28"/>
          <w:szCs w:val="28"/>
          <w:cs/>
        </w:rPr>
        <w:t>จะรับรู้ตามระยะเวลาของสัญญา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ขายสิทธิ</w:t>
      </w:r>
      <w:r w:rsidRPr="00E83D87">
        <w:rPr>
          <w:rFonts w:ascii="Browallia New" w:hAnsi="Browallia New" w:cs="Browallia New"/>
          <w:sz w:val="28"/>
          <w:szCs w:val="28"/>
          <w:cs/>
        </w:rPr>
        <w:t>แฟรนไชส์และเมื่อได้ให้บริการแล้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ว</w:t>
      </w:r>
      <w:r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อย่างไรก็ตาม</w:t>
      </w:r>
      <w:r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บริษัทย่อยทางอ้อมไม่สามารถปันส่วนร</w:t>
      </w:r>
      <w:r w:rsidR="00032812">
        <w:rPr>
          <w:rFonts w:ascii="Browallia New" w:hAnsi="Browallia New" w:cs="Browallia New" w:hint="cs"/>
          <w:sz w:val="28"/>
          <w:szCs w:val="28"/>
          <w:cs/>
        </w:rPr>
        <w:t>ายได้รับล่วงหน้า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ให้แก่ภาระดังกล่าวได้อย่างเหมาะสม รวมถึงอยู่ระหว่างการโต้แย้งตามสัญญา ทำให้ไม่สามารถระบุได้ว่าการบริการได้เกิดขึ้นแล้ว</w:t>
      </w:r>
      <w:r w:rsidRPr="00E83D87">
        <w:rPr>
          <w:rFonts w:ascii="Browallia New" w:hAnsi="Browallia New" w:cs="Browallia New"/>
          <w:sz w:val="28"/>
          <w:szCs w:val="28"/>
        </w:rPr>
        <w:t xml:space="preserve"> 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ดังนั้นจึงยังไม่มีการรับรู้</w:t>
      </w:r>
      <w:r w:rsidRPr="001179CA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="00CF7789">
        <w:rPr>
          <w:rFonts w:ascii="Browallia New" w:hAnsi="Browallia New" w:cs="Browallia New" w:hint="cs"/>
          <w:sz w:val="28"/>
          <w:szCs w:val="28"/>
          <w:cs/>
        </w:rPr>
        <w:t>ในงบกำไรขาดทุน</w:t>
      </w:r>
    </w:p>
    <w:p w14:paraId="02D24AAB" w14:textId="77777777" w:rsidR="003309AC" w:rsidRPr="00417837" w:rsidRDefault="003309AC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5DABF480" w14:textId="684F30C8" w:rsidR="00DD407D" w:rsidRPr="0038265E" w:rsidRDefault="009502B5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ปัจจุบัน </w:t>
      </w:r>
      <w:r w:rsidR="00DD407D" w:rsidRPr="00417837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อยู่ระหว่างการตรวจสอบรายการขายและรายการโอนสินทรัพย์และหนี้สินเนื่องจาก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กับจำนวนที่ระบุไว้ในสัญญาขายสิทธิแฟรนไชส์และขายสินทรัพย์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</w:t>
      </w:r>
      <w:r w:rsidR="00DD407D" w:rsidRPr="00417837">
        <w:rPr>
          <w:rFonts w:ascii="Browallia New" w:hAnsi="Browallia New" w:cs="Browallia New" w:hint="cs"/>
          <w:sz w:val="28"/>
          <w:szCs w:val="28"/>
          <w:cs/>
        </w:rPr>
        <w:t>ได้แก่ สินค้าที่โอนไปยังแฟรนไชส์และเงินมัดจำ</w:t>
      </w:r>
      <w:r w:rsidR="00DD407D" w:rsidRPr="00417837">
        <w:rPr>
          <w:rFonts w:ascii="Browallia New" w:hAnsi="Browallia New" w:cs="Browallia New"/>
          <w:sz w:val="28"/>
          <w:szCs w:val="28"/>
        </w:rPr>
        <w:t xml:space="preserve"> </w:t>
      </w:r>
      <w:r w:rsidR="00DD407D" w:rsidRPr="00417837">
        <w:rPr>
          <w:rFonts w:ascii="Browallia New" w:hAnsi="Browallia New" w:cs="Browallia New"/>
          <w:sz w:val="28"/>
          <w:szCs w:val="28"/>
          <w:cs/>
        </w:rPr>
        <w:t>รายการดังกล่าวถูกบันทึกเป็น</w:t>
      </w:r>
      <w:r w:rsidR="00DD407D" w:rsidRPr="00417837">
        <w:rPr>
          <w:rFonts w:ascii="Browallia New" w:hAnsi="Browallia New" w:cs="Browallia New"/>
          <w:sz w:val="28"/>
          <w:szCs w:val="28"/>
          <w:cs/>
          <w:lang w:val="en-GB"/>
        </w:rPr>
        <w:t xml:space="preserve"> ลูกหนี้อื่น จำนวน </w:t>
      </w:r>
      <w:r w:rsidR="00DD407D" w:rsidRPr="00417837">
        <w:rPr>
          <w:rFonts w:ascii="Browallia New" w:hAnsi="Browallia New" w:cs="Browallia New"/>
          <w:sz w:val="28"/>
          <w:szCs w:val="28"/>
        </w:rPr>
        <w:t>9</w:t>
      </w:r>
      <w:r w:rsidR="00FB028A">
        <w:rPr>
          <w:rFonts w:ascii="Browallia New" w:hAnsi="Browallia New" w:cs="Browallia New"/>
          <w:sz w:val="28"/>
          <w:szCs w:val="28"/>
        </w:rPr>
        <w:t>8.04</w:t>
      </w:r>
      <w:r w:rsidR="00DD407D" w:rsidRPr="00417837">
        <w:rPr>
          <w:rFonts w:ascii="Browallia New" w:hAnsi="Browallia New" w:cs="Browallia New"/>
          <w:sz w:val="28"/>
          <w:szCs w:val="28"/>
        </w:rPr>
        <w:t xml:space="preserve"> </w:t>
      </w:r>
      <w:r w:rsidR="00DD407D" w:rsidRPr="00417837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DD407D" w:rsidRPr="0038265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BF90DBB" w14:textId="1A7E986D" w:rsidR="00ED3798" w:rsidRDefault="00ED3798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05AA553C" w14:textId="73309FAA" w:rsidR="005529B9" w:rsidRDefault="005529B9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2B6A2236" w14:textId="21AF495C" w:rsidR="005529B9" w:rsidRDefault="005529B9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5C9E1CCC" w14:textId="77777777" w:rsidR="005529B9" w:rsidRPr="0038265E" w:rsidRDefault="005529B9" w:rsidP="002433F1">
      <w:pPr>
        <w:tabs>
          <w:tab w:val="clear" w:pos="907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4305F744" w14:textId="46DD8281" w:rsidR="00D213D8" w:rsidRPr="00E83D87" w:rsidRDefault="00D213D8" w:rsidP="002433F1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E83D87">
        <w:rPr>
          <w:rFonts w:ascii="Browallia New" w:hAnsi="Browallia New" w:cs="Browallia New"/>
          <w:sz w:val="28"/>
          <w:szCs w:val="28"/>
          <w:cs/>
        </w:rPr>
        <w:lastRenderedPageBreak/>
        <w:t xml:space="preserve">คณะกรรมการบริษัทมีหนังสือลงวันที่ </w:t>
      </w:r>
      <w:r w:rsidRPr="00E83D87">
        <w:rPr>
          <w:rFonts w:ascii="Browallia New" w:hAnsi="Browallia New" w:cs="Browallia New"/>
          <w:sz w:val="28"/>
          <w:szCs w:val="28"/>
        </w:rPr>
        <w:t>13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E83D87">
        <w:rPr>
          <w:rFonts w:ascii="Browallia New" w:hAnsi="Browallia New" w:cs="Browallia New"/>
          <w:sz w:val="28"/>
          <w:szCs w:val="28"/>
        </w:rPr>
        <w:t>2561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แจ้งไปยังกรรมการของบริษัทย่อย ให้ระงับการทํานิติกรรมเกี่ยวกับการจําหน่ายสินทรัพย์ของบริษัทย่อยทางอ้อม อย่างไรก็ตาม ที่ประชุมคณะกรรมการบริษัทย่อยทางอ้อม </w:t>
      </w:r>
      <w:r w:rsidR="00E96A08">
        <w:rPr>
          <w:rFonts w:ascii="Browallia New" w:hAnsi="Browallia New" w:cs="Browallia New"/>
          <w:sz w:val="28"/>
          <w:szCs w:val="28"/>
        </w:rPr>
        <w:t xml:space="preserve">          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E83D87">
        <w:rPr>
          <w:rFonts w:ascii="Browallia New" w:hAnsi="Browallia New" w:cs="Browallia New"/>
          <w:sz w:val="28"/>
          <w:szCs w:val="28"/>
        </w:rPr>
        <w:t>20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E83D87">
        <w:rPr>
          <w:rFonts w:ascii="Browallia New" w:hAnsi="Browallia New" w:cs="Browallia New"/>
          <w:sz w:val="28"/>
          <w:szCs w:val="28"/>
        </w:rPr>
        <w:t>2561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ยังดำเนินการให้สัตยาบันการลงนาม</w:t>
      </w:r>
      <w:r w:rsidRPr="00E83D87">
        <w:rPr>
          <w:rFonts w:ascii="Browallia New" w:hAnsi="Browallia New" w:cs="Browallia New" w:hint="cs"/>
          <w:sz w:val="28"/>
          <w:szCs w:val="28"/>
          <w:cs/>
        </w:rPr>
        <w:t>สัญญาจำหน่ายสิทธิแฟรนไชส์</w:t>
      </w:r>
      <w:r w:rsidRPr="00E83D8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83D87">
        <w:rPr>
          <w:rFonts w:ascii="Browallia New" w:hAnsi="Browallia New" w:cs="Browallia New"/>
          <w:sz w:val="28"/>
          <w:szCs w:val="28"/>
        </w:rPr>
        <w:t xml:space="preserve">21 </w:t>
      </w:r>
      <w:r w:rsidRPr="00E83D87">
        <w:rPr>
          <w:rFonts w:ascii="Browallia New" w:hAnsi="Browallia New" w:cs="Browallia New"/>
          <w:sz w:val="28"/>
          <w:szCs w:val="28"/>
          <w:cs/>
        </w:rPr>
        <w:t>สาขา</w:t>
      </w:r>
    </w:p>
    <w:p w14:paraId="56EBBCED" w14:textId="77777777" w:rsidR="00D213D8" w:rsidRPr="00E83D87" w:rsidRDefault="00D213D8" w:rsidP="002433F1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26B2BB27" w14:textId="19845E95" w:rsidR="008A534C" w:rsidRPr="006F3A60" w:rsidRDefault="00980DC2" w:rsidP="002433F1">
      <w:pPr>
        <w:tabs>
          <w:tab w:val="clear" w:pos="907"/>
          <w:tab w:val="left" w:pos="900"/>
        </w:tabs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จากเหตุการณ์ดังกล่าว </w:t>
      </w:r>
      <w:r w:rsidR="00D213D8" w:rsidRPr="00E83D8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213D8" w:rsidRPr="00980DC2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="00D213D8" w:rsidRPr="00E83D87">
        <w:rPr>
          <w:rFonts w:ascii="Browallia New" w:hAnsi="Browallia New" w:cs="Browallia New" w:hint="cs"/>
          <w:sz w:val="28"/>
          <w:szCs w:val="28"/>
          <w:cs/>
        </w:rPr>
        <w:t xml:space="preserve">ดำเนินการตรวจสอบความเหมาะสมในการทำนิติกรรมเกี่ยวกับการจำหน่ายสินทรัพย์ของบริษัทย่อยทางอ้อมแล้ว </w:t>
      </w:r>
      <w:r>
        <w:rPr>
          <w:rFonts w:ascii="Browallia New" w:hAnsi="Browallia New" w:cs="Browallia New" w:hint="cs"/>
          <w:sz w:val="28"/>
          <w:szCs w:val="28"/>
          <w:cs/>
        </w:rPr>
        <w:t>และได้</w:t>
      </w:r>
      <w:r w:rsidR="00D213D8" w:rsidRPr="00E83D87">
        <w:rPr>
          <w:rFonts w:ascii="Browallia New" w:hAnsi="Browallia New" w:cs="Browallia New" w:hint="cs"/>
          <w:sz w:val="28"/>
          <w:szCs w:val="28"/>
          <w:cs/>
        </w:rPr>
        <w:t>ดำเนินการทางกฎหมาย</w:t>
      </w:r>
      <w:r w:rsidR="008A534C" w:rsidRPr="006F3A60">
        <w:rPr>
          <w:rFonts w:ascii="Browallia New" w:hAnsi="Browallia New" w:cs="Browallia New"/>
          <w:sz w:val="28"/>
          <w:szCs w:val="28"/>
          <w:cs/>
        </w:rPr>
        <w:t>เพื่อฟ้องร้องผู้รับสิทธิ ปัจจุบันคดีความยังอยู่ในกระบวนการ</w:t>
      </w:r>
      <w:r w:rsidR="008A534C" w:rsidRPr="00C6370C">
        <w:rPr>
          <w:rFonts w:ascii="Browallia New" w:hAnsi="Browallia New" w:cs="Browallia New"/>
          <w:sz w:val="28"/>
          <w:szCs w:val="28"/>
          <w:cs/>
        </w:rPr>
        <w:t>พิจารณาของศาลชั้นต้น</w:t>
      </w:r>
    </w:p>
    <w:p w14:paraId="31C28609" w14:textId="77777777" w:rsidR="008A534C" w:rsidRPr="006F3A60" w:rsidRDefault="008A534C" w:rsidP="002433F1">
      <w:pPr>
        <w:pStyle w:val="CordiaNew"/>
        <w:tabs>
          <w:tab w:val="left" w:pos="900"/>
        </w:tabs>
        <w:ind w:left="468" w:firstLine="9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72F693B" w14:textId="4E869012" w:rsidR="002433F1" w:rsidRDefault="008A534C" w:rsidP="00494F9F">
      <w:pPr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6F3A60">
        <w:rPr>
          <w:rFonts w:ascii="Browallia New" w:hAnsi="Browallia New" w:cs="Browallia New"/>
          <w:sz w:val="28"/>
          <w:szCs w:val="28"/>
          <w:cs/>
        </w:rPr>
        <w:t>นอกจากนี้ ผู้รับสิทธิได้ยื่นฟ้องบริษัทย่อยทางอ้อม ในข้อหาผิดสัญญาขายสิทธิแฟรนไชส์และขายสินทรัพย์ และเรียกร้องเงินชดเชยจากการรับประกันผลตอบแทนกำไรจากการดำเนินงานของสาขา โดยคดีดังกล่าวยังอยู่ในระหว่างการพิจารณาของศาล และขึ้นอยู่กับการเจรจาไกล่เกลี่ยของคู่ความ</w:t>
      </w:r>
    </w:p>
    <w:p w14:paraId="2D23E9D4" w14:textId="77777777" w:rsidR="00C409C7" w:rsidRDefault="00C409C7" w:rsidP="00494F9F">
      <w:pPr>
        <w:ind w:left="468" w:firstLine="9"/>
        <w:jc w:val="thaiDistribute"/>
        <w:rPr>
          <w:rFonts w:ascii="Browallia New" w:hAnsi="Browallia New" w:cs="Browallia New"/>
          <w:sz w:val="28"/>
          <w:szCs w:val="28"/>
        </w:rPr>
      </w:pPr>
    </w:p>
    <w:p w14:paraId="3B1184D8" w14:textId="258C1F08" w:rsidR="00C04DF6" w:rsidRDefault="005753E0" w:rsidP="006522DD">
      <w:pPr>
        <w:pStyle w:val="CordiaNew"/>
        <w:numPr>
          <w:ilvl w:val="0"/>
          <w:numId w:val="16"/>
        </w:numPr>
        <w:tabs>
          <w:tab w:val="clear" w:pos="4153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5610D">
        <w:rPr>
          <w:rFonts w:ascii="Browallia New" w:hAnsi="Browallia New" w:cs="Browallia New"/>
          <w:sz w:val="28"/>
          <w:szCs w:val="28"/>
          <w:u w:val="single"/>
          <w:cs/>
        </w:rPr>
        <w:t>เงินลงทุนในบริษัทย่อย</w:t>
      </w:r>
      <w:r w:rsidR="00802C7D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1C8D9C71" w14:textId="77777777" w:rsidR="00EA2CEB" w:rsidRPr="004E1487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Light1"/>
        <w:tblW w:w="918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4"/>
        <w:gridCol w:w="900"/>
        <w:gridCol w:w="810"/>
        <w:gridCol w:w="819"/>
        <w:gridCol w:w="801"/>
        <w:gridCol w:w="990"/>
        <w:gridCol w:w="990"/>
        <w:gridCol w:w="810"/>
        <w:gridCol w:w="792"/>
      </w:tblGrid>
      <w:tr w:rsidR="00351638" w:rsidRPr="00992345" w14:paraId="4D80D842" w14:textId="77777777" w:rsidTr="00E23F8D">
        <w:trPr>
          <w:trHeight w:val="124"/>
        </w:trPr>
        <w:tc>
          <w:tcPr>
            <w:tcW w:w="2274" w:type="dxa"/>
          </w:tcPr>
          <w:p w14:paraId="7D80538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126FB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538B94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3D1E8209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566F61D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82" w:type="dxa"/>
            <w:gridSpan w:val="4"/>
          </w:tcPr>
          <w:p w14:paraId="0A0A703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หน่วย :</w:t>
            </w:r>
            <w:proofErr w:type="gramEnd"/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351638" w:rsidRPr="00992345" w14:paraId="0FC153F7" w14:textId="77777777" w:rsidTr="006D2CD3">
        <w:tc>
          <w:tcPr>
            <w:tcW w:w="2274" w:type="dxa"/>
          </w:tcPr>
          <w:p w14:paraId="62F53EB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12" w:type="dxa"/>
            <w:gridSpan w:val="8"/>
          </w:tcPr>
          <w:p w14:paraId="75747534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351638" w:rsidRPr="00992345" w14:paraId="6781C6CE" w14:textId="77777777" w:rsidTr="00150B51">
        <w:tc>
          <w:tcPr>
            <w:tcW w:w="2274" w:type="dxa"/>
          </w:tcPr>
          <w:p w14:paraId="06BED8D1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6290723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5A7B5D5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0" w:type="dxa"/>
            <w:gridSpan w:val="2"/>
          </w:tcPr>
          <w:p w14:paraId="49B96C09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02" w:type="dxa"/>
            <w:gridSpan w:val="2"/>
          </w:tcPr>
          <w:p w14:paraId="69727866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E23F8D" w:rsidRPr="00992345" w14:paraId="791C99BC" w14:textId="77777777" w:rsidTr="00E23F8D">
        <w:tc>
          <w:tcPr>
            <w:tcW w:w="2274" w:type="dxa"/>
          </w:tcPr>
          <w:p w14:paraId="78B4C04C" w14:textId="77777777" w:rsidR="00E23F8D" w:rsidRPr="00992345" w:rsidRDefault="00E23F8D" w:rsidP="00E23F8D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CD4281" w14:textId="4F6E676A" w:rsidR="00E23F8D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433F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433F1"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4942204A" w14:textId="4C7F1820" w:rsidR="00E23F8D" w:rsidRPr="00E23F8D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10" w:type="dxa"/>
          </w:tcPr>
          <w:p w14:paraId="08DD9A51" w14:textId="33149477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819" w:type="dxa"/>
          </w:tcPr>
          <w:p w14:paraId="6019A0ED" w14:textId="77777777" w:rsidR="002433F1" w:rsidRDefault="002433F1" w:rsidP="002433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3875CA53" w14:textId="43783186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01" w:type="dxa"/>
          </w:tcPr>
          <w:p w14:paraId="19DFB523" w14:textId="1E5E2A56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14:paraId="523F7F6F" w14:textId="77777777" w:rsidR="002433F1" w:rsidRDefault="002433F1" w:rsidP="002433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3634B12B" w14:textId="0E29EC7B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1E7D93F7" w14:textId="399D67B0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6908AF45" w14:textId="77777777" w:rsidR="002433F1" w:rsidRDefault="002433F1" w:rsidP="002433F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</w:p>
          <w:p w14:paraId="52A2404C" w14:textId="52CCF986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792" w:type="dxa"/>
          </w:tcPr>
          <w:p w14:paraId="35898E15" w14:textId="762742E2" w:rsidR="00E23F8D" w:rsidRPr="00992345" w:rsidRDefault="00E23F8D" w:rsidP="00E23F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</w:tr>
      <w:tr w:rsidR="00CF7EF3" w:rsidRPr="00992345" w14:paraId="7B72B882" w14:textId="77777777" w:rsidTr="00E23F8D">
        <w:tc>
          <w:tcPr>
            <w:tcW w:w="2274" w:type="dxa"/>
          </w:tcPr>
          <w:p w14:paraId="5942C6E5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1D513E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66AA26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13E3FBB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1" w:type="dxa"/>
          </w:tcPr>
          <w:p w14:paraId="2C3D6AB6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B3394E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E4DC2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DF9E43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5FC74A1A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554C4" w:rsidRPr="00992345" w14:paraId="035531AF" w14:textId="77777777" w:rsidTr="00E23F8D">
        <w:trPr>
          <w:trHeight w:val="149"/>
        </w:trPr>
        <w:tc>
          <w:tcPr>
            <w:tcW w:w="2274" w:type="dxa"/>
          </w:tcPr>
          <w:p w14:paraId="7B1D5719" w14:textId="7AD0FA84" w:rsidR="00D554C4" w:rsidRPr="00992345" w:rsidRDefault="00D554C4" w:rsidP="00D554C4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900" w:type="dxa"/>
          </w:tcPr>
          <w:p w14:paraId="2FA34E4C" w14:textId="2D25B8CF" w:rsidR="00D554C4" w:rsidRPr="004E1487" w:rsidRDefault="00D554C4" w:rsidP="00D554C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50,000</w:t>
            </w:r>
          </w:p>
        </w:tc>
        <w:tc>
          <w:tcPr>
            <w:tcW w:w="810" w:type="dxa"/>
          </w:tcPr>
          <w:p w14:paraId="26FF88F6" w14:textId="31279A52" w:rsidR="00D554C4" w:rsidRPr="004E1487" w:rsidRDefault="00D554C4" w:rsidP="00D554C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50,000</w:t>
            </w:r>
          </w:p>
        </w:tc>
        <w:tc>
          <w:tcPr>
            <w:tcW w:w="819" w:type="dxa"/>
          </w:tcPr>
          <w:p w14:paraId="46DDCD78" w14:textId="58AF8056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 xml:space="preserve"> 100.00     </w:t>
            </w:r>
          </w:p>
        </w:tc>
        <w:tc>
          <w:tcPr>
            <w:tcW w:w="801" w:type="dxa"/>
          </w:tcPr>
          <w:p w14:paraId="17A6507A" w14:textId="75CF9F8D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 xml:space="preserve"> 100.00     </w:t>
            </w:r>
          </w:p>
        </w:tc>
        <w:tc>
          <w:tcPr>
            <w:tcW w:w="990" w:type="dxa"/>
          </w:tcPr>
          <w:p w14:paraId="626A1875" w14:textId="4AD4A448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59,391</w:t>
            </w:r>
          </w:p>
        </w:tc>
        <w:tc>
          <w:tcPr>
            <w:tcW w:w="990" w:type="dxa"/>
          </w:tcPr>
          <w:p w14:paraId="1B392CED" w14:textId="026E7D8C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59,391</w:t>
            </w:r>
          </w:p>
        </w:tc>
        <w:tc>
          <w:tcPr>
            <w:tcW w:w="810" w:type="dxa"/>
          </w:tcPr>
          <w:p w14:paraId="7B7D5391" w14:textId="06674471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/>
                <w:sz w:val="22"/>
                <w:szCs w:val="22"/>
              </w:rPr>
              <w:t>15,000</w:t>
            </w:r>
          </w:p>
        </w:tc>
        <w:tc>
          <w:tcPr>
            <w:tcW w:w="792" w:type="dxa"/>
          </w:tcPr>
          <w:p w14:paraId="11FBC8DB" w14:textId="4D75A2F6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15,000</w:t>
            </w:r>
          </w:p>
        </w:tc>
      </w:tr>
      <w:tr w:rsidR="00D554C4" w:rsidRPr="00992345" w14:paraId="42E63C4D" w14:textId="77777777" w:rsidTr="00E23F8D">
        <w:tc>
          <w:tcPr>
            <w:tcW w:w="2274" w:type="dxa"/>
          </w:tcPr>
          <w:p w14:paraId="765FBBEC" w14:textId="3E278B05" w:rsidR="00D554C4" w:rsidRPr="00992345" w:rsidRDefault="00D554C4" w:rsidP="00D554C4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900" w:type="dxa"/>
          </w:tcPr>
          <w:p w14:paraId="51B9332A" w14:textId="1B2FB41E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20,000</w:t>
            </w:r>
          </w:p>
        </w:tc>
        <w:tc>
          <w:tcPr>
            <w:tcW w:w="810" w:type="dxa"/>
          </w:tcPr>
          <w:p w14:paraId="48ECA85A" w14:textId="7BEC377B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20,000</w:t>
            </w:r>
          </w:p>
        </w:tc>
        <w:tc>
          <w:tcPr>
            <w:tcW w:w="819" w:type="dxa"/>
          </w:tcPr>
          <w:p w14:paraId="3A035339" w14:textId="5FDB5402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 xml:space="preserve"> 51.00</w:t>
            </w:r>
          </w:p>
        </w:tc>
        <w:tc>
          <w:tcPr>
            <w:tcW w:w="801" w:type="dxa"/>
          </w:tcPr>
          <w:p w14:paraId="2C9C72F9" w14:textId="3C7F950F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 xml:space="preserve"> 51.00</w:t>
            </w:r>
          </w:p>
        </w:tc>
        <w:tc>
          <w:tcPr>
            <w:tcW w:w="990" w:type="dxa"/>
          </w:tcPr>
          <w:p w14:paraId="08F375F4" w14:textId="5AAF43AF" w:rsidR="00D554C4" w:rsidRPr="004E1487" w:rsidRDefault="00D554C4" w:rsidP="00D554C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10,200</w:t>
            </w:r>
          </w:p>
        </w:tc>
        <w:tc>
          <w:tcPr>
            <w:tcW w:w="990" w:type="dxa"/>
          </w:tcPr>
          <w:p w14:paraId="7F00CDA8" w14:textId="20B75BB3" w:rsidR="00D554C4" w:rsidRPr="004E1487" w:rsidRDefault="00D554C4" w:rsidP="00D554C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10,200</w:t>
            </w:r>
          </w:p>
        </w:tc>
        <w:tc>
          <w:tcPr>
            <w:tcW w:w="810" w:type="dxa"/>
          </w:tcPr>
          <w:p w14:paraId="5CDE92D3" w14:textId="42B9575A" w:rsidR="00D554C4" w:rsidRPr="004E1487" w:rsidRDefault="00D554C4" w:rsidP="00D554C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14:paraId="61B39EF6" w14:textId="71B61AB4" w:rsidR="00D554C4" w:rsidRPr="004E1487" w:rsidRDefault="00D554C4" w:rsidP="00D554C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 xml:space="preserve">   -</w:t>
            </w:r>
          </w:p>
        </w:tc>
      </w:tr>
      <w:tr w:rsidR="00D554C4" w:rsidRPr="00992345" w14:paraId="0173DE21" w14:textId="77777777" w:rsidTr="00E23F8D">
        <w:tc>
          <w:tcPr>
            <w:tcW w:w="2274" w:type="dxa"/>
          </w:tcPr>
          <w:p w14:paraId="15A43642" w14:textId="5743C3A3" w:rsidR="00D554C4" w:rsidRPr="00CF7EF3" w:rsidRDefault="00D554C4" w:rsidP="00D554C4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ดับบลิวซีไอ โฮลดิ้ง จำกั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ด (มหาชน)</w:t>
            </w:r>
          </w:p>
        </w:tc>
        <w:tc>
          <w:tcPr>
            <w:tcW w:w="900" w:type="dxa"/>
            <w:shd w:val="clear" w:color="auto" w:fill="auto"/>
          </w:tcPr>
          <w:p w14:paraId="101DB15A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7C2451C" w14:textId="5E2983FD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/>
                <w:sz w:val="22"/>
                <w:szCs w:val="22"/>
              </w:rPr>
              <w:t>1,818,906</w:t>
            </w:r>
          </w:p>
        </w:tc>
        <w:tc>
          <w:tcPr>
            <w:tcW w:w="810" w:type="dxa"/>
            <w:shd w:val="clear" w:color="auto" w:fill="auto"/>
          </w:tcPr>
          <w:p w14:paraId="5B1473E9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E239C8" w14:textId="5D9DA0AF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1,59</w:t>
            </w:r>
            <w:r w:rsidR="00A269C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="00A269C3">
              <w:rPr>
                <w:rFonts w:ascii="Browallia New" w:hAnsi="Browallia New" w:cs="Browallia New"/>
                <w:sz w:val="22"/>
                <w:szCs w:val="22"/>
              </w:rPr>
              <w:t>906</w:t>
            </w:r>
          </w:p>
        </w:tc>
        <w:tc>
          <w:tcPr>
            <w:tcW w:w="819" w:type="dxa"/>
            <w:shd w:val="clear" w:color="auto" w:fill="auto"/>
          </w:tcPr>
          <w:p w14:paraId="7C32B8B9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CF9C1A" w14:textId="40E595E8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4E1487">
              <w:rPr>
                <w:rFonts w:ascii="Browallia New" w:hAnsi="Browallia New" w:cs="Browallia New"/>
                <w:sz w:val="22"/>
                <w:szCs w:val="22"/>
              </w:rPr>
              <w:t>56.00</w:t>
            </w:r>
          </w:p>
        </w:tc>
        <w:tc>
          <w:tcPr>
            <w:tcW w:w="801" w:type="dxa"/>
            <w:shd w:val="clear" w:color="auto" w:fill="auto"/>
          </w:tcPr>
          <w:p w14:paraId="6B4B8E56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A4613E" w14:textId="13C7992A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63.70</w:t>
            </w:r>
          </w:p>
        </w:tc>
        <w:tc>
          <w:tcPr>
            <w:tcW w:w="990" w:type="dxa"/>
          </w:tcPr>
          <w:p w14:paraId="73F246A3" w14:textId="77777777" w:rsidR="00D554C4" w:rsidRPr="004E1487" w:rsidRDefault="00D554C4" w:rsidP="00D554C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337286" w14:textId="09F0BF94" w:rsidR="00D554C4" w:rsidRPr="004E1487" w:rsidRDefault="00D554C4" w:rsidP="00D554C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2,212,004</w:t>
            </w:r>
          </w:p>
        </w:tc>
        <w:tc>
          <w:tcPr>
            <w:tcW w:w="990" w:type="dxa"/>
          </w:tcPr>
          <w:p w14:paraId="20D6A23C" w14:textId="77777777" w:rsidR="00D554C4" w:rsidRPr="004E1487" w:rsidRDefault="00D554C4" w:rsidP="00D554C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BD40D8" w14:textId="32A93803" w:rsidR="00D554C4" w:rsidRPr="004E1487" w:rsidRDefault="00D554C4" w:rsidP="00D554C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2,212,004</w:t>
            </w:r>
          </w:p>
        </w:tc>
        <w:tc>
          <w:tcPr>
            <w:tcW w:w="810" w:type="dxa"/>
          </w:tcPr>
          <w:p w14:paraId="5B58E94A" w14:textId="77777777" w:rsidR="00D554C4" w:rsidRPr="004E1487" w:rsidRDefault="00D554C4" w:rsidP="00D554C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A6D60DB" w14:textId="7CFAB4AA" w:rsidR="00D554C4" w:rsidRPr="004E1487" w:rsidRDefault="00D554C4" w:rsidP="00D554C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14:paraId="7B276D91" w14:textId="77777777" w:rsidR="00D554C4" w:rsidRPr="004E1487" w:rsidRDefault="00D554C4" w:rsidP="00D554C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2988DA" w14:textId="679285E4" w:rsidR="00D554C4" w:rsidRPr="004E1487" w:rsidRDefault="00D554C4" w:rsidP="00D554C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 xml:space="preserve">   -</w:t>
            </w:r>
          </w:p>
        </w:tc>
      </w:tr>
      <w:tr w:rsidR="00D554C4" w:rsidRPr="00992345" w14:paraId="39998FB4" w14:textId="77777777" w:rsidTr="00347F76">
        <w:tc>
          <w:tcPr>
            <w:tcW w:w="2274" w:type="dxa"/>
          </w:tcPr>
          <w:p w14:paraId="568E9195" w14:textId="0EFFC394" w:rsidR="00D554C4" w:rsidRPr="00992345" w:rsidRDefault="00D554C4" w:rsidP="00D554C4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center"/>
          </w:tcPr>
          <w:p w14:paraId="3673E2E9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6D4E00F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FA46A00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618377EF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9D086F" w14:textId="1D066B37" w:rsidR="00D554C4" w:rsidRPr="004E1487" w:rsidRDefault="00D554C4" w:rsidP="00D554C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2,281,595</w:t>
            </w:r>
          </w:p>
        </w:tc>
        <w:tc>
          <w:tcPr>
            <w:tcW w:w="990" w:type="dxa"/>
          </w:tcPr>
          <w:p w14:paraId="2259406D" w14:textId="101BE6FE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2,281,595</w:t>
            </w:r>
          </w:p>
        </w:tc>
        <w:tc>
          <w:tcPr>
            <w:tcW w:w="810" w:type="dxa"/>
          </w:tcPr>
          <w:p w14:paraId="55094E9E" w14:textId="38F1D678" w:rsidR="00D554C4" w:rsidRPr="004E1487" w:rsidRDefault="00D554C4" w:rsidP="00D554C4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/>
                <w:sz w:val="22"/>
                <w:szCs w:val="22"/>
              </w:rPr>
              <w:t>15,000</w:t>
            </w:r>
          </w:p>
        </w:tc>
        <w:tc>
          <w:tcPr>
            <w:tcW w:w="792" w:type="dxa"/>
          </w:tcPr>
          <w:p w14:paraId="6119E601" w14:textId="5C85E8CD" w:rsidR="00D554C4" w:rsidRPr="004E1487" w:rsidRDefault="00D554C4" w:rsidP="00D554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15,000</w:t>
            </w:r>
          </w:p>
        </w:tc>
      </w:tr>
      <w:tr w:rsidR="00D554C4" w:rsidRPr="00992345" w14:paraId="6DFBADEC" w14:textId="77777777" w:rsidTr="00347F76">
        <w:tc>
          <w:tcPr>
            <w:tcW w:w="2274" w:type="dxa"/>
          </w:tcPr>
          <w:p w14:paraId="532AAFFA" w14:textId="04FEAF67" w:rsidR="00D554C4" w:rsidRPr="00992345" w:rsidRDefault="00D554C4" w:rsidP="00D554C4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F3A6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  <w:vAlign w:val="center"/>
          </w:tcPr>
          <w:p w14:paraId="27ADDD84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417E6AC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3F92688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78480545" w14:textId="77777777" w:rsidR="00D554C4" w:rsidRPr="004E148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A46635" w14:textId="1A4BDC73" w:rsidR="00D554C4" w:rsidRPr="004E1487" w:rsidRDefault="00D554C4" w:rsidP="00D554C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(</w:t>
            </w:r>
            <w:r w:rsidRPr="004E1487">
              <w:rPr>
                <w:rFonts w:ascii="Browallia New" w:hAnsi="Browallia New" w:cs="Browallia New"/>
                <w:sz w:val="22"/>
                <w:szCs w:val="22"/>
              </w:rPr>
              <w:t>2,215,727</w:t>
            </w: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14:paraId="0D38E757" w14:textId="74523D80" w:rsidR="00D554C4" w:rsidRPr="004E1487" w:rsidRDefault="00D554C4" w:rsidP="00D554C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E1487">
              <w:rPr>
                <w:rFonts w:ascii="Browallia New" w:hAnsi="Browallia New" w:cs="Browallia New" w:hint="cs"/>
                <w:sz w:val="22"/>
                <w:szCs w:val="22"/>
              </w:rPr>
              <w:t>(2,212,004)</w:t>
            </w:r>
          </w:p>
        </w:tc>
        <w:tc>
          <w:tcPr>
            <w:tcW w:w="810" w:type="dxa"/>
          </w:tcPr>
          <w:p w14:paraId="5B0FA861" w14:textId="77777777" w:rsidR="00D554C4" w:rsidRPr="004E1487" w:rsidRDefault="00D554C4" w:rsidP="00D554C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02BB7ECA" w14:textId="77777777" w:rsidR="00D554C4" w:rsidRPr="004E1487" w:rsidRDefault="00D554C4" w:rsidP="00D554C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554C4" w:rsidRPr="00992345" w14:paraId="0BCFD1B6" w14:textId="77777777" w:rsidTr="00347F76">
        <w:tc>
          <w:tcPr>
            <w:tcW w:w="2274" w:type="dxa"/>
          </w:tcPr>
          <w:p w14:paraId="6B4C2CD2" w14:textId="399BC375" w:rsidR="00D554C4" w:rsidRPr="00992345" w:rsidRDefault="00D554C4" w:rsidP="00D554C4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00" w:type="dxa"/>
            <w:vAlign w:val="center"/>
          </w:tcPr>
          <w:p w14:paraId="64606F65" w14:textId="77777777" w:rsidR="00D554C4" w:rsidRPr="00282E4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29E6050" w14:textId="77777777" w:rsidR="00D554C4" w:rsidRPr="00282E4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0E1C91B" w14:textId="77777777" w:rsidR="00D554C4" w:rsidRPr="00282E4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20ED0E2A" w14:textId="77777777" w:rsidR="00D554C4" w:rsidRPr="00282E47" w:rsidRDefault="00D554C4" w:rsidP="00D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4536C0" w14:textId="6B54D57B" w:rsidR="00D554C4" w:rsidRPr="00D554C4" w:rsidRDefault="00D554C4" w:rsidP="00D554C4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157" w:firstLine="157"/>
              <w:jc w:val="right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1F3669">
              <w:rPr>
                <w:rFonts w:ascii="Browallia New" w:hAnsi="Browallia New" w:cs="Browallia New"/>
                <w:sz w:val="22"/>
                <w:szCs w:val="22"/>
              </w:rPr>
              <w:t>65,868</w:t>
            </w:r>
          </w:p>
        </w:tc>
        <w:tc>
          <w:tcPr>
            <w:tcW w:w="990" w:type="dxa"/>
          </w:tcPr>
          <w:p w14:paraId="17524742" w14:textId="7F377F38" w:rsidR="00D554C4" w:rsidRPr="00282E47" w:rsidRDefault="00D554C4" w:rsidP="00D554C4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282E47">
              <w:rPr>
                <w:rFonts w:ascii="Browallia New" w:hAnsi="Browallia New" w:cs="Browallia New" w:hint="cs"/>
                <w:sz w:val="22"/>
                <w:szCs w:val="22"/>
              </w:rPr>
              <w:t>69,591</w:t>
            </w:r>
          </w:p>
        </w:tc>
        <w:tc>
          <w:tcPr>
            <w:tcW w:w="810" w:type="dxa"/>
          </w:tcPr>
          <w:p w14:paraId="4A846AD8" w14:textId="77777777" w:rsidR="00D554C4" w:rsidRPr="00282E47" w:rsidRDefault="00D554C4" w:rsidP="00D554C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5503BF54" w14:textId="77777777" w:rsidR="00D554C4" w:rsidRPr="00282E47" w:rsidRDefault="00D554C4" w:rsidP="00D554C4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104D67B1" w14:textId="77777777" w:rsidR="005F1CD3" w:rsidRPr="003C264B" w:rsidRDefault="005F1CD3" w:rsidP="00A70CB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  <w:highlight w:val="yellow"/>
        </w:rPr>
      </w:pPr>
    </w:p>
    <w:p w14:paraId="3BAE44BB" w14:textId="5EED4EFD" w:rsidR="00A70CB5" w:rsidRDefault="00A70CB5" w:rsidP="00A70CB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63389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2433F1" w:rsidRPr="00563389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 w:rsidRPr="00563389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563389">
        <w:rPr>
          <w:rFonts w:ascii="Browallia New" w:hAnsi="Browallia New" w:cs="Browallia New" w:hint="cs"/>
          <w:sz w:val="28"/>
          <w:szCs w:val="28"/>
        </w:rPr>
        <w:t xml:space="preserve"> </w:t>
      </w:r>
      <w:r w:rsidR="002433F1" w:rsidRPr="00563389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D3135D" w:rsidRPr="0056338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D3135D" w:rsidRPr="00563389">
        <w:rPr>
          <w:rFonts w:ascii="Browallia New" w:hAnsi="Browallia New" w:cs="Browallia New"/>
          <w:spacing w:val="-4"/>
          <w:sz w:val="28"/>
          <w:szCs w:val="28"/>
        </w:rPr>
        <w:t xml:space="preserve">2562 </w:t>
      </w:r>
      <w:r w:rsidR="00D3135D" w:rsidRPr="00563389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และ</w:t>
      </w:r>
      <w:r w:rsidR="009F1E9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วันที่</w:t>
      </w:r>
      <w:r w:rsidR="00D3135D" w:rsidRPr="0056338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63389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563389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56338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563389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563389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563389">
        <w:rPr>
          <w:rFonts w:ascii="Browallia New" w:hAnsi="Browallia New" w:cs="Browallia New"/>
          <w:spacing w:val="-4"/>
          <w:sz w:val="28"/>
          <w:szCs w:val="28"/>
          <w:cs/>
        </w:rPr>
        <w:t>เงินลงทุนในบริษัทย่อย</w:t>
      </w:r>
      <w:r w:rsidRPr="00563389">
        <w:rPr>
          <w:rFonts w:ascii="Browallia New" w:hAnsi="Browallia New" w:cs="Browallia New" w:hint="cs"/>
          <w:spacing w:val="-4"/>
          <w:sz w:val="28"/>
          <w:szCs w:val="28"/>
          <w:cs/>
        </w:rPr>
        <w:t>แห่งหนึ่ง</w:t>
      </w:r>
      <w:r w:rsidRPr="00563389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CB3152" w:rsidRPr="00563389">
        <w:rPr>
          <w:rFonts w:ascii="Browallia New" w:hAnsi="Browallia New" w:cs="Browallia New"/>
          <w:spacing w:val="-4"/>
          <w:sz w:val="28"/>
          <w:szCs w:val="28"/>
        </w:rPr>
        <w:t>2,212</w:t>
      </w:r>
      <w:r w:rsidR="00E51D32" w:rsidRPr="0056338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563389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  <w:r w:rsidR="00CB3152" w:rsidRPr="0056338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563389">
        <w:rPr>
          <w:rFonts w:ascii="Browallia New" w:hAnsi="Browallia New" w:cs="Browallia New"/>
          <w:sz w:val="28"/>
          <w:szCs w:val="28"/>
          <w:cs/>
        </w:rPr>
        <w:t xml:space="preserve">นำไปวางเป็นหลักประกัน เพื่อค้ำประกันวงเงินกู้ยืมระยะยาวจากสถาบันการเงินให้กับบริษัท (หมายเหตุ </w:t>
      </w:r>
      <w:r w:rsidRPr="00563389">
        <w:rPr>
          <w:rFonts w:ascii="Browallia New" w:hAnsi="Browallia New" w:cs="Browallia New"/>
          <w:sz w:val="28"/>
          <w:szCs w:val="28"/>
          <w:lang w:val="en-GB"/>
        </w:rPr>
        <w:t>1</w:t>
      </w:r>
      <w:r w:rsidR="00887F5C">
        <w:rPr>
          <w:rFonts w:ascii="Browallia New" w:hAnsi="Browallia New" w:cs="Browallia New"/>
          <w:sz w:val="28"/>
          <w:szCs w:val="28"/>
          <w:lang w:val="en-GB"/>
        </w:rPr>
        <w:t>4</w:t>
      </w:r>
      <w:r w:rsidRPr="00563389">
        <w:rPr>
          <w:rFonts w:ascii="Browallia New" w:hAnsi="Browallia New" w:cs="Browallia New"/>
          <w:sz w:val="28"/>
          <w:szCs w:val="28"/>
        </w:rPr>
        <w:t>)</w:t>
      </w:r>
    </w:p>
    <w:p w14:paraId="26793175" w14:textId="77777777" w:rsidR="003A2ADF" w:rsidRPr="002E76A4" w:rsidRDefault="003A2ADF" w:rsidP="007231B4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D5FD714" w14:textId="7F4DB71C" w:rsidR="00852E88" w:rsidRPr="00340D67" w:rsidRDefault="0058147B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40D67">
        <w:rPr>
          <w:rFonts w:ascii="Browallia New" w:hAnsi="Browallia New" w:cs="Browallia New"/>
          <w:sz w:val="28"/>
          <w:szCs w:val="28"/>
          <w:u w:val="single"/>
          <w:cs/>
        </w:rPr>
        <w:t>บริษัท ดับบลิวซีไอ โฮลดิ้ง จำกัด</w:t>
      </w:r>
      <w:r w:rsidR="00AD571E">
        <w:rPr>
          <w:rFonts w:ascii="Browallia New" w:hAnsi="Browallia New" w:cs="Browallia New"/>
          <w:sz w:val="28"/>
          <w:szCs w:val="28"/>
          <w:u w:val="single"/>
        </w:rPr>
        <w:t xml:space="preserve"> (</w:t>
      </w:r>
      <w:r w:rsidR="00AD571E">
        <w:rPr>
          <w:rFonts w:ascii="Browallia New" w:hAnsi="Browallia New" w:cs="Browallia New" w:hint="cs"/>
          <w:sz w:val="28"/>
          <w:szCs w:val="28"/>
          <w:u w:val="single"/>
          <w:cs/>
        </w:rPr>
        <w:t>มหาชน)</w:t>
      </w:r>
    </w:p>
    <w:p w14:paraId="56DBD9C2" w14:textId="77777777" w:rsidR="007E7ADD" w:rsidRPr="00D2247B" w:rsidRDefault="007E7ADD" w:rsidP="00D04D7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5039FE88" w14:textId="335EB032" w:rsidR="00E71011" w:rsidRDefault="00193B32" w:rsidP="00F323E8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A24B0F">
        <w:rPr>
          <w:rFonts w:ascii="Browallia New" w:hAnsi="Browallia New" w:cs="Browallia New"/>
          <w:sz w:val="28"/>
          <w:szCs w:val="28"/>
          <w:cs/>
        </w:rPr>
        <w:t>บริษัท ดับบลิวซีไอ โฮลดิ้ง</w:t>
      </w:r>
      <w:r w:rsidR="009A411E" w:rsidRPr="00A24B0F">
        <w:rPr>
          <w:rFonts w:ascii="Browallia New" w:hAnsi="Browallia New" w:cs="Browallia New"/>
          <w:sz w:val="28"/>
          <w:szCs w:val="28"/>
        </w:rPr>
        <w:t xml:space="preserve"> </w:t>
      </w:r>
      <w:r w:rsidR="009A411E" w:rsidRPr="00A24B0F">
        <w:rPr>
          <w:rFonts w:ascii="Browallia New" w:hAnsi="Browallia New" w:cs="Browallia New"/>
          <w:sz w:val="28"/>
          <w:szCs w:val="28"/>
          <w:cs/>
        </w:rPr>
        <w:t>จำกัด (มหาชน)</w:t>
      </w:r>
      <w:r w:rsidRPr="00A24B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4B0F">
        <w:rPr>
          <w:rFonts w:ascii="Browallia New" w:hAnsi="Browallia New" w:cs="Browallia New" w:hint="cs"/>
          <w:sz w:val="28"/>
          <w:szCs w:val="28"/>
          <w:cs/>
        </w:rPr>
        <w:t>มีขาดทุนสะสมเป็น</w:t>
      </w:r>
      <w:r w:rsidRPr="003B6072">
        <w:rPr>
          <w:rFonts w:ascii="Browallia New" w:hAnsi="Browallia New" w:cs="Browallia New" w:hint="cs"/>
          <w:sz w:val="28"/>
          <w:szCs w:val="28"/>
          <w:cs/>
        </w:rPr>
        <w:t xml:space="preserve">จำนวนเงิน </w:t>
      </w:r>
      <w:r w:rsidR="000C5540" w:rsidRPr="003B6072">
        <w:rPr>
          <w:rFonts w:ascii="Browallia New" w:hAnsi="Browallia New" w:cs="Browallia New"/>
          <w:sz w:val="28"/>
          <w:szCs w:val="28"/>
        </w:rPr>
        <w:t>4,</w:t>
      </w:r>
      <w:r w:rsidR="0060099A" w:rsidRPr="003B6072">
        <w:rPr>
          <w:rFonts w:ascii="Browallia New" w:hAnsi="Browallia New" w:cs="Browallia New"/>
          <w:sz w:val="28"/>
          <w:szCs w:val="28"/>
        </w:rPr>
        <w:t>5</w:t>
      </w:r>
      <w:r w:rsidR="003B6072" w:rsidRPr="003B6072">
        <w:rPr>
          <w:rFonts w:ascii="Browallia New" w:hAnsi="Browallia New" w:cs="Browallia New"/>
          <w:sz w:val="28"/>
          <w:szCs w:val="28"/>
        </w:rPr>
        <w:t>21</w:t>
      </w:r>
      <w:r w:rsidR="0084382A" w:rsidRPr="003B60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B6072">
        <w:rPr>
          <w:rFonts w:ascii="Browallia New" w:hAnsi="Browallia New" w:cs="Browallia New"/>
          <w:sz w:val="28"/>
          <w:szCs w:val="28"/>
          <w:cs/>
        </w:rPr>
        <w:t>ล้าน</w:t>
      </w:r>
      <w:r w:rsidRPr="006F3A60">
        <w:rPr>
          <w:rFonts w:ascii="Browallia New" w:hAnsi="Browallia New" w:cs="Browallia New"/>
          <w:sz w:val="28"/>
          <w:szCs w:val="28"/>
          <w:cs/>
        </w:rPr>
        <w:t>บาท</w:t>
      </w:r>
      <w:r w:rsidRPr="00A24B0F">
        <w:rPr>
          <w:rFonts w:ascii="Browallia New" w:hAnsi="Browallia New" w:cs="Browallia New" w:hint="cs"/>
          <w:sz w:val="28"/>
          <w:szCs w:val="28"/>
          <w:cs/>
        </w:rPr>
        <w:t xml:space="preserve"> รวมถึงมีหนี้สินหมุนเวียนมากกว่าสินทรัพย์หมุนเวียน ณ 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A24B0F" w:rsidRPr="00A24B0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4B0F" w:rsidRPr="00A24B0F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A24B0F" w:rsidRPr="00A24B0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A24B0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24B0F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230374">
        <w:rPr>
          <w:rFonts w:ascii="Browallia New" w:hAnsi="Browallia New" w:cs="Browallia New"/>
          <w:sz w:val="28"/>
          <w:szCs w:val="28"/>
        </w:rPr>
        <w:t>715</w:t>
      </w:r>
      <w:r w:rsidR="000C5540" w:rsidRPr="00A24B0F">
        <w:rPr>
          <w:rFonts w:ascii="Browallia New" w:hAnsi="Browallia New" w:cs="Browallia New"/>
          <w:sz w:val="28"/>
          <w:szCs w:val="28"/>
        </w:rPr>
        <w:t xml:space="preserve"> </w:t>
      </w:r>
      <w:r w:rsidRPr="00A24B0F">
        <w:rPr>
          <w:rFonts w:ascii="Browallia New" w:hAnsi="Browallia New" w:cs="Browallia New" w:hint="cs"/>
          <w:sz w:val="28"/>
          <w:szCs w:val="28"/>
          <w:cs/>
        </w:rPr>
        <w:t xml:space="preserve">ล้านบาท อย่างไรก็ตาม </w:t>
      </w:r>
      <w:r w:rsidR="001F2E9F" w:rsidRPr="00A24B0F">
        <w:rPr>
          <w:rFonts w:ascii="Browallia New" w:hAnsi="Browallia New" w:cs="Browallia New" w:hint="cs"/>
          <w:sz w:val="28"/>
          <w:szCs w:val="28"/>
          <w:cs/>
        </w:rPr>
        <w:t>บริษัทอยู่ระหว่าง</w:t>
      </w:r>
      <w:r w:rsidR="00A24B0F">
        <w:rPr>
          <w:rFonts w:ascii="Browallia New" w:hAnsi="Browallia New" w:cs="Browallia New"/>
          <w:sz w:val="28"/>
          <w:szCs w:val="28"/>
        </w:rPr>
        <w:t xml:space="preserve">          </w:t>
      </w:r>
      <w:r w:rsidR="001F2E9F" w:rsidRPr="00A24B0F">
        <w:rPr>
          <w:rFonts w:ascii="Browallia New" w:hAnsi="Browallia New" w:cs="Browallia New" w:hint="cs"/>
          <w:sz w:val="28"/>
          <w:szCs w:val="28"/>
          <w:cs/>
        </w:rPr>
        <w:t>การพิจารณาปรับโครงสร้างธุรกิจของบริษัทย่อยให้มีผลการดำเนินงานที่ดีขึ้น</w:t>
      </w:r>
      <w:r w:rsidR="00EF4AF5" w:rsidRPr="00A24B0F">
        <w:rPr>
          <w:rFonts w:ascii="Browallia New" w:hAnsi="Browallia New" w:cs="Browallia New"/>
          <w:sz w:val="28"/>
          <w:szCs w:val="28"/>
        </w:rPr>
        <w:t xml:space="preserve"> </w:t>
      </w:r>
      <w:r w:rsidR="0034160E">
        <w:rPr>
          <w:rFonts w:ascii="Browallia New" w:hAnsi="Browallia New" w:cs="Browallia New" w:hint="cs"/>
          <w:sz w:val="28"/>
          <w:szCs w:val="28"/>
          <w:cs/>
        </w:rPr>
        <w:t>และมีกระแสเงินสดในการดำเนินงานที่ดีต่อไปในอนาคต</w:t>
      </w:r>
    </w:p>
    <w:p w14:paraId="31BBC7D4" w14:textId="77777777" w:rsidR="002E76A4" w:rsidRPr="006F3A60" w:rsidRDefault="002E76A4" w:rsidP="00F323E8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599EC567" w14:textId="2688E652" w:rsidR="007E5C30" w:rsidRDefault="007E5C30" w:rsidP="007E5C3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เมื่อวันที่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 xml:space="preserve">15 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กุมภาพันธ์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 xml:space="preserve">2562 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>ที่ประชุมวิสามัญผู้ถือหุ้น</w:t>
      </w:r>
      <w:r w:rsidRPr="001B07BA">
        <w:rPr>
          <w:rFonts w:ascii="Browallia New" w:hAnsi="Browallia New" w:cs="Browallia New" w:hint="cs"/>
          <w:sz w:val="28"/>
          <w:szCs w:val="28"/>
          <w:cs/>
        </w:rPr>
        <w:t>บริษัท ดับบลิวซีไอ โฮลดิ้ง จำกัด (มหาชน)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ได้มีมติขยายระยะเวลาการจัดสรรหุ้นเพิ่มทุนส่วนที่เหลือ และเรียกชำระเงินค่าหุ้นภายในวันที่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 xml:space="preserve">30 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>2562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(ตามมติอนุมัติ</w:t>
      </w:r>
      <w:r w:rsidR="00E96A08" w:rsidRPr="001B07BA">
        <w:rPr>
          <w:rFonts w:ascii="Browallia New" w:hAnsi="Browallia New" w:cs="Browallia New"/>
          <w:spacing w:val="-4"/>
          <w:sz w:val="28"/>
          <w:szCs w:val="28"/>
        </w:rPr>
        <w:t xml:space="preserve">        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การเพิ่มทุนเมื่อวันที่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 xml:space="preserve">29 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</w:t>
      </w:r>
      <w:r w:rsidRPr="001B07BA">
        <w:rPr>
          <w:rFonts w:ascii="Browallia New" w:hAnsi="Browallia New" w:cs="Browallia New"/>
          <w:spacing w:val="-4"/>
          <w:sz w:val="28"/>
          <w:szCs w:val="28"/>
        </w:rPr>
        <w:t>2561</w:t>
      </w:r>
      <w:r w:rsidRPr="001B07BA">
        <w:rPr>
          <w:rFonts w:ascii="Browallia New" w:hAnsi="Browallia New" w:cs="Browallia New" w:hint="cs"/>
          <w:spacing w:val="-4"/>
          <w:sz w:val="28"/>
          <w:szCs w:val="28"/>
          <w:cs/>
        </w:rPr>
        <w:t>)</w:t>
      </w:r>
    </w:p>
    <w:p w14:paraId="77047ED7" w14:textId="77777777" w:rsidR="00ED3798" w:rsidRPr="00B17B11" w:rsidRDefault="00ED3798" w:rsidP="007E5C3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AAE20B9" w14:textId="3E0BF1C6" w:rsidR="007E5C30" w:rsidRDefault="007E5C3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อย่างไรก็ตาม 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</w:rPr>
        <w:t>7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>
        <w:rPr>
          <w:rFonts w:ascii="Browallia New" w:hAnsi="Browallia New" w:cs="Browallia New"/>
          <w:sz w:val="28"/>
          <w:szCs w:val="28"/>
        </w:rPr>
        <w:t>2562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ที่ประชุมคณะกรรมการบริษัท อี ฟอร์ แอล เอม จำกัด (มหาชน) ครั้งที่ </w:t>
      </w:r>
      <w:r>
        <w:rPr>
          <w:rFonts w:ascii="Browallia New" w:hAnsi="Browallia New" w:cs="Browallia New"/>
          <w:sz w:val="28"/>
          <w:szCs w:val="28"/>
        </w:rPr>
        <w:t>3/2562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มีมติอนุมัติให้บริษัทสละสิทธิการจองซื้อหุ้นสามัญเพิ่มทุนของบริษัท ดับบลิวซีไอ โฮลดิ้ง จำกัด (มหาชน) ซึ่งเป็นบริษัทย่อยของบริษัทตามสัดส่วนการถือหุ้น จำนวน</w:t>
      </w:r>
      <w:r>
        <w:rPr>
          <w:rFonts w:ascii="Browallia New" w:hAnsi="Browallia New" w:cs="Browallia New"/>
          <w:sz w:val="28"/>
          <w:szCs w:val="28"/>
        </w:rPr>
        <w:t xml:space="preserve"> 42,882,808</w:t>
      </w:r>
      <w:r w:rsidRPr="00D30DA1">
        <w:rPr>
          <w:rFonts w:ascii="Browallia New" w:hAnsi="Browallia New" w:cs="Browallia New"/>
          <w:sz w:val="28"/>
          <w:szCs w:val="28"/>
        </w:rPr>
        <w:t> 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หุ้น โดยยังคงรักษาสัดส่วนการเป็นผู้ถือหุ้นใหญ่ ในสัดส่วนไม่ต่ำกว่าร้อยละ </w:t>
      </w:r>
      <w:r>
        <w:rPr>
          <w:rFonts w:ascii="Browallia New" w:hAnsi="Browallia New" w:cs="Browallia New"/>
          <w:sz w:val="28"/>
          <w:szCs w:val="28"/>
        </w:rPr>
        <w:t>50.17</w:t>
      </w:r>
    </w:p>
    <w:p w14:paraId="129B7344" w14:textId="4896BF43" w:rsidR="00F14E04" w:rsidRDefault="00F14E04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3939A04D" w14:textId="11AAA25E" w:rsidR="00F14E04" w:rsidRDefault="00F14E04" w:rsidP="00F14E0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Pr="00D2247B">
        <w:rPr>
          <w:rFonts w:ascii="Browallia New" w:hAnsi="Browallia New" w:cs="Browallia New"/>
          <w:spacing w:val="-4"/>
          <w:sz w:val="28"/>
          <w:szCs w:val="28"/>
        </w:rPr>
        <w:t xml:space="preserve">4 </w:t>
      </w: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เมษายน </w:t>
      </w:r>
      <w:r w:rsidRPr="00D2247B">
        <w:rPr>
          <w:rFonts w:ascii="Browallia New" w:hAnsi="Browallia New" w:cs="Browallia New"/>
          <w:spacing w:val="-4"/>
          <w:sz w:val="28"/>
          <w:szCs w:val="28"/>
        </w:rPr>
        <w:t>2562</w:t>
      </w: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 ดับบลิวซีไอ โฮลดิ้ง จำกัด (มหาชน) ได้รับชำระเงินค่าหุ้นสามัญเพิ่มทุนที่เสนอขายแก่</w:t>
      </w:r>
      <w:r w:rsidR="00D8025E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 </w:t>
      </w:r>
      <w:r w:rsidR="00F771CF">
        <w:rPr>
          <w:rFonts w:ascii="Browallia New" w:hAnsi="Browallia New" w:cs="Browallia New" w:hint="cs"/>
          <w:spacing w:val="-4"/>
          <w:sz w:val="28"/>
          <w:szCs w:val="28"/>
          <w:cs/>
        </w:rPr>
        <w:t>ผู้ถือหุ้นเดิม</w:t>
      </w:r>
      <w:r w:rsidR="00D8025E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รวมเป็นเงินทั้งสิ้นจํานวน </w:t>
      </w:r>
      <w:r w:rsidRPr="00D2247B">
        <w:rPr>
          <w:rFonts w:ascii="Browallia New" w:hAnsi="Browallia New" w:cs="Browallia New"/>
          <w:spacing w:val="-4"/>
          <w:sz w:val="28"/>
          <w:szCs w:val="28"/>
        </w:rPr>
        <w:t>220</w:t>
      </w: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แบ่งออกเป็นหุ้นสามัญจํานวน </w:t>
      </w:r>
      <w:r w:rsidRPr="00D2247B">
        <w:rPr>
          <w:rFonts w:ascii="Browallia New" w:hAnsi="Browallia New" w:cs="Browallia New"/>
          <w:spacing w:val="-4"/>
          <w:sz w:val="28"/>
          <w:szCs w:val="28"/>
        </w:rPr>
        <w:t xml:space="preserve">22 </w:t>
      </w:r>
      <w:r w:rsidRPr="00D2247B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ล้านหุ้น </w:t>
      </w:r>
      <w:r w:rsidR="003C264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ทำให้สัดส่วนการลงทุนในบริษัทย่อยลดลงจากร้อยละ </w:t>
      </w:r>
      <w:r w:rsidR="003C264B">
        <w:rPr>
          <w:rFonts w:ascii="Browallia New" w:hAnsi="Browallia New" w:cs="Browallia New"/>
          <w:spacing w:val="-4"/>
          <w:sz w:val="28"/>
          <w:szCs w:val="28"/>
        </w:rPr>
        <w:t xml:space="preserve">63.70 </w:t>
      </w:r>
      <w:r w:rsidR="003C264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เป็นร้อยละ </w:t>
      </w:r>
      <w:r w:rsidR="003C264B">
        <w:rPr>
          <w:rFonts w:ascii="Browallia New" w:hAnsi="Browallia New" w:cs="Browallia New"/>
          <w:spacing w:val="-4"/>
          <w:sz w:val="28"/>
          <w:szCs w:val="28"/>
        </w:rPr>
        <w:t xml:space="preserve">56.00 </w:t>
      </w:r>
      <w:r w:rsidR="003C264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และบันทึกผลต่างจากการเปลี่ยนแปลงสัดส่วนเงินลงทุนในบริษัทย่อย จำนวน </w:t>
      </w:r>
      <w:r w:rsidR="003C264B">
        <w:rPr>
          <w:rFonts w:ascii="Browallia New" w:hAnsi="Browallia New" w:cs="Browallia New"/>
          <w:spacing w:val="-4"/>
          <w:sz w:val="28"/>
          <w:szCs w:val="28"/>
        </w:rPr>
        <w:t xml:space="preserve">170.16 </w:t>
      </w:r>
      <w:r w:rsidR="003C264B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 ใน</w:t>
      </w:r>
      <w:r w:rsidR="00902873">
        <w:rPr>
          <w:rFonts w:ascii="Browallia New" w:hAnsi="Browallia New" w:cs="Browallia New" w:hint="cs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</w:p>
    <w:p w14:paraId="5387641A" w14:textId="6046CDF1" w:rsidR="00253540" w:rsidRPr="00B17B11" w:rsidRDefault="00253540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17577F61" w14:textId="2D145986" w:rsidR="00A837FC" w:rsidRPr="00A837FC" w:rsidRDefault="00A837FC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A837FC">
        <w:rPr>
          <w:rFonts w:ascii="Browallia New" w:hAnsi="Browallia New" w:cs="Browallia New"/>
          <w:sz w:val="28"/>
          <w:szCs w:val="28"/>
          <w:u w:val="single"/>
          <w:cs/>
        </w:rPr>
        <w:t>บริษัท วุฒิศักดิ์ คอสเมติกอินเตอร์ จำกัด</w:t>
      </w:r>
    </w:p>
    <w:p w14:paraId="00BB361C" w14:textId="77777777" w:rsidR="00A837FC" w:rsidRPr="00B17B11" w:rsidRDefault="00A837FC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0D4E7C24" w14:textId="570E5525" w:rsidR="00D2247B" w:rsidRPr="00D2247B" w:rsidRDefault="00D2247B" w:rsidP="00D2247B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D2247B">
        <w:rPr>
          <w:rFonts w:ascii="Browallia New" w:hAnsi="Browallia New" w:cs="Browallia New"/>
          <w:sz w:val="28"/>
          <w:szCs w:val="28"/>
          <w:cs/>
        </w:rPr>
        <w:t>ที่ประชุมคณะกรรมการของบริษัท วุฒิศักดิ์ คอสเมติกอินเตอร์ จำกัด (</w:t>
      </w:r>
      <w:r w:rsidRPr="00D2247B">
        <w:rPr>
          <w:rFonts w:ascii="Browallia New" w:hAnsi="Browallia New" w:cs="Browallia New"/>
          <w:sz w:val="28"/>
          <w:szCs w:val="28"/>
        </w:rPr>
        <w:t>“</w:t>
      </w:r>
      <w:r w:rsidRPr="00D2247B">
        <w:rPr>
          <w:rFonts w:ascii="Browallia New" w:hAnsi="Browallia New" w:cs="Browallia New"/>
          <w:sz w:val="28"/>
          <w:szCs w:val="28"/>
          <w:cs/>
        </w:rPr>
        <w:t>บริษัทย่อยทางอ้อม</w:t>
      </w:r>
      <w:r w:rsidRPr="00D2247B">
        <w:rPr>
          <w:rFonts w:ascii="Browallia New" w:hAnsi="Browallia New" w:cs="Browallia New"/>
          <w:sz w:val="28"/>
          <w:szCs w:val="28"/>
        </w:rPr>
        <w:t>”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) ครั้งที่ </w:t>
      </w:r>
      <w:r w:rsidRPr="00D2247B">
        <w:rPr>
          <w:rFonts w:ascii="Browallia New" w:hAnsi="Browallia New" w:cs="Browallia New"/>
          <w:sz w:val="28"/>
          <w:szCs w:val="28"/>
        </w:rPr>
        <w:t xml:space="preserve">2/2562 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D2247B">
        <w:rPr>
          <w:rFonts w:ascii="Browallia New" w:hAnsi="Browallia New" w:cs="Browallia New"/>
          <w:sz w:val="28"/>
          <w:szCs w:val="28"/>
        </w:rPr>
        <w:t xml:space="preserve">18 </w:t>
      </w:r>
      <w:r w:rsidRPr="006F3A60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2247B">
        <w:rPr>
          <w:rFonts w:ascii="Browallia New" w:hAnsi="Browallia New" w:cs="Browallia New"/>
          <w:sz w:val="28"/>
          <w:szCs w:val="28"/>
        </w:rPr>
        <w:t>2562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มีมติอนุมัติให้เพิ่มทุนของบริษัทจำนวน </w:t>
      </w:r>
      <w:r w:rsidRPr="004E04F2">
        <w:rPr>
          <w:rFonts w:ascii="Browallia New" w:hAnsi="Browallia New" w:cs="Browallia New"/>
          <w:sz w:val="28"/>
          <w:szCs w:val="28"/>
        </w:rPr>
        <w:t xml:space="preserve">10 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ล้านหุ้น มูลค่าที่ตราไว้หุ้นละ </w:t>
      </w:r>
      <w:r w:rsidRPr="004E04F2">
        <w:rPr>
          <w:rFonts w:ascii="Browallia New" w:hAnsi="Browallia New" w:cs="Browallia New"/>
          <w:sz w:val="28"/>
          <w:szCs w:val="28"/>
        </w:rPr>
        <w:t>10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 บาท ซึ่ง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บริษัทย่อยทางอ้อมได้รับเงินชำระค่าหุ้นเรียบร้อยแล้ว เมื่อวันที่ </w:t>
      </w:r>
      <w:r w:rsidRPr="00D2247B">
        <w:rPr>
          <w:rFonts w:ascii="Browallia New" w:hAnsi="Browallia New" w:cs="Browallia New"/>
          <w:sz w:val="28"/>
          <w:szCs w:val="28"/>
        </w:rPr>
        <w:t xml:space="preserve">4 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D2247B">
        <w:rPr>
          <w:rFonts w:ascii="Browallia New" w:hAnsi="Browallia New" w:cs="Browallia New"/>
          <w:sz w:val="28"/>
          <w:szCs w:val="28"/>
        </w:rPr>
        <w:t>2562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 รวมเป็นเงิน </w:t>
      </w:r>
      <w:r w:rsidRPr="00D2247B">
        <w:rPr>
          <w:rFonts w:ascii="Browallia New" w:hAnsi="Browallia New" w:cs="Browallia New"/>
          <w:sz w:val="28"/>
          <w:szCs w:val="28"/>
        </w:rPr>
        <w:t>100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D2247B">
        <w:rPr>
          <w:rFonts w:ascii="Browallia New" w:hAnsi="Browallia New" w:cs="Browallia New"/>
          <w:sz w:val="28"/>
          <w:szCs w:val="28"/>
        </w:rPr>
        <w:t>(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การเพิ่มทุนดังกล่าวได้รับอนุมัติจากที่ประชุมผู้ถือหุ้นของบริษัทย่อยทางอ้อม ครั้งที่ </w:t>
      </w:r>
      <w:r w:rsidRPr="00D2247B">
        <w:rPr>
          <w:rFonts w:ascii="Browallia New" w:hAnsi="Browallia New" w:cs="Browallia New"/>
          <w:sz w:val="28"/>
          <w:szCs w:val="28"/>
        </w:rPr>
        <w:t xml:space="preserve">3/2562 </w:t>
      </w:r>
      <w:r w:rsidRPr="00D2247B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D2247B">
        <w:rPr>
          <w:rFonts w:ascii="Browallia New" w:hAnsi="Browallia New" w:cs="Browallia New"/>
          <w:sz w:val="28"/>
          <w:szCs w:val="28"/>
        </w:rPr>
        <w:t xml:space="preserve">12 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D2247B">
        <w:rPr>
          <w:rFonts w:ascii="Browallia New" w:hAnsi="Browallia New" w:cs="Browallia New"/>
          <w:sz w:val="28"/>
          <w:szCs w:val="28"/>
        </w:rPr>
        <w:t>2562)</w:t>
      </w:r>
    </w:p>
    <w:p w14:paraId="2FF60C9C" w14:textId="4A820DF7" w:rsidR="00D2247B" w:rsidRDefault="00D2247B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7A5E9944" w14:textId="5FE99610" w:rsidR="00C71111" w:rsidRPr="00C71111" w:rsidRDefault="00C71111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71111">
        <w:rPr>
          <w:rFonts w:ascii="Browallia New" w:hAnsi="Browallia New" w:cs="Browallia New" w:hint="cs"/>
          <w:sz w:val="28"/>
          <w:szCs w:val="28"/>
          <w:u w:val="single"/>
          <w:cs/>
        </w:rPr>
        <w:t>บริษัท ดับบลิว โกลบอล จำกัด</w:t>
      </w:r>
    </w:p>
    <w:p w14:paraId="1F2ED615" w14:textId="62D7972E" w:rsidR="00C71111" w:rsidRPr="00B17B11" w:rsidRDefault="00C71111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03CF985B" w14:textId="790DF9B2" w:rsidR="00C71111" w:rsidRDefault="00BF333A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</w:rPr>
        <w:t xml:space="preserve">10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>ที่ประชุมคณะกรรมการของ</w:t>
      </w:r>
      <w:r w:rsidR="00C71111" w:rsidRPr="00A24B0F">
        <w:rPr>
          <w:rFonts w:ascii="Browallia New" w:hAnsi="Browallia New" w:cs="Browallia New"/>
          <w:sz w:val="28"/>
          <w:szCs w:val="28"/>
          <w:cs/>
        </w:rPr>
        <w:t>บริษัท ดับบลิวซีไอ โฮลดิ้ง</w:t>
      </w:r>
      <w:r w:rsidR="00C71111" w:rsidRPr="00A24B0F">
        <w:rPr>
          <w:rFonts w:ascii="Browallia New" w:hAnsi="Browallia New" w:cs="Browallia New"/>
          <w:sz w:val="28"/>
          <w:szCs w:val="28"/>
        </w:rPr>
        <w:t xml:space="preserve"> </w:t>
      </w:r>
      <w:r w:rsidR="00C71111" w:rsidRPr="00A24B0F">
        <w:rPr>
          <w:rFonts w:ascii="Browallia New" w:hAnsi="Browallia New" w:cs="Browallia New"/>
          <w:sz w:val="28"/>
          <w:szCs w:val="28"/>
          <w:cs/>
        </w:rPr>
        <w:t>จำกัด (มหาชน)</w:t>
      </w:r>
      <w:r w:rsidR="00C7111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ครั้งที่ </w:t>
      </w:r>
      <w:r>
        <w:rPr>
          <w:rFonts w:ascii="Browallia New" w:hAnsi="Browallia New" w:cs="Browallia New"/>
          <w:sz w:val="28"/>
          <w:szCs w:val="28"/>
        </w:rPr>
        <w:t xml:space="preserve">6/2562 </w:t>
      </w:r>
      <w:r>
        <w:rPr>
          <w:rFonts w:ascii="Browallia New" w:hAnsi="Browallia New" w:cs="Browallia New" w:hint="cs"/>
          <w:sz w:val="28"/>
          <w:szCs w:val="28"/>
          <w:cs/>
        </w:rPr>
        <w:t>มีมติอนุมัติให้</w:t>
      </w:r>
      <w:r w:rsidR="00C71111">
        <w:rPr>
          <w:rFonts w:ascii="Browallia New" w:hAnsi="Browallia New" w:cs="Browallia New" w:hint="cs"/>
          <w:sz w:val="28"/>
          <w:szCs w:val="28"/>
          <w:cs/>
        </w:rPr>
        <w:t>ลงทุนในหุ้นสามัญของบริษัท ดับบลิว โกลบอล จำกัด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2247B">
        <w:rPr>
          <w:rFonts w:ascii="Browallia New" w:hAnsi="Browallia New" w:cs="Browallia New"/>
          <w:sz w:val="28"/>
          <w:szCs w:val="28"/>
          <w:cs/>
        </w:rPr>
        <w:t>(</w:t>
      </w:r>
      <w:r w:rsidRPr="00D2247B">
        <w:rPr>
          <w:rFonts w:ascii="Browallia New" w:hAnsi="Browallia New" w:cs="Browallia New"/>
          <w:sz w:val="28"/>
          <w:szCs w:val="28"/>
        </w:rPr>
        <w:t>“</w:t>
      </w:r>
      <w:r w:rsidRPr="00D2247B">
        <w:rPr>
          <w:rFonts w:ascii="Browallia New" w:hAnsi="Browallia New" w:cs="Browallia New"/>
          <w:sz w:val="28"/>
          <w:szCs w:val="28"/>
          <w:cs/>
        </w:rPr>
        <w:t>บริษัทย่อยทางอ้อม</w:t>
      </w:r>
      <w:r w:rsidRPr="00D2247B">
        <w:rPr>
          <w:rFonts w:ascii="Browallia New" w:hAnsi="Browallia New" w:cs="Browallia New"/>
          <w:sz w:val="28"/>
          <w:szCs w:val="28"/>
        </w:rPr>
        <w:t>”</w:t>
      </w:r>
      <w:r w:rsidRPr="00D2247B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6B6760">
        <w:rPr>
          <w:rFonts w:ascii="Browallia New" w:hAnsi="Browallia New" w:cs="Browallia New" w:hint="cs"/>
          <w:sz w:val="28"/>
          <w:szCs w:val="28"/>
          <w:cs/>
        </w:rPr>
        <w:t xml:space="preserve"> (ทุนจดทะเบียน </w:t>
      </w:r>
      <w:r w:rsidR="006B6760">
        <w:rPr>
          <w:rFonts w:ascii="Browallia New" w:hAnsi="Browallia New" w:cs="Browallia New"/>
          <w:sz w:val="28"/>
          <w:szCs w:val="28"/>
        </w:rPr>
        <w:t xml:space="preserve">10,000 </w:t>
      </w:r>
      <w:r w:rsidR="006B6760">
        <w:rPr>
          <w:rFonts w:ascii="Browallia New" w:hAnsi="Browallia New" w:cs="Browallia New" w:hint="cs"/>
          <w:sz w:val="28"/>
          <w:szCs w:val="28"/>
          <w:cs/>
        </w:rPr>
        <w:t xml:space="preserve">หุ้น จำนวนเงิน </w:t>
      </w:r>
      <w:r w:rsidR="006B6760">
        <w:rPr>
          <w:rFonts w:ascii="Browallia New" w:hAnsi="Browallia New" w:cs="Browallia New"/>
          <w:sz w:val="28"/>
          <w:szCs w:val="28"/>
        </w:rPr>
        <w:t xml:space="preserve">100,000 </w:t>
      </w:r>
      <w:r w:rsidR="006B6760">
        <w:rPr>
          <w:rFonts w:ascii="Browallia New" w:hAnsi="Browallia New" w:cs="Browallia New" w:hint="cs"/>
          <w:sz w:val="28"/>
          <w:szCs w:val="28"/>
          <w:cs/>
        </w:rPr>
        <w:t>บาท) เพื่อรองรับการขยายธุรกิจในต่างประเทศ ในระหว่างงวด</w:t>
      </w:r>
      <w:r w:rsidR="00081F80">
        <w:rPr>
          <w:rFonts w:ascii="Browallia New" w:hAnsi="Browallia New" w:cs="Browallia New"/>
          <w:sz w:val="28"/>
          <w:szCs w:val="28"/>
        </w:rPr>
        <w:t xml:space="preserve"> </w:t>
      </w:r>
      <w:r w:rsidR="006B6760">
        <w:rPr>
          <w:rFonts w:ascii="Browallia New" w:hAnsi="Browallia New" w:cs="Browallia New" w:hint="cs"/>
          <w:sz w:val="28"/>
          <w:szCs w:val="28"/>
          <w:cs/>
        </w:rPr>
        <w:t xml:space="preserve">มีการเรียกชำระค่าหุ้น จำนวน </w:t>
      </w:r>
      <w:r w:rsidR="006B6760">
        <w:rPr>
          <w:rFonts w:ascii="Browallia New" w:hAnsi="Browallia New" w:cs="Browallia New"/>
          <w:sz w:val="28"/>
          <w:szCs w:val="28"/>
        </w:rPr>
        <w:t xml:space="preserve">9,997 </w:t>
      </w:r>
      <w:r w:rsidR="006B6760">
        <w:rPr>
          <w:rFonts w:ascii="Browallia New" w:hAnsi="Browallia New" w:cs="Browallia New" w:hint="cs"/>
          <w:sz w:val="28"/>
          <w:szCs w:val="28"/>
          <w:cs/>
        </w:rPr>
        <w:t xml:space="preserve">หุ้น มูลค่าหุ้นละ </w:t>
      </w:r>
      <w:r w:rsidR="006B6760">
        <w:rPr>
          <w:rFonts w:ascii="Browallia New" w:hAnsi="Browallia New" w:cs="Browallia New"/>
          <w:sz w:val="28"/>
          <w:szCs w:val="28"/>
        </w:rPr>
        <w:t xml:space="preserve">10 </w:t>
      </w:r>
      <w:r w:rsidR="006B6760">
        <w:rPr>
          <w:rFonts w:ascii="Browallia New" w:hAnsi="Browallia New" w:cs="Browallia New" w:hint="cs"/>
          <w:sz w:val="28"/>
          <w:szCs w:val="28"/>
          <w:cs/>
        </w:rPr>
        <w:t xml:space="preserve">บาท รวมเป็นเงิน </w:t>
      </w:r>
      <w:r w:rsidR="006B6760">
        <w:rPr>
          <w:rFonts w:ascii="Browallia New" w:hAnsi="Browallia New" w:cs="Browallia New"/>
          <w:sz w:val="28"/>
          <w:szCs w:val="28"/>
        </w:rPr>
        <w:t xml:space="preserve">99,970 </w:t>
      </w:r>
      <w:r w:rsidR="006B6760">
        <w:rPr>
          <w:rFonts w:ascii="Browallia New" w:hAnsi="Browallia New" w:cs="Browallia New" w:hint="cs"/>
          <w:sz w:val="28"/>
          <w:szCs w:val="28"/>
          <w:cs/>
        </w:rPr>
        <w:t>บาท</w:t>
      </w:r>
    </w:p>
    <w:p w14:paraId="721773B8" w14:textId="77777777" w:rsidR="00C71111" w:rsidRDefault="00C71111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07B4B6E0" w14:textId="07C68947" w:rsidR="00A837FC" w:rsidRPr="00A837FC" w:rsidRDefault="00A837FC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</w:rPr>
      </w:pPr>
      <w:r w:rsidRPr="00A837FC">
        <w:rPr>
          <w:rStyle w:val="normaltextrun"/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  <w:cs/>
        </w:rPr>
        <w:t>บริษัท สเปซเมด จำกัด</w:t>
      </w:r>
    </w:p>
    <w:p w14:paraId="668D25A2" w14:textId="77777777" w:rsidR="00A837FC" w:rsidRPr="00B17B11" w:rsidRDefault="00A837FC" w:rsidP="007E5C30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063DF6DC" w14:textId="5B89202D" w:rsidR="00C41695" w:rsidRDefault="00D2247B" w:rsidP="00C41695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A837FC">
        <w:rPr>
          <w:rFonts w:ascii="Browallia New" w:hAnsi="Browallia New" w:cs="Browallia New"/>
          <w:sz w:val="28"/>
          <w:szCs w:val="28"/>
          <w:cs/>
        </w:rPr>
        <w:t>ที่ประชุม</w:t>
      </w:r>
      <w:r w:rsidRPr="00A837FC">
        <w:rPr>
          <w:rFonts w:ascii="Browallia New" w:hAnsi="Browallia New" w:cs="Browallia New" w:hint="cs"/>
          <w:sz w:val="28"/>
          <w:szCs w:val="28"/>
          <w:cs/>
        </w:rPr>
        <w:t>สามัญ</w:t>
      </w:r>
      <w:r w:rsidRPr="00A837FC">
        <w:rPr>
          <w:rFonts w:ascii="Browallia New" w:hAnsi="Browallia New" w:cs="Browallia New"/>
          <w:sz w:val="28"/>
          <w:szCs w:val="28"/>
          <w:cs/>
        </w:rPr>
        <w:t xml:space="preserve">ผู้ถือหุ้นของบริษัท สเปซเมด จำกัด </w:t>
      </w:r>
      <w:r w:rsidRPr="00A837FC">
        <w:rPr>
          <w:rFonts w:ascii="Browallia New" w:hAnsi="Browallia New" w:cs="Browallia New" w:hint="cs"/>
          <w:sz w:val="28"/>
          <w:szCs w:val="28"/>
          <w:cs/>
        </w:rPr>
        <w:t xml:space="preserve">ประจำปี </w:t>
      </w:r>
      <w:r w:rsidRPr="00A837FC">
        <w:rPr>
          <w:rFonts w:ascii="Browallia New" w:hAnsi="Browallia New" w:cs="Browallia New"/>
          <w:sz w:val="28"/>
          <w:szCs w:val="28"/>
        </w:rPr>
        <w:t>2562 </w:t>
      </w:r>
      <w:r w:rsidRPr="00A837FC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A837FC">
        <w:rPr>
          <w:rFonts w:ascii="Browallia New" w:hAnsi="Browallia New" w:cs="Browallia New"/>
          <w:sz w:val="28"/>
          <w:szCs w:val="28"/>
        </w:rPr>
        <w:t> 30 </w:t>
      </w:r>
      <w:r w:rsidRPr="00A837FC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A837FC">
        <w:rPr>
          <w:rFonts w:ascii="Browallia New" w:hAnsi="Browallia New" w:cs="Browallia New"/>
          <w:sz w:val="28"/>
          <w:szCs w:val="28"/>
        </w:rPr>
        <w:t> 2562 </w:t>
      </w:r>
      <w:r w:rsidRPr="00A837FC">
        <w:rPr>
          <w:rFonts w:ascii="Browallia New" w:hAnsi="Browallia New" w:cs="Browallia New"/>
          <w:sz w:val="28"/>
          <w:szCs w:val="28"/>
          <w:cs/>
        </w:rPr>
        <w:t>มี</w:t>
      </w:r>
      <w:r w:rsidRPr="00A837FC">
        <w:rPr>
          <w:rFonts w:ascii="Browallia New" w:hAnsi="Browallia New" w:cs="Browallia New" w:hint="cs"/>
          <w:sz w:val="28"/>
          <w:szCs w:val="28"/>
          <w:cs/>
        </w:rPr>
        <w:t>มติ</w:t>
      </w:r>
      <w:r w:rsidRPr="00A837FC">
        <w:rPr>
          <w:rFonts w:ascii="Browallia New" w:hAnsi="Browallia New" w:cs="Browallia New"/>
          <w:sz w:val="28"/>
          <w:szCs w:val="28"/>
          <w:cs/>
        </w:rPr>
        <w:t>อนุมัติการจ่ายเงินปันผลจากกำไรของผลการดำเนินงานสำหรับปี</w:t>
      </w:r>
      <w:r w:rsidRPr="00A837FC">
        <w:rPr>
          <w:rFonts w:ascii="Browallia New" w:hAnsi="Browallia New" w:cs="Browallia New"/>
          <w:sz w:val="28"/>
          <w:szCs w:val="28"/>
        </w:rPr>
        <w:t> 2561 </w:t>
      </w:r>
      <w:r w:rsidRPr="00A837FC">
        <w:rPr>
          <w:rFonts w:ascii="Browallia New" w:hAnsi="Browallia New" w:cs="Browallia New"/>
          <w:sz w:val="28"/>
          <w:szCs w:val="28"/>
          <w:cs/>
        </w:rPr>
        <w:t>จำนวนรวม</w:t>
      </w:r>
      <w:r w:rsidRPr="00A837FC">
        <w:rPr>
          <w:rFonts w:ascii="Browallia New" w:hAnsi="Browallia New" w:cs="Browallia New"/>
          <w:sz w:val="28"/>
          <w:szCs w:val="28"/>
        </w:rPr>
        <w:t> 15 </w:t>
      </w:r>
      <w:r w:rsidRPr="00A837FC">
        <w:rPr>
          <w:rFonts w:ascii="Browallia New" w:hAnsi="Browallia New" w:cs="Browallia New"/>
          <w:sz w:val="28"/>
          <w:szCs w:val="28"/>
          <w:cs/>
        </w:rPr>
        <w:t>ล้านบาท โดยจ่ายปันผลเป็นเงินสดในอัตรา</w:t>
      </w:r>
      <w:r w:rsidRPr="00A837FC">
        <w:rPr>
          <w:rFonts w:ascii="Browallia New" w:hAnsi="Browallia New" w:cs="Browallia New"/>
          <w:sz w:val="28"/>
          <w:szCs w:val="28"/>
        </w:rPr>
        <w:t> 30 </w:t>
      </w:r>
      <w:r w:rsidRPr="00A837FC">
        <w:rPr>
          <w:rFonts w:ascii="Browallia New" w:hAnsi="Browallia New" w:cs="Browallia New"/>
          <w:sz w:val="28"/>
          <w:szCs w:val="28"/>
          <w:cs/>
        </w:rPr>
        <w:t>บาทต่อหุ้น</w:t>
      </w:r>
    </w:p>
    <w:p w14:paraId="7904F945" w14:textId="55F66E9C" w:rsidR="00E91442" w:rsidRDefault="00E91442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69FE2E09" w14:textId="57390787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41E2B456" w14:textId="312D2F78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D82DB79" w14:textId="102A725F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47726FF1" w14:textId="0C3D4AB1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6672F7C" w14:textId="5F9570F3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031B105E" w14:textId="404FA3D1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4A4C4F36" w14:textId="6C87A3A1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A9D4F9A" w14:textId="70038103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51794786" w14:textId="34B9CE33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5728514B" w14:textId="40C3911F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9A33B2A" w14:textId="77777777" w:rsidR="005529B9" w:rsidRDefault="005529B9" w:rsidP="003379DF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50E6F510" w14:textId="16B03A6B" w:rsidR="00903D86" w:rsidRPr="001E4098" w:rsidRDefault="00946BD3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ที่ดิน</w:t>
      </w:r>
      <w:r w:rsidR="000E519E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>อาคาร</w:t>
      </w:r>
      <w:r w:rsidR="00C5637E">
        <w:rPr>
          <w:rFonts w:ascii="Browallia New" w:hAnsi="Browallia New" w:cs="Browallia New"/>
          <w:sz w:val="28"/>
          <w:szCs w:val="28"/>
          <w:u w:val="single"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 xml:space="preserve">และอุปกรณ์ </w:t>
      </w:r>
    </w:p>
    <w:p w14:paraId="16094646" w14:textId="77777777" w:rsidR="00E16FAA" w:rsidRPr="002E76A4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6C0082F" w14:textId="070C8686" w:rsidR="00A853F9" w:rsidRPr="00FD3A5B" w:rsidRDefault="00A853F9" w:rsidP="00BA2A32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D3A5B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FD3A5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A24B0F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4B0F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A24B0F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มีรายการเปลี่ยนแปลงของที่ดิน อาคาร </w:t>
      </w:r>
      <w:r w:rsidRPr="00FD3A5B">
        <w:rPr>
          <w:rFonts w:ascii="Browallia New" w:hAnsi="Browallia New" w:cs="Browallia New"/>
          <w:sz w:val="28"/>
          <w:szCs w:val="28"/>
          <w:cs/>
        </w:rPr>
        <w:t>และอุปกรณ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์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</w:p>
    <w:p w14:paraId="3006B29D" w14:textId="77777777" w:rsidR="00A853F9" w:rsidRPr="00C41695" w:rsidRDefault="00A853F9" w:rsidP="00A8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22"/>
        <w:gridCol w:w="2007"/>
        <w:gridCol w:w="240"/>
        <w:gridCol w:w="2174"/>
      </w:tblGrid>
      <w:tr w:rsidR="00A853F9" w:rsidRPr="00B84440" w14:paraId="3EF9C57A" w14:textId="77777777" w:rsidTr="000D39C2">
        <w:tc>
          <w:tcPr>
            <w:tcW w:w="4722" w:type="dxa"/>
          </w:tcPr>
          <w:p w14:paraId="0BFF0C14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7" w:type="dxa"/>
          </w:tcPr>
          <w:p w14:paraId="527F02FA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" w:type="dxa"/>
          </w:tcPr>
          <w:p w14:paraId="6DA214FF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E0C7537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853F9" w:rsidRPr="00B84440" w14:paraId="3C194307" w14:textId="77777777" w:rsidTr="000D39C2">
        <w:tc>
          <w:tcPr>
            <w:tcW w:w="4722" w:type="dxa"/>
          </w:tcPr>
          <w:p w14:paraId="0F19B4F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683FFA7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79786A70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1B984845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853F9" w:rsidRPr="00807AD3" w14:paraId="5F29531B" w14:textId="77777777" w:rsidTr="00E150F4">
        <w:trPr>
          <w:trHeight w:val="350"/>
        </w:trPr>
        <w:tc>
          <w:tcPr>
            <w:tcW w:w="4722" w:type="dxa"/>
          </w:tcPr>
          <w:p w14:paraId="302D33B8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5125DAF5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0" w:type="dxa"/>
          </w:tcPr>
          <w:p w14:paraId="344DBCED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2555945C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33897" w:rsidRPr="00B84440" w14:paraId="7D9B7432" w14:textId="77777777" w:rsidTr="0083781F">
        <w:tc>
          <w:tcPr>
            <w:tcW w:w="4722" w:type="dxa"/>
          </w:tcPr>
          <w:p w14:paraId="4F6609CD" w14:textId="5E20FF6B" w:rsidR="00B33897" w:rsidRPr="00B84440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2</w:t>
            </w:r>
          </w:p>
        </w:tc>
        <w:tc>
          <w:tcPr>
            <w:tcW w:w="2007" w:type="dxa"/>
            <w:shd w:val="clear" w:color="auto" w:fill="auto"/>
          </w:tcPr>
          <w:p w14:paraId="1892D2E5" w14:textId="269B0C58" w:rsidR="00B33897" w:rsidRPr="00F778DC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398,450</w:t>
            </w:r>
          </w:p>
        </w:tc>
        <w:tc>
          <w:tcPr>
            <w:tcW w:w="240" w:type="dxa"/>
          </w:tcPr>
          <w:p w14:paraId="53B1515D" w14:textId="77777777" w:rsidR="00B33897" w:rsidRPr="00B84440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48B4323" w14:textId="2C417B63" w:rsidR="00B33897" w:rsidRPr="00F778DC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114,863</w:t>
            </w:r>
          </w:p>
        </w:tc>
      </w:tr>
      <w:tr w:rsidR="00B33897" w:rsidRPr="00B84440" w14:paraId="357C7768" w14:textId="77777777" w:rsidTr="0083781F">
        <w:tc>
          <w:tcPr>
            <w:tcW w:w="4722" w:type="dxa"/>
          </w:tcPr>
          <w:p w14:paraId="4FC5A43D" w14:textId="77777777" w:rsidR="00B33897" w:rsidRPr="00B84440" w:rsidRDefault="00B33897" w:rsidP="00B33897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007" w:type="dxa"/>
            <w:shd w:val="clear" w:color="auto" w:fill="auto"/>
          </w:tcPr>
          <w:p w14:paraId="6C3A9E96" w14:textId="4A306609" w:rsidR="00B33897" w:rsidRPr="00F778DC" w:rsidRDefault="0060099A" w:rsidP="00B3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78DC">
              <w:rPr>
                <w:rFonts w:ascii="Browallia New" w:hAnsi="Browallia New" w:cs="Browallia New"/>
                <w:sz w:val="28"/>
                <w:szCs w:val="28"/>
              </w:rPr>
              <w:t>25,18</w:t>
            </w:r>
            <w:r w:rsidR="00F778DC" w:rsidRPr="00F778DC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1FE2C5F3" w14:textId="77777777" w:rsidR="00B33897" w:rsidRPr="00B84440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9D0ACA7" w14:textId="672749BF" w:rsidR="00B33897" w:rsidRPr="00F778DC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19,876</w:t>
            </w:r>
          </w:p>
        </w:tc>
      </w:tr>
      <w:tr w:rsidR="00B33897" w:rsidRPr="00B84440" w14:paraId="1E46DCC3" w14:textId="77777777" w:rsidTr="0083781F">
        <w:tc>
          <w:tcPr>
            <w:tcW w:w="4722" w:type="dxa"/>
          </w:tcPr>
          <w:p w14:paraId="4E8D137D" w14:textId="18EA2DD7" w:rsidR="00B33897" w:rsidRPr="00FF241C" w:rsidRDefault="00B33897" w:rsidP="00B33897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ขายและตัดจำหน่าย</w:t>
            </w:r>
          </w:p>
        </w:tc>
        <w:tc>
          <w:tcPr>
            <w:tcW w:w="2007" w:type="dxa"/>
            <w:shd w:val="clear" w:color="auto" w:fill="auto"/>
          </w:tcPr>
          <w:p w14:paraId="15318F6F" w14:textId="31985899" w:rsidR="00B33897" w:rsidRPr="00F778DC" w:rsidRDefault="0060099A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(84,</w:t>
            </w:r>
            <w:r w:rsidR="00D0031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603</w:t>
            </w:r>
            <w:r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40" w:type="dxa"/>
          </w:tcPr>
          <w:p w14:paraId="295853D1" w14:textId="77777777" w:rsidR="00B33897" w:rsidRPr="00B84440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shd w:val="clear" w:color="auto" w:fill="auto"/>
            <w:vAlign w:val="bottom"/>
          </w:tcPr>
          <w:p w14:paraId="3C943F22" w14:textId="60C595A2" w:rsidR="00B33897" w:rsidRPr="00F778DC" w:rsidRDefault="00B33897" w:rsidP="00B3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78DC">
              <w:rPr>
                <w:rFonts w:ascii="Browallia New" w:hAnsi="Browallia New" w:cs="Browallia New"/>
                <w:sz w:val="28"/>
                <w:szCs w:val="28"/>
              </w:rPr>
              <w:t>(3,57</w:t>
            </w:r>
            <w:r w:rsidR="00B13832" w:rsidRPr="00F778D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778D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33897" w:rsidRPr="00B84440" w14:paraId="69B7FA7C" w14:textId="77777777" w:rsidTr="0083781F">
        <w:tc>
          <w:tcPr>
            <w:tcW w:w="4722" w:type="dxa"/>
          </w:tcPr>
          <w:p w14:paraId="376826AC" w14:textId="77777777" w:rsidR="00B33897" w:rsidRPr="00B84440" w:rsidRDefault="00B33897" w:rsidP="00B33897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007" w:type="dxa"/>
            <w:shd w:val="clear" w:color="auto" w:fill="auto"/>
          </w:tcPr>
          <w:p w14:paraId="31A06E06" w14:textId="4DE141A0" w:rsidR="00B33897" w:rsidRPr="00F778DC" w:rsidRDefault="0060099A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(40,</w:t>
            </w:r>
            <w:r w:rsidR="00D0031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952</w:t>
            </w:r>
            <w:r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40" w:type="dxa"/>
          </w:tcPr>
          <w:p w14:paraId="72A9B857" w14:textId="77777777" w:rsidR="00B33897" w:rsidRPr="00B84440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411CB7A" w14:textId="0083E999" w:rsidR="00B33897" w:rsidRPr="00F778DC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(24,45</w:t>
            </w:r>
            <w:r w:rsidR="00B13832"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B33897" w:rsidRPr="00B84440" w14:paraId="56779194" w14:textId="77777777" w:rsidTr="0083781F">
        <w:tc>
          <w:tcPr>
            <w:tcW w:w="4722" w:type="dxa"/>
          </w:tcPr>
          <w:p w14:paraId="521147EE" w14:textId="648209C7" w:rsidR="00B33897" w:rsidRPr="00B84440" w:rsidRDefault="00B33897" w:rsidP="00B33897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ค่าเสื่อมราคาสะสมสินทรัพย์ที่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</w:p>
        </w:tc>
        <w:tc>
          <w:tcPr>
            <w:tcW w:w="2007" w:type="dxa"/>
            <w:shd w:val="clear" w:color="auto" w:fill="auto"/>
          </w:tcPr>
          <w:p w14:paraId="7C0149FA" w14:textId="361252F1" w:rsidR="00B33897" w:rsidRPr="00F778DC" w:rsidRDefault="003C4D8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67,</w:t>
            </w:r>
            <w:r w:rsidR="0025519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</w:t>
            </w:r>
            <w:r w:rsidR="00E7112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240" w:type="dxa"/>
          </w:tcPr>
          <w:p w14:paraId="587FF7D3" w14:textId="77777777" w:rsidR="00B33897" w:rsidRPr="00B84440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vAlign w:val="bottom"/>
          </w:tcPr>
          <w:p w14:paraId="40534B2B" w14:textId="4908FCA5" w:rsidR="00B33897" w:rsidRPr="00F778DC" w:rsidRDefault="00B33897" w:rsidP="00B3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78DC">
              <w:rPr>
                <w:rFonts w:ascii="Browallia New" w:hAnsi="Browallia New" w:cs="Browallia New"/>
                <w:sz w:val="28"/>
                <w:szCs w:val="28"/>
              </w:rPr>
              <w:t>2,625</w:t>
            </w:r>
          </w:p>
        </w:tc>
      </w:tr>
      <w:tr w:rsidR="00B33897" w:rsidRPr="00B84440" w14:paraId="4108C5C6" w14:textId="77777777" w:rsidTr="0083781F">
        <w:tc>
          <w:tcPr>
            <w:tcW w:w="4722" w:type="dxa"/>
          </w:tcPr>
          <w:p w14:paraId="5B4F602B" w14:textId="7A558A98" w:rsidR="00B33897" w:rsidRPr="00B84440" w:rsidRDefault="00B33897" w:rsidP="00B33897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ค่าเผื่อการด้อยค่าของสินทรัพย์</w:t>
            </w:r>
          </w:p>
        </w:tc>
        <w:tc>
          <w:tcPr>
            <w:tcW w:w="2007" w:type="dxa"/>
            <w:shd w:val="clear" w:color="auto" w:fill="auto"/>
          </w:tcPr>
          <w:p w14:paraId="0F293D85" w14:textId="23CA3E0C" w:rsidR="00B33897" w:rsidRPr="00F778DC" w:rsidRDefault="00E71128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3C4D8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40" w:type="dxa"/>
          </w:tcPr>
          <w:p w14:paraId="3C29E05F" w14:textId="77777777" w:rsidR="00B33897" w:rsidRPr="00B84440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vAlign w:val="bottom"/>
          </w:tcPr>
          <w:p w14:paraId="2D917A2C" w14:textId="78D13030" w:rsidR="00B33897" w:rsidRPr="00F778DC" w:rsidRDefault="00B33897" w:rsidP="00B3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78D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33897" w:rsidRPr="00B84440" w14:paraId="23DCB75D" w14:textId="77777777" w:rsidTr="0083781F">
        <w:tc>
          <w:tcPr>
            <w:tcW w:w="4722" w:type="dxa"/>
          </w:tcPr>
          <w:p w14:paraId="4418B641" w14:textId="157FED6E" w:rsidR="00B33897" w:rsidRPr="00B84440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20C63FF4" w:rsidR="00B33897" w:rsidRPr="00F778DC" w:rsidRDefault="0060099A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365,63</w:t>
            </w:r>
            <w:r w:rsidR="00F778DC" w:rsidRPr="00F778D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240" w:type="dxa"/>
          </w:tcPr>
          <w:p w14:paraId="4B42E32B" w14:textId="77777777" w:rsidR="00B33897" w:rsidRPr="00B84440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0C329102" w:rsidR="00B33897" w:rsidRPr="0046773D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6773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109,334</w:t>
            </w:r>
          </w:p>
        </w:tc>
      </w:tr>
    </w:tbl>
    <w:p w14:paraId="5EFE5DB3" w14:textId="77777777" w:rsidR="00EA5F60" w:rsidRDefault="00EA5F60" w:rsidP="00EA5F60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2600DC1" w14:textId="78152A22" w:rsidR="005753E0" w:rsidRPr="00CC37C8" w:rsidRDefault="005753E0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สินทรัพย์ไม่มีตัวตน</w:t>
      </w:r>
    </w:p>
    <w:p w14:paraId="19FC8F84" w14:textId="47596A37" w:rsidR="00CC37C8" w:rsidRPr="002E76A4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u w:val="single"/>
        </w:rPr>
      </w:pPr>
    </w:p>
    <w:p w14:paraId="24AF2F90" w14:textId="3942196B" w:rsidR="00EB3E2E" w:rsidRPr="00333458" w:rsidRDefault="00EB3E2E" w:rsidP="00EB3E2E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FD3A5B">
        <w:rPr>
          <w:rFonts w:ascii="Browallia New" w:hAnsi="Browallia New" w:cs="Browallia New"/>
          <w:sz w:val="28"/>
          <w:szCs w:val="28"/>
          <w:cs/>
        </w:rPr>
        <w:t>งวด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FD3A5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A24B0F" w:rsidRPr="00656C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4B0F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A24B0F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มีรายการเปลี่ยนแปลงของสินทรัพย์</w:t>
      </w:r>
      <w:r w:rsidRPr="00333458">
        <w:rPr>
          <w:rFonts w:ascii="Browallia New" w:hAnsi="Browallia New" w:cs="Browallia New"/>
          <w:sz w:val="28"/>
          <w:szCs w:val="28"/>
          <w:cs/>
        </w:rPr>
        <w:t>ไม่มีตัวตน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333458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2E76A4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20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88"/>
        <w:gridCol w:w="2007"/>
        <w:gridCol w:w="257"/>
        <w:gridCol w:w="2155"/>
      </w:tblGrid>
      <w:tr w:rsidR="00EB3E2E" w:rsidRPr="00B84440" w14:paraId="6C0E7235" w14:textId="77777777" w:rsidTr="002E76A4">
        <w:tc>
          <w:tcPr>
            <w:tcW w:w="4788" w:type="dxa"/>
          </w:tcPr>
          <w:p w14:paraId="41898F8E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7" w:type="dxa"/>
          </w:tcPr>
          <w:p w14:paraId="55550BBB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7" w:type="dxa"/>
          </w:tcPr>
          <w:p w14:paraId="3AAFFA46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5" w:type="dxa"/>
          </w:tcPr>
          <w:p w14:paraId="0C211424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3E2E" w:rsidRPr="00B84440" w14:paraId="299B00D1" w14:textId="77777777" w:rsidTr="002E76A4">
        <w:tc>
          <w:tcPr>
            <w:tcW w:w="4788" w:type="dxa"/>
          </w:tcPr>
          <w:p w14:paraId="01403FE3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18DF98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57" w:type="dxa"/>
          </w:tcPr>
          <w:p w14:paraId="54F764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31E497A9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3E2E" w:rsidRPr="00807AD3" w14:paraId="112AC4D1" w14:textId="77777777" w:rsidTr="002E76A4">
        <w:trPr>
          <w:trHeight w:val="341"/>
        </w:trPr>
        <w:tc>
          <w:tcPr>
            <w:tcW w:w="4788" w:type="dxa"/>
          </w:tcPr>
          <w:p w14:paraId="3A7B2446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212B5CCF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7" w:type="dxa"/>
          </w:tcPr>
          <w:p w14:paraId="179440B3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2D82E227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33897" w:rsidRPr="00A559DA" w14:paraId="34CF33D7" w14:textId="77777777" w:rsidTr="002E76A4">
        <w:tc>
          <w:tcPr>
            <w:tcW w:w="4788" w:type="dxa"/>
          </w:tcPr>
          <w:p w14:paraId="30CD46D1" w14:textId="14E8BDA4" w:rsidR="00B33897" w:rsidRPr="00A559DA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ตามบัญชี 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</w:t>
            </w: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</w:t>
            </w: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E227EF1" w14:textId="0566D6CD" w:rsidR="00B33897" w:rsidRPr="00A559DA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1,203,804</w:t>
            </w:r>
          </w:p>
        </w:tc>
        <w:tc>
          <w:tcPr>
            <w:tcW w:w="257" w:type="dxa"/>
            <w:shd w:val="clear" w:color="auto" w:fill="auto"/>
          </w:tcPr>
          <w:p w14:paraId="1C6CB42D" w14:textId="77777777" w:rsidR="00B33897" w:rsidRPr="00A559DA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shd w:val="clear" w:color="auto" w:fill="auto"/>
          </w:tcPr>
          <w:p w14:paraId="1148E6E9" w14:textId="03B0FE17" w:rsidR="00B33897" w:rsidRPr="00A559DA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                 32,062</w:t>
            </w:r>
          </w:p>
        </w:tc>
      </w:tr>
      <w:tr w:rsidR="00B33897" w:rsidRPr="00A559DA" w14:paraId="242E8D1A" w14:textId="77777777" w:rsidTr="002E76A4">
        <w:tc>
          <w:tcPr>
            <w:tcW w:w="4788" w:type="dxa"/>
          </w:tcPr>
          <w:p w14:paraId="73A40882" w14:textId="73D58E1A" w:rsidR="00B33897" w:rsidRPr="00A559DA" w:rsidRDefault="00B33897" w:rsidP="00B33897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59DA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Pr="00A559DA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2007" w:type="dxa"/>
            <w:shd w:val="clear" w:color="auto" w:fill="auto"/>
          </w:tcPr>
          <w:p w14:paraId="76E75078" w14:textId="3A93CECB" w:rsidR="00B33897" w:rsidRPr="00A559DA" w:rsidRDefault="002504E8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(6,594)</w:t>
            </w:r>
          </w:p>
        </w:tc>
        <w:tc>
          <w:tcPr>
            <w:tcW w:w="257" w:type="dxa"/>
            <w:shd w:val="clear" w:color="auto" w:fill="auto"/>
          </w:tcPr>
          <w:p w14:paraId="23070581" w14:textId="77777777" w:rsidR="00B33897" w:rsidRPr="00A559DA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5" w:type="dxa"/>
            <w:shd w:val="clear" w:color="auto" w:fill="auto"/>
          </w:tcPr>
          <w:p w14:paraId="5F6AEDB8" w14:textId="38107832" w:rsidR="00B33897" w:rsidRPr="00A559DA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(6,054)</w:t>
            </w:r>
          </w:p>
        </w:tc>
      </w:tr>
      <w:tr w:rsidR="00B33897" w:rsidRPr="00B84440" w14:paraId="52181BC1" w14:textId="77777777" w:rsidTr="002E76A4">
        <w:tc>
          <w:tcPr>
            <w:tcW w:w="4788" w:type="dxa"/>
          </w:tcPr>
          <w:p w14:paraId="28E7EF72" w14:textId="1EE6DC54" w:rsidR="00B33897" w:rsidRPr="00A559DA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A559D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559D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A559D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A559DA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A559D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มิถุนายน </w:t>
            </w:r>
            <w:r w:rsidRPr="00A559D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A559D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6E708B6B" w:rsidR="00B33897" w:rsidRPr="00A559DA" w:rsidRDefault="002504E8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1,197,210</w:t>
            </w:r>
          </w:p>
        </w:tc>
        <w:tc>
          <w:tcPr>
            <w:tcW w:w="257" w:type="dxa"/>
            <w:shd w:val="clear" w:color="auto" w:fill="auto"/>
          </w:tcPr>
          <w:p w14:paraId="0D469418" w14:textId="77777777" w:rsidR="00B33897" w:rsidRPr="00A559DA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6ADFE6B6" w:rsidR="00B33897" w:rsidRPr="0046773D" w:rsidRDefault="00B33897" w:rsidP="00B3389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559D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                 26,008</w:t>
            </w:r>
          </w:p>
        </w:tc>
      </w:tr>
    </w:tbl>
    <w:p w14:paraId="49FDDE18" w14:textId="11A702CF" w:rsidR="00253540" w:rsidRDefault="00253540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A14BD00" w14:textId="6153E1EA" w:rsidR="00EE21F4" w:rsidRPr="00F426E6" w:rsidRDefault="00ED3010" w:rsidP="00B05AAE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426E6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เงินกู้ยืมระยะสั้นจาก</w:t>
      </w:r>
      <w:r w:rsidRPr="00F426E6">
        <w:rPr>
          <w:rFonts w:ascii="Browallia New" w:hAnsi="Browallia New" w:cs="Browallia New" w:hint="cs"/>
          <w:sz w:val="28"/>
          <w:szCs w:val="28"/>
          <w:u w:val="single"/>
          <w:cs/>
        </w:rPr>
        <w:t>สถาบันการเงิน</w:t>
      </w:r>
      <w:r w:rsidR="00B91C02" w:rsidRPr="00F426E6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7ADAD7BD" w14:textId="77777777" w:rsidR="00233A8E" w:rsidRPr="002E76A4" w:rsidRDefault="00233A8E" w:rsidP="00233A8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W w:w="9198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1477"/>
        <w:gridCol w:w="142"/>
        <w:gridCol w:w="1149"/>
        <w:gridCol w:w="124"/>
        <w:gridCol w:w="1152"/>
        <w:gridCol w:w="99"/>
        <w:gridCol w:w="1161"/>
        <w:gridCol w:w="108"/>
        <w:gridCol w:w="1158"/>
      </w:tblGrid>
      <w:tr w:rsidR="009E3A13" w:rsidRPr="00EB3E2E" w14:paraId="036E0E5A" w14:textId="77777777" w:rsidTr="00A24B0F">
        <w:trPr>
          <w:cantSplit/>
          <w:trHeight w:val="20"/>
        </w:trPr>
        <w:tc>
          <w:tcPr>
            <w:tcW w:w="2628" w:type="dxa"/>
          </w:tcPr>
          <w:p w14:paraId="1142F1D9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477" w:type="dxa"/>
            <w:tcBorders>
              <w:left w:val="nil"/>
            </w:tcBorders>
          </w:tcPr>
          <w:p w14:paraId="372FB8A1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032B3A0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</w:tcPr>
          <w:p w14:paraId="5044D711" w14:textId="10628FC8" w:rsidR="009E3A13" w:rsidRPr="00EB3E2E" w:rsidRDefault="009E3A13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799FD2FC" w14:textId="77777777" w:rsidR="009E3A13" w:rsidRPr="00EB3E2E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EB3E2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E3A13" w:rsidRPr="00EB3E2E" w14:paraId="3EAA9E60" w14:textId="77777777" w:rsidTr="00A24B0F">
        <w:trPr>
          <w:cantSplit/>
          <w:trHeight w:val="20"/>
        </w:trPr>
        <w:tc>
          <w:tcPr>
            <w:tcW w:w="2628" w:type="dxa"/>
          </w:tcPr>
          <w:p w14:paraId="30294F77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</w:tcBorders>
          </w:tcPr>
          <w:p w14:paraId="006FD36F" w14:textId="36AE0C9A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750CE3" w14:textId="77777777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24B0F" w:rsidRPr="00EB3E2E" w14:paraId="3D7C07F8" w14:textId="77777777" w:rsidTr="00A24B0F">
        <w:trPr>
          <w:cantSplit/>
          <w:trHeight w:val="20"/>
        </w:trPr>
        <w:tc>
          <w:tcPr>
            <w:tcW w:w="2628" w:type="dxa"/>
          </w:tcPr>
          <w:p w14:paraId="328AA424" w14:textId="77777777" w:rsidR="00A24B0F" w:rsidRPr="00EB3E2E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</w:tcBorders>
          </w:tcPr>
          <w:p w14:paraId="0CE2996B" w14:textId="25253658" w:rsidR="00A24B0F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A24B0F" w:rsidRPr="00EB3E2E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2CFF3596" w14:textId="77777777" w:rsidR="00A24B0F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CD1A56" w14:textId="77777777" w:rsidR="00A24B0F" w:rsidRPr="00EB3E2E" w:rsidRDefault="00A24B0F" w:rsidP="00A24B0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0F7659F4" w:rsidR="00A24B0F" w:rsidRPr="00EB3E2E" w:rsidRDefault="002433F1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A24B0F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A24B0F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4" w:type="dxa"/>
            <w:tcBorders>
              <w:top w:val="single" w:sz="4" w:space="0" w:color="auto"/>
            </w:tcBorders>
            <w:vAlign w:val="bottom"/>
          </w:tcPr>
          <w:p w14:paraId="0792457C" w14:textId="77777777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79A6F087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99" w:type="dxa"/>
            <w:vAlign w:val="bottom"/>
          </w:tcPr>
          <w:p w14:paraId="034AC31D" w14:textId="77777777" w:rsidR="00A24B0F" w:rsidRPr="00EB3E2E" w:rsidRDefault="00A24B0F" w:rsidP="00A24B0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5DF34509" w:rsidR="00A24B0F" w:rsidRPr="00EB3E2E" w:rsidRDefault="002433F1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มิถุนายน </w:t>
            </w:r>
            <w:r w:rsidR="00A24B0F"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="00A24B0F"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F2EDF0E" w14:textId="77777777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5EB1BCE1" w:rsidR="00A24B0F" w:rsidRPr="00EB3E2E" w:rsidRDefault="00A24B0F" w:rsidP="00A2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9E3A13" w:rsidRPr="00EB3E2E" w14:paraId="3D96680A" w14:textId="77777777" w:rsidTr="00A24B0F">
        <w:trPr>
          <w:cantSplit/>
          <w:trHeight w:val="20"/>
        </w:trPr>
        <w:tc>
          <w:tcPr>
            <w:tcW w:w="2628" w:type="dxa"/>
          </w:tcPr>
          <w:p w14:paraId="5A4A997F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20A0600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dxa"/>
            <w:vAlign w:val="bottom"/>
          </w:tcPr>
          <w:p w14:paraId="51FE8C1C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2D51EB02" w14:textId="77777777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47AB79DB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" w:type="dxa"/>
            <w:shd w:val="clear" w:color="auto" w:fill="auto"/>
          </w:tcPr>
          <w:p w14:paraId="186EA3C6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678D94E8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50E6A" w:rsidRPr="00EB3E2E" w14:paraId="7B9D9D3B" w14:textId="77777777" w:rsidTr="00A24B0F">
        <w:trPr>
          <w:cantSplit/>
          <w:trHeight w:val="20"/>
        </w:trPr>
        <w:tc>
          <w:tcPr>
            <w:tcW w:w="2628" w:type="dxa"/>
          </w:tcPr>
          <w:p w14:paraId="042F1586" w14:textId="291ECF4A" w:rsidR="00450E6A" w:rsidRPr="00EB3E2E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4B0F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77" w:type="dxa"/>
            <w:tcBorders>
              <w:left w:val="nil"/>
            </w:tcBorders>
          </w:tcPr>
          <w:p w14:paraId="1D596929" w14:textId="00EE3FFD" w:rsidR="00450E6A" w:rsidRPr="000B592F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92F">
              <w:rPr>
                <w:rFonts w:ascii="Browallia New" w:hAnsi="Browallia New" w:cs="Browallia New"/>
                <w:sz w:val="28"/>
                <w:szCs w:val="28"/>
              </w:rPr>
              <w:t>7.12</w:t>
            </w:r>
          </w:p>
        </w:tc>
        <w:tc>
          <w:tcPr>
            <w:tcW w:w="142" w:type="dxa"/>
            <w:tcBorders>
              <w:left w:val="nil"/>
            </w:tcBorders>
          </w:tcPr>
          <w:p w14:paraId="0A240C33" w14:textId="77777777" w:rsidR="00450E6A" w:rsidRPr="000B592F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12772A24" w:rsidR="00450E6A" w:rsidRPr="000B592F" w:rsidRDefault="0053322D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92F">
              <w:rPr>
                <w:rFonts w:ascii="Browallia New" w:hAnsi="Browallia New" w:cs="Browallia New"/>
                <w:sz w:val="28"/>
                <w:szCs w:val="28"/>
              </w:rPr>
              <w:t>1,814</w:t>
            </w:r>
          </w:p>
        </w:tc>
        <w:tc>
          <w:tcPr>
            <w:tcW w:w="124" w:type="dxa"/>
            <w:vAlign w:val="bottom"/>
          </w:tcPr>
          <w:p w14:paraId="7FB4148F" w14:textId="77777777" w:rsidR="00450E6A" w:rsidRPr="00EB3E2E" w:rsidRDefault="00450E6A" w:rsidP="00450E6A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3A85B1D1" w14:textId="6FDDF57E" w:rsidR="00450E6A" w:rsidRPr="00EB3E2E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1,505</w:t>
            </w:r>
          </w:p>
        </w:tc>
        <w:tc>
          <w:tcPr>
            <w:tcW w:w="99" w:type="dxa"/>
            <w:vAlign w:val="bottom"/>
          </w:tcPr>
          <w:p w14:paraId="36036489" w14:textId="77777777" w:rsidR="00450E6A" w:rsidRPr="00EB3E2E" w:rsidRDefault="00450E6A" w:rsidP="00450E6A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3B34ABCB" w14:textId="4134C331" w:rsidR="00450E6A" w:rsidRPr="0046773D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773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EAF6448" w14:textId="77777777" w:rsidR="00450E6A" w:rsidRPr="00EB3E2E" w:rsidRDefault="00450E6A" w:rsidP="00450E6A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59A720AE" w14:textId="5C737E86" w:rsidR="00450E6A" w:rsidRPr="00EB3E2E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50E6A" w:rsidRPr="00E30075" w14:paraId="5137BF85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4E2226B7" w14:textId="77777777" w:rsidR="00450E6A" w:rsidRPr="00E30075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30075">
              <w:rPr>
                <w:rStyle w:val="PageNumber"/>
                <w:rFonts w:ascii="Browallia New" w:hAnsi="Browallia New" w:cs="Browallia New"/>
                <w:sz w:val="28"/>
                <w:szCs w:val="28"/>
                <w:cs/>
              </w:rPr>
              <w:t>ต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70004B6" w14:textId="0734D87A" w:rsidR="00450E6A" w:rsidRPr="000B592F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B592F">
              <w:rPr>
                <w:rFonts w:ascii="Browallia New" w:hAnsi="Browallia New" w:cs="Browallia New"/>
                <w:sz w:val="28"/>
                <w:szCs w:val="28"/>
              </w:rPr>
              <w:t>6.12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C733359" w14:textId="77777777" w:rsidR="00450E6A" w:rsidRPr="000B592F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F342794" w14:textId="7D3D7665" w:rsidR="00450E6A" w:rsidRPr="000B592F" w:rsidRDefault="0053322D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92F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24" w:type="dxa"/>
          </w:tcPr>
          <w:p w14:paraId="5EDF1E39" w14:textId="77777777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0975929" w14:textId="311FDF9B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99" w:type="dxa"/>
          </w:tcPr>
          <w:p w14:paraId="39443550" w14:textId="77777777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08BE197B" w14:textId="2030F71C" w:rsidR="00450E6A" w:rsidRPr="0046773D" w:rsidRDefault="00450E6A" w:rsidP="00450E6A">
            <w:pPr>
              <w:tabs>
                <w:tab w:val="left" w:pos="810"/>
              </w:tabs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773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FE427DF" w14:textId="77777777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EDA8BF2" w14:textId="63614F98" w:rsidR="00450E6A" w:rsidRPr="00E30075" w:rsidRDefault="00450E6A" w:rsidP="00450E6A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50E6A" w:rsidRPr="00E30075" w14:paraId="3822F94E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62BB2DDA" w14:textId="77777777" w:rsidR="00450E6A" w:rsidRPr="00E30075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หนี้สินภายใต้สัญญาทรัส</w:t>
            </w: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ต์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รีซีท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4D9811CC" w14:textId="41DE3456" w:rsidR="00450E6A" w:rsidRPr="000B592F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92F">
              <w:rPr>
                <w:rFonts w:ascii="Browallia New" w:hAnsi="Browallia New" w:cs="Browallia New"/>
                <w:sz w:val="28"/>
                <w:szCs w:val="28"/>
                <w:lang w:val="en-GB"/>
              </w:rPr>
              <w:t>2.00 – 4.00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FCEF9E3" w14:textId="77777777" w:rsidR="00450E6A" w:rsidRPr="000B592F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06DA931B" w:rsidR="00450E6A" w:rsidRPr="000B592F" w:rsidRDefault="0053322D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92F">
              <w:rPr>
                <w:rFonts w:ascii="Browallia New" w:hAnsi="Browallia New" w:cs="Browallia New"/>
                <w:sz w:val="28"/>
                <w:szCs w:val="28"/>
              </w:rPr>
              <w:t>409,721</w:t>
            </w:r>
          </w:p>
        </w:tc>
        <w:tc>
          <w:tcPr>
            <w:tcW w:w="124" w:type="dxa"/>
          </w:tcPr>
          <w:p w14:paraId="0664DB59" w14:textId="77777777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3F9AAE" w14:textId="2ED20877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463,798</w:t>
            </w:r>
          </w:p>
        </w:tc>
        <w:tc>
          <w:tcPr>
            <w:tcW w:w="99" w:type="dxa"/>
          </w:tcPr>
          <w:p w14:paraId="311DEBA4" w14:textId="77777777" w:rsidR="00450E6A" w:rsidRPr="00E30075" w:rsidRDefault="00450E6A" w:rsidP="00450E6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3E5B1AA" w14:textId="1184AB84" w:rsidR="00450E6A" w:rsidRPr="0046773D" w:rsidRDefault="00450E6A" w:rsidP="00450E6A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773D">
              <w:rPr>
                <w:rFonts w:ascii="Browallia New" w:hAnsi="Browallia New" w:cs="Browallia New"/>
                <w:sz w:val="28"/>
                <w:szCs w:val="28"/>
              </w:rPr>
              <w:t>353,767</w:t>
            </w:r>
          </w:p>
        </w:tc>
        <w:tc>
          <w:tcPr>
            <w:tcW w:w="108" w:type="dxa"/>
            <w:shd w:val="clear" w:color="auto" w:fill="auto"/>
          </w:tcPr>
          <w:p w14:paraId="7DDDC4B5" w14:textId="77777777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FD060EB" w14:textId="5AF5CEFB" w:rsidR="00450E6A" w:rsidRPr="00E30075" w:rsidRDefault="00450E6A" w:rsidP="00450E6A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400,706</w:t>
            </w:r>
          </w:p>
        </w:tc>
      </w:tr>
      <w:tr w:rsidR="00450E6A" w:rsidRPr="00E30075" w14:paraId="499346C2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30C2E853" w14:textId="77777777" w:rsidR="00450E6A" w:rsidRPr="00E30075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1AF5B8F" w14:textId="4F3697BF" w:rsidR="00450E6A" w:rsidRPr="000B592F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92F">
              <w:rPr>
                <w:rFonts w:ascii="Browallia New" w:hAnsi="Browallia New" w:cs="Browallia New"/>
                <w:sz w:val="28"/>
                <w:szCs w:val="28"/>
                <w:lang w:val="en-GB"/>
              </w:rPr>
              <w:t>7.50</w:t>
            </w:r>
            <w:r w:rsidRPr="000B592F">
              <w:rPr>
                <w:rFonts w:ascii="Browallia New" w:hAnsi="Browallia New" w:cs="Browallia New"/>
                <w:sz w:val="28"/>
                <w:szCs w:val="28"/>
              </w:rPr>
              <w:t xml:space="preserve"> – </w:t>
            </w:r>
            <w:r w:rsidRPr="000B592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0B592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0B592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3DB71A" w14:textId="77777777" w:rsidR="00450E6A" w:rsidRPr="000B592F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40577A77" w14:textId="05D4110E" w:rsidR="00450E6A" w:rsidRPr="000B592F" w:rsidRDefault="0053322D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92F">
              <w:rPr>
                <w:rFonts w:ascii="Browallia New" w:hAnsi="Browallia New" w:cs="Browallia New"/>
                <w:sz w:val="28"/>
                <w:szCs w:val="28"/>
              </w:rPr>
              <w:t>355,000</w:t>
            </w:r>
          </w:p>
        </w:tc>
        <w:tc>
          <w:tcPr>
            <w:tcW w:w="124" w:type="dxa"/>
          </w:tcPr>
          <w:p w14:paraId="7701F78D" w14:textId="77777777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182D1A3" w14:textId="4A9B77D3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355,000</w:t>
            </w:r>
          </w:p>
        </w:tc>
        <w:tc>
          <w:tcPr>
            <w:tcW w:w="99" w:type="dxa"/>
          </w:tcPr>
          <w:p w14:paraId="32B125F8" w14:textId="77777777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10A6712" w14:textId="29B49F3A" w:rsidR="00450E6A" w:rsidRPr="0046773D" w:rsidRDefault="00450E6A" w:rsidP="00450E6A">
            <w:pPr>
              <w:tabs>
                <w:tab w:val="left" w:pos="77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773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720FE6D" w14:textId="77777777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7CD49C0" w14:textId="2CEBAF80" w:rsidR="00450E6A" w:rsidRPr="00E215AA" w:rsidRDefault="00450E6A" w:rsidP="00450E6A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50E6A" w:rsidRPr="00C04DF6" w14:paraId="7AF21344" w14:textId="77777777" w:rsidTr="00A24B0F">
        <w:trPr>
          <w:cantSplit/>
          <w:trHeight w:val="20"/>
        </w:trPr>
        <w:tc>
          <w:tcPr>
            <w:tcW w:w="2628" w:type="dxa"/>
            <w:vAlign w:val="bottom"/>
          </w:tcPr>
          <w:p w14:paraId="320E4B8E" w14:textId="77777777" w:rsidR="00450E6A" w:rsidRPr="00E30075" w:rsidRDefault="00450E6A" w:rsidP="00450E6A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5577FC63" w14:textId="77777777" w:rsidR="00450E6A" w:rsidRPr="000B592F" w:rsidRDefault="00450E6A" w:rsidP="00450E6A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366C3B1" w14:textId="77777777" w:rsidR="00450E6A" w:rsidRPr="000B592F" w:rsidRDefault="00450E6A" w:rsidP="00450E6A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1A65210A" w:rsidR="00450E6A" w:rsidRPr="000B592F" w:rsidRDefault="0053322D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92F">
              <w:rPr>
                <w:rFonts w:ascii="Browallia New" w:hAnsi="Browallia New" w:cs="Browallia New"/>
                <w:sz w:val="28"/>
                <w:szCs w:val="28"/>
              </w:rPr>
              <w:t>776,535</w:t>
            </w:r>
          </w:p>
        </w:tc>
        <w:tc>
          <w:tcPr>
            <w:tcW w:w="124" w:type="dxa"/>
          </w:tcPr>
          <w:p w14:paraId="5706C702" w14:textId="77777777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4950B524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830,303</w:t>
            </w:r>
          </w:p>
        </w:tc>
        <w:tc>
          <w:tcPr>
            <w:tcW w:w="99" w:type="dxa"/>
          </w:tcPr>
          <w:p w14:paraId="353CE623" w14:textId="77777777" w:rsidR="00450E6A" w:rsidRPr="00E30075" w:rsidRDefault="00450E6A" w:rsidP="00450E6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55916C" w14:textId="114D375C" w:rsidR="00450E6A" w:rsidRPr="0046773D" w:rsidRDefault="00450E6A" w:rsidP="00450E6A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773D">
              <w:rPr>
                <w:rFonts w:ascii="Browallia New" w:hAnsi="Browallia New" w:cs="Browallia New"/>
                <w:sz w:val="28"/>
                <w:szCs w:val="28"/>
              </w:rPr>
              <w:t>353,767</w:t>
            </w:r>
          </w:p>
        </w:tc>
        <w:tc>
          <w:tcPr>
            <w:tcW w:w="108" w:type="dxa"/>
            <w:shd w:val="clear" w:color="auto" w:fill="auto"/>
          </w:tcPr>
          <w:p w14:paraId="79B8CBB9" w14:textId="77777777" w:rsidR="00450E6A" w:rsidRPr="00E30075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6C8333" w14:textId="0FDF93D4" w:rsidR="00450E6A" w:rsidRPr="00E30075" w:rsidRDefault="00450E6A" w:rsidP="00450E6A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400,706</w:t>
            </w:r>
          </w:p>
        </w:tc>
      </w:tr>
    </w:tbl>
    <w:p w14:paraId="33DA0C71" w14:textId="77777777" w:rsidR="009A51CF" w:rsidRPr="00A24B0F" w:rsidRDefault="009A51CF" w:rsidP="00E760B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B3A494B" w14:textId="77777777" w:rsidR="00ED3798" w:rsidRDefault="00ED379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ในระหว่างปี </w:t>
      </w:r>
      <w:r>
        <w:rPr>
          <w:rFonts w:ascii="Browallia New" w:hAnsi="Browallia New" w:cs="Browallia New" w:hint="cs"/>
          <w:sz w:val="28"/>
          <w:szCs w:val="28"/>
        </w:rPr>
        <w:t>2560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>
        <w:rPr>
          <w:rFonts w:ascii="Browallia New" w:hAnsi="Browallia New" w:cs="Browallia New" w:hint="cs"/>
          <w:sz w:val="28"/>
          <w:szCs w:val="28"/>
        </w:rPr>
        <w:t xml:space="preserve">355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ล้านบาท ต่อมาภายหลังบริษัทหลักทรัพย์จัดการกองทุนดังกล่าวได้ฟ้องร้องให้ชำระหนี้ นอกจากนี้ บริษัทถูกฟ้องในฐานะผู้ค้ำประกันตั๋วแลกเงินที่ผิดนัดชำระจำนวน </w:t>
      </w:r>
      <w:r>
        <w:rPr>
          <w:rFonts w:ascii="Browallia New" w:hAnsi="Browallia New" w:cs="Browallia New" w:hint="cs"/>
          <w:sz w:val="28"/>
          <w:szCs w:val="28"/>
        </w:rPr>
        <w:t xml:space="preserve">255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</w:p>
    <w:p w14:paraId="261A72E0" w14:textId="77777777" w:rsidR="00ED3798" w:rsidRDefault="00ED379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FB5D0CB" w14:textId="1543170F" w:rsidR="00ED3798" w:rsidRDefault="00ED379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บริษัทย่อยได้บันทึกอัตราดอกเบี้ยโดยใช้อัตราดอกเบี้ยผิดนัดชำระร้อยละ </w:t>
      </w:r>
      <w:r>
        <w:rPr>
          <w:rFonts w:ascii="Browallia New" w:hAnsi="Browallia New" w:cs="Browallia New" w:hint="cs"/>
          <w:sz w:val="28"/>
          <w:szCs w:val="28"/>
        </w:rPr>
        <w:t xml:space="preserve">7.5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ถึงร้อยละ </w:t>
      </w:r>
      <w:r>
        <w:rPr>
          <w:rFonts w:ascii="Browallia New" w:hAnsi="Browallia New" w:cs="Browallia New" w:hint="cs"/>
          <w:sz w:val="28"/>
          <w:szCs w:val="28"/>
        </w:rPr>
        <w:t>15</w:t>
      </w:r>
      <w:r w:rsidR="00017E9C">
        <w:rPr>
          <w:rFonts w:ascii="Browallia New" w:hAnsi="Browallia New" w:cs="Browallia New"/>
          <w:sz w:val="28"/>
          <w:szCs w:val="28"/>
        </w:rPr>
        <w:t>.0</w:t>
      </w:r>
      <w:r>
        <w:rPr>
          <w:rFonts w:ascii="Browallia New" w:hAnsi="Browallia New" w:cs="Browallia New" w:hint="cs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ต่อปี จนกว่าจะชำระหนี้เรียบร้อย </w:t>
      </w:r>
    </w:p>
    <w:p w14:paraId="5D17D848" w14:textId="77777777" w:rsidR="00ED3798" w:rsidRDefault="00ED379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6D12881" w14:textId="3EEA2DF9" w:rsidR="00ED3798" w:rsidRDefault="00ED379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ในเดือนกรกฎาคม </w:t>
      </w:r>
      <w:r>
        <w:rPr>
          <w:rFonts w:ascii="Browallia New" w:hAnsi="Browallia New" w:cs="Browallia New" w:hint="cs"/>
          <w:sz w:val="28"/>
          <w:szCs w:val="28"/>
        </w:rPr>
        <w:t>256</w:t>
      </w:r>
      <w:r w:rsidR="00017E9C"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ศาลอุทธรณ์พิพากษาให้บริษัทย่อยชำระหนี้จำนวน </w:t>
      </w:r>
      <w:r>
        <w:rPr>
          <w:rFonts w:ascii="Browallia New" w:hAnsi="Browallia New" w:cs="Browallia New" w:hint="cs"/>
          <w:sz w:val="28"/>
          <w:szCs w:val="28"/>
        </w:rPr>
        <w:t xml:space="preserve">355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 พร้อมดอกเบี้ยจนกว่า</w:t>
      </w:r>
      <w:r w:rsidR="002E76A4">
        <w:rPr>
          <w:rFonts w:ascii="Browallia New" w:hAnsi="Browallia New" w:cs="Browallia New" w:hint="cs"/>
          <w:sz w:val="28"/>
          <w:szCs w:val="28"/>
          <w:cs/>
        </w:rPr>
        <w:t xml:space="preserve">           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จะชำระหนี้เรียบร้อย ซึ่งขณะนี้อยู่ในระหว่างการยื่นคำฟ้องต่อศาลฏีกา </w:t>
      </w:r>
    </w:p>
    <w:p w14:paraId="510BE1B6" w14:textId="77777777" w:rsidR="00ED3798" w:rsidRDefault="00ED379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  <w:highlight w:val="magenta"/>
        </w:rPr>
      </w:pPr>
    </w:p>
    <w:p w14:paraId="4FDEDEE7" w14:textId="5075688C" w:rsidR="00ED3798" w:rsidRDefault="00ED3798" w:rsidP="00ED379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 ศาลได้อายัดบัญชีเงินฝากธนาคารและลูกหนี้การค้าของบริษัทรวมจำนวน </w:t>
      </w:r>
      <w:r>
        <w:rPr>
          <w:rFonts w:ascii="Browallia New" w:hAnsi="Browallia New" w:cs="Browallia New" w:hint="cs"/>
          <w:sz w:val="28"/>
          <w:szCs w:val="28"/>
        </w:rPr>
        <w:t xml:space="preserve">28.31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C900E3">
        <w:rPr>
          <w:rFonts w:ascii="Browallia New" w:hAnsi="Browallia New" w:cs="Browallia New"/>
          <w:sz w:val="28"/>
          <w:szCs w:val="28"/>
        </w:rPr>
        <w:t xml:space="preserve"> </w:t>
      </w:r>
      <w:r w:rsidR="00C900E3">
        <w:rPr>
          <w:rFonts w:ascii="Browallia New" w:hAnsi="Browallia New" w:cs="Browallia New" w:hint="cs"/>
          <w:sz w:val="28"/>
          <w:szCs w:val="28"/>
          <w:cs/>
        </w:rPr>
        <w:t xml:space="preserve">(แสดงอยู่ภายใต้ </w:t>
      </w:r>
      <w:r w:rsidR="00C900E3">
        <w:rPr>
          <w:rFonts w:ascii="Browallia New" w:hAnsi="Browallia New" w:cs="Browallia New"/>
          <w:sz w:val="28"/>
          <w:szCs w:val="28"/>
        </w:rPr>
        <w:t>“</w:t>
      </w:r>
      <w:r w:rsidR="00C900E3">
        <w:rPr>
          <w:rFonts w:ascii="Browallia New" w:hAnsi="Browallia New" w:cs="Browallia New" w:hint="cs"/>
          <w:sz w:val="28"/>
          <w:szCs w:val="28"/>
          <w:cs/>
        </w:rPr>
        <w:t>เงินฝากธนาคารที่มีข้อจำกัดในการใช้</w:t>
      </w:r>
      <w:r w:rsidR="00C900E3">
        <w:rPr>
          <w:rFonts w:ascii="Browallia New" w:hAnsi="Browallia New" w:cs="Browallia New"/>
          <w:sz w:val="28"/>
          <w:szCs w:val="28"/>
        </w:rPr>
        <w:t>”</w:t>
      </w:r>
      <w:r w:rsidR="00C900E3">
        <w:rPr>
          <w:rFonts w:ascii="Browallia New" w:hAnsi="Browallia New" w:cs="Browallia New" w:hint="cs"/>
          <w:sz w:val="28"/>
          <w:szCs w:val="28"/>
          <w:cs/>
        </w:rPr>
        <w:t xml:space="preserve"> ในงบการเงินรวม)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ไว้กับกรมบังคับคดี </w:t>
      </w:r>
      <w:r w:rsidR="00F547E6">
        <w:rPr>
          <w:rFonts w:ascii="Browallia New" w:hAnsi="Browallia New" w:cs="Browallia New" w:hint="cs"/>
          <w:sz w:val="28"/>
          <w:szCs w:val="28"/>
          <w:cs/>
        </w:rPr>
        <w:t>โดยจำนวน</w:t>
      </w:r>
      <w:r>
        <w:rPr>
          <w:rFonts w:ascii="Browallia New" w:hAnsi="Browallia New" w:cs="Browallia New" w:hint="cs"/>
          <w:sz w:val="28"/>
          <w:szCs w:val="28"/>
          <w:cs/>
        </w:rPr>
        <w:t>เงินบางส่วนถูกนำส่งให้กับ</w:t>
      </w:r>
      <w:r w:rsidR="006220A9">
        <w:rPr>
          <w:rFonts w:ascii="Browallia New" w:hAnsi="Browallia New" w:cs="Browallia New" w:hint="cs"/>
          <w:sz w:val="28"/>
          <w:szCs w:val="28"/>
          <w:cs/>
        </w:rPr>
        <w:t>บริษัทหลักทรัพย์จัดการกองทุน</w:t>
      </w:r>
      <w:r>
        <w:rPr>
          <w:rFonts w:ascii="Browallia New" w:hAnsi="Browallia New" w:cs="Browallia New" w:hint="cs"/>
          <w:sz w:val="28"/>
          <w:szCs w:val="28"/>
          <w:cs/>
        </w:rPr>
        <w:t>แล้วในระหว่างงวด อย่างไรก็ตาม บริษัทไม่สามารถปันส่วนเงินต้นและดอกเบี้ยค้างจ่ายจากจำนวนเงินที่ถูก</w:t>
      </w:r>
      <w:r w:rsidR="006E13C8">
        <w:rPr>
          <w:rFonts w:ascii="Browallia New" w:hAnsi="Browallia New" w:cs="Browallia New" w:hint="cs"/>
          <w:sz w:val="28"/>
          <w:szCs w:val="28"/>
          <w:cs/>
        </w:rPr>
        <w:t>นำส่งให้กับเจ้าหนี้</w:t>
      </w:r>
      <w:r>
        <w:rPr>
          <w:rFonts w:ascii="Browallia New" w:hAnsi="Browallia New" w:cs="Browallia New" w:hint="cs"/>
          <w:sz w:val="28"/>
          <w:szCs w:val="28"/>
          <w:cs/>
        </w:rPr>
        <w:t>ได้ จึงไม่ได้บันทึกรายการจ่ายชำระหนี้</w:t>
      </w:r>
      <w:r w:rsidR="00EE11F8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E11F8">
        <w:rPr>
          <w:rFonts w:ascii="Browallia New" w:hAnsi="Browallia New" w:cs="Browallia New" w:hint="cs"/>
          <w:sz w:val="28"/>
          <w:szCs w:val="28"/>
          <w:cs/>
        </w:rPr>
        <w:t xml:space="preserve">นอกจากนี้ </w:t>
      </w: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EE11F8">
        <w:rPr>
          <w:rFonts w:ascii="Browallia New" w:hAnsi="Browallia New" w:cs="Browallia New" w:hint="cs"/>
          <w:sz w:val="28"/>
          <w:szCs w:val="28"/>
          <w:cs/>
        </w:rPr>
        <w:t>ได้</w:t>
      </w:r>
      <w:r>
        <w:rPr>
          <w:rFonts w:ascii="Browallia New" w:hAnsi="Browallia New" w:cs="Browallia New" w:hint="cs"/>
          <w:sz w:val="28"/>
          <w:szCs w:val="28"/>
          <w:cs/>
        </w:rPr>
        <w:t>เรียกเก็บเงิน</w:t>
      </w:r>
      <w:r w:rsidR="00586CE3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>
        <w:rPr>
          <w:rFonts w:ascii="Browallia New" w:hAnsi="Browallia New" w:cs="Browallia New" w:hint="cs"/>
          <w:sz w:val="28"/>
          <w:szCs w:val="28"/>
          <w:cs/>
        </w:rPr>
        <w:t>จากบริษัทย่อย</w:t>
      </w:r>
      <w:r w:rsidR="00EE11F8">
        <w:rPr>
          <w:rFonts w:ascii="Browallia New" w:hAnsi="Browallia New" w:cs="Browallia New" w:hint="cs"/>
          <w:sz w:val="28"/>
          <w:szCs w:val="28"/>
          <w:cs/>
        </w:rPr>
        <w:t>และได้รับชำระ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แล้วจำนวน </w:t>
      </w:r>
      <w:r>
        <w:rPr>
          <w:rFonts w:ascii="Browallia New" w:hAnsi="Browallia New" w:cs="Browallia New" w:hint="cs"/>
          <w:sz w:val="28"/>
          <w:szCs w:val="28"/>
        </w:rPr>
        <w:t xml:space="preserve">22.75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</w:t>
      </w:r>
    </w:p>
    <w:p w14:paraId="22B47616" w14:textId="77777777" w:rsidR="00701896" w:rsidRPr="006F3A60" w:rsidRDefault="00701896" w:rsidP="007458E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0B7D70B" w14:textId="4C3C2A51" w:rsidR="00610059" w:rsidRDefault="00610059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10D85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เงินกู้ยืมระยะยาว</w:t>
      </w:r>
      <w:r w:rsidR="002F0EC6">
        <w:rPr>
          <w:rFonts w:ascii="Browallia New" w:hAnsi="Browallia New" w:cs="Browallia New" w:hint="cs"/>
          <w:sz w:val="28"/>
          <w:szCs w:val="28"/>
          <w:u w:val="single"/>
          <w:cs/>
        </w:rPr>
        <w:t>จากสถาบันการเงิน</w:t>
      </w:r>
    </w:p>
    <w:p w14:paraId="619BFB7A" w14:textId="483F1AEC" w:rsidR="008A4192" w:rsidRPr="00A24B0F" w:rsidRDefault="008A4192" w:rsidP="00BA2A3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9F0893C" w14:textId="783318DE" w:rsidR="000A24EA" w:rsidRDefault="008A4192" w:rsidP="00701896">
      <w:pPr>
        <w:tabs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66E70">
        <w:rPr>
          <w:rFonts w:ascii="Browallia New" w:hAnsi="Browallia New" w:cs="Browallia New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566E70">
        <w:rPr>
          <w:rFonts w:ascii="Browallia New" w:hAnsi="Browallia New" w:cs="Browallia New"/>
          <w:sz w:val="28"/>
          <w:szCs w:val="28"/>
          <w:cs/>
        </w:rPr>
        <w:t>ได้รับจากธนาคารพาณิชย์ในประเทศ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สองแห่ง</w:t>
      </w:r>
      <w:r w:rsidR="00A24B0F">
        <w:rPr>
          <w:rFonts w:ascii="Browallia New" w:hAnsi="Browallia New" w:cs="Browallia New"/>
          <w:sz w:val="28"/>
          <w:szCs w:val="28"/>
        </w:rPr>
        <w:t xml:space="preserve">      </w:t>
      </w:r>
      <w:r w:rsidRPr="00566E70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5B4DEB2B" w14:textId="77777777" w:rsidR="0025363D" w:rsidRPr="00A24B0F" w:rsidRDefault="0025363D" w:rsidP="00701896">
      <w:pPr>
        <w:tabs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220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989"/>
        <w:gridCol w:w="1173"/>
        <w:gridCol w:w="1080"/>
        <w:gridCol w:w="900"/>
        <w:gridCol w:w="1260"/>
        <w:gridCol w:w="952"/>
        <w:gridCol w:w="12"/>
        <w:gridCol w:w="21"/>
      </w:tblGrid>
      <w:tr w:rsidR="00E558D4" w:rsidRPr="0083700B" w14:paraId="6A9454DA" w14:textId="77777777" w:rsidTr="00A04856">
        <w:trPr>
          <w:gridAfter w:val="2"/>
          <w:wAfter w:w="33" w:type="dxa"/>
        </w:trPr>
        <w:tc>
          <w:tcPr>
            <w:tcW w:w="2833" w:type="dxa"/>
            <w:shd w:val="clear" w:color="auto" w:fill="auto"/>
          </w:tcPr>
          <w:p w14:paraId="32B797F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54" w:type="dxa"/>
            <w:gridSpan w:val="6"/>
            <w:shd w:val="clear" w:color="auto" w:fill="auto"/>
          </w:tcPr>
          <w:p w14:paraId="484DC53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83700B" w14:paraId="5878E941" w14:textId="77777777" w:rsidTr="00A04856">
        <w:trPr>
          <w:gridAfter w:val="2"/>
          <w:wAfter w:w="33" w:type="dxa"/>
        </w:trPr>
        <w:tc>
          <w:tcPr>
            <w:tcW w:w="2833" w:type="dxa"/>
            <w:shd w:val="clear" w:color="auto" w:fill="auto"/>
          </w:tcPr>
          <w:p w14:paraId="5788290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54" w:type="dxa"/>
            <w:gridSpan w:val="6"/>
            <w:shd w:val="clear" w:color="auto" w:fill="auto"/>
          </w:tcPr>
          <w:p w14:paraId="1D9AD8B9" w14:textId="58B75FCB" w:rsidR="00E558D4" w:rsidRPr="00A24B0F" w:rsidRDefault="002433F1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A24B0F">
              <w:rPr>
                <w:rFonts w:ascii="Browallia New" w:hAnsi="Browallia New" w:cs="Browallia New"/>
                <w:sz w:val="24"/>
                <w:szCs w:val="24"/>
              </w:rPr>
              <w:t xml:space="preserve"> 2562</w:t>
            </w:r>
          </w:p>
        </w:tc>
      </w:tr>
      <w:tr w:rsidR="00E558D4" w:rsidRPr="0083700B" w14:paraId="68BCBC13" w14:textId="77777777" w:rsidTr="00A04856">
        <w:trPr>
          <w:gridAfter w:val="1"/>
          <w:wAfter w:w="21" w:type="dxa"/>
        </w:trPr>
        <w:tc>
          <w:tcPr>
            <w:tcW w:w="2833" w:type="dxa"/>
            <w:shd w:val="clear" w:color="auto" w:fill="auto"/>
          </w:tcPr>
          <w:p w14:paraId="3199375C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2" w:type="dxa"/>
            <w:gridSpan w:val="3"/>
            <w:shd w:val="clear" w:color="auto" w:fill="auto"/>
          </w:tcPr>
          <w:p w14:paraId="5DED889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24" w:type="dxa"/>
            <w:gridSpan w:val="4"/>
            <w:shd w:val="clear" w:color="auto" w:fill="auto"/>
          </w:tcPr>
          <w:p w14:paraId="7C9E876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58D4" w:rsidRPr="0083700B" w14:paraId="0528AD90" w14:textId="77777777" w:rsidTr="00A04856">
        <w:tc>
          <w:tcPr>
            <w:tcW w:w="2833" w:type="dxa"/>
            <w:shd w:val="clear" w:color="auto" w:fill="auto"/>
          </w:tcPr>
          <w:p w14:paraId="2B88205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204C56C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A9251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000027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3" w:type="dxa"/>
            <w:shd w:val="clear" w:color="auto" w:fill="auto"/>
          </w:tcPr>
          <w:p w14:paraId="02129F2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1F6F68FE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80" w:type="dxa"/>
            <w:shd w:val="clear" w:color="auto" w:fill="auto"/>
          </w:tcPr>
          <w:p w14:paraId="101B8E0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23698C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94E7A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7C8758DD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911C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DB733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260" w:type="dxa"/>
            <w:shd w:val="clear" w:color="auto" w:fill="auto"/>
          </w:tcPr>
          <w:p w14:paraId="79E06EF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6FFD5F8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472B9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5F2C05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E558D4" w:rsidRPr="0083700B" w14:paraId="2C999CFF" w14:textId="77777777" w:rsidTr="00A04856">
        <w:tc>
          <w:tcPr>
            <w:tcW w:w="2833" w:type="dxa"/>
            <w:shd w:val="clear" w:color="auto" w:fill="auto"/>
          </w:tcPr>
          <w:p w14:paraId="0497167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334508E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7A73589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197391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7340D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58B56A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5" w:type="dxa"/>
            <w:gridSpan w:val="3"/>
            <w:shd w:val="clear" w:color="auto" w:fill="auto"/>
          </w:tcPr>
          <w:p w14:paraId="6D889A7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0E6A" w:rsidRPr="0083700B" w14:paraId="4CE3847B" w14:textId="77777777" w:rsidTr="00A04856">
        <w:tc>
          <w:tcPr>
            <w:tcW w:w="2833" w:type="dxa"/>
            <w:shd w:val="clear" w:color="auto" w:fill="auto"/>
          </w:tcPr>
          <w:p w14:paraId="1C28A21A" w14:textId="77777777" w:rsidR="00450E6A" w:rsidRPr="0083700B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89" w:type="dxa"/>
            <w:shd w:val="clear" w:color="auto" w:fill="auto"/>
          </w:tcPr>
          <w:p w14:paraId="5DDF9383" w14:textId="79712FE6" w:rsidR="00450E6A" w:rsidRPr="00047058" w:rsidRDefault="004C7799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  <w:lang w:val="en-GB"/>
              </w:rPr>
              <w:t>311,211</w:t>
            </w:r>
          </w:p>
        </w:tc>
        <w:tc>
          <w:tcPr>
            <w:tcW w:w="1173" w:type="dxa"/>
            <w:shd w:val="clear" w:color="auto" w:fill="auto"/>
          </w:tcPr>
          <w:p w14:paraId="652B0126" w14:textId="5BE13EAD" w:rsidR="00450E6A" w:rsidRPr="00047058" w:rsidRDefault="004C7799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(3,425)</w:t>
            </w:r>
          </w:p>
        </w:tc>
        <w:tc>
          <w:tcPr>
            <w:tcW w:w="1080" w:type="dxa"/>
            <w:shd w:val="clear" w:color="auto" w:fill="auto"/>
          </w:tcPr>
          <w:p w14:paraId="3DD7F29C" w14:textId="3DEA26A6" w:rsidR="00450E6A" w:rsidRPr="00047058" w:rsidRDefault="00F443D3" w:rsidP="00450E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307,786</w:t>
            </w:r>
          </w:p>
        </w:tc>
        <w:tc>
          <w:tcPr>
            <w:tcW w:w="900" w:type="dxa"/>
            <w:shd w:val="clear" w:color="auto" w:fill="auto"/>
          </w:tcPr>
          <w:p w14:paraId="2083226A" w14:textId="30B33314" w:rsidR="00450E6A" w:rsidRPr="002C7CE8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311,211</w:t>
            </w:r>
          </w:p>
        </w:tc>
        <w:tc>
          <w:tcPr>
            <w:tcW w:w="1260" w:type="dxa"/>
            <w:shd w:val="clear" w:color="auto" w:fill="auto"/>
          </w:tcPr>
          <w:p w14:paraId="61CC0AE2" w14:textId="65BB4547" w:rsidR="00450E6A" w:rsidRPr="002C7CE8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(3,425)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6BCA59CA" w14:textId="5C5DABC7" w:rsidR="00450E6A" w:rsidRPr="002C7CE8" w:rsidRDefault="00450E6A" w:rsidP="00450E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307,786</w:t>
            </w:r>
          </w:p>
        </w:tc>
      </w:tr>
      <w:tr w:rsidR="00450E6A" w:rsidRPr="0083700B" w14:paraId="214A312F" w14:textId="77777777" w:rsidTr="00A04856">
        <w:tc>
          <w:tcPr>
            <w:tcW w:w="2833" w:type="dxa"/>
            <w:shd w:val="clear" w:color="auto" w:fill="auto"/>
          </w:tcPr>
          <w:p w14:paraId="3C5FEC78" w14:textId="3A77DE86" w:rsidR="00450E6A" w:rsidRPr="0083700B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89" w:type="dxa"/>
            <w:shd w:val="clear" w:color="auto" w:fill="auto"/>
          </w:tcPr>
          <w:p w14:paraId="46FF93E8" w14:textId="074CB4C0" w:rsidR="00450E6A" w:rsidRPr="00047058" w:rsidRDefault="004C7799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  <w:lang w:val="en-GB"/>
              </w:rPr>
              <w:t>39,218</w:t>
            </w:r>
          </w:p>
        </w:tc>
        <w:tc>
          <w:tcPr>
            <w:tcW w:w="1173" w:type="dxa"/>
            <w:shd w:val="clear" w:color="auto" w:fill="auto"/>
          </w:tcPr>
          <w:p w14:paraId="55D9FCBA" w14:textId="7283E4F9" w:rsidR="00450E6A" w:rsidRPr="00047058" w:rsidRDefault="004C7799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(297)</w:t>
            </w:r>
          </w:p>
        </w:tc>
        <w:tc>
          <w:tcPr>
            <w:tcW w:w="1080" w:type="dxa"/>
            <w:shd w:val="clear" w:color="auto" w:fill="auto"/>
          </w:tcPr>
          <w:p w14:paraId="26C1566B" w14:textId="28844E5F" w:rsidR="00450E6A" w:rsidRPr="00047058" w:rsidRDefault="00F443D3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38,921</w:t>
            </w:r>
          </w:p>
        </w:tc>
        <w:tc>
          <w:tcPr>
            <w:tcW w:w="900" w:type="dxa"/>
            <w:shd w:val="clear" w:color="auto" w:fill="auto"/>
          </w:tcPr>
          <w:p w14:paraId="621D2175" w14:textId="1093DC38" w:rsidR="00450E6A" w:rsidRPr="002C7CE8" w:rsidRDefault="00450E6A" w:rsidP="00450E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39,218</w:t>
            </w:r>
          </w:p>
        </w:tc>
        <w:tc>
          <w:tcPr>
            <w:tcW w:w="1260" w:type="dxa"/>
            <w:shd w:val="clear" w:color="auto" w:fill="auto"/>
          </w:tcPr>
          <w:p w14:paraId="12997680" w14:textId="13740B8A" w:rsidR="00450E6A" w:rsidRPr="002C7CE8" w:rsidRDefault="00450E6A" w:rsidP="00450E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(297)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2463BCAE" w14:textId="65EB73A3" w:rsidR="00450E6A" w:rsidRPr="002C7CE8" w:rsidRDefault="00450E6A" w:rsidP="00450E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38,921</w:t>
            </w:r>
          </w:p>
        </w:tc>
      </w:tr>
      <w:tr w:rsidR="00450E6A" w:rsidRPr="0083700B" w14:paraId="68465CD3" w14:textId="77777777" w:rsidTr="00A04856">
        <w:tc>
          <w:tcPr>
            <w:tcW w:w="2833" w:type="dxa"/>
            <w:shd w:val="clear" w:color="auto" w:fill="auto"/>
          </w:tcPr>
          <w:p w14:paraId="364DA6FA" w14:textId="15716146" w:rsidR="00450E6A" w:rsidRPr="0083700B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494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89" w:type="dxa"/>
            <w:shd w:val="clear" w:color="auto" w:fill="auto"/>
          </w:tcPr>
          <w:p w14:paraId="5C0B828F" w14:textId="6451739E" w:rsidR="00450E6A" w:rsidRPr="00047058" w:rsidRDefault="004C7799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  <w:lang w:val="en-GB"/>
              </w:rPr>
              <w:t>119,547</w:t>
            </w:r>
          </w:p>
        </w:tc>
        <w:tc>
          <w:tcPr>
            <w:tcW w:w="1173" w:type="dxa"/>
            <w:shd w:val="clear" w:color="auto" w:fill="auto"/>
          </w:tcPr>
          <w:p w14:paraId="409C9B90" w14:textId="285CFF78" w:rsidR="00450E6A" w:rsidRPr="00047058" w:rsidRDefault="004C7799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(1,359)</w:t>
            </w:r>
          </w:p>
        </w:tc>
        <w:tc>
          <w:tcPr>
            <w:tcW w:w="1080" w:type="dxa"/>
            <w:shd w:val="clear" w:color="auto" w:fill="auto"/>
          </w:tcPr>
          <w:p w14:paraId="5308C791" w14:textId="7F6D1354" w:rsidR="00450E6A" w:rsidRPr="00047058" w:rsidRDefault="00F443D3" w:rsidP="00450E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118,188</w:t>
            </w:r>
          </w:p>
        </w:tc>
        <w:tc>
          <w:tcPr>
            <w:tcW w:w="900" w:type="dxa"/>
            <w:shd w:val="clear" w:color="auto" w:fill="auto"/>
          </w:tcPr>
          <w:p w14:paraId="12DCE0DE" w14:textId="14C0317F" w:rsidR="00450E6A" w:rsidRPr="002C7CE8" w:rsidRDefault="00450E6A" w:rsidP="00450E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119,547</w:t>
            </w:r>
          </w:p>
        </w:tc>
        <w:tc>
          <w:tcPr>
            <w:tcW w:w="1260" w:type="dxa"/>
            <w:shd w:val="clear" w:color="auto" w:fill="auto"/>
          </w:tcPr>
          <w:p w14:paraId="3EAB5A4C" w14:textId="2C37A397" w:rsidR="00450E6A" w:rsidRPr="002C7CE8" w:rsidRDefault="00450E6A" w:rsidP="00450E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(1,359)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4EB3F18C" w14:textId="6D8B9226" w:rsidR="00450E6A" w:rsidRPr="002C7CE8" w:rsidRDefault="00450E6A" w:rsidP="00450E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118,188</w:t>
            </w:r>
          </w:p>
        </w:tc>
      </w:tr>
      <w:tr w:rsidR="00450E6A" w:rsidRPr="0083700B" w14:paraId="5FFA858B" w14:textId="77777777" w:rsidTr="00A04856">
        <w:tc>
          <w:tcPr>
            <w:tcW w:w="2833" w:type="dxa"/>
            <w:shd w:val="clear" w:color="auto" w:fill="auto"/>
          </w:tcPr>
          <w:p w14:paraId="6E640A1A" w14:textId="62012056" w:rsidR="00450E6A" w:rsidRPr="00BE4864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E4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989" w:type="dxa"/>
            <w:shd w:val="clear" w:color="auto" w:fill="auto"/>
          </w:tcPr>
          <w:p w14:paraId="0EE48687" w14:textId="104D487A" w:rsidR="00450E6A" w:rsidRPr="00047058" w:rsidRDefault="004C7799" w:rsidP="00450E6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  <w:lang w:val="en-GB"/>
              </w:rPr>
              <w:t>1,364</w:t>
            </w:r>
          </w:p>
        </w:tc>
        <w:tc>
          <w:tcPr>
            <w:tcW w:w="1173" w:type="dxa"/>
            <w:shd w:val="clear" w:color="auto" w:fill="auto"/>
          </w:tcPr>
          <w:p w14:paraId="70099EEA" w14:textId="12C1566B" w:rsidR="00450E6A" w:rsidRPr="00047058" w:rsidRDefault="004C7799" w:rsidP="00450E6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C2267DA" w14:textId="2EEDA6EB" w:rsidR="00450E6A" w:rsidRPr="00047058" w:rsidRDefault="00F443D3" w:rsidP="00450E6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1,364</w:t>
            </w:r>
          </w:p>
        </w:tc>
        <w:tc>
          <w:tcPr>
            <w:tcW w:w="900" w:type="dxa"/>
            <w:shd w:val="clear" w:color="auto" w:fill="auto"/>
          </w:tcPr>
          <w:p w14:paraId="0EF6DEF4" w14:textId="1E72A1C9" w:rsidR="00450E6A" w:rsidRPr="002C7CE8" w:rsidRDefault="00450E6A" w:rsidP="00450E6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D3F86E" w14:textId="2EB557BD" w:rsidR="00450E6A" w:rsidRPr="002C7CE8" w:rsidRDefault="00450E6A" w:rsidP="00450E6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71EE59DE" w14:textId="7DF3BE94" w:rsidR="00450E6A" w:rsidRPr="002C7CE8" w:rsidRDefault="00450E6A" w:rsidP="00450E6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0E6A" w:rsidRPr="0083700B" w14:paraId="54E83350" w14:textId="77777777" w:rsidTr="00A04856">
        <w:tc>
          <w:tcPr>
            <w:tcW w:w="2833" w:type="dxa"/>
            <w:shd w:val="clear" w:color="auto" w:fill="auto"/>
          </w:tcPr>
          <w:p w14:paraId="28E214EB" w14:textId="77777777" w:rsidR="00450E6A" w:rsidRPr="0083700B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044932AC" w14:textId="4288551D" w:rsidR="00450E6A" w:rsidRPr="00047058" w:rsidRDefault="004C7799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  <w:lang w:val="en-GB"/>
              </w:rPr>
              <w:t>471,340</w:t>
            </w:r>
          </w:p>
        </w:tc>
        <w:tc>
          <w:tcPr>
            <w:tcW w:w="1173" w:type="dxa"/>
            <w:shd w:val="clear" w:color="auto" w:fill="auto"/>
          </w:tcPr>
          <w:p w14:paraId="0729A5E9" w14:textId="5BF42247" w:rsidR="00450E6A" w:rsidRPr="00047058" w:rsidRDefault="004C7799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(5,081)</w:t>
            </w:r>
          </w:p>
        </w:tc>
        <w:tc>
          <w:tcPr>
            <w:tcW w:w="1080" w:type="dxa"/>
            <w:shd w:val="clear" w:color="auto" w:fill="auto"/>
          </w:tcPr>
          <w:p w14:paraId="63CEA2AD" w14:textId="663CE0C9" w:rsidR="00450E6A" w:rsidRPr="00047058" w:rsidRDefault="00F443D3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466,259</w:t>
            </w:r>
          </w:p>
        </w:tc>
        <w:tc>
          <w:tcPr>
            <w:tcW w:w="900" w:type="dxa"/>
            <w:shd w:val="clear" w:color="auto" w:fill="auto"/>
          </w:tcPr>
          <w:p w14:paraId="0943A82F" w14:textId="0AE33A91" w:rsidR="00450E6A" w:rsidRPr="002C7CE8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469,976</w:t>
            </w:r>
          </w:p>
        </w:tc>
        <w:tc>
          <w:tcPr>
            <w:tcW w:w="1260" w:type="dxa"/>
            <w:shd w:val="clear" w:color="auto" w:fill="auto"/>
          </w:tcPr>
          <w:p w14:paraId="0397C4AE" w14:textId="4A4A7776" w:rsidR="00450E6A" w:rsidRPr="002C7CE8" w:rsidRDefault="00450E6A" w:rsidP="00450E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(5,081)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70610420" w14:textId="25D5B8D8" w:rsidR="00450E6A" w:rsidRPr="002C7CE8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464,895</w:t>
            </w:r>
          </w:p>
        </w:tc>
      </w:tr>
      <w:tr w:rsidR="00450E6A" w:rsidRPr="0083700B" w14:paraId="52DC6667" w14:textId="77777777" w:rsidTr="00A04856">
        <w:tc>
          <w:tcPr>
            <w:tcW w:w="2833" w:type="dxa"/>
            <w:shd w:val="clear" w:color="auto" w:fill="auto"/>
          </w:tcPr>
          <w:p w14:paraId="6B056F48" w14:textId="0BFECC10" w:rsidR="00450E6A" w:rsidRPr="0083700B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989" w:type="dxa"/>
            <w:shd w:val="clear" w:color="auto" w:fill="auto"/>
          </w:tcPr>
          <w:p w14:paraId="4A8B1A96" w14:textId="633B7E6F" w:rsidR="00450E6A" w:rsidRPr="00047058" w:rsidRDefault="004C7799" w:rsidP="00450E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  <w:lang w:val="en-GB"/>
              </w:rPr>
              <w:t>(194,710)</w:t>
            </w:r>
          </w:p>
        </w:tc>
        <w:tc>
          <w:tcPr>
            <w:tcW w:w="1173" w:type="dxa"/>
            <w:shd w:val="clear" w:color="auto" w:fill="auto"/>
          </w:tcPr>
          <w:p w14:paraId="5587C907" w14:textId="4AF6E5ED" w:rsidR="00450E6A" w:rsidRPr="00047058" w:rsidRDefault="004C7799" w:rsidP="00450E6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3,670</w:t>
            </w:r>
          </w:p>
        </w:tc>
        <w:tc>
          <w:tcPr>
            <w:tcW w:w="1080" w:type="dxa"/>
            <w:shd w:val="clear" w:color="auto" w:fill="auto"/>
          </w:tcPr>
          <w:p w14:paraId="5537F7E5" w14:textId="7F906B3C" w:rsidR="00450E6A" w:rsidRPr="00047058" w:rsidRDefault="00F443D3" w:rsidP="00450E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(191,040)</w:t>
            </w:r>
          </w:p>
        </w:tc>
        <w:tc>
          <w:tcPr>
            <w:tcW w:w="900" w:type="dxa"/>
            <w:shd w:val="clear" w:color="auto" w:fill="auto"/>
          </w:tcPr>
          <w:p w14:paraId="5F2DEAAD" w14:textId="1320FB2E" w:rsidR="00450E6A" w:rsidRPr="002C7CE8" w:rsidRDefault="00450E6A" w:rsidP="00450E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(193,346)</w:t>
            </w:r>
          </w:p>
        </w:tc>
        <w:tc>
          <w:tcPr>
            <w:tcW w:w="1260" w:type="dxa"/>
            <w:shd w:val="clear" w:color="auto" w:fill="auto"/>
          </w:tcPr>
          <w:p w14:paraId="7F90CA8E" w14:textId="7350DCD7" w:rsidR="00450E6A" w:rsidRPr="002C7CE8" w:rsidRDefault="00450E6A" w:rsidP="00450E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3,670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70B7B660" w14:textId="003508BD" w:rsidR="00450E6A" w:rsidRPr="002C7CE8" w:rsidRDefault="00450E6A" w:rsidP="00450E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(189,676)</w:t>
            </w:r>
          </w:p>
        </w:tc>
      </w:tr>
      <w:tr w:rsidR="00450E6A" w:rsidRPr="0083700B" w14:paraId="5E4174B6" w14:textId="77777777" w:rsidTr="00A04856">
        <w:tc>
          <w:tcPr>
            <w:tcW w:w="2833" w:type="dxa"/>
            <w:shd w:val="clear" w:color="auto" w:fill="auto"/>
          </w:tcPr>
          <w:p w14:paraId="6C515C0D" w14:textId="77777777" w:rsidR="00450E6A" w:rsidRPr="0083700B" w:rsidRDefault="00450E6A" w:rsidP="00450E6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89" w:type="dxa"/>
            <w:shd w:val="clear" w:color="auto" w:fill="auto"/>
          </w:tcPr>
          <w:p w14:paraId="08454860" w14:textId="4BD33994" w:rsidR="00450E6A" w:rsidRPr="00047058" w:rsidRDefault="004C7799" w:rsidP="00450E6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  <w:lang w:val="en-GB"/>
              </w:rPr>
              <w:t>276,630</w:t>
            </w:r>
          </w:p>
        </w:tc>
        <w:tc>
          <w:tcPr>
            <w:tcW w:w="1173" w:type="dxa"/>
            <w:shd w:val="clear" w:color="auto" w:fill="auto"/>
          </w:tcPr>
          <w:p w14:paraId="64F642D8" w14:textId="5E688661" w:rsidR="00450E6A" w:rsidRPr="00047058" w:rsidRDefault="004C7799" w:rsidP="00450E6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(1,411)</w:t>
            </w:r>
          </w:p>
        </w:tc>
        <w:tc>
          <w:tcPr>
            <w:tcW w:w="1080" w:type="dxa"/>
            <w:shd w:val="clear" w:color="auto" w:fill="auto"/>
          </w:tcPr>
          <w:p w14:paraId="566F4C9B" w14:textId="4BE548D1" w:rsidR="00450E6A" w:rsidRPr="00047058" w:rsidRDefault="00F443D3" w:rsidP="00450E6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7058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CF2EEF" w:rsidRPr="00047058">
              <w:rPr>
                <w:rFonts w:ascii="Browallia New" w:hAnsi="Browallia New" w:cs="Browallia New"/>
                <w:sz w:val="24"/>
                <w:szCs w:val="24"/>
              </w:rPr>
              <w:t>5,219</w:t>
            </w:r>
          </w:p>
        </w:tc>
        <w:tc>
          <w:tcPr>
            <w:tcW w:w="900" w:type="dxa"/>
            <w:shd w:val="clear" w:color="auto" w:fill="auto"/>
          </w:tcPr>
          <w:p w14:paraId="06DAC4FB" w14:textId="0D9CEC0B" w:rsidR="00450E6A" w:rsidRPr="002C7CE8" w:rsidRDefault="00450E6A" w:rsidP="00450E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276,630</w:t>
            </w:r>
          </w:p>
        </w:tc>
        <w:tc>
          <w:tcPr>
            <w:tcW w:w="1260" w:type="dxa"/>
            <w:shd w:val="clear" w:color="auto" w:fill="auto"/>
          </w:tcPr>
          <w:p w14:paraId="11C38F87" w14:textId="58180A02" w:rsidR="00450E6A" w:rsidRPr="002C7CE8" w:rsidRDefault="00450E6A" w:rsidP="00450E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(1,411)</w:t>
            </w:r>
          </w:p>
        </w:tc>
        <w:tc>
          <w:tcPr>
            <w:tcW w:w="985" w:type="dxa"/>
            <w:gridSpan w:val="3"/>
            <w:shd w:val="clear" w:color="auto" w:fill="auto"/>
          </w:tcPr>
          <w:p w14:paraId="1665E651" w14:textId="2D44D6C9" w:rsidR="00450E6A" w:rsidRPr="002C7CE8" w:rsidRDefault="00450E6A" w:rsidP="00450E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7CE8">
              <w:rPr>
                <w:rFonts w:ascii="Browallia New" w:hAnsi="Browallia New" w:cs="Browallia New"/>
                <w:sz w:val="24"/>
                <w:szCs w:val="24"/>
              </w:rPr>
              <w:t>275,219</w:t>
            </w:r>
          </w:p>
        </w:tc>
      </w:tr>
    </w:tbl>
    <w:p w14:paraId="2B09D68B" w14:textId="44A07871" w:rsidR="00981B89" w:rsidRDefault="00981B8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32"/>
          <w:szCs w:val="32"/>
        </w:rPr>
      </w:pPr>
    </w:p>
    <w:p w14:paraId="5B394E9C" w14:textId="4089930F" w:rsidR="005529B9" w:rsidRDefault="005529B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32"/>
          <w:szCs w:val="32"/>
        </w:rPr>
      </w:pPr>
    </w:p>
    <w:p w14:paraId="78DB7EDD" w14:textId="179ECB04" w:rsidR="005529B9" w:rsidRDefault="005529B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32"/>
          <w:szCs w:val="32"/>
        </w:rPr>
      </w:pPr>
    </w:p>
    <w:p w14:paraId="41DF0D21" w14:textId="25077911" w:rsidR="005529B9" w:rsidRDefault="005529B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32"/>
          <w:szCs w:val="32"/>
        </w:rPr>
      </w:pPr>
    </w:p>
    <w:p w14:paraId="2ABC3EFE" w14:textId="12C96A7F" w:rsidR="005529B9" w:rsidRDefault="005529B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32"/>
          <w:szCs w:val="32"/>
        </w:rPr>
      </w:pPr>
    </w:p>
    <w:p w14:paraId="540743E8" w14:textId="77777777" w:rsidR="005529B9" w:rsidRPr="00A24B0F" w:rsidRDefault="005529B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32"/>
          <w:szCs w:val="32"/>
        </w:rPr>
      </w:pPr>
    </w:p>
    <w:tbl>
      <w:tblPr>
        <w:tblStyle w:val="TableGrid"/>
        <w:tblW w:w="9216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4"/>
        <w:gridCol w:w="1029"/>
        <w:gridCol w:w="1170"/>
        <w:gridCol w:w="1026"/>
        <w:gridCol w:w="999"/>
        <w:gridCol w:w="1170"/>
        <w:gridCol w:w="1008"/>
      </w:tblGrid>
      <w:tr w:rsidR="00A24B0F" w:rsidRPr="000626AA" w14:paraId="5EA917C3" w14:textId="77777777" w:rsidTr="00A24B0F">
        <w:tc>
          <w:tcPr>
            <w:tcW w:w="2814" w:type="dxa"/>
            <w:shd w:val="clear" w:color="auto" w:fill="auto"/>
          </w:tcPr>
          <w:p w14:paraId="44B35E01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02" w:type="dxa"/>
            <w:gridSpan w:val="6"/>
            <w:shd w:val="clear" w:color="auto" w:fill="auto"/>
          </w:tcPr>
          <w:p w14:paraId="302A37BD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24B0F" w:rsidRPr="000626AA" w14:paraId="303D3685" w14:textId="77777777" w:rsidTr="00A24B0F">
        <w:tc>
          <w:tcPr>
            <w:tcW w:w="2814" w:type="dxa"/>
            <w:shd w:val="clear" w:color="auto" w:fill="auto"/>
          </w:tcPr>
          <w:p w14:paraId="18018655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02" w:type="dxa"/>
            <w:gridSpan w:val="6"/>
            <w:shd w:val="clear" w:color="auto" w:fill="auto"/>
          </w:tcPr>
          <w:p w14:paraId="0D8B3357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</w:p>
        </w:tc>
      </w:tr>
      <w:tr w:rsidR="00A24B0F" w:rsidRPr="000626AA" w14:paraId="7E25110D" w14:textId="77777777" w:rsidTr="00A24B0F">
        <w:tc>
          <w:tcPr>
            <w:tcW w:w="2814" w:type="dxa"/>
            <w:shd w:val="clear" w:color="auto" w:fill="auto"/>
          </w:tcPr>
          <w:p w14:paraId="376162B6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25" w:type="dxa"/>
            <w:gridSpan w:val="3"/>
            <w:shd w:val="clear" w:color="auto" w:fill="auto"/>
          </w:tcPr>
          <w:p w14:paraId="2E14A427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77" w:type="dxa"/>
            <w:gridSpan w:val="3"/>
            <w:shd w:val="clear" w:color="auto" w:fill="auto"/>
          </w:tcPr>
          <w:p w14:paraId="68EA434F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24B0F" w:rsidRPr="000626AA" w14:paraId="1B657EED" w14:textId="77777777" w:rsidTr="00A24B0F">
        <w:tc>
          <w:tcPr>
            <w:tcW w:w="2814" w:type="dxa"/>
            <w:shd w:val="clear" w:color="auto" w:fill="auto"/>
          </w:tcPr>
          <w:p w14:paraId="6F0C1A61" w14:textId="77777777" w:rsidR="00A24B0F" w:rsidRPr="00684BD6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E5CE26A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66DAFF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EC1DFC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5D4732F9" w14:textId="77777777" w:rsidR="00A24B0F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0F7B5FEA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26" w:type="dxa"/>
            <w:shd w:val="clear" w:color="auto" w:fill="auto"/>
          </w:tcPr>
          <w:p w14:paraId="0B1B453D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3BF59A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749D084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9" w:type="dxa"/>
            <w:shd w:val="clear" w:color="auto" w:fill="auto"/>
          </w:tcPr>
          <w:p w14:paraId="35D11AF1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0351DD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685B9C" w14:textId="77777777" w:rsidR="00A24B0F" w:rsidRPr="00684BD6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728F3EB8" w14:textId="77777777" w:rsidR="00A24B0F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7C660AE2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08" w:type="dxa"/>
            <w:shd w:val="clear" w:color="auto" w:fill="auto"/>
          </w:tcPr>
          <w:p w14:paraId="71BC6B9F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79A5C6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D9963E" w14:textId="77777777" w:rsidR="00A24B0F" w:rsidRPr="000626AA" w:rsidRDefault="00A24B0F" w:rsidP="005D4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A24B0F" w:rsidRPr="000626AA" w14:paraId="1BA4C29E" w14:textId="77777777" w:rsidTr="00A24B0F">
        <w:tc>
          <w:tcPr>
            <w:tcW w:w="2814" w:type="dxa"/>
            <w:shd w:val="clear" w:color="auto" w:fill="auto"/>
          </w:tcPr>
          <w:p w14:paraId="1FC2F8A1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15C90A9D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CA8DF82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55935A16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10F3F25C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A56A44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9EAB168" w14:textId="77777777" w:rsidR="00A24B0F" w:rsidRPr="000626AA" w:rsidRDefault="00A24B0F" w:rsidP="005D4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7B30" w:rsidRPr="000626AA" w14:paraId="411A5C3F" w14:textId="77777777" w:rsidTr="00A24B0F">
        <w:tc>
          <w:tcPr>
            <w:tcW w:w="2814" w:type="dxa"/>
            <w:shd w:val="clear" w:color="auto" w:fill="auto"/>
          </w:tcPr>
          <w:p w14:paraId="1ACAE717" w14:textId="56F47E8F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029" w:type="dxa"/>
            <w:shd w:val="clear" w:color="auto" w:fill="auto"/>
          </w:tcPr>
          <w:p w14:paraId="75101FF7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357,4</w:t>
            </w:r>
            <w:r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06A732EE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(4,614)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57599306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352,7</w:t>
            </w:r>
            <w:r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999" w:type="dxa"/>
            <w:shd w:val="clear" w:color="auto" w:fill="auto"/>
          </w:tcPr>
          <w:p w14:paraId="226A40B9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357,4</w:t>
            </w:r>
            <w:r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6141B021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(4,614)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0EC14C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352,7</w:t>
            </w:r>
            <w:r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</w:tr>
      <w:tr w:rsidR="00917B30" w:rsidRPr="000626AA" w14:paraId="46F149D7" w14:textId="77777777" w:rsidTr="00A24B0F">
        <w:tc>
          <w:tcPr>
            <w:tcW w:w="2814" w:type="dxa"/>
            <w:shd w:val="clear" w:color="auto" w:fill="auto"/>
          </w:tcPr>
          <w:p w14:paraId="2B51BC59" w14:textId="59DD453F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29" w:type="dxa"/>
            <w:shd w:val="clear" w:color="auto" w:fill="auto"/>
          </w:tcPr>
          <w:p w14:paraId="79B3658A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75,382</w:t>
            </w:r>
          </w:p>
        </w:tc>
        <w:tc>
          <w:tcPr>
            <w:tcW w:w="1170" w:type="dxa"/>
            <w:shd w:val="clear" w:color="auto" w:fill="auto"/>
          </w:tcPr>
          <w:p w14:paraId="724B5CB6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(840)</w:t>
            </w:r>
          </w:p>
        </w:tc>
        <w:tc>
          <w:tcPr>
            <w:tcW w:w="1026" w:type="dxa"/>
            <w:shd w:val="clear" w:color="auto" w:fill="auto"/>
          </w:tcPr>
          <w:p w14:paraId="50309C71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74,542</w:t>
            </w:r>
          </w:p>
        </w:tc>
        <w:tc>
          <w:tcPr>
            <w:tcW w:w="999" w:type="dxa"/>
            <w:shd w:val="clear" w:color="auto" w:fill="auto"/>
          </w:tcPr>
          <w:p w14:paraId="73EE6B4C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75,382</w:t>
            </w:r>
          </w:p>
        </w:tc>
        <w:tc>
          <w:tcPr>
            <w:tcW w:w="1170" w:type="dxa"/>
            <w:shd w:val="clear" w:color="auto" w:fill="auto"/>
          </w:tcPr>
          <w:p w14:paraId="1C97310E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(840)</w:t>
            </w:r>
          </w:p>
        </w:tc>
        <w:tc>
          <w:tcPr>
            <w:tcW w:w="1008" w:type="dxa"/>
            <w:shd w:val="clear" w:color="auto" w:fill="auto"/>
          </w:tcPr>
          <w:p w14:paraId="6F41B608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74,542</w:t>
            </w:r>
          </w:p>
        </w:tc>
      </w:tr>
      <w:tr w:rsidR="00917B30" w:rsidRPr="000626AA" w14:paraId="20878603" w14:textId="77777777" w:rsidTr="00A24B0F">
        <w:tc>
          <w:tcPr>
            <w:tcW w:w="2814" w:type="dxa"/>
            <w:shd w:val="clear" w:color="auto" w:fill="auto"/>
          </w:tcPr>
          <w:p w14:paraId="31AA9D8A" w14:textId="2967E389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494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29" w:type="dxa"/>
            <w:shd w:val="clear" w:color="auto" w:fill="auto"/>
          </w:tcPr>
          <w:p w14:paraId="796A8834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191,181</w:t>
            </w:r>
          </w:p>
        </w:tc>
        <w:tc>
          <w:tcPr>
            <w:tcW w:w="1170" w:type="dxa"/>
            <w:shd w:val="clear" w:color="auto" w:fill="auto"/>
          </w:tcPr>
          <w:p w14:paraId="06F82144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(2,553)</w:t>
            </w:r>
          </w:p>
        </w:tc>
        <w:tc>
          <w:tcPr>
            <w:tcW w:w="1026" w:type="dxa"/>
            <w:shd w:val="clear" w:color="auto" w:fill="auto"/>
          </w:tcPr>
          <w:p w14:paraId="7820D03E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188,628</w:t>
            </w:r>
          </w:p>
        </w:tc>
        <w:tc>
          <w:tcPr>
            <w:tcW w:w="999" w:type="dxa"/>
            <w:shd w:val="clear" w:color="auto" w:fill="auto"/>
          </w:tcPr>
          <w:p w14:paraId="1DE1D09D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191,181</w:t>
            </w:r>
          </w:p>
        </w:tc>
        <w:tc>
          <w:tcPr>
            <w:tcW w:w="1170" w:type="dxa"/>
            <w:shd w:val="clear" w:color="auto" w:fill="auto"/>
          </w:tcPr>
          <w:p w14:paraId="7B0CD4B3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(2,553)</w:t>
            </w:r>
          </w:p>
        </w:tc>
        <w:tc>
          <w:tcPr>
            <w:tcW w:w="1008" w:type="dxa"/>
            <w:shd w:val="clear" w:color="auto" w:fill="auto"/>
          </w:tcPr>
          <w:p w14:paraId="3648C3AD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188,628</w:t>
            </w:r>
          </w:p>
        </w:tc>
      </w:tr>
      <w:tr w:rsidR="00917B30" w:rsidRPr="000626AA" w14:paraId="5FE5C7FF" w14:textId="77777777" w:rsidTr="00A24B0F">
        <w:tc>
          <w:tcPr>
            <w:tcW w:w="2814" w:type="dxa"/>
            <w:shd w:val="clear" w:color="auto" w:fill="auto"/>
          </w:tcPr>
          <w:p w14:paraId="0A2CE37B" w14:textId="77E1E33E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E4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1029" w:type="dxa"/>
            <w:shd w:val="clear" w:color="auto" w:fill="auto"/>
          </w:tcPr>
          <w:p w14:paraId="771F969C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4,83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11E1CFF7" w14:textId="2FD7CB78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1EF402C9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4,83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999" w:type="dxa"/>
            <w:shd w:val="clear" w:color="auto" w:fill="auto"/>
          </w:tcPr>
          <w:p w14:paraId="121B9A83" w14:textId="7BF71818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033DA0" w14:textId="0449E6E4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F5FF925" w14:textId="6607283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17B30" w:rsidRPr="000626AA" w14:paraId="138F153E" w14:textId="77777777" w:rsidTr="00A24B0F">
        <w:tc>
          <w:tcPr>
            <w:tcW w:w="2814" w:type="dxa"/>
            <w:shd w:val="clear" w:color="auto" w:fill="auto"/>
          </w:tcPr>
          <w:p w14:paraId="0D366D63" w14:textId="77777777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29" w:type="dxa"/>
            <w:shd w:val="clear" w:color="auto" w:fill="auto"/>
          </w:tcPr>
          <w:p w14:paraId="7C0F2A14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628,808</w:t>
            </w:r>
          </w:p>
        </w:tc>
        <w:tc>
          <w:tcPr>
            <w:tcW w:w="1170" w:type="dxa"/>
            <w:shd w:val="clear" w:color="auto" w:fill="auto"/>
          </w:tcPr>
          <w:p w14:paraId="6CCE4D87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(8,007)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1813572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620,801</w:t>
            </w:r>
          </w:p>
        </w:tc>
        <w:tc>
          <w:tcPr>
            <w:tcW w:w="999" w:type="dxa"/>
            <w:shd w:val="clear" w:color="auto" w:fill="auto"/>
          </w:tcPr>
          <w:p w14:paraId="14EC2491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623,975</w:t>
            </w:r>
          </w:p>
        </w:tc>
        <w:tc>
          <w:tcPr>
            <w:tcW w:w="1170" w:type="dxa"/>
            <w:shd w:val="clear" w:color="auto" w:fill="auto"/>
          </w:tcPr>
          <w:p w14:paraId="42439376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(8,007)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57CE5F7" w14:textId="77777777" w:rsidR="00917B30" w:rsidRPr="00D51D6E" w:rsidRDefault="00917B30" w:rsidP="008C460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615,968</w:t>
            </w:r>
          </w:p>
        </w:tc>
      </w:tr>
      <w:tr w:rsidR="00917B30" w:rsidRPr="000626AA" w14:paraId="3DC12878" w14:textId="77777777" w:rsidTr="00A24B0F">
        <w:tc>
          <w:tcPr>
            <w:tcW w:w="2814" w:type="dxa"/>
            <w:shd w:val="clear" w:color="auto" w:fill="auto"/>
          </w:tcPr>
          <w:p w14:paraId="732E9D33" w14:textId="77777777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029" w:type="dxa"/>
            <w:shd w:val="clear" w:color="auto" w:fill="auto"/>
          </w:tcPr>
          <w:p w14:paraId="5E5197C6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(212,829)</w:t>
            </w:r>
          </w:p>
        </w:tc>
        <w:tc>
          <w:tcPr>
            <w:tcW w:w="1170" w:type="dxa"/>
            <w:shd w:val="clear" w:color="auto" w:fill="auto"/>
          </w:tcPr>
          <w:p w14:paraId="7B3876A5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4,921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02C917A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(207,908)</w:t>
            </w:r>
          </w:p>
        </w:tc>
        <w:tc>
          <w:tcPr>
            <w:tcW w:w="999" w:type="dxa"/>
            <w:shd w:val="clear" w:color="auto" w:fill="auto"/>
          </w:tcPr>
          <w:p w14:paraId="08D5C0C7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(207,996)</w:t>
            </w:r>
          </w:p>
        </w:tc>
        <w:tc>
          <w:tcPr>
            <w:tcW w:w="1170" w:type="dxa"/>
            <w:shd w:val="clear" w:color="auto" w:fill="auto"/>
          </w:tcPr>
          <w:p w14:paraId="0B514267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4,92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76D0E0F" w14:textId="77777777" w:rsidR="00917B30" w:rsidRPr="00D51D6E" w:rsidRDefault="00917B30" w:rsidP="008C460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(203,075)</w:t>
            </w:r>
          </w:p>
        </w:tc>
      </w:tr>
      <w:tr w:rsidR="00917B30" w14:paraId="08C519BC" w14:textId="77777777" w:rsidTr="00A24B0F">
        <w:tc>
          <w:tcPr>
            <w:tcW w:w="2814" w:type="dxa"/>
            <w:shd w:val="clear" w:color="auto" w:fill="auto"/>
          </w:tcPr>
          <w:p w14:paraId="363A6753" w14:textId="77777777" w:rsidR="00917B30" w:rsidRPr="000626AA" w:rsidRDefault="00917B30" w:rsidP="00917B3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29" w:type="dxa"/>
            <w:shd w:val="clear" w:color="auto" w:fill="auto"/>
          </w:tcPr>
          <w:p w14:paraId="799AABEC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415,979</w:t>
            </w:r>
          </w:p>
        </w:tc>
        <w:tc>
          <w:tcPr>
            <w:tcW w:w="1170" w:type="dxa"/>
            <w:shd w:val="clear" w:color="auto" w:fill="auto"/>
          </w:tcPr>
          <w:p w14:paraId="3DC27598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(3,086)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826219B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412,893</w:t>
            </w:r>
          </w:p>
        </w:tc>
        <w:tc>
          <w:tcPr>
            <w:tcW w:w="999" w:type="dxa"/>
            <w:shd w:val="clear" w:color="auto" w:fill="auto"/>
          </w:tcPr>
          <w:p w14:paraId="19E42BE6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415,979</w:t>
            </w:r>
          </w:p>
        </w:tc>
        <w:tc>
          <w:tcPr>
            <w:tcW w:w="1170" w:type="dxa"/>
            <w:shd w:val="clear" w:color="auto" w:fill="auto"/>
          </w:tcPr>
          <w:p w14:paraId="6174E24E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(3,08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C1ABCAD" w14:textId="77777777" w:rsidR="00917B30" w:rsidRPr="00D51D6E" w:rsidRDefault="00917B30" w:rsidP="008C460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412,89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</w:tbl>
    <w:p w14:paraId="03FBA1CC" w14:textId="77777777" w:rsidR="002E76A4" w:rsidRPr="008853A9" w:rsidRDefault="002E76A4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6E35D1" w14:textId="49E5866E" w:rsidR="0083700B" w:rsidRDefault="0083700B" w:rsidP="002E76A4">
      <w:pPr>
        <w:tabs>
          <w:tab w:val="clear" w:pos="454"/>
          <w:tab w:val="left" w:pos="441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ab/>
      </w:r>
      <w:r>
        <w:rPr>
          <w:rFonts w:ascii="Browallia New" w:hAnsi="Browallia New" w:cs="Browallia New"/>
          <w:sz w:val="28"/>
          <w:szCs w:val="28"/>
          <w:cs/>
        </w:rPr>
        <w:tab/>
      </w:r>
      <w:r w:rsidRPr="00E10D85">
        <w:rPr>
          <w:rFonts w:ascii="Browallia New" w:hAnsi="Browallia New" w:cs="Browallia New" w:hint="cs"/>
          <w:sz w:val="28"/>
          <w:szCs w:val="28"/>
          <w:cs/>
        </w:rPr>
        <w:t>กา</w:t>
      </w:r>
      <w:r w:rsidRPr="00E10D85">
        <w:rPr>
          <w:rFonts w:ascii="Browallia New" w:hAnsi="Browallia New" w:cs="Browallia New"/>
          <w:sz w:val="28"/>
          <w:szCs w:val="28"/>
          <w:cs/>
        </w:rPr>
        <w:t>รเปลี่ยนแปลงของเงินกู้ยืมระยะยาวสำหรับงวด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BEB35D" w14:textId="77777777" w:rsidR="006B3809" w:rsidRPr="005529B9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63" w:type="dxa"/>
        <w:tblInd w:w="360" w:type="dxa"/>
        <w:tblLook w:val="01E0" w:firstRow="1" w:lastRow="1" w:firstColumn="1" w:lastColumn="1" w:noHBand="0" w:noVBand="0"/>
      </w:tblPr>
      <w:tblGrid>
        <w:gridCol w:w="4176"/>
        <w:gridCol w:w="2410"/>
        <w:gridCol w:w="309"/>
        <w:gridCol w:w="2268"/>
      </w:tblGrid>
      <w:tr w:rsidR="0083700B" w:rsidRPr="00E10D85" w14:paraId="3C0BCE32" w14:textId="77777777" w:rsidTr="005529B9">
        <w:trPr>
          <w:trHeight w:val="378"/>
        </w:trPr>
        <w:tc>
          <w:tcPr>
            <w:tcW w:w="4176" w:type="dxa"/>
          </w:tcPr>
          <w:p w14:paraId="3E9B71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87" w:type="dxa"/>
            <w:gridSpan w:val="3"/>
          </w:tcPr>
          <w:p w14:paraId="6C6A109A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E10D85">
              <w:rPr>
                <w:rFonts w:ascii="Browallia New" w:hAnsi="Browallia New" w:cs="Browallia New"/>
                <w:sz w:val="28"/>
                <w:szCs w:val="28"/>
              </w:rPr>
              <w:t>:</w:t>
            </w:r>
            <w:proofErr w:type="gramEnd"/>
            <w:r w:rsidRPr="00E10D8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3700B" w:rsidRPr="00E10D85" w14:paraId="17F54657" w14:textId="77777777" w:rsidTr="005529B9">
        <w:tc>
          <w:tcPr>
            <w:tcW w:w="4176" w:type="dxa"/>
          </w:tcPr>
          <w:p w14:paraId="2BF21D85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2634A7E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" w:type="dxa"/>
          </w:tcPr>
          <w:p w14:paraId="362D68B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0716FD04" w14:textId="2DE537CF" w:rsidR="0083700B" w:rsidRPr="00E10D85" w:rsidRDefault="0083700B" w:rsidP="005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E10D85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83700B" w:rsidRPr="00E10D85" w14:paraId="2438E6DA" w14:textId="77777777" w:rsidTr="005529B9">
        <w:tc>
          <w:tcPr>
            <w:tcW w:w="4176" w:type="dxa"/>
          </w:tcPr>
          <w:p w14:paraId="379840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6FB30CB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9" w:type="dxa"/>
          </w:tcPr>
          <w:p w14:paraId="4D8BD5A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89055D1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50E6A" w:rsidRPr="00E10D85" w14:paraId="22A477CD" w14:textId="77777777" w:rsidTr="005529B9">
        <w:tc>
          <w:tcPr>
            <w:tcW w:w="4176" w:type="dxa"/>
            <w:shd w:val="clear" w:color="auto" w:fill="auto"/>
          </w:tcPr>
          <w:p w14:paraId="35FD0E51" w14:textId="67ED85A1" w:rsidR="00450E6A" w:rsidRPr="008C41F3" w:rsidRDefault="00450E6A" w:rsidP="00450E6A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9D362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481AFA17" w14:textId="7CBAFD0A" w:rsidR="00450E6A" w:rsidRPr="00E87660" w:rsidRDefault="00450E6A" w:rsidP="00450E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7660">
              <w:rPr>
                <w:rFonts w:ascii="Browallia New" w:hAnsi="Browallia New" w:cs="Browallia New"/>
                <w:sz w:val="28"/>
                <w:szCs w:val="28"/>
              </w:rPr>
              <w:t>620,801</w:t>
            </w:r>
          </w:p>
        </w:tc>
        <w:tc>
          <w:tcPr>
            <w:tcW w:w="309" w:type="dxa"/>
            <w:shd w:val="clear" w:color="auto" w:fill="auto"/>
          </w:tcPr>
          <w:p w14:paraId="4DF914D4" w14:textId="77777777" w:rsidR="00450E6A" w:rsidRPr="0022391A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7A0E600" w14:textId="1DE7BA0D" w:rsidR="00450E6A" w:rsidRPr="002C7CE8" w:rsidRDefault="00450E6A" w:rsidP="00450E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CE8">
              <w:rPr>
                <w:rFonts w:ascii="Browallia New" w:hAnsi="Browallia New" w:cs="Browallia New"/>
                <w:sz w:val="28"/>
                <w:szCs w:val="28"/>
              </w:rPr>
              <w:t>615,96</w:t>
            </w:r>
            <w:r w:rsidR="002C7CE8" w:rsidRPr="002C7CE8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450E6A" w:rsidRPr="00E10D85" w14:paraId="17040555" w14:textId="77777777" w:rsidTr="005529B9">
        <w:tc>
          <w:tcPr>
            <w:tcW w:w="4176" w:type="dxa"/>
            <w:shd w:val="clear" w:color="auto" w:fill="auto"/>
            <w:vAlign w:val="bottom"/>
          </w:tcPr>
          <w:p w14:paraId="5136BD24" w14:textId="77777777" w:rsidR="00450E6A" w:rsidRPr="009D3620" w:rsidRDefault="00450E6A" w:rsidP="00450E6A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2410" w:type="dxa"/>
            <w:shd w:val="clear" w:color="auto" w:fill="auto"/>
          </w:tcPr>
          <w:p w14:paraId="3C02EBAA" w14:textId="7BD6F9CD" w:rsidR="00450E6A" w:rsidRPr="00E87660" w:rsidRDefault="006E5011" w:rsidP="00450E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87660">
              <w:rPr>
                <w:rFonts w:ascii="Browallia New" w:hAnsi="Browallia New" w:cs="Browallia New"/>
                <w:sz w:val="28"/>
                <w:szCs w:val="28"/>
              </w:rPr>
              <w:t>(157,468)</w:t>
            </w:r>
          </w:p>
        </w:tc>
        <w:tc>
          <w:tcPr>
            <w:tcW w:w="309" w:type="dxa"/>
            <w:shd w:val="clear" w:color="auto" w:fill="auto"/>
          </w:tcPr>
          <w:p w14:paraId="5717AD93" w14:textId="77777777" w:rsidR="00450E6A" w:rsidRPr="00F63F16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426AD1EB" w14:textId="19E8EC9E" w:rsidR="00450E6A" w:rsidRPr="002C7CE8" w:rsidRDefault="00450E6A" w:rsidP="00450E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7CE8">
              <w:rPr>
                <w:rFonts w:ascii="Browallia New" w:hAnsi="Browallia New" w:cs="Browallia New"/>
                <w:sz w:val="28"/>
                <w:szCs w:val="28"/>
                <w:lang w:val="en-GB"/>
              </w:rPr>
              <w:t>(153,99</w:t>
            </w:r>
            <w:r w:rsidR="002C7CE8" w:rsidRPr="002C7CE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2C7CE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50E6A" w:rsidRPr="00E10D85" w14:paraId="395497AA" w14:textId="77777777" w:rsidTr="005529B9">
        <w:tc>
          <w:tcPr>
            <w:tcW w:w="4176" w:type="dxa"/>
            <w:shd w:val="clear" w:color="auto" w:fill="auto"/>
            <w:vAlign w:val="bottom"/>
          </w:tcPr>
          <w:p w14:paraId="5ECA743B" w14:textId="77777777" w:rsidR="00450E6A" w:rsidRPr="009D3620" w:rsidRDefault="00450E6A" w:rsidP="00450E6A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17D9ED8D" w14:textId="10276C98" w:rsidR="00450E6A" w:rsidRPr="00E87660" w:rsidRDefault="006E5011" w:rsidP="00450E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87660">
              <w:rPr>
                <w:rFonts w:ascii="Browallia New" w:hAnsi="Browallia New" w:cs="Browallia New"/>
                <w:sz w:val="28"/>
                <w:szCs w:val="28"/>
              </w:rPr>
              <w:t>2,926</w:t>
            </w:r>
          </w:p>
        </w:tc>
        <w:tc>
          <w:tcPr>
            <w:tcW w:w="309" w:type="dxa"/>
            <w:shd w:val="clear" w:color="auto" w:fill="auto"/>
          </w:tcPr>
          <w:p w14:paraId="1E7B0634" w14:textId="77777777" w:rsidR="00450E6A" w:rsidRPr="0022391A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0A9B368" w14:textId="6C3B0486" w:rsidR="00450E6A" w:rsidRPr="002C7CE8" w:rsidRDefault="00450E6A" w:rsidP="00450E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CE8">
              <w:rPr>
                <w:rFonts w:ascii="Browallia New" w:hAnsi="Browallia New" w:cs="Browallia New"/>
                <w:sz w:val="28"/>
                <w:szCs w:val="28"/>
              </w:rPr>
              <w:t>2,926</w:t>
            </w:r>
          </w:p>
        </w:tc>
      </w:tr>
      <w:tr w:rsidR="00450E6A" w:rsidRPr="00E10D85" w14:paraId="0B729FBB" w14:textId="77777777" w:rsidTr="005529B9">
        <w:trPr>
          <w:trHeight w:val="278"/>
        </w:trPr>
        <w:tc>
          <w:tcPr>
            <w:tcW w:w="4176" w:type="dxa"/>
            <w:shd w:val="clear" w:color="auto" w:fill="auto"/>
            <w:vAlign w:val="bottom"/>
          </w:tcPr>
          <w:p w14:paraId="7D4B2A66" w14:textId="417ECDB0" w:rsidR="00450E6A" w:rsidRPr="009D3620" w:rsidRDefault="00450E6A" w:rsidP="00450E6A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56C1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656C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7E73ED66" w:rsidR="00450E6A" w:rsidRPr="00E87660" w:rsidRDefault="006E5011" w:rsidP="00450E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7660">
              <w:rPr>
                <w:rFonts w:ascii="Browallia New" w:hAnsi="Browallia New" w:cs="Browallia New"/>
                <w:sz w:val="28"/>
                <w:szCs w:val="28"/>
              </w:rPr>
              <w:t>466,259</w:t>
            </w:r>
          </w:p>
        </w:tc>
        <w:tc>
          <w:tcPr>
            <w:tcW w:w="309" w:type="dxa"/>
            <w:shd w:val="clear" w:color="auto" w:fill="auto"/>
          </w:tcPr>
          <w:p w14:paraId="5902EE46" w14:textId="77777777" w:rsidR="00450E6A" w:rsidRPr="0022391A" w:rsidRDefault="00450E6A" w:rsidP="0045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2F297E3E" w:rsidR="00450E6A" w:rsidRPr="002C7CE8" w:rsidRDefault="00450E6A" w:rsidP="00450E6A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7CE8">
              <w:rPr>
                <w:rFonts w:ascii="Browallia New" w:hAnsi="Browallia New" w:cs="Browallia New"/>
                <w:sz w:val="28"/>
                <w:szCs w:val="28"/>
              </w:rPr>
              <w:t>464,895</w:t>
            </w:r>
          </w:p>
        </w:tc>
      </w:tr>
    </w:tbl>
    <w:p w14:paraId="1E78A7BE" w14:textId="77777777" w:rsidR="00981B89" w:rsidRDefault="00981B89" w:rsidP="00BA2A32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5AF0010" w14:textId="7BB9B599" w:rsidR="007B25B3" w:rsidRPr="00643A3F" w:rsidRDefault="007B25B3" w:rsidP="00BA2A32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461F1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</w:t>
      </w:r>
      <w:r w:rsidRPr="00F461F1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F461F1">
        <w:rPr>
          <w:rFonts w:ascii="Browallia New" w:hAnsi="Browallia New" w:cs="Browallia New"/>
          <w:sz w:val="28"/>
          <w:szCs w:val="28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D85F99">
        <w:rPr>
          <w:rFonts w:ascii="Browallia New" w:hAnsi="Browallia New" w:cs="Browallia New"/>
          <w:sz w:val="28"/>
          <w:szCs w:val="28"/>
        </w:rPr>
        <w:t xml:space="preserve">                </w:t>
      </w:r>
      <w:r w:rsidRPr="00643A3F">
        <w:rPr>
          <w:rFonts w:ascii="Browallia New" w:hAnsi="Browallia New" w:cs="Browallia New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cr/>
        <w:t xml:space="preserve">  27,936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  <w:cs/>
        </w:rPr>
        <w:t xml:space="preserve">ิน 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t>3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</w:p>
    <w:p w14:paraId="2A6FDA42" w14:textId="77777777" w:rsidR="00D05AEB" w:rsidRDefault="00D05AEB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4109C8" w14:textId="730AEDEF" w:rsidR="00147F9C" w:rsidRDefault="00D167C9" w:rsidP="002E76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textAlignment w:val="baseline"/>
        <w:rPr>
          <w:rFonts w:ascii="Browallia New" w:hAnsi="Browallia New" w:cs="Browallia New"/>
          <w:sz w:val="28"/>
          <w:szCs w:val="28"/>
          <w:u w:val="single"/>
        </w:rPr>
      </w:pPr>
      <w:r w:rsidRPr="00D167C9">
        <w:rPr>
          <w:rFonts w:ascii="Browallia New" w:hAnsi="Browallia New" w:cs="Browallia New" w:hint="cs"/>
          <w:sz w:val="28"/>
          <w:szCs w:val="28"/>
          <w:u w:val="single"/>
          <w:cs/>
        </w:rPr>
        <w:t>ภาระผูกพันผลประโยชน์พนักงาน</w:t>
      </w:r>
    </w:p>
    <w:p w14:paraId="19507A30" w14:textId="77777777" w:rsidR="00147F9C" w:rsidRDefault="00147F9C" w:rsidP="00147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textAlignment w:val="baseline"/>
        <w:rPr>
          <w:rFonts w:ascii="Browallia New" w:hAnsi="Browallia New" w:cs="Browallia New"/>
          <w:sz w:val="28"/>
          <w:szCs w:val="28"/>
          <w:u w:val="single"/>
        </w:rPr>
      </w:pPr>
    </w:p>
    <w:p w14:paraId="5B32DEC6" w14:textId="7C2101D6" w:rsidR="00D167C9" w:rsidRPr="00D167C9" w:rsidRDefault="00D167C9" w:rsidP="00147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textAlignment w:val="baseline"/>
        <w:rPr>
          <w:rFonts w:ascii="Browallia New" w:hAnsi="Browallia New" w:cs="Browallia New"/>
          <w:sz w:val="28"/>
          <w:szCs w:val="28"/>
          <w:u w:val="single"/>
        </w:rPr>
      </w:pPr>
      <w:r w:rsidRPr="00D167C9">
        <w:rPr>
          <w:rFonts w:ascii="Browallia New" w:hAnsi="Browallia New" w:cs="Browallia New" w:hint="cs"/>
          <w:sz w:val="28"/>
          <w:szCs w:val="28"/>
          <w:cs/>
        </w:rPr>
        <w:t>สำหรับงวดหกเดือนสิ้นสุดวันที่</w:t>
      </w:r>
      <w:r w:rsidRPr="00D167C9">
        <w:rPr>
          <w:rFonts w:ascii="Browallia New" w:hAnsi="Browallia New" w:cs="Browallia New" w:hint="cs"/>
          <w:sz w:val="28"/>
          <w:szCs w:val="28"/>
        </w:rPr>
        <w:t> 30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D167C9">
        <w:rPr>
          <w:rFonts w:ascii="Browallia New" w:hAnsi="Browallia New" w:cs="Browallia New" w:hint="cs"/>
          <w:sz w:val="28"/>
          <w:szCs w:val="28"/>
        </w:rPr>
        <w:t> 2562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  <w:r w:rsidRPr="00D167C9">
        <w:rPr>
          <w:rFonts w:ascii="Browallia New" w:hAnsi="Browallia New" w:cs="Browallia New" w:hint="cs"/>
          <w:sz w:val="28"/>
          <w:szCs w:val="28"/>
        </w:rPr>
        <w:t> </w:t>
      </w:r>
    </w:p>
    <w:p w14:paraId="4999411F" w14:textId="77777777" w:rsidR="00D167C9" w:rsidRPr="00D167C9" w:rsidRDefault="00D167C9" w:rsidP="00D1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D167C9">
        <w:rPr>
          <w:rFonts w:ascii="Browallia New" w:hAnsi="Browallia New" w:cs="Browallia New" w:hint="cs"/>
          <w:sz w:val="28"/>
          <w:szCs w:val="28"/>
        </w:rPr>
        <w:t> </w:t>
      </w:r>
    </w:p>
    <w:tbl>
      <w:tblPr>
        <w:tblW w:w="9063" w:type="dxa"/>
        <w:tblInd w:w="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2326"/>
        <w:gridCol w:w="284"/>
        <w:gridCol w:w="2268"/>
      </w:tblGrid>
      <w:tr w:rsidR="00D167C9" w:rsidRPr="00D167C9" w14:paraId="5B0F82AA" w14:textId="77777777" w:rsidTr="00F276F2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43162" w14:textId="77777777" w:rsidR="00D167C9" w:rsidRPr="00D167C9" w:rsidRDefault="00D167C9" w:rsidP="00DF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73E63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1483C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D11C6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(หน่วย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: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พันบาท)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</w:tr>
      <w:tr w:rsidR="00D167C9" w:rsidRPr="00D167C9" w14:paraId="16E5C158" w14:textId="77777777" w:rsidTr="00F276F2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49443" w14:textId="77777777" w:rsidR="00D167C9" w:rsidRPr="00D167C9" w:rsidRDefault="00D167C9" w:rsidP="00DF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8CCBF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37F59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94981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</w:tr>
      <w:tr w:rsidR="00D167C9" w:rsidRPr="00D167C9" w14:paraId="1107139F" w14:textId="77777777" w:rsidTr="00F276F2">
        <w:trPr>
          <w:trHeight w:val="285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6FA87" w14:textId="77777777" w:rsidR="00D167C9" w:rsidRPr="00D167C9" w:rsidRDefault="00D167C9" w:rsidP="00DF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5D14D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B6305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28DCF" w14:textId="77777777" w:rsidR="00D167C9" w:rsidRPr="00D167C9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</w:tr>
      <w:tr w:rsidR="00B53ED6" w:rsidRPr="00D167C9" w14:paraId="07CF22C9" w14:textId="77777777" w:rsidTr="001D49E5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870EF" w14:textId="77777777" w:rsidR="00B53ED6" w:rsidRPr="00D167C9" w:rsidRDefault="00B53ED6" w:rsidP="00B53ED6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ณ วันที่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1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มกราคม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2562 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1672E" w14:textId="522E4106" w:rsidR="00B53ED6" w:rsidRPr="00B53ED6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16,968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07D5" w14:textId="1198353C" w:rsidR="00B53ED6" w:rsidRPr="00D167C9" w:rsidRDefault="00B53ED6" w:rsidP="00B53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5217" w14:textId="4BDD0A74" w:rsidR="00B53ED6" w:rsidRPr="001D49E5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49E5">
              <w:rPr>
                <w:rFonts w:ascii="Browallia New" w:hAnsi="Browallia New" w:cs="Browallia New"/>
                <w:sz w:val="28"/>
                <w:szCs w:val="28"/>
              </w:rPr>
              <w:t>11,542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53ED6" w:rsidRPr="00D167C9" w14:paraId="77782193" w14:textId="77777777" w:rsidTr="00EE11F8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6381C" w14:textId="1DB07EB5" w:rsidR="00B53ED6" w:rsidRPr="00D167C9" w:rsidRDefault="00B53ED6" w:rsidP="00B53ED6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  <w:r w:rsidR="00CE5CC4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ต้นทุนบริการในอดีต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61C3" w14:textId="64007EAC" w:rsidR="00B53ED6" w:rsidRPr="00B53ED6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5CA5" w14:textId="270234F1" w:rsidR="00B53ED6" w:rsidRPr="00D167C9" w:rsidRDefault="00B53ED6" w:rsidP="00B53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0E183" w14:textId="43F1858D" w:rsidR="00B53ED6" w:rsidRPr="00CF0FA1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0FA1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</w:tr>
      <w:tr w:rsidR="00B53ED6" w:rsidRPr="00D167C9" w14:paraId="4B539494" w14:textId="77777777" w:rsidTr="00B53ED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ACED13" w14:textId="7D5FEB5E" w:rsidR="00B53ED6" w:rsidRPr="00D167C9" w:rsidRDefault="00B53ED6" w:rsidP="00B53ED6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ต้นทุนบริการ</w:t>
            </w:r>
            <w:r w:rsidR="00CE5CC4">
              <w:rPr>
                <w:rFonts w:ascii="Browallia New" w:hAnsi="Browallia New" w:cs="Browalli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FE8AA" w14:textId="087DBAFB" w:rsidR="00B53ED6" w:rsidRPr="00B53ED6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2,50</w:t>
            </w:r>
            <w:r w:rsidR="00D44103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D97C6" w14:textId="77777777" w:rsidR="00B53ED6" w:rsidRPr="00D167C9" w:rsidRDefault="00B53ED6" w:rsidP="00B53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9474DA" w14:textId="20F5D8D2" w:rsidR="00B53ED6" w:rsidRPr="00CF0FA1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0FA1">
              <w:rPr>
                <w:rFonts w:ascii="Browallia New" w:hAnsi="Browallia New" w:cs="Browallia New"/>
                <w:sz w:val="28"/>
                <w:szCs w:val="28"/>
              </w:rPr>
              <w:t>1,387</w:t>
            </w:r>
          </w:p>
        </w:tc>
      </w:tr>
      <w:tr w:rsidR="00B53ED6" w:rsidRPr="00D167C9" w14:paraId="020594C1" w14:textId="77777777" w:rsidTr="00B53ED6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7D33F" w14:textId="22CE6B0B" w:rsidR="00B53ED6" w:rsidRPr="00D167C9" w:rsidRDefault="00B53ED6" w:rsidP="00B53ED6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ต้นทุนทางการเงิน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FFDC9" w14:textId="22676ECE" w:rsidR="00B53ED6" w:rsidRPr="00B53ED6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8096B" w14:textId="77777777" w:rsidR="00B53ED6" w:rsidRPr="00D167C9" w:rsidRDefault="00B53ED6" w:rsidP="00B53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BE4263" w14:textId="128BA3EB" w:rsidR="00B53ED6" w:rsidRPr="001D49E5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167</w:t>
            </w:r>
          </w:p>
        </w:tc>
      </w:tr>
      <w:tr w:rsidR="00B53ED6" w:rsidRPr="00D167C9" w14:paraId="6382FC70" w14:textId="77777777" w:rsidTr="004E02C8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859DA" w14:textId="77777777" w:rsidR="00B53ED6" w:rsidRPr="00D167C9" w:rsidRDefault="00B53ED6" w:rsidP="00B53ED6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ผลประโยชน์จ่ายระหว่างงวด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BBA58" w14:textId="366A89AC" w:rsidR="00B53ED6" w:rsidRPr="00B53ED6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(4,40</w:t>
            </w:r>
            <w:r w:rsidR="00D44103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F88AA6" w14:textId="77777777" w:rsidR="00B53ED6" w:rsidRPr="00D167C9" w:rsidRDefault="00B53ED6" w:rsidP="00B53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EBE37D" w14:textId="121C279F" w:rsidR="00B53ED6" w:rsidRPr="001D49E5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(4,219)</w:t>
            </w:r>
          </w:p>
        </w:tc>
      </w:tr>
      <w:tr w:rsidR="00B53ED6" w:rsidRPr="00D167C9" w14:paraId="647192CE" w14:textId="77777777" w:rsidTr="004E02C8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8C67E1" w14:textId="77777777" w:rsidR="00B53ED6" w:rsidRPr="00D167C9" w:rsidRDefault="00B53ED6" w:rsidP="00B53ED6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 ณ วันที่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30 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2562 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37A1156" w14:textId="765412AB" w:rsidR="00B53ED6" w:rsidRPr="00B53ED6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16,302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7C79C" w14:textId="77777777" w:rsidR="00B53ED6" w:rsidRPr="00D167C9" w:rsidRDefault="00B53ED6" w:rsidP="00B53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167C9">
              <w:rPr>
                <w:rFonts w:ascii="Browallia New" w:hAnsi="Browallia New" w:cs="Browallia New" w:hint="cs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48B1B4CA" w14:textId="7BFD2ED5" w:rsidR="00B53ED6" w:rsidRPr="001D49E5" w:rsidRDefault="00B53ED6" w:rsidP="00B53ED6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9,439</w:t>
            </w:r>
          </w:p>
        </w:tc>
      </w:tr>
    </w:tbl>
    <w:p w14:paraId="58744D53" w14:textId="77777777" w:rsidR="00D167C9" w:rsidRPr="00D167C9" w:rsidRDefault="00D167C9" w:rsidP="00D167C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Segoe UI" w:hAnsi="Segoe UI" w:cs="Segoe UI"/>
        </w:rPr>
      </w:pPr>
      <w:r w:rsidRPr="00D167C9">
        <w:rPr>
          <w:rFonts w:ascii="Browallia New" w:hAnsi="Browallia New" w:cs="Browallia New" w:hint="cs"/>
          <w:sz w:val="28"/>
          <w:szCs w:val="28"/>
        </w:rPr>
        <w:t> </w:t>
      </w:r>
    </w:p>
    <w:p w14:paraId="123191BC" w14:textId="71F4804F" w:rsidR="00F15A2E" w:rsidRPr="00701896" w:rsidRDefault="00D167C9" w:rsidP="0070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D167C9">
        <w:rPr>
          <w:rFonts w:ascii="Browallia New" w:hAnsi="Browallia New" w:cs="Browallia New" w:hint="cs"/>
          <w:sz w:val="28"/>
          <w:szCs w:val="28"/>
          <w:cs/>
        </w:rPr>
        <w:lastRenderedPageBreak/>
        <w:t>เมื่อวันที่</w:t>
      </w:r>
      <w:r w:rsidRPr="00D167C9">
        <w:rPr>
          <w:rFonts w:ascii="Browallia New" w:hAnsi="Browallia New" w:cs="Browallia New" w:hint="cs"/>
          <w:sz w:val="28"/>
          <w:szCs w:val="28"/>
        </w:rPr>
        <w:t> 5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เมษายน</w:t>
      </w:r>
      <w:r w:rsidRPr="00D167C9">
        <w:rPr>
          <w:rFonts w:ascii="Browallia New" w:hAnsi="Browallia New" w:cs="Browallia New" w:hint="cs"/>
          <w:sz w:val="28"/>
          <w:szCs w:val="28"/>
        </w:rPr>
        <w:t> 2562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สภานิติบัญญัติแห่งชาติได้ประกาศพระราชบัญญัติคุ้มครองแรงงานฉบับที่</w:t>
      </w:r>
      <w:r w:rsidRPr="00D167C9">
        <w:rPr>
          <w:rFonts w:ascii="Browallia New" w:hAnsi="Browallia New" w:cs="Browallia New" w:hint="cs"/>
          <w:sz w:val="28"/>
          <w:szCs w:val="28"/>
        </w:rPr>
        <w:t> 7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พ.ศ.</w:t>
      </w:r>
      <w:r w:rsidRPr="00D167C9">
        <w:rPr>
          <w:rFonts w:ascii="Browallia New" w:hAnsi="Browallia New" w:cs="Browallia New" w:hint="cs"/>
          <w:sz w:val="28"/>
          <w:szCs w:val="28"/>
        </w:rPr>
        <w:t> 2562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ในราชกิจจานุเบกษา ซึ่งให้สิทธิแก่ลูกจ้างที่ทำงานติดต่อกันครบ</w:t>
      </w:r>
      <w:r w:rsidRPr="00D167C9">
        <w:rPr>
          <w:rFonts w:ascii="Browallia New" w:hAnsi="Browallia New" w:cs="Browallia New" w:hint="cs"/>
          <w:sz w:val="28"/>
          <w:szCs w:val="28"/>
        </w:rPr>
        <w:t> 20 </w:t>
      </w:r>
      <w:r w:rsidRPr="00D167C9">
        <w:rPr>
          <w:rFonts w:ascii="Browallia New" w:hAnsi="Browallia New" w:cs="Browallia New" w:hint="cs"/>
          <w:sz w:val="28"/>
          <w:szCs w:val="28"/>
          <w:cs/>
        </w:rPr>
        <w:t>ปีขึ้นไป ได้รับค่าชดเชยไม่น้อยกว่าค่าจ้างอัตรา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สุดท้าย</w:t>
      </w:r>
      <w:r w:rsidRPr="00E60AD8">
        <w:rPr>
          <w:rFonts w:ascii="Browallia New" w:hAnsi="Browallia New" w:cs="Browallia New" w:hint="cs"/>
          <w:sz w:val="28"/>
          <w:szCs w:val="28"/>
        </w:rPr>
        <w:t> 400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วัน กฎหมายฉบับปรับปรุงมีผลบังคับใช้ตั้งแต่</w:t>
      </w:r>
      <w:r w:rsidR="00DF146C" w:rsidRPr="00E60AD8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="00DF146C" w:rsidRPr="00E60AD8">
        <w:rPr>
          <w:rFonts w:ascii="Browallia New" w:hAnsi="Browallia New" w:cs="Browallia New"/>
          <w:sz w:val="28"/>
          <w:szCs w:val="28"/>
        </w:rPr>
        <w:t xml:space="preserve">5 </w:t>
      </w:r>
      <w:r w:rsidR="00DF146C" w:rsidRPr="00E60AD8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Pr="00E60AD8">
        <w:rPr>
          <w:rFonts w:ascii="Browallia New" w:hAnsi="Browallia New" w:cs="Browallia New" w:hint="cs"/>
          <w:sz w:val="28"/>
          <w:szCs w:val="28"/>
        </w:rPr>
        <w:t>2562 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และส่งผลให้ภาระผูกพันผลประโยชน์พนักงานรวมถึงต้นทุนบริการในอดีตในกำไรขาดทุนเพิ่มขึ้นจำนวน</w:t>
      </w:r>
      <w:r w:rsidRPr="00E60AD8">
        <w:rPr>
          <w:rFonts w:ascii="Browallia New" w:hAnsi="Browallia New" w:cs="Browallia New" w:hint="cs"/>
          <w:sz w:val="28"/>
          <w:szCs w:val="28"/>
        </w:rPr>
        <w:t> </w:t>
      </w:r>
      <w:r w:rsidR="00D44103">
        <w:rPr>
          <w:rFonts w:ascii="Browallia New" w:hAnsi="Browallia New" w:cs="Browallia New"/>
          <w:sz w:val="28"/>
          <w:szCs w:val="28"/>
        </w:rPr>
        <w:t>1.0</w:t>
      </w:r>
      <w:r w:rsidRPr="00E60AD8">
        <w:rPr>
          <w:rFonts w:ascii="Browallia New" w:hAnsi="Browallia New" w:cs="Browallia New" w:hint="cs"/>
          <w:sz w:val="28"/>
          <w:szCs w:val="28"/>
        </w:rPr>
        <w:t>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E60AD8">
        <w:rPr>
          <w:rFonts w:ascii="Browallia New" w:hAnsi="Browallia New" w:cs="Browallia New" w:hint="cs"/>
          <w:sz w:val="28"/>
          <w:szCs w:val="28"/>
        </w:rPr>
        <w:t>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ในงบการเงินรวม</w:t>
      </w:r>
      <w:r w:rsidRPr="00E60AD8">
        <w:rPr>
          <w:rFonts w:ascii="Browallia New" w:hAnsi="Browallia New" w:cs="Browallia New" w:hint="cs"/>
          <w:sz w:val="28"/>
          <w:szCs w:val="28"/>
        </w:rPr>
        <w:t>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E60AD8">
        <w:rPr>
          <w:rFonts w:ascii="Browallia New" w:hAnsi="Browallia New" w:cs="Browallia New" w:hint="cs"/>
          <w:sz w:val="28"/>
          <w:szCs w:val="28"/>
        </w:rPr>
        <w:t> </w:t>
      </w:r>
      <w:r w:rsidR="00D44103">
        <w:rPr>
          <w:rFonts w:ascii="Browallia New" w:hAnsi="Browallia New" w:cs="Browallia New"/>
          <w:sz w:val="28"/>
          <w:szCs w:val="28"/>
        </w:rPr>
        <w:t>0.6</w:t>
      </w:r>
      <w:r w:rsidRPr="00E60AD8">
        <w:rPr>
          <w:rFonts w:ascii="Browallia New" w:hAnsi="Browallia New" w:cs="Browallia New" w:hint="cs"/>
          <w:sz w:val="28"/>
          <w:szCs w:val="28"/>
        </w:rPr>
        <w:t>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E60AD8">
        <w:rPr>
          <w:rFonts w:ascii="Browallia New" w:hAnsi="Browallia New" w:cs="Browallia New" w:hint="cs"/>
          <w:sz w:val="28"/>
          <w:szCs w:val="28"/>
        </w:rPr>
        <w:t> </w:t>
      </w:r>
      <w:r w:rsidRPr="00E60AD8">
        <w:rPr>
          <w:rFonts w:ascii="Browallia New" w:hAnsi="Browallia New" w:cs="Browallia New" w:hint="cs"/>
          <w:sz w:val="28"/>
          <w:szCs w:val="28"/>
          <w:cs/>
        </w:rPr>
        <w:t>ในงบการเงินเฉพาะของบริษัท</w:t>
      </w:r>
    </w:p>
    <w:p w14:paraId="185D8D64" w14:textId="77777777" w:rsidR="00F15A2E" w:rsidRPr="00D167C9" w:rsidRDefault="00F15A2E" w:rsidP="00D1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textAlignment w:val="baseline"/>
        <w:rPr>
          <w:rFonts w:ascii="Segoe UI" w:hAnsi="Segoe UI" w:cs="Segoe UI"/>
          <w:color w:val="000000"/>
        </w:rPr>
      </w:pPr>
    </w:p>
    <w:p w14:paraId="04CB5676" w14:textId="0915F119" w:rsidR="00D167C9" w:rsidRPr="00D167C9" w:rsidRDefault="00D167C9" w:rsidP="00D167C9">
      <w:pPr>
        <w:pStyle w:val="ListParagraph"/>
        <w:numPr>
          <w:ilvl w:val="0"/>
          <w:numId w:val="16"/>
        </w:numPr>
        <w:tabs>
          <w:tab w:val="clear" w:pos="450"/>
          <w:tab w:val="clear" w:pos="680"/>
          <w:tab w:val="clear" w:pos="907"/>
          <w:tab w:val="clear" w:pos="1644"/>
        </w:tabs>
        <w:spacing w:line="240" w:lineRule="auto"/>
        <w:ind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8C4600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ใบสำคัญแสดงสิทธิ</w:t>
      </w:r>
    </w:p>
    <w:p w14:paraId="154B4CB4" w14:textId="77777777" w:rsidR="00D0032B" w:rsidRPr="008C4600" w:rsidRDefault="00D0032B" w:rsidP="00D0032B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102A77" w14:textId="5805F910" w:rsidR="007231B4" w:rsidRDefault="00077BDB" w:rsidP="00F14C24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C460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8C4600">
        <w:rPr>
          <w:rFonts w:ascii="Browallia New" w:hAnsi="Browallia New" w:cs="Browallia New"/>
          <w:sz w:val="28"/>
          <w:szCs w:val="28"/>
        </w:rPr>
        <w:t xml:space="preserve"> </w:t>
      </w:r>
      <w:r w:rsidRPr="008C4600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Pr="008C4600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C4600">
        <w:rPr>
          <w:rFonts w:ascii="Browallia New" w:hAnsi="Browallia New" w:cs="Browallia New"/>
          <w:sz w:val="28"/>
          <w:szCs w:val="28"/>
          <w:lang w:eastAsia="en-GB"/>
        </w:rPr>
        <w:t xml:space="preserve"> </w:t>
      </w:r>
      <w:r w:rsidRPr="008C4600">
        <w:rPr>
          <w:rFonts w:ascii="Browallia New" w:hAnsi="Browallia New" w:cs="Browallia New" w:hint="cs"/>
          <w:sz w:val="28"/>
          <w:szCs w:val="28"/>
          <w:cs/>
          <w:lang w:eastAsia="en-GB"/>
        </w:rPr>
        <w:t>บริษัทมี</w:t>
      </w:r>
      <w:r w:rsidRPr="008C4600">
        <w:rPr>
          <w:rFonts w:ascii="Browallia New" w:hAnsi="Browallia New" w:cs="Browallia New"/>
          <w:sz w:val="28"/>
          <w:szCs w:val="28"/>
          <w:cs/>
        </w:rPr>
        <w:t>ใบสำคัญแสดง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สิทธิ</w:t>
      </w:r>
      <w:r w:rsidRPr="008C4600">
        <w:rPr>
          <w:rFonts w:ascii="Browallia New" w:hAnsi="Browallia New" w:cs="Browallia New"/>
          <w:sz w:val="28"/>
          <w:szCs w:val="28"/>
        </w:rPr>
        <w:t xml:space="preserve"> EFORL-W3</w:t>
      </w:r>
      <w:r w:rsidRPr="008C4600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8C4600">
        <w:rPr>
          <w:rFonts w:ascii="Browallia New" w:hAnsi="Browallia New" w:cs="Browallia New"/>
          <w:sz w:val="28"/>
          <w:szCs w:val="28"/>
        </w:rPr>
        <w:t xml:space="preserve">EFORL-W4 </w:t>
      </w:r>
      <w:r w:rsidRPr="00CA3176"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Pr="00CA3176">
        <w:rPr>
          <w:rFonts w:ascii="Browallia New" w:hAnsi="Browallia New" w:cs="Browallia New"/>
          <w:sz w:val="28"/>
          <w:szCs w:val="28"/>
        </w:rPr>
        <w:t>1,37</w:t>
      </w:r>
      <w:r w:rsidR="00734D53" w:rsidRPr="00CA3176">
        <w:rPr>
          <w:rFonts w:ascii="Browallia New" w:hAnsi="Browallia New" w:cs="Browallia New"/>
          <w:sz w:val="28"/>
          <w:szCs w:val="28"/>
        </w:rPr>
        <w:t>7</w:t>
      </w:r>
      <w:r w:rsidRPr="00CA3176">
        <w:rPr>
          <w:rFonts w:ascii="Browallia New" w:hAnsi="Browallia New" w:cs="Browallia New"/>
          <w:sz w:val="28"/>
          <w:szCs w:val="28"/>
        </w:rPr>
        <w:t>,</w:t>
      </w:r>
      <w:r w:rsidR="00734D53" w:rsidRPr="00CA3176">
        <w:rPr>
          <w:rFonts w:ascii="Browallia New" w:hAnsi="Browallia New" w:cs="Browallia New"/>
          <w:sz w:val="28"/>
          <w:szCs w:val="28"/>
        </w:rPr>
        <w:t>156</w:t>
      </w:r>
      <w:r w:rsidRPr="00CA3176">
        <w:rPr>
          <w:rFonts w:ascii="Browallia New" w:hAnsi="Browallia New" w:cs="Browallia New"/>
          <w:sz w:val="28"/>
          <w:szCs w:val="28"/>
        </w:rPr>
        <w:t>,</w:t>
      </w:r>
      <w:r w:rsidR="00734D53" w:rsidRPr="00CA3176">
        <w:rPr>
          <w:rFonts w:ascii="Browallia New" w:hAnsi="Browallia New" w:cs="Browallia New"/>
          <w:sz w:val="28"/>
          <w:szCs w:val="28"/>
        </w:rPr>
        <w:t>827</w:t>
      </w:r>
      <w:r w:rsidRPr="00CA3176">
        <w:rPr>
          <w:rFonts w:ascii="Browallia New" w:hAnsi="Browallia New" w:cs="Browallia New"/>
          <w:sz w:val="28"/>
          <w:szCs w:val="28"/>
        </w:rPr>
        <w:t xml:space="preserve"> </w:t>
      </w:r>
      <w:r w:rsidRPr="00CA3176">
        <w:rPr>
          <w:rFonts w:ascii="Browallia New" w:hAnsi="Browallia New" w:cs="Browallia New" w:hint="cs"/>
          <w:sz w:val="28"/>
          <w:szCs w:val="28"/>
          <w:cs/>
        </w:rPr>
        <w:t xml:space="preserve">หน่วย และ </w:t>
      </w:r>
      <w:r w:rsidRPr="00CA3176">
        <w:rPr>
          <w:rFonts w:ascii="Browallia New" w:hAnsi="Browallia New" w:cs="Browallia New"/>
          <w:sz w:val="28"/>
          <w:szCs w:val="28"/>
        </w:rPr>
        <w:t>772,508,987</w:t>
      </w:r>
      <w:r w:rsidRPr="00CA3176">
        <w:rPr>
          <w:rFonts w:ascii="Browallia New" w:hAnsi="Browallia New" w:cs="Browallia New" w:hint="cs"/>
          <w:sz w:val="28"/>
          <w:szCs w:val="28"/>
          <w:cs/>
        </w:rPr>
        <w:t xml:space="preserve"> หน่วย ตามลำดับ</w:t>
      </w:r>
    </w:p>
    <w:p w14:paraId="3AB9BC5C" w14:textId="77777777" w:rsidR="002E76A4" w:rsidRPr="008C4600" w:rsidRDefault="002E76A4" w:rsidP="00F14C24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07D89E3" w14:textId="77777777" w:rsidR="00F461F1" w:rsidRPr="008C4600" w:rsidRDefault="00F461F1" w:rsidP="00F461F1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8C4600">
        <w:rPr>
          <w:rFonts w:ascii="Browallia New" w:hAnsi="Browallia New" w:cs="Browallia New" w:hint="cs"/>
          <w:color w:val="auto"/>
          <w:sz w:val="28"/>
          <w:szCs w:val="28"/>
          <w:u w:val="single"/>
          <w:cs/>
        </w:rPr>
        <w:t>กำไร</w:t>
      </w:r>
      <w:r w:rsidRPr="008C4600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ต่อหุ้น</w:t>
      </w:r>
    </w:p>
    <w:p w14:paraId="1B1FB91C" w14:textId="77777777" w:rsidR="00F461F1" w:rsidRPr="008C4600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B0D3387" w14:textId="77777777" w:rsidR="00F461F1" w:rsidRPr="008C4600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C4600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 คำนวณโดยการหารกำไร</w:t>
      </w:r>
      <w:r w:rsidRPr="008C4600">
        <w:rPr>
          <w:rFonts w:ascii="Browallia New" w:hAnsi="Browallia New" w:cs="Browallia New"/>
          <w:sz w:val="28"/>
          <w:szCs w:val="28"/>
        </w:rPr>
        <w:t xml:space="preserve"> (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8C4600">
        <w:rPr>
          <w:rFonts w:ascii="Browallia New" w:hAnsi="Browallia New" w:cs="Browallia New"/>
          <w:sz w:val="28"/>
          <w:szCs w:val="28"/>
        </w:rPr>
        <w:t xml:space="preserve">) </w:t>
      </w:r>
      <w:r w:rsidRPr="008C4600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งวด</w:t>
      </w:r>
    </w:p>
    <w:p w14:paraId="347E790B" w14:textId="77777777" w:rsidR="00F461F1" w:rsidRPr="008C4600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12C030" w14:textId="18A13FDE" w:rsidR="00E83D87" w:rsidRDefault="00077BDB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8"/>
        <w:jc w:val="thaiDistribute"/>
        <w:rPr>
          <w:rFonts w:ascii="Browallia New" w:hAnsi="Browallia New" w:cs="Browallia New"/>
          <w:sz w:val="28"/>
          <w:szCs w:val="28"/>
        </w:rPr>
      </w:pPr>
      <w:bookmarkStart w:id="5" w:name="_Hlk489968843"/>
      <w:bookmarkStart w:id="6" w:name="_Hlk490246382"/>
      <w:bookmarkStart w:id="7" w:name="_Hlk490226815"/>
      <w:r w:rsidRPr="008C4600">
        <w:rPr>
          <w:rFonts w:ascii="Browallia New" w:hAnsi="Browallia New" w:cs="Browallia New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</w:t>
      </w:r>
      <w:r w:rsidRPr="008C4600">
        <w:rPr>
          <w:rFonts w:ascii="Browallia New" w:hAnsi="Browallia New" w:cs="Browallia New" w:hint="cs"/>
          <w:sz w:val="28"/>
          <w:szCs w:val="28"/>
          <w:cs/>
        </w:rPr>
        <w:t>ะ</w:t>
      </w:r>
      <w:r w:rsidRPr="008C4600">
        <w:rPr>
          <w:rFonts w:ascii="Browallia New" w:hAnsi="Browallia New" w:cs="Browallia New"/>
          <w:sz w:val="28"/>
          <w:szCs w:val="28"/>
          <w:cs/>
        </w:rPr>
        <w:t>ซื้อหุ้นสามัญ</w:t>
      </w:r>
      <w:r w:rsidRPr="008C4600">
        <w:rPr>
          <w:rFonts w:ascii="Browallia New" w:hAnsi="Browallia New" w:cs="Browallia New"/>
          <w:sz w:val="28"/>
          <w:szCs w:val="28"/>
        </w:rPr>
        <w:t xml:space="preserve">              </w:t>
      </w:r>
      <w:r w:rsidRPr="008C4600">
        <w:rPr>
          <w:rFonts w:ascii="Browallia New" w:hAnsi="Browallia New" w:cs="Browallia New"/>
          <w:sz w:val="28"/>
          <w:szCs w:val="28"/>
          <w:cs/>
        </w:rPr>
        <w:t>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5"/>
    </w:p>
    <w:p w14:paraId="35106B5F" w14:textId="77777777" w:rsidR="00701896" w:rsidRPr="008C4600" w:rsidRDefault="00701896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52D141C4" w14:textId="77777777" w:rsidR="00F461F1" w:rsidRPr="00EE4A7F" w:rsidRDefault="00F461F1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41"/>
        </w:tabs>
        <w:ind w:left="387" w:hanging="387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703D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F3A60">
        <w:rPr>
          <w:rFonts w:ascii="Browallia New" w:hAnsi="Browallia New" w:cs="Browallia New"/>
          <w:sz w:val="28"/>
          <w:szCs w:val="28"/>
          <w:u w:val="single"/>
          <w:cs/>
        </w:rPr>
        <w:t>ส่วนงานดำเนินงาน</w:t>
      </w:r>
      <w:r w:rsidRPr="00EE4A7F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40D4EC4C" w14:textId="77777777" w:rsidR="00F461F1" w:rsidRPr="009012DE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667EA6B8" w14:textId="0471F4A8" w:rsidR="008C41F3" w:rsidRPr="00E83D87" w:rsidRDefault="00F461F1" w:rsidP="00E83D87">
      <w:pPr>
        <w:tabs>
          <w:tab w:val="clear" w:pos="454"/>
          <w:tab w:val="left" w:pos="441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E10D85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บริษัทและบริษัทย่อยมีส่วนงานที่รายงานทั้งสิ้น </w:t>
      </w:r>
      <w:r w:rsidRPr="00E10D8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</w:t>
      </w:r>
      <w:r w:rsidRPr="00E10D85">
        <w:rPr>
          <w:rFonts w:ascii="Browallia New" w:hAnsi="Browallia New" w:cs="Browallia New"/>
          <w:sz w:val="28"/>
          <w:szCs w:val="28"/>
        </w:rPr>
        <w:t>(1)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E10D85">
        <w:rPr>
          <w:rFonts w:ascii="Browallia New" w:hAnsi="Browallia New" w:cs="Browallia New"/>
          <w:sz w:val="28"/>
          <w:szCs w:val="28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>) ธุรกิจบริการความงาม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E150F4">
        <w:rPr>
          <w:rFonts w:ascii="Browallia New" w:hAnsi="Browallia New" w:cs="Browallia New" w:hint="cs"/>
          <w:sz w:val="28"/>
          <w:szCs w:val="28"/>
          <w:cs/>
        </w:rPr>
        <w:t xml:space="preserve">           </w:t>
      </w:r>
      <w:r w:rsidRPr="00E10D85">
        <w:rPr>
          <w:rFonts w:ascii="Browallia New" w:hAnsi="Browallia New" w:cs="Browallia New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</w:t>
      </w:r>
      <w:r w:rsidR="002433F1">
        <w:rPr>
          <w:rFonts w:ascii="Browallia New" w:hAnsi="Browallia New" w:cs="Browallia New" w:hint="cs"/>
          <w:sz w:val="28"/>
          <w:szCs w:val="28"/>
          <w:cs/>
        </w:rPr>
        <w:t>และหกเดือน</w:t>
      </w:r>
      <w:r w:rsidRPr="00E10D85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="002433F1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2433F1">
        <w:rPr>
          <w:rFonts w:ascii="Browallia New" w:hAnsi="Browallia New" w:cs="Browallia New"/>
          <w:sz w:val="28"/>
          <w:szCs w:val="28"/>
          <w:lang w:val="en-GB"/>
        </w:rPr>
        <w:t>0</w:t>
      </w:r>
      <w:r w:rsidR="002433F1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2433F1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E10D85">
        <w:rPr>
          <w:rFonts w:ascii="Browallia New" w:hAnsi="Browallia New" w:cs="Browallia New"/>
          <w:sz w:val="28"/>
          <w:szCs w:val="28"/>
        </w:rPr>
        <w:t>25</w:t>
      </w:r>
      <w:r w:rsidR="00110BF1">
        <w:rPr>
          <w:rFonts w:ascii="Browallia New" w:hAnsi="Browallia New" w:cs="Browallia New"/>
          <w:sz w:val="28"/>
          <w:szCs w:val="28"/>
        </w:rPr>
        <w:t>6</w:t>
      </w:r>
      <w:r w:rsidR="008C41F3">
        <w:rPr>
          <w:rFonts w:ascii="Browallia New" w:hAnsi="Browallia New" w:cs="Browallia New"/>
          <w:sz w:val="28"/>
          <w:szCs w:val="28"/>
        </w:rPr>
        <w:t>1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3D94A543" w14:textId="77777777" w:rsidR="008C41F3" w:rsidRPr="005529B9" w:rsidRDefault="008C41F3" w:rsidP="007E7ADD">
      <w:pPr>
        <w:tabs>
          <w:tab w:val="clear" w:pos="454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16"/>
          <w:szCs w:val="16"/>
        </w:rPr>
      </w:pPr>
    </w:p>
    <w:bookmarkEnd w:id="6"/>
    <w:bookmarkEnd w:id="7"/>
    <w:tbl>
      <w:tblPr>
        <w:tblW w:w="90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8"/>
        <w:gridCol w:w="11"/>
        <w:gridCol w:w="837"/>
        <w:gridCol w:w="11"/>
        <w:gridCol w:w="840"/>
        <w:gridCol w:w="10"/>
        <w:gridCol w:w="840"/>
        <w:gridCol w:w="10"/>
        <w:gridCol w:w="841"/>
        <w:gridCol w:w="10"/>
        <w:gridCol w:w="840"/>
        <w:gridCol w:w="10"/>
        <w:gridCol w:w="841"/>
        <w:gridCol w:w="10"/>
        <w:gridCol w:w="840"/>
        <w:gridCol w:w="10"/>
        <w:gridCol w:w="840"/>
        <w:gridCol w:w="11"/>
        <w:gridCol w:w="10"/>
      </w:tblGrid>
      <w:tr w:rsidR="00586ACB" w:rsidRPr="00F42C44" w14:paraId="2F6B8750" w14:textId="77777777" w:rsidTr="005529B9">
        <w:trPr>
          <w:gridAfter w:val="1"/>
          <w:wAfter w:w="10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2462FE4C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810" w:type="dxa"/>
            <w:gridSpan w:val="17"/>
          </w:tcPr>
          <w:p w14:paraId="04C25CB7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586ACB" w:rsidRPr="00F42C44" w14:paraId="5311F2D0" w14:textId="77777777" w:rsidTr="005529B9">
        <w:trPr>
          <w:gridAfter w:val="1"/>
          <w:wAfter w:w="10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4B32CFB2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10" w:type="dxa"/>
            <w:gridSpan w:val="17"/>
          </w:tcPr>
          <w:p w14:paraId="7756AC03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86ACB" w:rsidRPr="00F42C44" w14:paraId="2EDA0D87" w14:textId="77777777" w:rsidTr="005529B9">
        <w:trPr>
          <w:gridAfter w:val="1"/>
          <w:wAfter w:w="10" w:type="dxa"/>
          <w:trHeight w:val="269"/>
        </w:trPr>
        <w:tc>
          <w:tcPr>
            <w:tcW w:w="2230" w:type="dxa"/>
            <w:tcBorders>
              <w:right w:val="nil"/>
            </w:tcBorders>
          </w:tcPr>
          <w:p w14:paraId="729CFBFD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10" w:type="dxa"/>
            <w:gridSpan w:val="17"/>
          </w:tcPr>
          <w:p w14:paraId="0B7BFE5E" w14:textId="6D26FFFB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สำหรับงวด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สาม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เดือนสิ้นสุดวันที่ </w:t>
            </w:r>
            <w:r w:rsidR="009012DE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9012D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มิถุนายน</w:t>
            </w:r>
          </w:p>
        </w:tc>
      </w:tr>
      <w:tr w:rsidR="00586ACB" w:rsidRPr="00F42C44" w14:paraId="1AC958A5" w14:textId="77777777" w:rsidTr="005529B9">
        <w:trPr>
          <w:gridAfter w:val="1"/>
          <w:wAfter w:w="10" w:type="dxa"/>
          <w:trHeight w:val="491"/>
        </w:trPr>
        <w:tc>
          <w:tcPr>
            <w:tcW w:w="2230" w:type="dxa"/>
            <w:tcBorders>
              <w:right w:val="nil"/>
            </w:tcBorders>
          </w:tcPr>
          <w:p w14:paraId="7E45C26A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0" w:type="dxa"/>
            <w:gridSpan w:val="4"/>
            <w:tcBorders>
              <w:left w:val="nil"/>
              <w:bottom w:val="nil"/>
            </w:tcBorders>
            <w:vAlign w:val="bottom"/>
          </w:tcPr>
          <w:p w14:paraId="55405C8F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4"/>
            <w:tcBorders>
              <w:bottom w:val="nil"/>
            </w:tcBorders>
            <w:vAlign w:val="bottom"/>
          </w:tcPr>
          <w:p w14:paraId="212BC420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270FC1DD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4"/>
            <w:tcBorders>
              <w:top w:val="nil"/>
              <w:bottom w:val="nil"/>
            </w:tcBorders>
            <w:vAlign w:val="bottom"/>
          </w:tcPr>
          <w:p w14:paraId="228D04A4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16F7DAC0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708" w:type="dxa"/>
            <w:gridSpan w:val="5"/>
            <w:tcBorders>
              <w:top w:val="nil"/>
              <w:bottom w:val="nil"/>
            </w:tcBorders>
            <w:vAlign w:val="bottom"/>
          </w:tcPr>
          <w:p w14:paraId="3D8FC30E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F3AB89E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0186D" w:rsidRPr="00F42C44" w14:paraId="3975580E" w14:textId="77777777" w:rsidTr="005529B9">
        <w:trPr>
          <w:gridAfter w:val="2"/>
          <w:wAfter w:w="1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395A8437" w14:textId="77777777" w:rsidR="00D0186D" w:rsidRPr="00F42C44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</w:tcPr>
          <w:p w14:paraId="608EF663" w14:textId="55F44104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</w:tcPr>
          <w:p w14:paraId="678F2DF2" w14:textId="3E609874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AE29206" w14:textId="53D53B90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6108ECB5" w14:textId="5824E45B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E6DD7C3" w14:textId="71456BE1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46FB1EEB" w14:textId="6F82C555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ADDF75D" w14:textId="02F6D13A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0676408" w14:textId="19D63989" w:rsidR="00D0186D" w:rsidRPr="00F42C44" w:rsidRDefault="00D0186D" w:rsidP="00D018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</w:tr>
      <w:tr w:rsidR="00D0186D" w:rsidRPr="000C7597" w14:paraId="0FC0F178" w14:textId="77777777" w:rsidTr="005529B9">
        <w:trPr>
          <w:gridAfter w:val="2"/>
          <w:wAfter w:w="18" w:type="dxa"/>
          <w:trHeight w:hRule="exact" w:val="243"/>
        </w:trPr>
        <w:tc>
          <w:tcPr>
            <w:tcW w:w="2230" w:type="dxa"/>
            <w:tcBorders>
              <w:right w:val="nil"/>
            </w:tcBorders>
          </w:tcPr>
          <w:p w14:paraId="65BFE00F" w14:textId="77777777" w:rsidR="00D0186D" w:rsidRPr="000C759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</w:tcPr>
          <w:p w14:paraId="0D038A86" w14:textId="77777777" w:rsidR="00D0186D" w:rsidRPr="000C759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</w:tcPr>
          <w:p w14:paraId="5BE5FFCF" w14:textId="77777777" w:rsidR="00D0186D" w:rsidRPr="000C759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</w:tcPr>
          <w:p w14:paraId="21938CD5" w14:textId="77777777" w:rsidR="00D0186D" w:rsidRPr="000C7597" w:rsidRDefault="00D0186D" w:rsidP="00D0186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14:paraId="348E78AF" w14:textId="77777777" w:rsidR="00D0186D" w:rsidRPr="000C7597" w:rsidRDefault="00D0186D" w:rsidP="00D0186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8B898FB" w14:textId="77777777" w:rsidR="00D0186D" w:rsidRPr="000C759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3CD1B2FF" w14:textId="77777777" w:rsidR="00D0186D" w:rsidRPr="000C7597" w:rsidRDefault="00D0186D" w:rsidP="00D0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3CCA3FF" w14:textId="77777777" w:rsidR="00D0186D" w:rsidRPr="000C7597" w:rsidRDefault="00D0186D" w:rsidP="00D0186D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CBC52CA" w14:textId="77777777" w:rsidR="00D0186D" w:rsidRPr="000C7597" w:rsidRDefault="00D0186D" w:rsidP="00D0186D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012DE" w:rsidRPr="00F42C44" w14:paraId="24E8195E" w14:textId="77777777" w:rsidTr="005529B9">
        <w:trPr>
          <w:gridAfter w:val="2"/>
          <w:wAfter w:w="1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77FC333A" w14:textId="77777777" w:rsidR="009012DE" w:rsidRPr="00F42C44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61F79" w14:textId="0658E66E" w:rsidR="009012DE" w:rsidRPr="001643C3" w:rsidRDefault="00CA2FD5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451,157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3231E9" w14:textId="008CAA19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415,547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B18007" w14:textId="7CE898A9" w:rsidR="009012DE" w:rsidRPr="001643C3" w:rsidRDefault="00F16E01" w:rsidP="009012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33,424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E8951DA" w14:textId="253CAEB8" w:rsidR="009012DE" w:rsidRPr="001643C3" w:rsidRDefault="009012DE" w:rsidP="009012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54,223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5F2B6" w14:textId="141478EF" w:rsidR="009012DE" w:rsidRPr="001643C3" w:rsidRDefault="00B37F41" w:rsidP="009012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CF3C8" w14:textId="5F5880BA" w:rsidR="009012DE" w:rsidRPr="001643C3" w:rsidRDefault="009012DE" w:rsidP="009012DE">
            <w:pPr>
              <w:tabs>
                <w:tab w:val="clear" w:pos="454"/>
                <w:tab w:val="clear" w:pos="680"/>
                <w:tab w:val="left" w:pos="0"/>
                <w:tab w:val="left" w:pos="38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0F3F4" w14:textId="36B2C505" w:rsidR="009012DE" w:rsidRPr="001643C3" w:rsidRDefault="00CA2FD5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484,581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vAlign w:val="bottom"/>
          </w:tcPr>
          <w:p w14:paraId="0BCBCF9B" w14:textId="478E86EA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469,770</w:t>
            </w:r>
          </w:p>
        </w:tc>
      </w:tr>
      <w:tr w:rsidR="009012DE" w:rsidRPr="00F42C44" w14:paraId="4F76B930" w14:textId="77777777" w:rsidTr="005529B9">
        <w:trPr>
          <w:gridAfter w:val="2"/>
          <w:wAfter w:w="18" w:type="dxa"/>
          <w:trHeight w:val="269"/>
        </w:trPr>
        <w:tc>
          <w:tcPr>
            <w:tcW w:w="2230" w:type="dxa"/>
            <w:tcBorders>
              <w:right w:val="nil"/>
            </w:tcBorders>
          </w:tcPr>
          <w:p w14:paraId="7721FD7E" w14:textId="77777777" w:rsidR="009012DE" w:rsidRPr="00F42C44" w:rsidRDefault="009012DE" w:rsidP="009012DE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6BC83" w14:textId="0143A3C0" w:rsidR="009012DE" w:rsidRPr="001643C3" w:rsidRDefault="009F682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4,96</w:t>
            </w:r>
            <w:r w:rsidR="00CA2FD5" w:rsidRPr="001643C3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37AE39B" w14:textId="2F662CC4" w:rsidR="009012DE" w:rsidRPr="001643C3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3,037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7A6814" w14:textId="19F178A2" w:rsidR="009012DE" w:rsidRPr="001643C3" w:rsidRDefault="00F16E01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4,644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F7BF01" w14:textId="2407981F" w:rsidR="009012DE" w:rsidRPr="001643C3" w:rsidRDefault="009012DE" w:rsidP="009012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 xml:space="preserve">      -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4707" w14:textId="625B5627" w:rsidR="009012DE" w:rsidRPr="001643C3" w:rsidRDefault="00B37F41" w:rsidP="009012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(9,6</w:t>
            </w:r>
            <w:r w:rsidR="00CA2FD5" w:rsidRPr="001643C3">
              <w:rPr>
                <w:rFonts w:ascii="Browallia New" w:hAnsi="Browallia New" w:cs="Browallia New"/>
                <w:sz w:val="20"/>
                <w:szCs w:val="20"/>
              </w:rPr>
              <w:t>09</w:t>
            </w:r>
            <w:r w:rsidRPr="001643C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CC431" w14:textId="614F386F" w:rsidR="009012DE" w:rsidRPr="001643C3" w:rsidRDefault="009012DE" w:rsidP="009012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(3,037)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F4DF6" w14:textId="348AE9F0" w:rsidR="009012DE" w:rsidRPr="001643C3" w:rsidRDefault="00B37F41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0"/>
                <w:tab w:val="left" w:pos="40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vAlign w:val="bottom"/>
          </w:tcPr>
          <w:p w14:paraId="2E7EBF1E" w14:textId="41DA9C5E" w:rsidR="009012DE" w:rsidRPr="001643C3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0"/>
                <w:tab w:val="left" w:pos="40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</w:tr>
      <w:tr w:rsidR="009012DE" w:rsidRPr="00147188" w14:paraId="53A30E2F" w14:textId="77777777" w:rsidTr="005529B9">
        <w:trPr>
          <w:gridAfter w:val="2"/>
          <w:wAfter w:w="1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18AB57BB" w14:textId="77777777" w:rsidR="009012DE" w:rsidRPr="00147188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16CFD" w14:textId="4CD22B55" w:rsidR="009012DE" w:rsidRPr="001643C3" w:rsidRDefault="00CA2FD5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456,122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ECEE766" w14:textId="7DD03112" w:rsidR="009012DE" w:rsidRPr="001643C3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418,584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900474" w14:textId="1F9D941D" w:rsidR="009012DE" w:rsidRPr="001643C3" w:rsidRDefault="00F16E01" w:rsidP="009012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38,068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A07BA8C" w14:textId="5263977B" w:rsidR="009012DE" w:rsidRPr="001643C3" w:rsidRDefault="009012DE" w:rsidP="009012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54,223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C4F9F" w14:textId="1AAFAAB9" w:rsidR="009012DE" w:rsidRPr="001643C3" w:rsidRDefault="00B37F41" w:rsidP="009012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(9,6</w:t>
            </w:r>
            <w:r w:rsidR="00CA2FD5" w:rsidRPr="001643C3">
              <w:rPr>
                <w:rFonts w:ascii="Browallia New" w:hAnsi="Browallia New" w:cs="Browallia New"/>
                <w:sz w:val="20"/>
                <w:szCs w:val="20"/>
              </w:rPr>
              <w:t>09</w:t>
            </w:r>
            <w:r w:rsidRPr="001643C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D75A88" w14:textId="3734E480" w:rsidR="009012DE" w:rsidRPr="001643C3" w:rsidRDefault="009012DE" w:rsidP="009012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(3,037)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8F017" w14:textId="14EE1357" w:rsidR="009012DE" w:rsidRPr="001643C3" w:rsidRDefault="00CA2FD5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484,581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vAlign w:val="bottom"/>
          </w:tcPr>
          <w:p w14:paraId="23DF96A5" w14:textId="7AADA86C" w:rsidR="009012DE" w:rsidRPr="001643C3" w:rsidRDefault="009012DE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469,770</w:t>
            </w:r>
          </w:p>
        </w:tc>
      </w:tr>
      <w:tr w:rsidR="009012DE" w:rsidRPr="00147188" w14:paraId="2185BDBA" w14:textId="77777777" w:rsidTr="005529B9">
        <w:trPr>
          <w:gridAfter w:val="2"/>
          <w:wAfter w:w="18" w:type="dxa"/>
          <w:trHeight w:val="257"/>
        </w:trPr>
        <w:tc>
          <w:tcPr>
            <w:tcW w:w="2230" w:type="dxa"/>
            <w:tcBorders>
              <w:right w:val="nil"/>
            </w:tcBorders>
            <w:vAlign w:val="bottom"/>
          </w:tcPr>
          <w:p w14:paraId="3163FD89" w14:textId="77777777" w:rsidR="009012DE" w:rsidRPr="00147188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5027" w14:textId="529F814E" w:rsidR="009012DE" w:rsidRPr="001643C3" w:rsidRDefault="009F682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163,81</w:t>
            </w:r>
            <w:r w:rsidR="00CA2FD5" w:rsidRPr="001643C3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7C9CAC6" w14:textId="1539ACF9" w:rsidR="009012DE" w:rsidRPr="001643C3" w:rsidRDefault="00CA2FD5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160,282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374E945" w14:textId="0071934D" w:rsidR="009012DE" w:rsidRPr="001643C3" w:rsidRDefault="00F16E01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(2</w:t>
            </w:r>
            <w:r w:rsidR="00CA2FD5" w:rsidRPr="001643C3">
              <w:rPr>
                <w:rFonts w:ascii="Browallia New" w:hAnsi="Browallia New" w:cs="Browallia New"/>
                <w:sz w:val="20"/>
                <w:szCs w:val="20"/>
              </w:rPr>
              <w:t>3,976</w:t>
            </w:r>
            <w:r w:rsidRPr="001643C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725BFA7" w14:textId="57845C2D" w:rsidR="009012DE" w:rsidRPr="001643C3" w:rsidRDefault="00CA2FD5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(9,124)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E363D5D" w14:textId="72558C5E" w:rsidR="009012DE" w:rsidRPr="001643C3" w:rsidRDefault="00B37F41" w:rsidP="009012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(96</w:t>
            </w:r>
            <w:r w:rsidR="00CA2FD5" w:rsidRPr="001643C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1643C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1DCEE80" w14:textId="2A1D6799" w:rsidR="009012DE" w:rsidRPr="001643C3" w:rsidRDefault="00CA2FD5" w:rsidP="009012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138"/>
              </w:tabs>
              <w:spacing w:line="240" w:lineRule="auto"/>
              <w:ind w:hanging="1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340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3B69CE8" w14:textId="6BF41C8E" w:rsidR="009012DE" w:rsidRPr="001643C3" w:rsidRDefault="00B37F41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138,</w:t>
            </w:r>
            <w:r w:rsidR="00CA2FD5" w:rsidRPr="001643C3">
              <w:rPr>
                <w:rFonts w:ascii="Browallia New" w:hAnsi="Browallia New" w:cs="Browallia New"/>
                <w:sz w:val="20"/>
                <w:szCs w:val="20"/>
              </w:rPr>
              <w:t>881</w:t>
            </w:r>
          </w:p>
        </w:tc>
        <w:tc>
          <w:tcPr>
            <w:tcW w:w="850" w:type="dxa"/>
            <w:gridSpan w:val="2"/>
            <w:tcBorders>
              <w:top w:val="nil"/>
            </w:tcBorders>
            <w:vAlign w:val="bottom"/>
          </w:tcPr>
          <w:p w14:paraId="3FAE6C83" w14:textId="7323351C" w:rsidR="009012DE" w:rsidRPr="001643C3" w:rsidRDefault="009012DE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151,498</w:t>
            </w:r>
          </w:p>
        </w:tc>
      </w:tr>
      <w:tr w:rsidR="009012DE" w:rsidRPr="00147188" w14:paraId="70968E4C" w14:textId="77777777" w:rsidTr="005529B9">
        <w:trPr>
          <w:gridAfter w:val="2"/>
          <w:wAfter w:w="1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22CC3DC6" w14:textId="77777777" w:rsidR="009012DE" w:rsidRPr="00147188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870F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1CC11C7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D2FC7F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52D81FB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DE05F1C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ADA8C9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8310B59" w14:textId="092A16D8" w:rsidR="009012DE" w:rsidRPr="001643C3" w:rsidRDefault="00B37F41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  <w:lang w:val="en-GB"/>
              </w:rPr>
              <w:t>2,381</w:t>
            </w:r>
          </w:p>
        </w:tc>
        <w:tc>
          <w:tcPr>
            <w:tcW w:w="850" w:type="dxa"/>
            <w:gridSpan w:val="2"/>
            <w:vAlign w:val="bottom"/>
          </w:tcPr>
          <w:p w14:paraId="1C8D377E" w14:textId="28B9795F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</w:p>
        </w:tc>
      </w:tr>
      <w:tr w:rsidR="009012DE" w:rsidRPr="00147188" w14:paraId="3CA6FEB5" w14:textId="77777777" w:rsidTr="005529B9">
        <w:trPr>
          <w:gridAfter w:val="2"/>
          <w:wAfter w:w="1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5ADDFC48" w14:textId="77777777" w:rsidR="009012DE" w:rsidRPr="00147188" w:rsidRDefault="009012DE" w:rsidP="009012DE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4DF8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8CFE794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AF3F35B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BCBB4B1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0DF9A7A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3632A8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3422615" w14:textId="629CB37D" w:rsidR="009012DE" w:rsidRPr="001643C3" w:rsidRDefault="00B37F41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  <w:lang w:val="en-GB"/>
              </w:rPr>
              <w:t>(27,887)</w:t>
            </w:r>
          </w:p>
        </w:tc>
        <w:tc>
          <w:tcPr>
            <w:tcW w:w="850" w:type="dxa"/>
            <w:gridSpan w:val="2"/>
            <w:vAlign w:val="bottom"/>
          </w:tcPr>
          <w:p w14:paraId="0BBBBF4F" w14:textId="6E71F146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  <w:lang w:val="en-GB"/>
              </w:rPr>
              <w:t>(32,990)</w:t>
            </w:r>
          </w:p>
        </w:tc>
      </w:tr>
      <w:tr w:rsidR="009012DE" w:rsidRPr="00147188" w14:paraId="4DF351A7" w14:textId="77777777" w:rsidTr="005529B9">
        <w:trPr>
          <w:gridAfter w:val="2"/>
          <w:wAfter w:w="1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6D864AC1" w14:textId="77777777" w:rsidR="009012DE" w:rsidRPr="00147188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C89F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A935501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30C7A7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76825A9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79B5FC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5476C79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193552" w14:textId="1188397D" w:rsidR="009012DE" w:rsidRPr="001643C3" w:rsidRDefault="00B37F41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(22,4</w:t>
            </w:r>
            <w:r w:rsidR="00484A7E">
              <w:rPr>
                <w:rFonts w:ascii="Browallia New" w:hAnsi="Browallia New" w:cs="Browallia New"/>
                <w:sz w:val="20"/>
                <w:szCs w:val="20"/>
              </w:rPr>
              <w:t>32</w:t>
            </w:r>
            <w:r w:rsidRPr="001643C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bottom w:val="nil"/>
            </w:tcBorders>
            <w:vAlign w:val="bottom"/>
          </w:tcPr>
          <w:p w14:paraId="421F830D" w14:textId="368886D1" w:rsidR="009012DE" w:rsidRPr="001643C3" w:rsidRDefault="009012DE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  <w:lang w:val="en-GB"/>
              </w:rPr>
              <w:t>(30,46</w:t>
            </w:r>
            <w:r w:rsidR="00033CAC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1643C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012DE" w:rsidRPr="00147188" w14:paraId="5188B86E" w14:textId="77777777" w:rsidTr="005529B9">
        <w:trPr>
          <w:gridAfter w:val="2"/>
          <w:wAfter w:w="18" w:type="dxa"/>
          <w:trHeight w:val="233"/>
        </w:trPr>
        <w:tc>
          <w:tcPr>
            <w:tcW w:w="2230" w:type="dxa"/>
            <w:tcBorders>
              <w:top w:val="nil"/>
              <w:bottom w:val="nil"/>
              <w:right w:val="nil"/>
            </w:tcBorders>
          </w:tcPr>
          <w:p w14:paraId="0A905BE6" w14:textId="77777777" w:rsidR="009012DE" w:rsidRPr="00147188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2D11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27CCF4" w14:textId="77777777" w:rsidR="009012DE" w:rsidRPr="001643C3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E7612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46AAD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D5C65" w14:textId="77777777" w:rsidR="009012DE" w:rsidRPr="001643C3" w:rsidRDefault="009012DE" w:rsidP="009012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E5799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73584F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vAlign w:val="bottom"/>
          </w:tcPr>
          <w:p w14:paraId="4A0F8C5D" w14:textId="77777777" w:rsidR="009012DE" w:rsidRPr="001643C3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012DE" w:rsidRPr="00F42C44" w14:paraId="3A0AE3D1" w14:textId="77777777" w:rsidTr="005529B9">
        <w:trPr>
          <w:gridAfter w:val="2"/>
          <w:wAfter w:w="18" w:type="dxa"/>
          <w:trHeight w:val="171"/>
        </w:trPr>
        <w:tc>
          <w:tcPr>
            <w:tcW w:w="2230" w:type="dxa"/>
            <w:tcBorders>
              <w:bottom w:val="nil"/>
              <w:right w:val="nil"/>
            </w:tcBorders>
            <w:vAlign w:val="bottom"/>
          </w:tcPr>
          <w:p w14:paraId="05183C57" w14:textId="77777777" w:rsidR="009012DE" w:rsidRPr="00147188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14718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14718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F8A0F" w14:textId="2C938542" w:rsidR="009012DE" w:rsidRPr="001643C3" w:rsidRDefault="009F682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59,269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DF01A9E" w14:textId="0A825941" w:rsidR="009012DE" w:rsidRPr="001643C3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41,2</w:t>
            </w:r>
            <w:r w:rsidR="00CA2FD5" w:rsidRPr="001643C3">
              <w:rPr>
                <w:rFonts w:ascii="Browallia New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F3A0FF1" w14:textId="0BCFFDCC" w:rsidR="009012DE" w:rsidRPr="001643C3" w:rsidRDefault="00F16E01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(1</w:t>
            </w:r>
            <w:r w:rsidR="00CA2FD5" w:rsidRPr="001643C3">
              <w:rPr>
                <w:rFonts w:ascii="Browallia New" w:hAnsi="Browallia New" w:cs="Browallia New"/>
                <w:sz w:val="20"/>
                <w:szCs w:val="20"/>
              </w:rPr>
              <w:t>31,551</w:t>
            </w:r>
            <w:r w:rsidRPr="001643C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8263CB" w14:textId="5BA6571E" w:rsidR="009012DE" w:rsidRPr="001643C3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4507E">
              <w:rPr>
                <w:rFonts w:ascii="Browallia New" w:hAnsi="Browallia New" w:cs="Browallia New"/>
                <w:sz w:val="20"/>
                <w:szCs w:val="20"/>
              </w:rPr>
              <w:t>2,757</w:t>
            </w:r>
            <w:r w:rsidRPr="001643C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3B5B61" w14:textId="2F66C15A" w:rsidR="009012DE" w:rsidRPr="001643C3" w:rsidRDefault="00B37F41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286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D8304" w14:textId="423543FC" w:rsidR="009012DE" w:rsidRPr="001643C3" w:rsidRDefault="0064507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A2FD5" w:rsidRPr="001643C3">
              <w:rPr>
                <w:rFonts w:ascii="Browallia New" w:hAnsi="Browallia New" w:cs="Browallia New"/>
                <w:sz w:val="20"/>
                <w:szCs w:val="20"/>
              </w:rPr>
              <w:t>75,968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7DDB5" w14:textId="11A64E19" w:rsidR="009012DE" w:rsidRPr="001643C3" w:rsidRDefault="00B37F41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(7</w:t>
            </w:r>
            <w:r w:rsidR="00CA2FD5" w:rsidRPr="001643C3">
              <w:rPr>
                <w:rFonts w:ascii="Browallia New" w:hAnsi="Browallia New" w:cs="Browallia New"/>
                <w:sz w:val="20"/>
                <w:szCs w:val="20"/>
              </w:rPr>
              <w:t>1,996</w:t>
            </w:r>
            <w:r w:rsidRPr="001643C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vAlign w:val="bottom"/>
          </w:tcPr>
          <w:p w14:paraId="4BD15DDE" w14:textId="122EF6BD" w:rsidR="009012DE" w:rsidRPr="001643C3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43C3">
              <w:rPr>
                <w:rFonts w:ascii="Browallia New" w:hAnsi="Browallia New" w:cs="Browallia New"/>
                <w:sz w:val="20"/>
                <w:szCs w:val="20"/>
              </w:rPr>
              <w:t>(37,427)</w:t>
            </w:r>
          </w:p>
        </w:tc>
      </w:tr>
      <w:tr w:rsidR="009012DE" w:rsidRPr="00F42C44" w14:paraId="3FE534E1" w14:textId="77777777" w:rsidTr="005529B9">
        <w:trPr>
          <w:trHeight w:val="233"/>
        </w:trPr>
        <w:tc>
          <w:tcPr>
            <w:tcW w:w="2241" w:type="dxa"/>
            <w:gridSpan w:val="2"/>
            <w:tcBorders>
              <w:right w:val="nil"/>
            </w:tcBorders>
          </w:tcPr>
          <w:p w14:paraId="2213995B" w14:textId="77777777" w:rsidR="009012DE" w:rsidRPr="00F42C44" w:rsidRDefault="009012DE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809" w:type="dxa"/>
            <w:gridSpan w:val="17"/>
          </w:tcPr>
          <w:p w14:paraId="64EF0023" w14:textId="77777777" w:rsidR="009012DE" w:rsidRPr="00F42C44" w:rsidRDefault="009012DE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9012DE" w:rsidRPr="00F42C44" w14:paraId="548E1305" w14:textId="77777777" w:rsidTr="005529B9">
        <w:trPr>
          <w:gridAfter w:val="1"/>
          <w:wAfter w:w="7" w:type="dxa"/>
          <w:trHeight w:val="257"/>
        </w:trPr>
        <w:tc>
          <w:tcPr>
            <w:tcW w:w="2241" w:type="dxa"/>
            <w:gridSpan w:val="2"/>
            <w:tcBorders>
              <w:right w:val="nil"/>
            </w:tcBorders>
          </w:tcPr>
          <w:p w14:paraId="572A605F" w14:textId="77777777" w:rsidR="009012DE" w:rsidRPr="00F42C44" w:rsidRDefault="009012DE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02" w:type="dxa"/>
            <w:gridSpan w:val="16"/>
          </w:tcPr>
          <w:p w14:paraId="0FC0050A" w14:textId="77777777" w:rsidR="009012DE" w:rsidRPr="00F42C44" w:rsidRDefault="009012DE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012DE" w:rsidRPr="00F42C44" w14:paraId="338F8880" w14:textId="77777777" w:rsidTr="005529B9">
        <w:trPr>
          <w:trHeight w:val="269"/>
        </w:trPr>
        <w:tc>
          <w:tcPr>
            <w:tcW w:w="2241" w:type="dxa"/>
            <w:gridSpan w:val="2"/>
            <w:tcBorders>
              <w:right w:val="nil"/>
            </w:tcBorders>
          </w:tcPr>
          <w:p w14:paraId="697C7E1B" w14:textId="77777777" w:rsidR="009012DE" w:rsidRPr="00F42C44" w:rsidRDefault="009012DE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09" w:type="dxa"/>
            <w:gridSpan w:val="17"/>
          </w:tcPr>
          <w:p w14:paraId="67FEC319" w14:textId="77777777" w:rsidR="009012DE" w:rsidRPr="00F42C44" w:rsidRDefault="009012DE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สำหรับงวดหกเดือนสิ้นสุดวันที่ </w:t>
            </w: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</w:tr>
      <w:tr w:rsidR="009012DE" w:rsidRPr="00F42C44" w14:paraId="300E3651" w14:textId="77777777" w:rsidTr="005529B9">
        <w:trPr>
          <w:gridAfter w:val="1"/>
          <w:wAfter w:w="7" w:type="dxa"/>
          <w:trHeight w:val="491"/>
        </w:trPr>
        <w:tc>
          <w:tcPr>
            <w:tcW w:w="2241" w:type="dxa"/>
            <w:gridSpan w:val="2"/>
            <w:tcBorders>
              <w:right w:val="nil"/>
            </w:tcBorders>
          </w:tcPr>
          <w:p w14:paraId="247457FD" w14:textId="77777777" w:rsidR="009012DE" w:rsidRPr="00562BAD" w:rsidRDefault="009012DE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99" w:type="dxa"/>
            <w:gridSpan w:val="4"/>
            <w:tcBorders>
              <w:left w:val="nil"/>
              <w:bottom w:val="nil"/>
            </w:tcBorders>
            <w:vAlign w:val="bottom"/>
          </w:tcPr>
          <w:p w14:paraId="1E605550" w14:textId="77777777" w:rsidR="009012DE" w:rsidRPr="00562BAD" w:rsidRDefault="009012DE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4"/>
            <w:tcBorders>
              <w:bottom w:val="nil"/>
            </w:tcBorders>
            <w:vAlign w:val="bottom"/>
          </w:tcPr>
          <w:p w14:paraId="70B58DB7" w14:textId="77777777" w:rsidR="009012DE" w:rsidRPr="00562BAD" w:rsidRDefault="009012DE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000A9368" w14:textId="77777777" w:rsidR="009012DE" w:rsidRPr="00562BAD" w:rsidRDefault="009012DE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4"/>
            <w:tcBorders>
              <w:top w:val="nil"/>
              <w:bottom w:val="nil"/>
            </w:tcBorders>
            <w:vAlign w:val="bottom"/>
          </w:tcPr>
          <w:p w14:paraId="30C59BE1" w14:textId="77777777" w:rsidR="009012DE" w:rsidRPr="00562BAD" w:rsidRDefault="009012DE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27F9C8D4" w14:textId="77777777" w:rsidR="009012DE" w:rsidRPr="00562BAD" w:rsidRDefault="009012DE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701" w:type="dxa"/>
            <w:gridSpan w:val="4"/>
            <w:tcBorders>
              <w:top w:val="nil"/>
              <w:bottom w:val="nil"/>
            </w:tcBorders>
            <w:vAlign w:val="bottom"/>
          </w:tcPr>
          <w:p w14:paraId="349A3612" w14:textId="77777777" w:rsidR="009012DE" w:rsidRPr="00562BAD" w:rsidRDefault="009012DE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B192E34" w14:textId="77777777" w:rsidR="009012DE" w:rsidRPr="00562BAD" w:rsidRDefault="009012DE" w:rsidP="00CE2E6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012DE" w:rsidRPr="00F42C44" w14:paraId="5333098D" w14:textId="77777777" w:rsidTr="005529B9">
        <w:trPr>
          <w:gridAfter w:val="1"/>
          <w:wAfter w:w="7" w:type="dxa"/>
          <w:trHeight w:val="257"/>
        </w:trPr>
        <w:tc>
          <w:tcPr>
            <w:tcW w:w="2241" w:type="dxa"/>
            <w:gridSpan w:val="2"/>
            <w:tcBorders>
              <w:right w:val="nil"/>
            </w:tcBorders>
          </w:tcPr>
          <w:p w14:paraId="2C468876" w14:textId="77777777" w:rsidR="009012DE" w:rsidRPr="00562BAD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</w:tcPr>
          <w:p w14:paraId="28EDD1D6" w14:textId="020D3660" w:rsidR="009012DE" w:rsidRPr="00562BAD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</w:tcPr>
          <w:p w14:paraId="4697D6B5" w14:textId="21922570" w:rsidR="009012DE" w:rsidRPr="00562BAD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A14C109" w14:textId="63FBD794" w:rsidR="009012DE" w:rsidRPr="00562BAD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193E4399" w14:textId="02B75677" w:rsidR="009012DE" w:rsidRPr="00562BAD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4B40972" w14:textId="45501624" w:rsidR="009012DE" w:rsidRPr="00562BAD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09DB0B1F" w14:textId="1EB057B0" w:rsidR="009012DE" w:rsidRPr="00562BAD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3465A49" w14:textId="1CC0C153" w:rsidR="009012DE" w:rsidRPr="00562BAD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71EA3">
              <w:rPr>
                <w:rFonts w:ascii="Browallia New" w:hAnsi="Browallia New" w:cs="Browallia New" w:hint="cs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2D027AF0" w14:textId="1064059E" w:rsidR="009012DE" w:rsidRPr="00562BAD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</w:tr>
      <w:tr w:rsidR="009012DE" w:rsidRPr="000C04E0" w14:paraId="43D2179F" w14:textId="77777777" w:rsidTr="005529B9">
        <w:trPr>
          <w:gridAfter w:val="1"/>
          <w:wAfter w:w="7" w:type="dxa"/>
          <w:trHeight w:hRule="exact" w:val="288"/>
        </w:trPr>
        <w:tc>
          <w:tcPr>
            <w:tcW w:w="2241" w:type="dxa"/>
            <w:gridSpan w:val="2"/>
            <w:tcBorders>
              <w:right w:val="nil"/>
            </w:tcBorders>
          </w:tcPr>
          <w:p w14:paraId="6802412F" w14:textId="77777777" w:rsidR="009012DE" w:rsidRPr="000C04E0" w:rsidRDefault="009012DE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</w:tcPr>
          <w:p w14:paraId="398B958C" w14:textId="77777777" w:rsidR="009012DE" w:rsidRPr="000C04E0" w:rsidRDefault="009012DE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</w:tcPr>
          <w:p w14:paraId="3AF4DDCC" w14:textId="77777777" w:rsidR="009012DE" w:rsidRPr="000C04E0" w:rsidRDefault="009012DE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</w:tcPr>
          <w:p w14:paraId="5EEDAEF4" w14:textId="77777777" w:rsidR="009012DE" w:rsidRPr="000C04E0" w:rsidRDefault="009012DE" w:rsidP="00CE2E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</w:tcPr>
          <w:p w14:paraId="5F5DAA4B" w14:textId="77777777" w:rsidR="009012DE" w:rsidRPr="000C04E0" w:rsidRDefault="009012DE" w:rsidP="00CE2E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75AEF6A" w14:textId="77777777" w:rsidR="009012DE" w:rsidRPr="000C04E0" w:rsidRDefault="009012DE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669F8C1F" w14:textId="77777777" w:rsidR="009012DE" w:rsidRPr="000C04E0" w:rsidRDefault="009012DE" w:rsidP="00CE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1CF8091" w14:textId="77777777" w:rsidR="009012DE" w:rsidRPr="000C04E0" w:rsidRDefault="009012DE" w:rsidP="00CE2E68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60840574" w14:textId="77777777" w:rsidR="009012DE" w:rsidRPr="000C04E0" w:rsidRDefault="009012DE" w:rsidP="00CE2E68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012DE" w:rsidRPr="00F42C44" w14:paraId="3B37B809" w14:textId="77777777" w:rsidTr="005529B9">
        <w:trPr>
          <w:gridAfter w:val="1"/>
          <w:wAfter w:w="7" w:type="dxa"/>
          <w:trHeight w:val="233"/>
        </w:trPr>
        <w:tc>
          <w:tcPr>
            <w:tcW w:w="2241" w:type="dxa"/>
            <w:gridSpan w:val="2"/>
            <w:tcBorders>
              <w:right w:val="nil"/>
            </w:tcBorders>
          </w:tcPr>
          <w:p w14:paraId="6DE0F87D" w14:textId="77777777" w:rsidR="009012DE" w:rsidRPr="00F42C44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55DF80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EA11160" w14:textId="3DC857F6" w:rsidR="00C60494" w:rsidRPr="00915580" w:rsidRDefault="00C60494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897,02</w:t>
            </w:r>
            <w:r w:rsidR="00885892" w:rsidRPr="00915580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C86C513" w14:textId="77777777" w:rsidR="009012DE" w:rsidRPr="00915580" w:rsidRDefault="009012DE" w:rsidP="009012DE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CF3D3FC" w14:textId="79432CF6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774,895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11822E6" w14:textId="1EB02371" w:rsidR="009012DE" w:rsidRPr="00915580" w:rsidRDefault="00E1408F" w:rsidP="009012D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77,254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5FF7573" w14:textId="43AD25C4" w:rsidR="009012DE" w:rsidRPr="00915580" w:rsidRDefault="00E80CCA" w:rsidP="009012D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145,663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9707C" w14:textId="73A6CC67" w:rsidR="009012DE" w:rsidRPr="00915580" w:rsidRDefault="00331A9A" w:rsidP="00331A9A">
            <w:pPr>
              <w:tabs>
                <w:tab w:val="left" w:pos="0"/>
                <w:tab w:val="left" w:pos="35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CEA67" w14:textId="63BE4431" w:rsidR="009012DE" w:rsidRPr="00915580" w:rsidRDefault="009012DE" w:rsidP="009012DE">
            <w:pPr>
              <w:tabs>
                <w:tab w:val="left" w:pos="0"/>
                <w:tab w:val="left" w:pos="35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26BB" w14:textId="31E518A6" w:rsidR="009012DE" w:rsidRPr="00915580" w:rsidRDefault="00C50C1D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974,27</w:t>
            </w:r>
            <w:r w:rsidR="007D4118" w:rsidRPr="00915580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FA3B3" w14:textId="493E6104" w:rsidR="009012DE" w:rsidRPr="00915580" w:rsidRDefault="00E80CCA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920,558</w:t>
            </w:r>
          </w:p>
        </w:tc>
      </w:tr>
      <w:tr w:rsidR="009012DE" w:rsidRPr="00F42C44" w14:paraId="6CD7999E" w14:textId="77777777" w:rsidTr="005529B9">
        <w:trPr>
          <w:gridAfter w:val="1"/>
          <w:wAfter w:w="7" w:type="dxa"/>
          <w:trHeight w:val="269"/>
        </w:trPr>
        <w:tc>
          <w:tcPr>
            <w:tcW w:w="2241" w:type="dxa"/>
            <w:gridSpan w:val="2"/>
            <w:tcBorders>
              <w:right w:val="nil"/>
            </w:tcBorders>
          </w:tcPr>
          <w:p w14:paraId="639BF8F9" w14:textId="77777777" w:rsidR="009012DE" w:rsidRPr="00F42C44" w:rsidRDefault="009012DE" w:rsidP="009012DE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49D8FC" w14:textId="77777777" w:rsidR="009012DE" w:rsidRPr="00915580" w:rsidRDefault="009012DE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6E0D851" w14:textId="41C3D893" w:rsidR="009012DE" w:rsidRPr="00915580" w:rsidRDefault="00C60494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10,85</w:t>
            </w:r>
            <w:r w:rsidR="00E80CCA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120C903" w14:textId="77777777" w:rsidR="009012DE" w:rsidRPr="00915580" w:rsidRDefault="009012DE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8A8ED22" w14:textId="01CC4472" w:rsidR="009012DE" w:rsidRPr="00915580" w:rsidRDefault="009012DE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8,372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9DF875" w14:textId="0D00D067" w:rsidR="009012DE" w:rsidRPr="00915580" w:rsidRDefault="00E1408F" w:rsidP="009012DE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6,586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5188CD" w14:textId="09E8F01F" w:rsidR="009012DE" w:rsidRPr="00915580" w:rsidRDefault="009012DE" w:rsidP="009012DE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135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FA1AAE" w14:textId="35CCA077" w:rsidR="009012DE" w:rsidRPr="00915580" w:rsidRDefault="00331A9A" w:rsidP="009012DE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(17,44</w:t>
            </w:r>
            <w:r w:rsidR="007D4118" w:rsidRPr="0091558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E68F1" w14:textId="154AFDC5" w:rsidR="009012DE" w:rsidRPr="00915580" w:rsidRDefault="009012DE" w:rsidP="009012DE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(8,507)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6CB654" w14:textId="36BA7D91" w:rsidR="009012DE" w:rsidRPr="00915580" w:rsidRDefault="00C50C1D" w:rsidP="00C50C1D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B60A7" w14:textId="7BD87F6A" w:rsidR="009012DE" w:rsidRPr="00915580" w:rsidRDefault="009012DE" w:rsidP="009012D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3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 xml:space="preserve">        -</w:t>
            </w:r>
          </w:p>
        </w:tc>
      </w:tr>
      <w:tr w:rsidR="009012DE" w:rsidRPr="00F42C44" w14:paraId="275019C5" w14:textId="77777777" w:rsidTr="005529B9">
        <w:trPr>
          <w:gridAfter w:val="1"/>
          <w:wAfter w:w="7" w:type="dxa"/>
          <w:trHeight w:val="257"/>
        </w:trPr>
        <w:tc>
          <w:tcPr>
            <w:tcW w:w="2241" w:type="dxa"/>
            <w:gridSpan w:val="2"/>
            <w:tcBorders>
              <w:right w:val="nil"/>
            </w:tcBorders>
          </w:tcPr>
          <w:p w14:paraId="262D3005" w14:textId="77777777" w:rsidR="009012DE" w:rsidRPr="00F42C44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97FFC4" w14:textId="19708D0D" w:rsidR="009012DE" w:rsidRPr="00915580" w:rsidRDefault="00C60494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907,876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83BD4C7" w14:textId="146A806A" w:rsidR="009012DE" w:rsidRPr="00915580" w:rsidRDefault="009012DE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783,267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A5E9036" w14:textId="38F11287" w:rsidR="009012DE" w:rsidRPr="00915580" w:rsidRDefault="00E1408F" w:rsidP="009012DE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83,840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8CF511E" w14:textId="0D0B6D14" w:rsidR="009012DE" w:rsidRPr="00915580" w:rsidRDefault="00AE7D67" w:rsidP="009012DE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145,798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7BC26" w14:textId="2FF939BE" w:rsidR="009012DE" w:rsidRPr="00915580" w:rsidRDefault="00331A9A" w:rsidP="009012DE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(17,44</w:t>
            </w:r>
            <w:r w:rsidR="007D4118" w:rsidRPr="0091558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9C5E4" w14:textId="78F62C9B" w:rsidR="009012DE" w:rsidRPr="00915580" w:rsidRDefault="009012DE" w:rsidP="009012DE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(8,507)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196544" w14:textId="49D25D6A" w:rsidR="009012DE" w:rsidRPr="00915580" w:rsidRDefault="00C50C1D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974,27</w:t>
            </w:r>
            <w:r w:rsidR="007D4118" w:rsidRPr="00915580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4EA657" w14:textId="687F79F7" w:rsidR="009012DE" w:rsidRPr="00915580" w:rsidRDefault="00E80CCA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920,558</w:t>
            </w:r>
          </w:p>
        </w:tc>
      </w:tr>
      <w:tr w:rsidR="009012DE" w:rsidRPr="00F42C44" w14:paraId="11C4EAA8" w14:textId="77777777" w:rsidTr="005529B9">
        <w:trPr>
          <w:gridAfter w:val="1"/>
          <w:wAfter w:w="7" w:type="dxa"/>
          <w:trHeight w:val="257"/>
        </w:trPr>
        <w:tc>
          <w:tcPr>
            <w:tcW w:w="2241" w:type="dxa"/>
            <w:gridSpan w:val="2"/>
            <w:tcBorders>
              <w:right w:val="nil"/>
            </w:tcBorders>
            <w:vAlign w:val="bottom"/>
          </w:tcPr>
          <w:p w14:paraId="46F95CF4" w14:textId="77777777" w:rsidR="009012DE" w:rsidRPr="00F42C44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6FD3EE" w14:textId="058CAF63" w:rsidR="009012DE" w:rsidRPr="00915580" w:rsidRDefault="00C60494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327,37</w:t>
            </w:r>
            <w:r w:rsidR="00E80CCA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82242C1" w14:textId="54CD226C" w:rsidR="009012DE" w:rsidRPr="00915580" w:rsidRDefault="009012DE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288,212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567B22A" w14:textId="3F8D92D8" w:rsidR="009012DE" w:rsidRPr="00915580" w:rsidRDefault="00E1408F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(3</w:t>
            </w:r>
            <w:r w:rsidR="00885892" w:rsidRPr="00915580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85892" w:rsidRPr="00915580">
              <w:rPr>
                <w:rFonts w:ascii="Browallia New" w:hAnsi="Browallia New" w:cs="Browallia New"/>
                <w:sz w:val="20"/>
                <w:szCs w:val="20"/>
              </w:rPr>
              <w:t>593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62ADD1B" w14:textId="746B322C" w:rsidR="009012DE" w:rsidRPr="00915580" w:rsidRDefault="009012DE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(2</w:t>
            </w:r>
            <w:r w:rsidR="00AE7D67">
              <w:rPr>
                <w:rFonts w:ascii="Browallia New" w:hAnsi="Browallia New" w:cs="Browallia New"/>
                <w:sz w:val="20"/>
                <w:szCs w:val="20"/>
              </w:rPr>
              <w:t>5,349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5714B92" w14:textId="4A39B0D0" w:rsidR="009012DE" w:rsidRPr="00915580" w:rsidRDefault="00331A9A" w:rsidP="009012DE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(1,05</w:t>
            </w:r>
            <w:r w:rsidR="007D4118" w:rsidRPr="00915580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66CF60F" w14:textId="171A1F70" w:rsidR="009012DE" w:rsidRPr="00915580" w:rsidRDefault="009012DE" w:rsidP="009012DE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2,129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D286502" w14:textId="3AE87E8C" w:rsidR="009012DE" w:rsidRPr="00915580" w:rsidRDefault="00C50C1D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292,</w:t>
            </w:r>
            <w:r w:rsidR="007D4118" w:rsidRPr="00915580">
              <w:rPr>
                <w:rFonts w:ascii="Browallia New" w:hAnsi="Browallia New" w:cs="Browallia New"/>
                <w:sz w:val="20"/>
                <w:szCs w:val="20"/>
              </w:rPr>
              <w:t>722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1B7C31C" w14:textId="4D38B52B" w:rsidR="009012DE" w:rsidRPr="00915580" w:rsidRDefault="00AE7D67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264,992</w:t>
            </w:r>
          </w:p>
        </w:tc>
      </w:tr>
      <w:tr w:rsidR="009012DE" w:rsidRPr="00F42C44" w14:paraId="69BFF2F8" w14:textId="77777777" w:rsidTr="005529B9">
        <w:trPr>
          <w:gridAfter w:val="1"/>
          <w:wAfter w:w="7" w:type="dxa"/>
          <w:trHeight w:val="233"/>
        </w:trPr>
        <w:tc>
          <w:tcPr>
            <w:tcW w:w="2241" w:type="dxa"/>
            <w:gridSpan w:val="2"/>
            <w:tcBorders>
              <w:right w:val="nil"/>
            </w:tcBorders>
          </w:tcPr>
          <w:p w14:paraId="4A6AEE92" w14:textId="77777777" w:rsidR="009012DE" w:rsidRPr="00F42C44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F3215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40F758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75DA8CA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F21123E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2C5AB97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4549C3E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CFACEF1" w14:textId="226FF2E3" w:rsidR="009012DE" w:rsidRPr="00915580" w:rsidRDefault="00C50C1D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4,565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CE1B3EA" w14:textId="3C89FC26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250</w:t>
            </w:r>
          </w:p>
        </w:tc>
      </w:tr>
      <w:tr w:rsidR="009012DE" w:rsidRPr="00F42C44" w14:paraId="72C8AEEE" w14:textId="77777777" w:rsidTr="005529B9">
        <w:trPr>
          <w:gridAfter w:val="1"/>
          <w:wAfter w:w="7" w:type="dxa"/>
          <w:trHeight w:val="233"/>
        </w:trPr>
        <w:tc>
          <w:tcPr>
            <w:tcW w:w="2241" w:type="dxa"/>
            <w:gridSpan w:val="2"/>
            <w:tcBorders>
              <w:right w:val="nil"/>
            </w:tcBorders>
          </w:tcPr>
          <w:p w14:paraId="03D90191" w14:textId="77777777" w:rsidR="009012DE" w:rsidRPr="00F42C44" w:rsidRDefault="009012DE" w:rsidP="009012DE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DD99D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F322FE2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63AE65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26227E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0638C1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BC1D0D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CB36CDE" w14:textId="2D8B5BF4" w:rsidR="009012DE" w:rsidRPr="00915580" w:rsidRDefault="00C50C1D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(56,456)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A643EC3" w14:textId="149B0584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(66,706)</w:t>
            </w:r>
          </w:p>
        </w:tc>
      </w:tr>
      <w:tr w:rsidR="009012DE" w:rsidRPr="00F42C44" w14:paraId="76163CD3" w14:textId="77777777" w:rsidTr="005529B9">
        <w:trPr>
          <w:gridAfter w:val="1"/>
          <w:wAfter w:w="7" w:type="dxa"/>
          <w:trHeight w:val="257"/>
        </w:trPr>
        <w:tc>
          <w:tcPr>
            <w:tcW w:w="2241" w:type="dxa"/>
            <w:gridSpan w:val="2"/>
            <w:tcBorders>
              <w:right w:val="nil"/>
            </w:tcBorders>
          </w:tcPr>
          <w:p w14:paraId="17EBD67A" w14:textId="77777777" w:rsidR="009012DE" w:rsidRPr="00F42C44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FBD18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E561318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7273D3C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7650581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991167B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E1846BF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45EF3F7" w14:textId="57CD998D" w:rsidR="009012DE" w:rsidRPr="00915580" w:rsidRDefault="00C50C1D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(47,</w:t>
            </w:r>
            <w:r w:rsidR="00E11978">
              <w:rPr>
                <w:rFonts w:ascii="Browallia New" w:hAnsi="Browallia New" w:cs="Browallia New"/>
                <w:sz w:val="20"/>
                <w:szCs w:val="20"/>
              </w:rPr>
              <w:t>546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9C217C3" w14:textId="1A2F45EA" w:rsidR="009012DE" w:rsidRPr="00915580" w:rsidRDefault="009012DE" w:rsidP="009012D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(61,697)</w:t>
            </w:r>
          </w:p>
        </w:tc>
      </w:tr>
      <w:tr w:rsidR="009012DE" w:rsidRPr="00F42C44" w14:paraId="69184936" w14:textId="77777777" w:rsidTr="005529B9">
        <w:trPr>
          <w:gridAfter w:val="1"/>
          <w:wAfter w:w="7" w:type="dxa"/>
          <w:trHeight w:val="233"/>
        </w:trPr>
        <w:tc>
          <w:tcPr>
            <w:tcW w:w="2241" w:type="dxa"/>
            <w:gridSpan w:val="2"/>
            <w:tcBorders>
              <w:top w:val="nil"/>
              <w:right w:val="nil"/>
            </w:tcBorders>
          </w:tcPr>
          <w:p w14:paraId="4E285234" w14:textId="77777777" w:rsidR="009012DE" w:rsidRPr="00F42C44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66FED" w14:textId="77777777" w:rsidR="009012DE" w:rsidRPr="00915580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260CB89" w14:textId="77777777" w:rsidR="009012DE" w:rsidRPr="00915580" w:rsidRDefault="009012DE" w:rsidP="0090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D2B19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B403E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C3C0E" w14:textId="77777777" w:rsidR="009012DE" w:rsidRPr="00915580" w:rsidRDefault="009012DE" w:rsidP="009012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89B0A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90079B8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24A57D5" w14:textId="77777777" w:rsidR="009012DE" w:rsidRPr="00915580" w:rsidRDefault="009012DE" w:rsidP="009012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012DE" w:rsidRPr="00F42C44" w14:paraId="3CB8ED13" w14:textId="77777777" w:rsidTr="005529B9">
        <w:trPr>
          <w:gridAfter w:val="1"/>
          <w:wAfter w:w="7" w:type="dxa"/>
          <w:trHeight w:val="269"/>
        </w:trPr>
        <w:tc>
          <w:tcPr>
            <w:tcW w:w="2241" w:type="dxa"/>
            <w:gridSpan w:val="2"/>
            <w:tcBorders>
              <w:right w:val="nil"/>
            </w:tcBorders>
          </w:tcPr>
          <w:p w14:paraId="63BD9DB7" w14:textId="77777777" w:rsidR="009012DE" w:rsidRPr="00F42C44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587468" w14:textId="2B4D6C29" w:rsidR="009012DE" w:rsidRPr="00915580" w:rsidRDefault="00C60494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95,533</w:t>
            </w:r>
          </w:p>
        </w:tc>
        <w:tc>
          <w:tcPr>
            <w:tcW w:w="850" w:type="dxa"/>
            <w:gridSpan w:val="2"/>
            <w:tcBorders>
              <w:left w:val="nil"/>
            </w:tcBorders>
            <w:shd w:val="clear" w:color="auto" w:fill="auto"/>
          </w:tcPr>
          <w:p w14:paraId="6876AE71" w14:textId="5CAE77C1" w:rsidR="009012DE" w:rsidRPr="00915580" w:rsidRDefault="009012DE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38,603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C0F1E36" w14:textId="77699260" w:rsidR="009012DE" w:rsidRPr="00915580" w:rsidRDefault="00E1408F" w:rsidP="009012DE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(21</w:t>
            </w:r>
            <w:r w:rsidR="00885892" w:rsidRPr="00915580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85892" w:rsidRPr="00915580">
              <w:rPr>
                <w:rFonts w:ascii="Browallia New" w:hAnsi="Browallia New" w:cs="Browallia New"/>
                <w:sz w:val="20"/>
                <w:szCs w:val="20"/>
              </w:rPr>
              <w:t>111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B06CC71" w14:textId="106A48D0" w:rsidR="009012DE" w:rsidRPr="00915580" w:rsidRDefault="005621BA" w:rsidP="009012DE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180,897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DE830" w14:textId="5FBC3EC3" w:rsidR="009012DE" w:rsidRPr="00915580" w:rsidRDefault="00331A9A" w:rsidP="009012DE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22,090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14AD0" w14:textId="6034B92B" w:rsidR="009012DE" w:rsidRPr="00915580" w:rsidRDefault="009012DE" w:rsidP="009012DE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(56,865)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FCB15" w14:textId="0D8A4002" w:rsidR="009012DE" w:rsidRPr="00915580" w:rsidRDefault="00C50C1D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(9</w:t>
            </w:r>
            <w:r w:rsidR="007D4118" w:rsidRPr="00915580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D4118" w:rsidRPr="00915580">
              <w:rPr>
                <w:rFonts w:ascii="Browallia New" w:hAnsi="Browallia New" w:cs="Browallia New"/>
                <w:sz w:val="20"/>
                <w:szCs w:val="20"/>
              </w:rPr>
              <w:t>488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5E9CFB" w14:textId="40D1225B" w:rsidR="009012DE" w:rsidRPr="00915580" w:rsidRDefault="00D44E68" w:rsidP="009012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162,635</w:t>
            </w:r>
          </w:p>
        </w:tc>
      </w:tr>
      <w:tr w:rsidR="009012DE" w:rsidRPr="00F42C44" w14:paraId="6338B49D" w14:textId="77777777" w:rsidTr="005529B9">
        <w:trPr>
          <w:gridAfter w:val="1"/>
          <w:wAfter w:w="7" w:type="dxa"/>
          <w:trHeight w:val="269"/>
        </w:trPr>
        <w:tc>
          <w:tcPr>
            <w:tcW w:w="2241" w:type="dxa"/>
            <w:gridSpan w:val="2"/>
            <w:tcBorders>
              <w:right w:val="nil"/>
            </w:tcBorders>
          </w:tcPr>
          <w:p w14:paraId="1D6BCBF8" w14:textId="77777777" w:rsidR="009012DE" w:rsidRPr="00F42C44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7CA94F" w14:textId="77777777" w:rsidR="009012DE" w:rsidRPr="00915580" w:rsidRDefault="009012DE" w:rsidP="009012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nil"/>
            </w:tcBorders>
            <w:shd w:val="clear" w:color="auto" w:fill="auto"/>
          </w:tcPr>
          <w:p w14:paraId="087808BB" w14:textId="77777777" w:rsidR="009012DE" w:rsidRPr="00915580" w:rsidRDefault="009012DE" w:rsidP="009012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FF396EA" w14:textId="77777777" w:rsidR="009012DE" w:rsidRPr="00915580" w:rsidRDefault="009012DE" w:rsidP="009012D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EF19CEC" w14:textId="77777777" w:rsidR="009012DE" w:rsidRPr="00915580" w:rsidRDefault="009012DE" w:rsidP="009012D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DE4C5" w14:textId="77777777" w:rsidR="009012DE" w:rsidRPr="00915580" w:rsidRDefault="009012DE" w:rsidP="009012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E4E01" w14:textId="77777777" w:rsidR="009012DE" w:rsidRPr="00915580" w:rsidRDefault="009012DE" w:rsidP="009012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3608C" w14:textId="77777777" w:rsidR="009012DE" w:rsidRPr="00915580" w:rsidRDefault="009012DE" w:rsidP="009012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7B88B8" w14:textId="77777777" w:rsidR="009012DE" w:rsidRPr="00915580" w:rsidRDefault="009012DE" w:rsidP="009012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012DE" w:rsidRPr="00F42C44" w14:paraId="57E3D4FC" w14:textId="77777777" w:rsidTr="005529B9">
        <w:trPr>
          <w:gridAfter w:val="1"/>
          <w:wAfter w:w="7" w:type="dxa"/>
          <w:trHeight w:val="269"/>
        </w:trPr>
        <w:tc>
          <w:tcPr>
            <w:tcW w:w="2241" w:type="dxa"/>
            <w:gridSpan w:val="2"/>
            <w:tcBorders>
              <w:right w:val="nil"/>
            </w:tcBorders>
          </w:tcPr>
          <w:p w14:paraId="1175C69A" w14:textId="77777777" w:rsidR="009012DE" w:rsidRPr="00F42C44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8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50B412" w14:textId="53FCA0C5" w:rsidR="009012DE" w:rsidRPr="00915580" w:rsidRDefault="00C60494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2,122,34</w:t>
            </w:r>
            <w:r w:rsidR="00C85B41" w:rsidRPr="00915580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left w:val="nil"/>
            </w:tcBorders>
            <w:shd w:val="clear" w:color="auto" w:fill="auto"/>
          </w:tcPr>
          <w:p w14:paraId="2919043C" w14:textId="2C34FDE2" w:rsidR="009012DE" w:rsidRPr="00915580" w:rsidRDefault="009012DE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2,478,624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FC448A4" w14:textId="07398E4C" w:rsidR="009012DE" w:rsidRPr="00915580" w:rsidRDefault="001C69A3" w:rsidP="009012DE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1,785,391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823830F" w14:textId="293CC65F" w:rsidR="009012DE" w:rsidRPr="00915580" w:rsidRDefault="009012DE" w:rsidP="009012DE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2,038,685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7BB3B" w14:textId="1942315E" w:rsidR="009012DE" w:rsidRPr="00915580" w:rsidRDefault="00331A9A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(775,20</w:t>
            </w:r>
            <w:r w:rsidR="00C85B41" w:rsidRPr="0091558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685AC" w14:textId="61B08A46" w:rsidR="009012DE" w:rsidRPr="00915580" w:rsidRDefault="009012DE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(1,024,933)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C2FD03" w14:textId="70BD770A" w:rsidR="009012DE" w:rsidRPr="00915580" w:rsidRDefault="00C50C1D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3,132,</w:t>
            </w:r>
            <w:r w:rsidR="001C69A3">
              <w:rPr>
                <w:rFonts w:ascii="Browallia New" w:hAnsi="Browallia New" w:cs="Browallia New"/>
                <w:sz w:val="20"/>
                <w:szCs w:val="20"/>
              </w:rPr>
              <w:t>537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713AA7" w14:textId="0288C8C2" w:rsidR="009012DE" w:rsidRPr="00915580" w:rsidRDefault="009012DE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3,492,376</w:t>
            </w:r>
          </w:p>
        </w:tc>
      </w:tr>
      <w:tr w:rsidR="009012DE" w:rsidRPr="00F42C44" w14:paraId="5E7F0B9B" w14:textId="77777777" w:rsidTr="005529B9">
        <w:trPr>
          <w:gridAfter w:val="1"/>
          <w:wAfter w:w="7" w:type="dxa"/>
          <w:trHeight w:val="269"/>
        </w:trPr>
        <w:tc>
          <w:tcPr>
            <w:tcW w:w="2241" w:type="dxa"/>
            <w:gridSpan w:val="2"/>
            <w:tcBorders>
              <w:bottom w:val="nil"/>
              <w:right w:val="nil"/>
            </w:tcBorders>
          </w:tcPr>
          <w:p w14:paraId="5A6EA9DA" w14:textId="77777777" w:rsidR="009012DE" w:rsidRPr="00F42C44" w:rsidRDefault="009012DE" w:rsidP="009012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76F605" w14:textId="5283DDE0" w:rsidR="009012DE" w:rsidRPr="00915580" w:rsidRDefault="000E3B30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1,594,81</w:t>
            </w:r>
            <w:r w:rsidR="001C69A3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8C91841" w14:textId="07FC879E" w:rsidR="009012DE" w:rsidRPr="00915580" w:rsidRDefault="009012DE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1,917,798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5B42173" w14:textId="218D6282" w:rsidR="009012DE" w:rsidRPr="00915580" w:rsidRDefault="001C69A3" w:rsidP="009012DE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2,282,500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A73F639" w14:textId="1B92F7C4" w:rsidR="009012DE" w:rsidRPr="00915580" w:rsidRDefault="009012DE" w:rsidP="009012DE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2,567,167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B99A16" w14:textId="1946D6AC" w:rsidR="009012DE" w:rsidRPr="00915580" w:rsidRDefault="001D3014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(1,106,17</w:t>
            </w:r>
            <w:r w:rsidR="001C69A3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91558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90C5D" w14:textId="4CB58F99" w:rsidR="009012DE" w:rsidRPr="00915580" w:rsidRDefault="009012DE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(1,131,052)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C4BD7" w14:textId="6BE1344E" w:rsidR="009012DE" w:rsidRPr="00915580" w:rsidRDefault="001C69A3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2,771,140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363AE9" w14:textId="548A681B" w:rsidR="009012DE" w:rsidRPr="00915580" w:rsidRDefault="009012DE" w:rsidP="009012D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15580">
              <w:rPr>
                <w:rFonts w:ascii="Browallia New" w:hAnsi="Browallia New" w:cs="Browallia New"/>
                <w:sz w:val="20"/>
                <w:szCs w:val="20"/>
              </w:rPr>
              <w:t>3,353,913</w:t>
            </w:r>
          </w:p>
        </w:tc>
      </w:tr>
    </w:tbl>
    <w:p w14:paraId="16D5C5D7" w14:textId="77777777" w:rsidR="009012DE" w:rsidRDefault="009012DE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B050CB" w14:textId="2EF36B1D" w:rsidR="00645126" w:rsidRPr="00FF279C" w:rsidRDefault="00645126" w:rsidP="00BA2A3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F279C">
        <w:rPr>
          <w:rFonts w:ascii="Browallia New" w:hAnsi="Browallia New" w:cs="Browallia New"/>
          <w:sz w:val="28"/>
          <w:szCs w:val="28"/>
          <w:u w:val="single"/>
          <w:cs/>
        </w:rPr>
        <w:t>สัญญาซื้อขายเงินตราต่างประเทศล่วงหน้า</w:t>
      </w:r>
      <w:r w:rsidR="00B91C0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5C18725B" w14:textId="77777777" w:rsidR="00645126" w:rsidRPr="009012DE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30E7FB81" w14:textId="714593D6" w:rsidR="00645126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15457367" w14:textId="77777777" w:rsidR="007A3A49" w:rsidRPr="009012DE" w:rsidRDefault="007A3A49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9E6565" w14:textId="5F76BB71" w:rsidR="00645126" w:rsidRPr="00EA2CEB" w:rsidRDefault="00645126" w:rsidP="00BA2A32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9012DE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="00EA2CEB"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 ดังนี้</w:t>
      </w:r>
    </w:p>
    <w:p w14:paraId="19A495DB" w14:textId="77777777" w:rsidR="00645126" w:rsidRPr="009012DE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  <w:highlight w:val="yellow"/>
          <w:cs/>
          <w:lang w:val="en-GB"/>
        </w:rPr>
      </w:pPr>
    </w:p>
    <w:tbl>
      <w:tblPr>
        <w:tblW w:w="913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2251"/>
        <w:gridCol w:w="270"/>
        <w:gridCol w:w="2249"/>
      </w:tblGrid>
      <w:tr w:rsidR="00645126" w:rsidRPr="00EA2CEB" w14:paraId="52DBDF2E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:rsidRPr="00EA2CEB" w14:paraId="3AA2FED8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EA2CEB" w14:paraId="292E8A76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EA2CEB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0E6A" w:rsidRPr="00EA2CEB" w14:paraId="4AA45DFB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450E6A" w:rsidRPr="00EA2CEB" w:rsidRDefault="00450E6A" w:rsidP="00450E6A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44B7759B" w:rsidR="00450E6A" w:rsidRPr="007776D1" w:rsidRDefault="00450E6A" w:rsidP="00450E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76D1">
              <w:rPr>
                <w:rFonts w:ascii="Browallia New" w:hAnsi="Browallia New" w:cs="Browallia New"/>
                <w:sz w:val="28"/>
                <w:szCs w:val="28"/>
                <w:lang w:val="en-GB"/>
              </w:rPr>
              <w:t>2,320,773.70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450E6A" w:rsidRPr="007776D1" w:rsidRDefault="00450E6A" w:rsidP="00450E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4D27A076" w:rsidR="00450E6A" w:rsidRPr="007776D1" w:rsidRDefault="00450E6A" w:rsidP="00450E6A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76D1">
              <w:rPr>
                <w:rFonts w:ascii="Browallia New" w:hAnsi="Browallia New" w:cs="Browallia New"/>
                <w:sz w:val="28"/>
                <w:szCs w:val="28"/>
                <w:lang w:val="en-GB"/>
              </w:rPr>
              <w:t>30.92 – 31.97</w:t>
            </w:r>
          </w:p>
        </w:tc>
      </w:tr>
    </w:tbl>
    <w:p w14:paraId="2428D362" w14:textId="77777777" w:rsidR="00815B5D" w:rsidRDefault="00815B5D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B415733" w14:textId="58F75947" w:rsidR="00645126" w:rsidRPr="00EA2CEB" w:rsidRDefault="00645126" w:rsidP="005B380B">
      <w:pPr>
        <w:pStyle w:val="CordiaNew"/>
        <w:numPr>
          <w:ilvl w:val="0"/>
          <w:numId w:val="16"/>
        </w:numPr>
        <w:tabs>
          <w:tab w:val="clear" w:pos="4153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A2CEB">
        <w:rPr>
          <w:rFonts w:ascii="Browallia New" w:hAnsi="Browallia New" w:cs="Browallia New"/>
          <w:sz w:val="28"/>
          <w:szCs w:val="28"/>
          <w:u w:val="single"/>
          <w:cs/>
        </w:rPr>
        <w:t xml:space="preserve">การวัดมูลค่ายุติธรรม </w:t>
      </w:r>
    </w:p>
    <w:p w14:paraId="04BB18C5" w14:textId="77777777" w:rsidR="00645126" w:rsidRPr="008C41F3" w:rsidRDefault="00645126" w:rsidP="00645126">
      <w:pPr>
        <w:spacing w:line="240" w:lineRule="auto"/>
        <w:ind w:left="45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DD4969B" w14:textId="483F9EDC" w:rsidR="000217EA" w:rsidRDefault="00645126" w:rsidP="00BA2A32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40183EBF" w14:textId="2D626050" w:rsidR="000C04E0" w:rsidRDefault="000C04E0" w:rsidP="00BA2A3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15B27B" w14:textId="056CF539" w:rsidR="002E76A4" w:rsidRDefault="002E76A4" w:rsidP="00BA2A3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084BB2" w14:textId="3747B223" w:rsidR="002E76A4" w:rsidRDefault="002E76A4" w:rsidP="00BA2A3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89BE82" w14:textId="77777777" w:rsidR="005529B9" w:rsidRDefault="005529B9" w:rsidP="00BA2A3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F3EF85" w14:textId="76388161" w:rsidR="002E76A4" w:rsidRDefault="002E76A4" w:rsidP="00BA2A3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C84BB0" w14:textId="77777777" w:rsidR="002E76A4" w:rsidRPr="008C41F3" w:rsidRDefault="002E76A4" w:rsidP="00BA2A3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FBDA8D0" w14:textId="62037D31" w:rsidR="00645126" w:rsidRPr="00EA2CEB" w:rsidRDefault="00645126" w:rsidP="008C41F3">
      <w:pPr>
        <w:tabs>
          <w:tab w:val="clear" w:pos="454"/>
          <w:tab w:val="left" w:pos="648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lastRenderedPageBreak/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="007A5C6C">
        <w:rPr>
          <w:rFonts w:ascii="Browallia New" w:hAnsi="Browallia New" w:cs="Browallia New"/>
          <w:sz w:val="28"/>
          <w:szCs w:val="28"/>
        </w:rPr>
        <w:t xml:space="preserve">    </w:t>
      </w:r>
      <w:r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 w:hint="cs"/>
          <w:sz w:val="28"/>
          <w:szCs w:val="28"/>
          <w:cs/>
        </w:rPr>
        <w:t xml:space="preserve"> ระดับ</w:t>
      </w:r>
      <w:r w:rsidR="008C41F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A2CEB">
        <w:rPr>
          <w:rFonts w:ascii="Browallia New" w:hAnsi="Browallia New" w:cs="Browallia New" w:hint="cs"/>
          <w:sz w:val="28"/>
          <w:szCs w:val="28"/>
          <w:cs/>
        </w:rPr>
        <w:t>ตามประเภทของข้อมูลที่นำมาใช้ในการประเมินมูลค่า ดังนี้</w:t>
      </w:r>
    </w:p>
    <w:p w14:paraId="738C9387" w14:textId="77777777" w:rsidR="00ED770A" w:rsidRPr="00644220" w:rsidRDefault="00ED770A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DE561C6" w14:textId="03A6F629" w:rsidR="00645126" w:rsidRPr="005420F5" w:rsidRDefault="00645126" w:rsidP="000A709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1F5890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Pr="001F5890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Pr="005420F5">
        <w:rPr>
          <w:rFonts w:ascii="Browallia New" w:hAnsi="Browallia New" w:cs="Browallia New"/>
          <w:sz w:val="28"/>
          <w:szCs w:val="28"/>
          <w:cs/>
          <w:lang w:val="en-GB"/>
        </w:rPr>
        <w:t>หรือหนี้สินอย่างเดียวกัน</w:t>
      </w:r>
    </w:p>
    <w:p w14:paraId="63E4E130" w14:textId="05100B2F" w:rsidR="00645126" w:rsidRPr="00EA2CEB" w:rsidRDefault="00645126" w:rsidP="000A709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ที่สามารถสังเกต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ได้โดยตรงหรือโดยอ้อม สำหรับสินทรัพย์หรือหนี้สินนั้น</w:t>
      </w:r>
    </w:p>
    <w:p w14:paraId="5E9FDCCE" w14:textId="13180537" w:rsidR="00645126" w:rsidRDefault="00645126" w:rsidP="000A709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เป็นข้อมูล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>ที่ไม่สามารถสังเกตได้ซึ่งนำมาใช้กับสินทรัพย์หรือหนี้สินนั้น</w:t>
      </w:r>
    </w:p>
    <w:p w14:paraId="1B8CDB56" w14:textId="77777777" w:rsidR="00DF748A" w:rsidRPr="008C41F3" w:rsidRDefault="00DF748A" w:rsidP="00DF7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</w:p>
    <w:p w14:paraId="6B58CDC7" w14:textId="19BF4405" w:rsidR="00DF748A" w:rsidRDefault="00DF748A" w:rsidP="005B380B">
      <w:pPr>
        <w:tabs>
          <w:tab w:val="clear" w:pos="454"/>
          <w:tab w:val="left" w:pos="630"/>
        </w:tabs>
        <w:spacing w:line="240" w:lineRule="auto"/>
        <w:ind w:left="477"/>
        <w:jc w:val="thaiDistribute"/>
        <w:rPr>
          <w:rFonts w:ascii="Browallia New" w:hAnsi="Browallia New" w:cs="Browallia New"/>
          <w:sz w:val="28"/>
          <w:szCs w:val="28"/>
        </w:rPr>
      </w:pPr>
      <w:r w:rsidRPr="00DF748A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และหนี้สิน</w:t>
      </w:r>
      <w:r w:rsidRPr="00DF748A">
        <w:rPr>
          <w:rFonts w:ascii="Browallia New" w:hAnsi="Browallia New" w:cs="Browallia New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9012DE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F748A">
        <w:rPr>
          <w:rFonts w:ascii="Browallia New" w:hAnsi="Browallia New" w:cs="Browallia New"/>
          <w:sz w:val="28"/>
          <w:szCs w:val="28"/>
        </w:rPr>
        <w:t xml:space="preserve"> 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ประกอบด้วยรายการดังต่อไปนี้</w:t>
      </w:r>
    </w:p>
    <w:p w14:paraId="5A3371B9" w14:textId="77777777" w:rsidR="00DF748A" w:rsidRPr="009012DE" w:rsidRDefault="00DF748A" w:rsidP="00DF748A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35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9"/>
        <w:gridCol w:w="1306"/>
        <w:gridCol w:w="1272"/>
        <w:gridCol w:w="1306"/>
        <w:gridCol w:w="1272"/>
      </w:tblGrid>
      <w:tr w:rsidR="00DF748A" w:rsidRPr="004C5C43" w14:paraId="5F260D10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8DB4580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1F06233B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49825F35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98B46C0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F614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DF748A" w:rsidRPr="004C5C43" w14:paraId="1CE8462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1D00C6F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3579CE33" w14:textId="77777777" w:rsidR="00DF748A" w:rsidRPr="00F6147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748A" w:rsidRPr="004C5C43" w14:paraId="6776CAE9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15D74465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7E679973" w14:textId="1E6DEF7B" w:rsidR="00DF748A" w:rsidRPr="004C5C43" w:rsidRDefault="009012DE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มิถุนายน</w:t>
            </w:r>
            <w:r w:rsidR="008C41F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8C41F3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</w:tr>
      <w:tr w:rsidR="00DF748A" w:rsidRPr="004C5C43" w14:paraId="05DC3111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353297B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386B2F8C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030BDBDD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8FE6421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525444B2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30C99" w:rsidRPr="004C5C43" w14:paraId="359C443A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153D6D5" w14:textId="55B20A55" w:rsidR="00730C99" w:rsidRPr="004C5C43" w:rsidRDefault="00730C99" w:rsidP="00A60A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8657462" w14:textId="77777777" w:rsidR="00730C99" w:rsidRPr="004C5C43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72EA69E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3BB057E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8CE839F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6AA3" w:rsidRPr="00CA3176" w14:paraId="3C3EB57A" w14:textId="77777777" w:rsidTr="00BA2A32">
        <w:trPr>
          <w:tblHeader/>
        </w:trPr>
        <w:tc>
          <w:tcPr>
            <w:tcW w:w="3879" w:type="dxa"/>
            <w:shd w:val="clear" w:color="auto" w:fill="auto"/>
            <w:hideMark/>
          </w:tcPr>
          <w:p w14:paraId="6B5308D4" w14:textId="1A3AEE9B" w:rsidR="00576AA3" w:rsidRPr="00CA3176" w:rsidRDefault="00576AA3" w:rsidP="00576AA3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CA31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CA317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CA31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B869AEF" w14:textId="1A0DA729" w:rsidR="00576AA3" w:rsidRPr="00CA3176" w:rsidRDefault="00955ABD" w:rsidP="006F3A6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5F2AEA6" w14:textId="2C7FC0FA" w:rsidR="00576AA3" w:rsidRPr="00CA3176" w:rsidRDefault="00955A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214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A22D877" w14:textId="400BA75A" w:rsidR="00576AA3" w:rsidRPr="00CA3176" w:rsidRDefault="00955ABD" w:rsidP="006F3A6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5D735FB" w14:textId="49BB8AB2" w:rsidR="00576AA3" w:rsidRPr="00CA3176" w:rsidRDefault="00955A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214AE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576AA3" w:rsidRPr="00CA3176" w14:paraId="294D67DE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6190F80B" w14:textId="77777777" w:rsidR="00576AA3" w:rsidRPr="00CA3176" w:rsidRDefault="00576AA3" w:rsidP="00576AA3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1188B150" w14:textId="77777777" w:rsidR="00576AA3" w:rsidRPr="00CA3176" w:rsidRDefault="00576AA3" w:rsidP="006F3A6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44071271" w14:textId="77777777" w:rsidR="00576AA3" w:rsidRPr="00CA3176" w:rsidRDefault="00576A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5E5B64B9" w14:textId="77777777" w:rsidR="00576AA3" w:rsidRPr="00CA3176" w:rsidRDefault="00576AA3" w:rsidP="006F3A6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7333E7B8" w14:textId="77777777" w:rsidR="00576AA3" w:rsidRPr="00CA3176" w:rsidRDefault="00576A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6AA3" w:rsidRPr="00CA3176" w14:paraId="586D672D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3166BB95" w14:textId="5187ACE8" w:rsidR="00576AA3" w:rsidRPr="00CA3176" w:rsidRDefault="00576AA3" w:rsidP="00576AA3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A31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D371061" w14:textId="77777777" w:rsidR="00576AA3" w:rsidRPr="00CA3176" w:rsidRDefault="00576AA3" w:rsidP="006F3A6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47C3D7E" w14:textId="77777777" w:rsidR="00576AA3" w:rsidRPr="00CA3176" w:rsidRDefault="00576A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D4FE5F6" w14:textId="77777777" w:rsidR="00576AA3" w:rsidRPr="00CA3176" w:rsidRDefault="00576AA3" w:rsidP="006F3A6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D35EA61" w14:textId="77777777" w:rsidR="00576AA3" w:rsidRPr="00CA3176" w:rsidRDefault="00576A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6AA3" w:rsidRPr="00CA3176" w14:paraId="475201F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2D9521D" w14:textId="6661D9BD" w:rsidR="00576AA3" w:rsidRPr="00CA3176" w:rsidRDefault="00576AA3" w:rsidP="00576A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6300177" w14:textId="589DD0E6" w:rsidR="00576AA3" w:rsidRPr="00CA3176" w:rsidRDefault="00955ABD" w:rsidP="006F3A6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AB537C1" w14:textId="1940B7D7" w:rsidR="00576AA3" w:rsidRPr="00CA3176" w:rsidRDefault="00955AB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</w:rPr>
              <w:t>1,827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0528B4F8" w14:textId="62D97D35" w:rsidR="00576AA3" w:rsidRPr="00CA3176" w:rsidRDefault="00955ABD" w:rsidP="006F3A6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5B33702" w14:textId="7EE4066E" w:rsidR="00576AA3" w:rsidRPr="00CA3176" w:rsidRDefault="00955AB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1,827</w:t>
            </w:r>
          </w:p>
        </w:tc>
      </w:tr>
      <w:tr w:rsidR="00576AA3" w:rsidRPr="00CA3176" w14:paraId="725C836D" w14:textId="77777777" w:rsidTr="00BA2A32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27835406" w14:textId="77777777" w:rsidR="00576AA3" w:rsidRPr="00CA3176" w:rsidRDefault="00576AA3" w:rsidP="00576A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</w:t>
            </w: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</w:p>
          <w:p w14:paraId="3FF809A4" w14:textId="4AE82208" w:rsidR="00576AA3" w:rsidRPr="00CA3176" w:rsidRDefault="00576AA3" w:rsidP="00576A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A31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996BA36" w14:textId="30D604EB" w:rsidR="00576AA3" w:rsidRPr="00CA3176" w:rsidRDefault="00955ABD" w:rsidP="006F3A6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6727719" w14:textId="67AE9D50" w:rsidR="00576AA3" w:rsidRPr="00CA3176" w:rsidRDefault="00955ABD" w:rsidP="006F3A60">
            <w:pPr>
              <w:pBdr>
                <w:bottom w:val="single" w:sz="4" w:space="1" w:color="auto"/>
              </w:pBdr>
              <w:tabs>
                <w:tab w:val="clear" w:pos="680"/>
                <w:tab w:val="left" w:pos="8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04FA684" w14:textId="58B30AB5" w:rsidR="00576AA3" w:rsidRPr="00CA3176" w:rsidRDefault="00955ABD" w:rsidP="006F3A6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AB3E4C7" w14:textId="470431E3" w:rsidR="00576AA3" w:rsidRPr="00CA3176" w:rsidRDefault="00955ABD" w:rsidP="006F3A6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</w:tr>
      <w:tr w:rsidR="00576AA3" w:rsidRPr="00763EC4" w14:paraId="759C2287" w14:textId="77777777" w:rsidTr="00BA2A32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35CB73A6" w14:textId="77777777" w:rsidR="00576AA3" w:rsidRPr="00CA3176" w:rsidRDefault="00576AA3" w:rsidP="00576A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920795A" w14:textId="1D8772B5" w:rsidR="00576AA3" w:rsidRPr="00CA3176" w:rsidRDefault="00955ABD" w:rsidP="006F3A6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DDC4790" w14:textId="7C3C3609" w:rsidR="00576AA3" w:rsidRPr="00CA3176" w:rsidRDefault="00955A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</w:rPr>
              <w:t>1,827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6B23F4C" w14:textId="56D86F7F" w:rsidR="00576AA3" w:rsidRPr="00CA3176" w:rsidRDefault="00955A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F33143C" w14:textId="13AE21CD" w:rsidR="00576AA3" w:rsidRPr="00CA3176" w:rsidRDefault="00955A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176">
              <w:rPr>
                <w:rFonts w:ascii="Browallia New" w:hAnsi="Browallia New" w:cs="Browallia New"/>
                <w:sz w:val="24"/>
                <w:szCs w:val="24"/>
                <w:lang w:val="en-GB"/>
              </w:rPr>
              <w:t>1,903</w:t>
            </w:r>
          </w:p>
        </w:tc>
      </w:tr>
    </w:tbl>
    <w:p w14:paraId="49435C1B" w14:textId="77777777" w:rsidR="00644220" w:rsidRDefault="00644220" w:rsidP="00644220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E54102" w14:textId="6066226B" w:rsidR="00645126" w:rsidRPr="008623A2" w:rsidRDefault="00645126" w:rsidP="006F3A60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num" w:pos="720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23A2">
        <w:rPr>
          <w:rFonts w:ascii="Browallia New" w:hAnsi="Browallia New" w:cs="Browallia New"/>
          <w:sz w:val="28"/>
          <w:szCs w:val="28"/>
          <w:u w:val="single"/>
          <w:cs/>
        </w:rPr>
        <w:t>ภาระผูกพัน</w:t>
      </w:r>
      <w:r w:rsidRPr="008623A2">
        <w:rPr>
          <w:rFonts w:ascii="Browallia New" w:hAnsi="Browallia New" w:cs="Browallia New" w:hint="cs"/>
          <w:sz w:val="28"/>
          <w:szCs w:val="28"/>
          <w:u w:val="single"/>
          <w:cs/>
        </w:rPr>
        <w:t>และหนี้สินที่อาจเกิดขึ้น</w:t>
      </w:r>
      <w:r w:rsidR="00B91C02" w:rsidRPr="008623A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637147B9" w14:textId="77777777" w:rsidR="005F457B" w:rsidRPr="005C3309" w:rsidRDefault="005F457B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80548FC" w14:textId="77777777" w:rsidR="00D25A79" w:rsidRPr="00D25A79" w:rsidRDefault="00D25A79" w:rsidP="00D25A7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  <w:bookmarkStart w:id="8" w:name="_Hlk482281160"/>
    </w:p>
    <w:p w14:paraId="4A5F3588" w14:textId="77777777" w:rsidR="00D25A79" w:rsidRPr="00D25A79" w:rsidRDefault="00D25A79" w:rsidP="00D25A7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2127F367" w14:textId="77777777" w:rsidR="00D25A79" w:rsidRPr="00D25A79" w:rsidRDefault="00D25A79" w:rsidP="00D25A7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53232E5A" w14:textId="41958BFB" w:rsidR="00566B2B" w:rsidRPr="008623A2" w:rsidRDefault="00566B2B" w:rsidP="00D25A79">
      <w:pPr>
        <w:pStyle w:val="Preformatted"/>
        <w:numPr>
          <w:ilvl w:val="1"/>
          <w:numId w:val="40"/>
        </w:numPr>
        <w:tabs>
          <w:tab w:val="clear" w:pos="0"/>
          <w:tab w:val="clear" w:pos="959"/>
        </w:tabs>
        <w:ind w:left="993" w:hanging="516"/>
        <w:jc w:val="thaiDistribute"/>
        <w:rPr>
          <w:rFonts w:ascii="Browallia New" w:hAnsi="Browallia New" w:cs="Browallia New"/>
          <w:sz w:val="28"/>
          <w:szCs w:val="28"/>
        </w:rPr>
      </w:pPr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9012DE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8C41F3">
        <w:rPr>
          <w:rFonts w:ascii="Browallia New" w:hAnsi="Browallia New" w:cs="Browallia New"/>
          <w:sz w:val="28"/>
          <w:szCs w:val="28"/>
        </w:rPr>
        <w:t xml:space="preserve"> </w:t>
      </w:r>
      <w:r w:rsidR="008C41F3" w:rsidRPr="00656C14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8C41F3" w:rsidRPr="00656C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8"/>
      <w:r w:rsidRPr="008623A2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>
        <w:rPr>
          <w:rFonts w:ascii="Browallia New" w:hAnsi="Browallia New" w:cs="Browallia New"/>
          <w:sz w:val="28"/>
          <w:szCs w:val="28"/>
        </w:rPr>
        <w:t xml:space="preserve"> </w:t>
      </w:r>
      <w:r w:rsidRPr="008623A2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7B61DF5" w14:textId="77777777" w:rsidR="00566B2B" w:rsidRPr="005C3309" w:rsidRDefault="00566B2B" w:rsidP="00566B2B">
      <w:pPr>
        <w:pStyle w:val="Preformatted"/>
        <w:tabs>
          <w:tab w:val="clear" w:pos="0"/>
          <w:tab w:val="left" w:pos="720"/>
        </w:tabs>
        <w:ind w:left="992" w:hanging="567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7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795"/>
        <w:gridCol w:w="2159"/>
        <w:gridCol w:w="240"/>
        <w:gridCol w:w="2281"/>
      </w:tblGrid>
      <w:tr w:rsidR="00566B2B" w:rsidRPr="008623A2" w14:paraId="2C10CDBD" w14:textId="77777777" w:rsidTr="007A5C6C">
        <w:tc>
          <w:tcPr>
            <w:tcW w:w="3795" w:type="dxa"/>
          </w:tcPr>
          <w:p w14:paraId="70A8075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792E451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566B2B" w:rsidRPr="008623A2" w14:paraId="0B4B99B5" w14:textId="77777777" w:rsidTr="007A5C6C">
        <w:tc>
          <w:tcPr>
            <w:tcW w:w="3795" w:type="dxa"/>
          </w:tcPr>
          <w:p w14:paraId="1BB18E0D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66B2B" w:rsidRPr="008623A2" w14:paraId="12E32386" w14:textId="77777777" w:rsidTr="007A5C6C">
        <w:tc>
          <w:tcPr>
            <w:tcW w:w="3795" w:type="dxa"/>
          </w:tcPr>
          <w:p w14:paraId="6E545EC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50E6A" w:rsidRPr="00CA3176" w14:paraId="6642DAA2" w14:textId="77777777" w:rsidTr="00A12515">
        <w:tc>
          <w:tcPr>
            <w:tcW w:w="3795" w:type="dxa"/>
            <w:hideMark/>
          </w:tcPr>
          <w:p w14:paraId="2ED6993B" w14:textId="1CC711A2" w:rsidR="00450E6A" w:rsidRPr="00CA3176" w:rsidRDefault="00450E6A" w:rsidP="00450E6A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A3176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CA317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A317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A317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A3176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79C14632" w14:textId="2803BA9C" w:rsidR="00450E6A" w:rsidRPr="00CA3176" w:rsidRDefault="0018483B" w:rsidP="00450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A31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32,145</w:t>
            </w:r>
          </w:p>
        </w:tc>
        <w:tc>
          <w:tcPr>
            <w:tcW w:w="240" w:type="dxa"/>
          </w:tcPr>
          <w:p w14:paraId="06AEDD3C" w14:textId="77777777" w:rsidR="00450E6A" w:rsidRPr="00CA3176" w:rsidRDefault="00450E6A" w:rsidP="00450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4BFD5B1A" w:rsidR="00450E6A" w:rsidRPr="00CA3176" w:rsidRDefault="00450E6A" w:rsidP="00450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31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10,720</w:t>
            </w:r>
          </w:p>
        </w:tc>
      </w:tr>
      <w:tr w:rsidR="00450E6A" w:rsidRPr="00CA3176" w14:paraId="5EF0E0CE" w14:textId="77777777" w:rsidTr="00A12515">
        <w:tc>
          <w:tcPr>
            <w:tcW w:w="3795" w:type="dxa"/>
            <w:hideMark/>
          </w:tcPr>
          <w:p w14:paraId="2DCA6A5F" w14:textId="3E6ADAE9" w:rsidR="00450E6A" w:rsidRPr="00CA3176" w:rsidRDefault="00450E6A" w:rsidP="00450E6A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A317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CA317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A317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 w:rsidRPr="00CA317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A317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495F791B" w14:textId="7A3C3C8A" w:rsidR="00450E6A" w:rsidRPr="00CA3176" w:rsidRDefault="0018483B" w:rsidP="00450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31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22,337</w:t>
            </w:r>
          </w:p>
        </w:tc>
        <w:tc>
          <w:tcPr>
            <w:tcW w:w="240" w:type="dxa"/>
          </w:tcPr>
          <w:p w14:paraId="6EB5DC4B" w14:textId="77777777" w:rsidR="00450E6A" w:rsidRPr="00CA3176" w:rsidRDefault="00450E6A" w:rsidP="00450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519CE4FD" w:rsidR="00450E6A" w:rsidRPr="00CA3176" w:rsidRDefault="00450E6A" w:rsidP="00450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A317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6,527</w:t>
            </w:r>
          </w:p>
        </w:tc>
      </w:tr>
      <w:tr w:rsidR="00450E6A" w:rsidRPr="008623A2" w14:paraId="69AD3354" w14:textId="77777777" w:rsidTr="00A12515">
        <w:tc>
          <w:tcPr>
            <w:tcW w:w="3795" w:type="dxa"/>
            <w:hideMark/>
          </w:tcPr>
          <w:p w14:paraId="59ED154D" w14:textId="77777777" w:rsidR="00450E6A" w:rsidRPr="00CA3176" w:rsidRDefault="00450E6A" w:rsidP="00450E6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3176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4B7A00D9" w:rsidR="00450E6A" w:rsidRPr="00CA3176" w:rsidRDefault="0018483B" w:rsidP="00450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31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54,482</w:t>
            </w:r>
          </w:p>
        </w:tc>
        <w:tc>
          <w:tcPr>
            <w:tcW w:w="240" w:type="dxa"/>
          </w:tcPr>
          <w:p w14:paraId="63E708A0" w14:textId="77777777" w:rsidR="00450E6A" w:rsidRPr="00CA3176" w:rsidRDefault="00450E6A" w:rsidP="00450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0B099102" w:rsidR="00450E6A" w:rsidRPr="007776D1" w:rsidRDefault="00450E6A" w:rsidP="00450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317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17,247</w:t>
            </w:r>
          </w:p>
        </w:tc>
      </w:tr>
    </w:tbl>
    <w:p w14:paraId="5B8490D6" w14:textId="77777777" w:rsidR="00763DF9" w:rsidRPr="001F5890" w:rsidRDefault="00763DF9" w:rsidP="00566B2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14945127" w14:textId="065D934C" w:rsidR="006E2AC6" w:rsidRPr="008D6A2C" w:rsidRDefault="0012425E" w:rsidP="006F3A60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8D6A2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9012DE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8D6A2C">
        <w:rPr>
          <w:rFonts w:ascii="Browallia New" w:hAnsi="Browallia New" w:cs="Browallia New"/>
          <w:sz w:val="28"/>
          <w:szCs w:val="28"/>
        </w:rPr>
        <w:t xml:space="preserve"> </w:t>
      </w:r>
      <w:r w:rsidRPr="006F3A60">
        <w:rPr>
          <w:rFonts w:ascii="Browallia New" w:hAnsi="Browallia New" w:cs="Browallia New"/>
          <w:sz w:val="28"/>
          <w:szCs w:val="28"/>
        </w:rPr>
        <w:t>2562</w:t>
      </w:r>
      <w:r w:rsidRPr="008D6A2C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บริษัทได้ทำสัญญาว่าจ้างที่ปรึกษาทางการเงิน โดยมีค่าตอบแทน</w:t>
      </w:r>
      <w:r w:rsidRPr="00963BAC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507AA8" w:rsidRPr="00963BAC">
        <w:rPr>
          <w:rFonts w:ascii="Browallia New" w:hAnsi="Browallia New" w:cs="Browallia New"/>
          <w:sz w:val="28"/>
          <w:szCs w:val="28"/>
        </w:rPr>
        <w:t>0.9</w:t>
      </w:r>
      <w:r w:rsidR="00450E6A" w:rsidRPr="00963BAC">
        <w:rPr>
          <w:rFonts w:ascii="Browallia New" w:hAnsi="Browallia New" w:cs="Browallia New"/>
          <w:sz w:val="28"/>
          <w:szCs w:val="28"/>
        </w:rPr>
        <w:t>3</w:t>
      </w:r>
      <w:r w:rsidRPr="008D6A2C">
        <w:rPr>
          <w:rFonts w:ascii="Browallia New" w:hAnsi="Browallia New" w:cs="Browallia New"/>
          <w:sz w:val="28"/>
          <w:szCs w:val="28"/>
          <w:cs/>
        </w:rPr>
        <w:t xml:space="preserve">               ล้านบาท</w:t>
      </w:r>
    </w:p>
    <w:p w14:paraId="79675A3E" w14:textId="4F0C9D0B" w:rsidR="0012425E" w:rsidRDefault="0012425E" w:rsidP="006F3A60">
      <w:pPr>
        <w:pStyle w:val="Preformatted"/>
        <w:tabs>
          <w:tab w:val="clear" w:pos="0"/>
          <w:tab w:val="clear" w:pos="959"/>
          <w:tab w:val="left" w:pos="990"/>
        </w:tabs>
        <w:ind w:left="990" w:hanging="507"/>
        <w:jc w:val="thaiDistribute"/>
        <w:rPr>
          <w:rFonts w:ascii="Browallia New" w:hAnsi="Browallia New" w:cs="Browallia New"/>
          <w:sz w:val="28"/>
          <w:szCs w:val="28"/>
        </w:rPr>
      </w:pPr>
    </w:p>
    <w:p w14:paraId="31F17D72" w14:textId="18665F13" w:rsidR="002E76A4" w:rsidRDefault="002E76A4" w:rsidP="006F3A60">
      <w:pPr>
        <w:pStyle w:val="Preformatted"/>
        <w:tabs>
          <w:tab w:val="clear" w:pos="0"/>
          <w:tab w:val="clear" w:pos="959"/>
          <w:tab w:val="left" w:pos="990"/>
        </w:tabs>
        <w:ind w:left="990" w:hanging="507"/>
        <w:jc w:val="thaiDistribute"/>
        <w:rPr>
          <w:rFonts w:ascii="Browallia New" w:hAnsi="Browallia New" w:cs="Browallia New"/>
          <w:sz w:val="28"/>
          <w:szCs w:val="28"/>
        </w:rPr>
      </w:pPr>
    </w:p>
    <w:p w14:paraId="2A5A1B85" w14:textId="5DDE78F5" w:rsidR="002E76A4" w:rsidRDefault="002E76A4" w:rsidP="006F3A60">
      <w:pPr>
        <w:pStyle w:val="Preformatted"/>
        <w:tabs>
          <w:tab w:val="clear" w:pos="0"/>
          <w:tab w:val="clear" w:pos="959"/>
          <w:tab w:val="left" w:pos="990"/>
        </w:tabs>
        <w:ind w:left="990" w:hanging="507"/>
        <w:jc w:val="thaiDistribute"/>
        <w:rPr>
          <w:rFonts w:ascii="Browallia New" w:hAnsi="Browallia New" w:cs="Browallia New"/>
          <w:sz w:val="28"/>
          <w:szCs w:val="28"/>
        </w:rPr>
      </w:pPr>
    </w:p>
    <w:p w14:paraId="3AD33F52" w14:textId="77777777" w:rsidR="002E76A4" w:rsidRPr="00507AA8" w:rsidRDefault="002E76A4" w:rsidP="006F3A60">
      <w:pPr>
        <w:pStyle w:val="Preformatted"/>
        <w:tabs>
          <w:tab w:val="clear" w:pos="0"/>
          <w:tab w:val="clear" w:pos="959"/>
          <w:tab w:val="left" w:pos="990"/>
        </w:tabs>
        <w:ind w:left="990" w:hanging="507"/>
        <w:jc w:val="thaiDistribute"/>
        <w:rPr>
          <w:rFonts w:ascii="Browallia New" w:hAnsi="Browallia New" w:cs="Browallia New"/>
          <w:sz w:val="28"/>
          <w:szCs w:val="28"/>
        </w:rPr>
      </w:pPr>
    </w:p>
    <w:p w14:paraId="23A60E85" w14:textId="19F41B84" w:rsidR="00990CE6" w:rsidRDefault="0012425E" w:rsidP="000F1D36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507AA8">
        <w:rPr>
          <w:rFonts w:ascii="Browallia New" w:hAnsi="Browallia New" w:cs="Browallia New"/>
          <w:sz w:val="28"/>
          <w:szCs w:val="28"/>
          <w:cs/>
        </w:rPr>
        <w:lastRenderedPageBreak/>
        <w:t xml:space="preserve">ณ </w:t>
      </w:r>
      <w:r w:rsidRPr="00963BA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9012DE" w:rsidRPr="00963BAC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 w:rsidRPr="00963BAC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963BAC">
        <w:rPr>
          <w:rFonts w:ascii="Browallia New" w:hAnsi="Browallia New" w:cs="Browallia New" w:hint="cs"/>
          <w:sz w:val="28"/>
          <w:szCs w:val="28"/>
        </w:rPr>
        <w:t xml:space="preserve"> </w:t>
      </w:r>
      <w:r w:rsidR="009012DE" w:rsidRPr="00963BAC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963BAC">
        <w:rPr>
          <w:rFonts w:ascii="Browallia New" w:hAnsi="Browallia New" w:cs="Browallia New"/>
          <w:sz w:val="28"/>
          <w:szCs w:val="28"/>
        </w:rPr>
        <w:t xml:space="preserve"> 2562</w:t>
      </w:r>
      <w:r w:rsidRPr="00963BA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63BAC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บริษัทและบริษัทย่อยมีภาระผูกพันจากการที่ธนาคารออกหนังสือค้ำประกันในนามของบริษัทและบริษัทย่อย</w:t>
      </w:r>
      <w:r w:rsidR="000F1D36" w:rsidRPr="00963BAC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0F1D36" w:rsidRPr="00963BAC">
        <w:rPr>
          <w:rFonts w:ascii="Browallia New" w:hAnsi="Browallia New" w:cs="Browallia New"/>
          <w:sz w:val="28"/>
          <w:szCs w:val="28"/>
        </w:rPr>
        <w:t>148.51</w:t>
      </w:r>
      <w:r w:rsidR="000F1D36">
        <w:rPr>
          <w:rFonts w:ascii="Browallia New" w:hAnsi="Browallia New" w:cs="Browallia New"/>
          <w:sz w:val="28"/>
          <w:szCs w:val="28"/>
        </w:rPr>
        <w:t xml:space="preserve"> </w:t>
      </w:r>
      <w:r w:rsidR="000F1D36" w:rsidRPr="00963BAC">
        <w:rPr>
          <w:rFonts w:ascii="Browallia New" w:hAnsi="Browallia New" w:cs="Browallia New" w:hint="cs"/>
          <w:sz w:val="28"/>
          <w:szCs w:val="28"/>
          <w:cs/>
        </w:rPr>
        <w:t>ล้านบาท และ</w:t>
      </w:r>
      <w:r w:rsidR="00F33A86">
        <w:rPr>
          <w:rFonts w:ascii="Browallia New" w:hAnsi="Browallia New" w:cs="Browallia New"/>
          <w:sz w:val="28"/>
          <w:szCs w:val="28"/>
        </w:rPr>
        <w:t xml:space="preserve"> </w:t>
      </w:r>
      <w:r w:rsidR="000F1D36" w:rsidRPr="00963BAC">
        <w:rPr>
          <w:rFonts w:ascii="Browallia New" w:hAnsi="Browallia New" w:cs="Browallia New"/>
          <w:sz w:val="28"/>
          <w:szCs w:val="28"/>
        </w:rPr>
        <w:t xml:space="preserve">12.55 </w:t>
      </w:r>
      <w:r w:rsidR="000F1D36" w:rsidRPr="00963BAC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  <w:r w:rsidR="000F1D36">
        <w:rPr>
          <w:rFonts w:ascii="Browallia New" w:hAnsi="Browallia New" w:cs="Browallia New"/>
          <w:sz w:val="28"/>
          <w:szCs w:val="28"/>
        </w:rPr>
        <w:t xml:space="preserve"> </w:t>
      </w:r>
      <w:r w:rsidRPr="000F1D36">
        <w:rPr>
          <w:rFonts w:ascii="Browallia New" w:hAnsi="Browallia New" w:cs="Browallia New" w:hint="cs"/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</w:t>
      </w:r>
      <w:r w:rsidR="000F1D36" w:rsidRPr="000F1D36">
        <w:rPr>
          <w:rFonts w:ascii="Browallia New" w:hAnsi="Browallia New" w:cs="Browallia New"/>
          <w:sz w:val="28"/>
          <w:szCs w:val="28"/>
        </w:rPr>
        <w:t xml:space="preserve"> </w:t>
      </w:r>
    </w:p>
    <w:p w14:paraId="01465F6A" w14:textId="77777777" w:rsidR="000F1D36" w:rsidRPr="000F1D36" w:rsidRDefault="000F1D36" w:rsidP="000F1D36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252350FF" w14:textId="39A8C7A4" w:rsidR="00990CE6" w:rsidRPr="00B3602A" w:rsidRDefault="0012425E" w:rsidP="006F3A60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B3602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012DE" w:rsidRPr="00B3602A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 w:rsidRPr="00B3602A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B3602A">
        <w:rPr>
          <w:rFonts w:ascii="Browallia New" w:hAnsi="Browallia New" w:cs="Browallia New" w:hint="cs"/>
          <w:sz w:val="28"/>
          <w:szCs w:val="28"/>
        </w:rPr>
        <w:t xml:space="preserve"> </w:t>
      </w:r>
      <w:r w:rsidR="009012DE" w:rsidRPr="00B3602A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B3602A">
        <w:rPr>
          <w:rFonts w:ascii="Browallia New" w:hAnsi="Browallia New" w:cs="Browallia New"/>
          <w:sz w:val="28"/>
          <w:szCs w:val="28"/>
        </w:rPr>
        <w:t xml:space="preserve"> 2562</w:t>
      </w:r>
      <w:r w:rsidRPr="00B3602A">
        <w:rPr>
          <w:rFonts w:ascii="Browallia New" w:hAnsi="Browallia New" w:cs="Browallia New"/>
          <w:sz w:val="28"/>
          <w:szCs w:val="28"/>
          <w:cs/>
        </w:rPr>
        <w:t xml:space="preserve"> บริษัท</w:t>
      </w:r>
      <w:r w:rsidR="00B3602A" w:rsidRPr="00B3602A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B3602A">
        <w:rPr>
          <w:rFonts w:ascii="Browallia New" w:hAnsi="Browallia New" w:cs="Browallia New"/>
          <w:sz w:val="28"/>
          <w:szCs w:val="28"/>
          <w:cs/>
        </w:rPr>
        <w:t>ทำสัญญาจ้างพัฒนาโปรแกรมซอฟท์แวร์โดยมีมูลค่าสัญญาและภาระผูกพั</w:t>
      </w:r>
      <w:r w:rsidR="00990CE6" w:rsidRPr="00B3602A">
        <w:rPr>
          <w:rFonts w:ascii="Browallia New" w:hAnsi="Browallia New" w:cs="Browallia New" w:hint="cs"/>
          <w:sz w:val="28"/>
          <w:szCs w:val="28"/>
          <w:cs/>
        </w:rPr>
        <w:t>น</w:t>
      </w:r>
      <w:r w:rsidRPr="00B3602A">
        <w:rPr>
          <w:rFonts w:ascii="Browallia New" w:hAnsi="Browallia New" w:cs="Browallia New"/>
          <w:sz w:val="28"/>
          <w:szCs w:val="28"/>
          <w:cs/>
        </w:rPr>
        <w:t>จำนวน</w:t>
      </w:r>
      <w:r w:rsidRPr="00B3602A">
        <w:rPr>
          <w:rFonts w:ascii="Browallia New" w:hAnsi="Browallia New" w:cs="Browallia New"/>
          <w:sz w:val="28"/>
          <w:szCs w:val="28"/>
        </w:rPr>
        <w:t xml:space="preserve"> </w:t>
      </w:r>
      <w:r w:rsidR="00450E6A" w:rsidRPr="00B3602A">
        <w:rPr>
          <w:rFonts w:ascii="Browallia New" w:hAnsi="Browallia New" w:cs="Browallia New"/>
          <w:sz w:val="28"/>
          <w:szCs w:val="28"/>
        </w:rPr>
        <w:t>7.70</w:t>
      </w:r>
      <w:r w:rsidRPr="00B3602A">
        <w:rPr>
          <w:rFonts w:ascii="Browallia New" w:hAnsi="Browallia New" w:cs="Browallia New"/>
          <w:sz w:val="28"/>
          <w:szCs w:val="28"/>
          <w:cs/>
        </w:rPr>
        <w:t xml:space="preserve"> ล้านบา</w:t>
      </w:r>
      <w:r w:rsidRPr="00B3602A">
        <w:rPr>
          <w:rFonts w:ascii="Browallia New" w:hAnsi="Browallia New" w:cs="Browallia New" w:hint="cs"/>
          <w:sz w:val="28"/>
          <w:szCs w:val="28"/>
          <w:cs/>
        </w:rPr>
        <w:t>ท</w:t>
      </w:r>
      <w:r w:rsidR="00B3602A" w:rsidRPr="00B3602A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B3602A" w:rsidRPr="00B3602A">
        <w:rPr>
          <w:rFonts w:ascii="Browallia New" w:hAnsi="Browallia New" w:cs="Browallia New"/>
          <w:sz w:val="28"/>
          <w:szCs w:val="28"/>
        </w:rPr>
        <w:t>2.</w:t>
      </w:r>
      <w:r w:rsidR="00B42991">
        <w:rPr>
          <w:rFonts w:ascii="Browallia New" w:hAnsi="Browallia New" w:cs="Browallia New"/>
          <w:sz w:val="28"/>
          <w:szCs w:val="28"/>
        </w:rPr>
        <w:t>2</w:t>
      </w:r>
      <w:r w:rsidR="00B3602A" w:rsidRPr="00B3602A">
        <w:rPr>
          <w:rFonts w:ascii="Browallia New" w:hAnsi="Browallia New" w:cs="Browallia New"/>
          <w:sz w:val="28"/>
          <w:szCs w:val="28"/>
        </w:rPr>
        <w:t xml:space="preserve">1 </w:t>
      </w:r>
      <w:r w:rsidR="00B3602A" w:rsidRPr="00B3602A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</w:p>
    <w:p w14:paraId="73088F71" w14:textId="77777777" w:rsidR="00284D14" w:rsidRDefault="00284D14" w:rsidP="00284D14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0D0EE317" w14:textId="13F4864F" w:rsidR="00284D14" w:rsidRPr="00284D14" w:rsidRDefault="00284D14" w:rsidP="00284D14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1E24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E24F1">
        <w:rPr>
          <w:rFonts w:ascii="Browallia New" w:hAnsi="Browallia New" w:cs="Browallia New"/>
          <w:sz w:val="28"/>
          <w:szCs w:val="28"/>
        </w:rPr>
        <w:t>256</w:t>
      </w:r>
      <w:r w:rsidRPr="006F3A60">
        <w:rPr>
          <w:rFonts w:ascii="Browallia New" w:hAnsi="Browallia New" w:cs="Browallia New"/>
          <w:sz w:val="28"/>
          <w:szCs w:val="28"/>
        </w:rPr>
        <w:t>2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บริษัทย่อยทางอ้อมมีภาระผูกพัน</w:t>
      </w:r>
      <w:r>
        <w:rPr>
          <w:rFonts w:ascii="Browallia New" w:hAnsi="Browallia New" w:cs="Browallia New" w:hint="cs"/>
          <w:sz w:val="28"/>
          <w:szCs w:val="28"/>
          <w:cs/>
        </w:rPr>
        <w:t>จากการทำสัญญาจ้างพรีเซนเตอร์โฆษณา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เป็นจำนวนเงิน </w:t>
      </w:r>
      <w:r w:rsidRPr="006F3A60">
        <w:rPr>
          <w:rFonts w:ascii="Browallia New" w:hAnsi="Browallia New" w:cs="Browallia New"/>
          <w:sz w:val="28"/>
          <w:szCs w:val="28"/>
        </w:rPr>
        <w:t xml:space="preserve">42,000 </w:t>
      </w:r>
      <w:r w:rsidRPr="006F3A60">
        <w:rPr>
          <w:rFonts w:ascii="Browallia New" w:hAnsi="Browallia New" w:cs="Browallia New"/>
          <w:sz w:val="28"/>
          <w:szCs w:val="28"/>
          <w:cs/>
        </w:rPr>
        <w:t>ดอลลาร์สหรัฐ</w:t>
      </w:r>
    </w:p>
    <w:p w14:paraId="77560ED9" w14:textId="77777777" w:rsidR="00990CE6" w:rsidRPr="00507AA8" w:rsidRDefault="00990CE6" w:rsidP="006F3A60">
      <w:pPr>
        <w:pStyle w:val="Preformatted"/>
        <w:tabs>
          <w:tab w:val="clear" w:pos="0"/>
          <w:tab w:val="clear" w:pos="959"/>
          <w:tab w:val="clear" w:pos="1918"/>
          <w:tab w:val="left" w:pos="1080"/>
        </w:tabs>
        <w:ind w:left="540" w:hanging="507"/>
        <w:jc w:val="thaiDistribute"/>
        <w:rPr>
          <w:rFonts w:ascii="Browallia New" w:hAnsi="Browallia New" w:cs="Browallia New"/>
          <w:sz w:val="28"/>
          <w:szCs w:val="28"/>
        </w:rPr>
      </w:pPr>
    </w:p>
    <w:p w14:paraId="7CB0D21D" w14:textId="28D91D04" w:rsidR="004062CD" w:rsidRDefault="0012425E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bookmarkStart w:id="9" w:name="_Hlk482282140"/>
      <w:r w:rsidRPr="00507AA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9012DE" w:rsidRPr="007776D1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7776D1">
        <w:rPr>
          <w:rFonts w:ascii="Browallia New" w:hAnsi="Browallia New" w:cs="Browallia New"/>
          <w:sz w:val="28"/>
          <w:szCs w:val="28"/>
        </w:rPr>
        <w:t xml:space="preserve"> </w:t>
      </w:r>
      <w:r w:rsidRPr="007776D1">
        <w:rPr>
          <w:rFonts w:ascii="Browallia New" w:hAnsi="Browallia New" w:cs="Browallia New" w:hint="cs"/>
          <w:sz w:val="28"/>
          <w:szCs w:val="28"/>
        </w:rPr>
        <w:t>256</w:t>
      </w:r>
      <w:r w:rsidRPr="007776D1">
        <w:rPr>
          <w:rFonts w:ascii="Browallia New" w:hAnsi="Browallia New" w:cs="Browallia New"/>
          <w:sz w:val="28"/>
          <w:szCs w:val="28"/>
        </w:rPr>
        <w:t>2</w:t>
      </w:r>
      <w:r w:rsidRPr="007776D1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9"/>
      <w:r w:rsidRPr="007776D1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บริษัทและบริษัทย่อยตกลงทำสัญญาตัวแทนจำหน่ายเครื่องมือแพทย์กับบริษัท</w:t>
      </w:r>
      <w:r w:rsidRPr="007776D1">
        <w:rPr>
          <w:rFonts w:ascii="Browallia New" w:hAnsi="Browallia New" w:cs="Browallia New"/>
          <w:sz w:val="28"/>
          <w:szCs w:val="28"/>
        </w:rPr>
        <w:t xml:space="preserve">         </w:t>
      </w:r>
      <w:r w:rsidR="00990CE6" w:rsidRPr="007776D1">
        <w:rPr>
          <w:rFonts w:ascii="Browallia New" w:hAnsi="Browallia New" w:cs="Browallia New"/>
          <w:sz w:val="28"/>
          <w:szCs w:val="28"/>
        </w:rPr>
        <w:t xml:space="preserve">  </w:t>
      </w:r>
      <w:r w:rsidR="00373FE4" w:rsidRPr="007776D1">
        <w:rPr>
          <w:rFonts w:ascii="Browallia New" w:hAnsi="Browallia New" w:cs="Browallia New"/>
          <w:sz w:val="28"/>
          <w:szCs w:val="28"/>
        </w:rPr>
        <w:t xml:space="preserve">  </w:t>
      </w:r>
      <w:r w:rsidRPr="007776D1">
        <w:rPr>
          <w:rFonts w:ascii="Browallia New" w:hAnsi="Browallia New" w:cs="Browallia New" w:hint="cs"/>
          <w:sz w:val="28"/>
          <w:szCs w:val="28"/>
          <w:cs/>
        </w:rPr>
        <w:t xml:space="preserve">ในต่างประเทศ </w:t>
      </w:r>
      <w:r w:rsidR="00507AA8" w:rsidRPr="007776D1">
        <w:rPr>
          <w:rFonts w:ascii="Browallia New" w:hAnsi="Browallia New" w:cs="Browallia New"/>
          <w:sz w:val="28"/>
          <w:szCs w:val="28"/>
        </w:rPr>
        <w:t>17</w:t>
      </w:r>
      <w:r w:rsidRPr="007776D1">
        <w:rPr>
          <w:rFonts w:ascii="Browallia New" w:hAnsi="Browallia New" w:cs="Browallia New" w:hint="cs"/>
          <w:sz w:val="28"/>
          <w:szCs w:val="28"/>
          <w:cs/>
        </w:rPr>
        <w:t xml:space="preserve"> แห่ง และ </w:t>
      </w:r>
      <w:r w:rsidR="00507AA8" w:rsidRPr="007776D1">
        <w:rPr>
          <w:rFonts w:ascii="Browallia New" w:hAnsi="Browallia New" w:cs="Browallia New"/>
          <w:sz w:val="28"/>
          <w:szCs w:val="28"/>
        </w:rPr>
        <w:t>9</w:t>
      </w:r>
      <w:r w:rsidRPr="007776D1">
        <w:rPr>
          <w:rFonts w:ascii="Browallia New" w:hAnsi="Browallia New" w:cs="Browallia New" w:hint="cs"/>
          <w:sz w:val="28"/>
          <w:szCs w:val="28"/>
          <w:cs/>
        </w:rPr>
        <w:t xml:space="preserve"> แห่ง</w:t>
      </w:r>
      <w:r w:rsidRPr="007776D1">
        <w:rPr>
          <w:rFonts w:ascii="Browallia New" w:hAnsi="Browallia New" w:cs="Browallia New"/>
          <w:sz w:val="28"/>
          <w:szCs w:val="28"/>
        </w:rPr>
        <w:t xml:space="preserve"> </w:t>
      </w:r>
      <w:r w:rsidRPr="007776D1">
        <w:rPr>
          <w:rFonts w:ascii="Browallia New" w:hAnsi="Browallia New" w:cs="Browallia New" w:hint="cs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</w:t>
      </w:r>
      <w:r w:rsidRPr="00507AA8">
        <w:rPr>
          <w:rFonts w:ascii="Browallia New" w:hAnsi="Browallia New" w:cs="Browallia New" w:hint="cs"/>
          <w:sz w:val="28"/>
          <w:szCs w:val="28"/>
          <w:cs/>
        </w:rPr>
        <w:t>มีผลตั้งแต่วันที่ลงนามในสัญญา และจะสิ้นสุดเมื่อถูกบอกเลิกโดยฝ่ายใดฝ่ายหนึ่ง</w:t>
      </w:r>
      <w:bookmarkStart w:id="10" w:name="_Hlk5908315"/>
      <w:bookmarkStart w:id="11" w:name="_Hlk5908296"/>
      <w:bookmarkStart w:id="12" w:name="_Hlk5908283"/>
    </w:p>
    <w:p w14:paraId="42F5E58E" w14:textId="77777777" w:rsidR="004062CD" w:rsidRDefault="004062CD" w:rsidP="006F3A60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2A848889" w14:textId="6AB77FE7" w:rsidR="004062CD" w:rsidRPr="004062CD" w:rsidRDefault="004062CD" w:rsidP="006F3A60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4062C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9012DE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4062CD">
        <w:rPr>
          <w:rFonts w:ascii="Browallia New" w:hAnsi="Browallia New" w:cs="Browallia New"/>
          <w:sz w:val="28"/>
          <w:szCs w:val="28"/>
        </w:rPr>
        <w:t xml:space="preserve"> 2562</w:t>
      </w:r>
      <w:r w:rsidRPr="004062CD">
        <w:rPr>
          <w:rFonts w:ascii="Browallia New" w:hAnsi="Browallia New" w:cs="Browallia New"/>
          <w:sz w:val="28"/>
          <w:szCs w:val="28"/>
          <w:cs/>
        </w:rPr>
        <w:t xml:space="preserve"> บริษัทย่อยมีแห่งหนึ่งภาระผูกพันจากการทำสัญญาถ่ายทอดเทคโนโลยีกับ</w:t>
      </w:r>
      <w:r w:rsidRPr="004062CD">
        <w:rPr>
          <w:rFonts w:ascii="Browallia New" w:hAnsi="Browallia New" w:cs="Browallia New"/>
          <w:sz w:val="28"/>
          <w:szCs w:val="28"/>
        </w:rPr>
        <w:t xml:space="preserve">                    </w:t>
      </w:r>
      <w:r w:rsidRPr="004062CD">
        <w:rPr>
          <w:rFonts w:ascii="Browallia New" w:hAnsi="Browallia New" w:cs="Browallia New"/>
          <w:sz w:val="28"/>
          <w:szCs w:val="28"/>
          <w:cs/>
        </w:rPr>
        <w:t>มหาวิทยาลัยแห่งหนึ่ง โดยมีค่าตอบแทนตามอัตราร้อยละของยอดขายดังนี้</w:t>
      </w:r>
    </w:p>
    <w:p w14:paraId="3976AEDC" w14:textId="577A5792" w:rsidR="004062CD" w:rsidRPr="00BB6278" w:rsidRDefault="004062CD" w:rsidP="006F3A60">
      <w:pPr>
        <w:pStyle w:val="Preformatted"/>
        <w:tabs>
          <w:tab w:val="clear" w:pos="0"/>
          <w:tab w:val="clear" w:pos="959"/>
          <w:tab w:val="left" w:pos="990"/>
        </w:tabs>
        <w:ind w:left="360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4062CD" w:rsidRPr="008623A2" w14:paraId="38A05454" w14:textId="77777777" w:rsidTr="0081210C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1F0584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56235964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93343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4062CD" w:rsidRPr="004D32D9" w14:paraId="4D8AB9B5" w14:textId="77777777" w:rsidTr="0081210C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DCD3" w14:textId="77777777" w:rsidR="004062CD" w:rsidRPr="004D32D9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0" w:type="dxa"/>
          </w:tcPr>
          <w:p w14:paraId="36578157" w14:textId="77777777" w:rsidR="004062CD" w:rsidRPr="004D32D9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9B5A7" w14:textId="77777777" w:rsidR="004062CD" w:rsidRPr="004D32D9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062CD" w:rsidRPr="008623A2" w14:paraId="33AD3404" w14:textId="77777777" w:rsidTr="0081210C">
        <w:trPr>
          <w:jc w:val="center"/>
        </w:trPr>
        <w:tc>
          <w:tcPr>
            <w:tcW w:w="2680" w:type="dxa"/>
            <w:hideMark/>
          </w:tcPr>
          <w:p w14:paraId="5E034020" w14:textId="77777777" w:rsidR="004062CD" w:rsidRPr="008623A2" w:rsidRDefault="004062CD" w:rsidP="0081210C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2557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3DBFF0A1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77F24A3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8623A2" w14:paraId="4BE7F7E1" w14:textId="77777777" w:rsidTr="0081210C">
        <w:trPr>
          <w:jc w:val="center"/>
        </w:trPr>
        <w:tc>
          <w:tcPr>
            <w:tcW w:w="2680" w:type="dxa"/>
            <w:hideMark/>
          </w:tcPr>
          <w:p w14:paraId="16B15D24" w14:textId="77777777" w:rsidR="004062CD" w:rsidRPr="008623A2" w:rsidRDefault="004062CD" w:rsidP="0081210C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2D4EDFD5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45EDB93B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8623A2" w14:paraId="77B32B8F" w14:textId="77777777" w:rsidTr="0081210C">
        <w:trPr>
          <w:jc w:val="center"/>
        </w:trPr>
        <w:tc>
          <w:tcPr>
            <w:tcW w:w="2680" w:type="dxa"/>
            <w:hideMark/>
          </w:tcPr>
          <w:p w14:paraId="1D1D5EB6" w14:textId="77777777" w:rsidR="004062CD" w:rsidRPr="008623A2" w:rsidRDefault="004062CD" w:rsidP="0081210C">
            <w:pPr>
              <w:tabs>
                <w:tab w:val="clear" w:pos="680"/>
                <w:tab w:val="clear" w:pos="2580"/>
                <w:tab w:val="left" w:pos="0"/>
                <w:tab w:val="left" w:pos="2682"/>
                <w:tab w:val="left" w:pos="3312"/>
                <w:tab w:val="left" w:pos="4860"/>
              </w:tabs>
              <w:spacing w:line="240" w:lineRule="auto"/>
              <w:ind w:left="756" w:hanging="1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0AC73C25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185B0A9F" w14:textId="77777777" w:rsidR="004062CD" w:rsidRPr="008623A2" w:rsidRDefault="004062CD" w:rsidP="0081210C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bookmarkEnd w:id="10"/>
    </w:tbl>
    <w:p w14:paraId="4E50DB26" w14:textId="77777777" w:rsidR="00701896" w:rsidRDefault="00701896" w:rsidP="006F3A60">
      <w:pPr>
        <w:pStyle w:val="Preformatted"/>
        <w:tabs>
          <w:tab w:val="clear" w:pos="0"/>
          <w:tab w:val="clear" w:pos="959"/>
          <w:tab w:val="left" w:pos="990"/>
        </w:tabs>
        <w:ind w:hanging="507"/>
        <w:jc w:val="thaiDistribute"/>
        <w:rPr>
          <w:highlight w:val="cyan"/>
        </w:rPr>
      </w:pPr>
    </w:p>
    <w:p w14:paraId="7247FF98" w14:textId="77777777" w:rsidR="009012DE" w:rsidRPr="001E24F1" w:rsidRDefault="009012DE" w:rsidP="006F3A60">
      <w:pPr>
        <w:pStyle w:val="Preformatted"/>
        <w:tabs>
          <w:tab w:val="clear" w:pos="0"/>
          <w:tab w:val="clear" w:pos="959"/>
          <w:tab w:val="left" w:pos="990"/>
        </w:tabs>
        <w:ind w:hanging="507"/>
        <w:jc w:val="thaiDistribute"/>
        <w:rPr>
          <w:sz w:val="8"/>
          <w:szCs w:val="8"/>
          <w:highlight w:val="cyan"/>
        </w:rPr>
      </w:pPr>
    </w:p>
    <w:p w14:paraId="1D9192AD" w14:textId="66CA2180" w:rsidR="002525A3" w:rsidRDefault="002525A3" w:rsidP="002525A3">
      <w:pPr>
        <w:pStyle w:val="Preformatted"/>
        <w:numPr>
          <w:ilvl w:val="1"/>
          <w:numId w:val="40"/>
        </w:numPr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  <w:r w:rsidRPr="00484AF0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9012DE" w:rsidRPr="00656C14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9012DE">
        <w:rPr>
          <w:rFonts w:ascii="Browallia New" w:hAnsi="Browallia New" w:cs="Browallia New"/>
          <w:sz w:val="28"/>
          <w:szCs w:val="28"/>
          <w:lang w:val="en-GB"/>
        </w:rPr>
        <w:t>0</w:t>
      </w:r>
      <w:r w:rsidR="009012DE" w:rsidRPr="00656C14">
        <w:rPr>
          <w:rFonts w:ascii="Browallia New" w:hAnsi="Browallia New" w:cs="Browallia New" w:hint="cs"/>
          <w:sz w:val="28"/>
          <w:szCs w:val="28"/>
        </w:rPr>
        <w:t xml:space="preserve"> </w:t>
      </w:r>
      <w:r w:rsidR="009012DE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484AF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484AF0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62</w:t>
      </w:r>
      <w:r w:rsidRPr="00484AF0">
        <w:rPr>
          <w:rFonts w:ascii="Browallia New" w:hAnsi="Browallia New" w:cs="Browallia New"/>
          <w:sz w:val="28"/>
          <w:szCs w:val="28"/>
        </w:rPr>
        <w:t xml:space="preserve"> </w:t>
      </w:r>
      <w:r w:rsidRPr="00484AF0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10099768" w14:textId="77777777" w:rsidR="00725238" w:rsidRPr="001E24F1" w:rsidRDefault="00725238" w:rsidP="006F3A60">
      <w:pPr>
        <w:pStyle w:val="Preformatted"/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483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295"/>
        <w:gridCol w:w="1173"/>
        <w:gridCol w:w="1227"/>
        <w:gridCol w:w="1277"/>
      </w:tblGrid>
      <w:tr w:rsidR="00725238" w:rsidRPr="00FB7D78" w14:paraId="634788F5" w14:textId="77777777" w:rsidTr="002E76A4">
        <w:trPr>
          <w:trHeight w:val="20"/>
        </w:trPr>
        <w:tc>
          <w:tcPr>
            <w:tcW w:w="3511" w:type="dxa"/>
          </w:tcPr>
          <w:p w14:paraId="74644C44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</w:tcPr>
          <w:p w14:paraId="46CEC603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058F3DEE" w14:textId="77777777" w:rsidR="00725238" w:rsidRPr="00FB7D78" w:rsidRDefault="00725238" w:rsidP="0081210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FB7D7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FB7D7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725238" w:rsidRPr="00FB7D78" w14:paraId="7DFABF98" w14:textId="77777777" w:rsidTr="002E76A4">
        <w:trPr>
          <w:trHeight w:val="20"/>
        </w:trPr>
        <w:tc>
          <w:tcPr>
            <w:tcW w:w="3511" w:type="dxa"/>
          </w:tcPr>
          <w:p w14:paraId="4A5E135E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  <w:hideMark/>
          </w:tcPr>
          <w:p w14:paraId="1619DA5D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78DAD3C2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25238" w:rsidRPr="00FB7D78" w14:paraId="6267339F" w14:textId="77777777" w:rsidTr="002E76A4">
        <w:trPr>
          <w:trHeight w:val="20"/>
        </w:trPr>
        <w:tc>
          <w:tcPr>
            <w:tcW w:w="3511" w:type="dxa"/>
          </w:tcPr>
          <w:p w14:paraId="17952FD2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  <w:hideMark/>
          </w:tcPr>
          <w:p w14:paraId="515839AB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40A93FAB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37FC6833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693647A3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725238" w:rsidRPr="00FB7D78" w14:paraId="742570CF" w14:textId="77777777" w:rsidTr="002E76A4">
        <w:trPr>
          <w:trHeight w:val="20"/>
        </w:trPr>
        <w:tc>
          <w:tcPr>
            <w:tcW w:w="3511" w:type="dxa"/>
            <w:hideMark/>
          </w:tcPr>
          <w:p w14:paraId="2C343AD2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95" w:type="dxa"/>
          </w:tcPr>
          <w:p w14:paraId="6AC15EE1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1761E0B7" w14:textId="77777777" w:rsidR="00725238" w:rsidRPr="00FB7D78" w:rsidRDefault="00725238" w:rsidP="0081210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20F69371" w14:textId="77777777" w:rsidR="00725238" w:rsidRPr="00FB7D78" w:rsidRDefault="00725238" w:rsidP="0081210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2E830A0D" w14:textId="77777777" w:rsidR="00725238" w:rsidRPr="00FB7D78" w:rsidRDefault="00725238" w:rsidP="0081210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725238" w:rsidRPr="00FB7D78" w14:paraId="0A8E58F2" w14:textId="77777777" w:rsidTr="002E76A4">
        <w:trPr>
          <w:trHeight w:val="20"/>
        </w:trPr>
        <w:tc>
          <w:tcPr>
            <w:tcW w:w="3511" w:type="dxa"/>
            <w:hideMark/>
          </w:tcPr>
          <w:p w14:paraId="5B65981A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95" w:type="dxa"/>
            <w:hideMark/>
          </w:tcPr>
          <w:p w14:paraId="638914A8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FFFFFF"/>
          </w:tcPr>
          <w:p w14:paraId="1CEA4A80" w14:textId="4CCAB4F7" w:rsidR="00725238" w:rsidRPr="00EA068A" w:rsidRDefault="0018483B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17,000</w:t>
            </w:r>
          </w:p>
        </w:tc>
        <w:tc>
          <w:tcPr>
            <w:tcW w:w="1227" w:type="dxa"/>
            <w:shd w:val="clear" w:color="auto" w:fill="FFFFFF"/>
          </w:tcPr>
          <w:p w14:paraId="6338BF54" w14:textId="11F46E53" w:rsidR="00725238" w:rsidRPr="00EA068A" w:rsidRDefault="0018483B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(1,814)</w:t>
            </w:r>
          </w:p>
        </w:tc>
        <w:tc>
          <w:tcPr>
            <w:tcW w:w="1277" w:type="dxa"/>
            <w:shd w:val="clear" w:color="auto" w:fill="FFFFFF"/>
          </w:tcPr>
          <w:p w14:paraId="1310E783" w14:textId="1B3931D3" w:rsidR="00725238" w:rsidRPr="00EA068A" w:rsidRDefault="0018172F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15,186</w:t>
            </w:r>
          </w:p>
        </w:tc>
      </w:tr>
      <w:tr w:rsidR="00725238" w:rsidRPr="009954C9" w14:paraId="3B834D30" w14:textId="77777777" w:rsidTr="002E76A4">
        <w:trPr>
          <w:trHeight w:val="20"/>
        </w:trPr>
        <w:tc>
          <w:tcPr>
            <w:tcW w:w="3511" w:type="dxa"/>
            <w:hideMark/>
          </w:tcPr>
          <w:p w14:paraId="11F6F2EA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ยะยาว</w:t>
            </w:r>
          </w:p>
        </w:tc>
        <w:tc>
          <w:tcPr>
            <w:tcW w:w="1295" w:type="dxa"/>
            <w:hideMark/>
          </w:tcPr>
          <w:p w14:paraId="49D1BAEC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0DFCC741" w14:textId="4EBF4A9A" w:rsidR="00725238" w:rsidRPr="00EA068A" w:rsidRDefault="0018483B" w:rsidP="0018483B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1,884,000</w:t>
            </w:r>
          </w:p>
        </w:tc>
        <w:tc>
          <w:tcPr>
            <w:tcW w:w="1227" w:type="dxa"/>
            <w:shd w:val="clear" w:color="auto" w:fill="auto"/>
          </w:tcPr>
          <w:p w14:paraId="3574C216" w14:textId="437C69F5" w:rsidR="00725238" w:rsidRPr="00EA068A" w:rsidRDefault="0018483B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(469,976)</w:t>
            </w:r>
          </w:p>
        </w:tc>
        <w:tc>
          <w:tcPr>
            <w:tcW w:w="1277" w:type="dxa"/>
            <w:shd w:val="clear" w:color="auto" w:fill="auto"/>
          </w:tcPr>
          <w:p w14:paraId="5B4685AE" w14:textId="0E6AA866" w:rsidR="00725238" w:rsidRPr="00EA068A" w:rsidRDefault="0018172F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1,414,024</w:t>
            </w:r>
          </w:p>
        </w:tc>
      </w:tr>
      <w:tr w:rsidR="00725238" w:rsidRPr="009954C9" w14:paraId="552F46B7" w14:textId="77777777" w:rsidTr="002E76A4">
        <w:trPr>
          <w:trHeight w:val="20"/>
        </w:trPr>
        <w:tc>
          <w:tcPr>
            <w:tcW w:w="3511" w:type="dxa"/>
          </w:tcPr>
          <w:p w14:paraId="3734F046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ตั๋วเงินในประเทศ</w:t>
            </w:r>
          </w:p>
        </w:tc>
        <w:tc>
          <w:tcPr>
            <w:tcW w:w="1295" w:type="dxa"/>
          </w:tcPr>
          <w:p w14:paraId="04F26C00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6325E2D0" w14:textId="39BBBEE2" w:rsidR="00725238" w:rsidRPr="00EA068A" w:rsidRDefault="0018483B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227" w:type="dxa"/>
            <w:shd w:val="clear" w:color="auto" w:fill="auto"/>
          </w:tcPr>
          <w:p w14:paraId="3F7B22D9" w14:textId="002E990A" w:rsidR="00725238" w:rsidRPr="00EA068A" w:rsidRDefault="0018483B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(10,000)</w:t>
            </w:r>
          </w:p>
        </w:tc>
        <w:tc>
          <w:tcPr>
            <w:tcW w:w="1277" w:type="dxa"/>
            <w:shd w:val="clear" w:color="auto" w:fill="auto"/>
          </w:tcPr>
          <w:p w14:paraId="71F4BE23" w14:textId="2CCB1624" w:rsidR="00725238" w:rsidRPr="00EA068A" w:rsidRDefault="0018172F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725238" w:rsidRPr="00FB7D78" w14:paraId="382843A5" w14:textId="77777777" w:rsidTr="002E76A4">
        <w:trPr>
          <w:trHeight w:val="20"/>
        </w:trPr>
        <w:tc>
          <w:tcPr>
            <w:tcW w:w="3511" w:type="dxa"/>
          </w:tcPr>
          <w:p w14:paraId="11B8BA04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6C4F5A1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D101AF2" w14:textId="77777777" w:rsidR="00725238" w:rsidRPr="00EA068A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</w:tcPr>
          <w:p w14:paraId="6DE6A0AF" w14:textId="77777777" w:rsidR="00725238" w:rsidRPr="00EA068A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43AF53A2" w14:textId="77777777" w:rsidR="00725238" w:rsidRPr="00EA068A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725238" w:rsidRPr="00FB7D78" w14:paraId="39E2A065" w14:textId="77777777" w:rsidTr="002E76A4">
        <w:trPr>
          <w:trHeight w:val="20"/>
        </w:trPr>
        <w:tc>
          <w:tcPr>
            <w:tcW w:w="3511" w:type="dxa"/>
          </w:tcPr>
          <w:p w14:paraId="7BB7E9F4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295" w:type="dxa"/>
          </w:tcPr>
          <w:p w14:paraId="59972DC0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17C2FF2F" w14:textId="77777777" w:rsidR="00725238" w:rsidRPr="00EA068A" w:rsidRDefault="00725238" w:rsidP="0081210C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</w:tcPr>
          <w:p w14:paraId="2EC47F26" w14:textId="77777777" w:rsidR="00725238" w:rsidRPr="00EA068A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434E9CD0" w14:textId="77777777" w:rsidR="00725238" w:rsidRPr="00EA068A" w:rsidRDefault="00725238" w:rsidP="0081210C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725238" w:rsidRPr="00FB7D78" w14:paraId="1E36A83F" w14:textId="77777777" w:rsidTr="002E76A4">
        <w:trPr>
          <w:trHeight w:val="20"/>
        </w:trPr>
        <w:tc>
          <w:tcPr>
            <w:tcW w:w="3511" w:type="dxa"/>
            <w:hideMark/>
          </w:tcPr>
          <w:p w14:paraId="46300B72" w14:textId="77777777" w:rsidR="00725238" w:rsidRPr="00FB7D78" w:rsidRDefault="00725238" w:rsidP="0081210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เลตเตอร์ออฟเครดิตและทรัสต์รีซีท </w:t>
            </w:r>
          </w:p>
        </w:tc>
        <w:tc>
          <w:tcPr>
            <w:tcW w:w="1295" w:type="dxa"/>
            <w:hideMark/>
          </w:tcPr>
          <w:p w14:paraId="3C33FC91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316D0C96" w14:textId="2F3CFBF3" w:rsidR="00725238" w:rsidRPr="00EA068A" w:rsidRDefault="0018483B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710,000</w:t>
            </w:r>
          </w:p>
        </w:tc>
        <w:tc>
          <w:tcPr>
            <w:tcW w:w="1227" w:type="dxa"/>
          </w:tcPr>
          <w:p w14:paraId="3F889C07" w14:textId="01ABF836" w:rsidR="00725238" w:rsidRPr="00EA068A" w:rsidRDefault="0018483B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(409,722)</w:t>
            </w:r>
          </w:p>
        </w:tc>
        <w:tc>
          <w:tcPr>
            <w:tcW w:w="1277" w:type="dxa"/>
          </w:tcPr>
          <w:p w14:paraId="76D68198" w14:textId="7CEE156B" w:rsidR="00725238" w:rsidRPr="00EA068A" w:rsidRDefault="0018172F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EA068A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300,278</w:t>
            </w:r>
          </w:p>
        </w:tc>
      </w:tr>
      <w:tr w:rsidR="00725238" w:rsidRPr="00FB7D78" w14:paraId="033B8719" w14:textId="77777777" w:rsidTr="002E76A4">
        <w:trPr>
          <w:trHeight w:val="20"/>
        </w:trPr>
        <w:tc>
          <w:tcPr>
            <w:tcW w:w="3511" w:type="dxa"/>
          </w:tcPr>
          <w:p w14:paraId="1A26828E" w14:textId="77777777" w:rsidR="0072523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61D77746" w14:textId="77777777" w:rsidR="002E76A4" w:rsidRDefault="002E76A4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17CDEF61" w14:textId="77777777" w:rsidR="002E76A4" w:rsidRDefault="002E76A4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31E12E76" w14:textId="22079438" w:rsidR="002E76A4" w:rsidRPr="00FB7D78" w:rsidRDefault="002E76A4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</w:tcPr>
          <w:p w14:paraId="26C039D6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37779FD5" w14:textId="77777777" w:rsidR="00725238" w:rsidRPr="009012DE" w:rsidRDefault="00725238" w:rsidP="0081210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25238" w:rsidRPr="00FB7D78" w14:paraId="3AC2E62E" w14:textId="77777777" w:rsidTr="002E76A4">
        <w:trPr>
          <w:trHeight w:val="20"/>
        </w:trPr>
        <w:tc>
          <w:tcPr>
            <w:tcW w:w="3511" w:type="dxa"/>
          </w:tcPr>
          <w:p w14:paraId="1DBA7FF5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</w:tcPr>
          <w:p w14:paraId="16CBA47D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1D7208A8" w14:textId="77777777" w:rsidR="00725238" w:rsidRPr="001D54F2" w:rsidRDefault="00725238" w:rsidP="0081210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1D54F2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1D54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1D54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725238" w:rsidRPr="00FB7D78" w14:paraId="3A1374F4" w14:textId="77777777" w:rsidTr="002E76A4">
        <w:trPr>
          <w:trHeight w:val="20"/>
        </w:trPr>
        <w:tc>
          <w:tcPr>
            <w:tcW w:w="3511" w:type="dxa"/>
          </w:tcPr>
          <w:p w14:paraId="620541AF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</w:tcPr>
          <w:p w14:paraId="7EB5C1A5" w14:textId="77777777" w:rsidR="00725238" w:rsidRPr="00FB7D78" w:rsidRDefault="00725238" w:rsidP="0081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shd w:val="clear" w:color="auto" w:fill="auto"/>
          </w:tcPr>
          <w:p w14:paraId="1DD2C670" w14:textId="77777777" w:rsidR="00725238" w:rsidRPr="001D54F2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25238" w:rsidRPr="00FB7D78" w14:paraId="797B7C75" w14:textId="77777777" w:rsidTr="002E76A4">
        <w:trPr>
          <w:trHeight w:val="20"/>
        </w:trPr>
        <w:tc>
          <w:tcPr>
            <w:tcW w:w="3511" w:type="dxa"/>
          </w:tcPr>
          <w:p w14:paraId="177A8C4F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95" w:type="dxa"/>
          </w:tcPr>
          <w:p w14:paraId="53657A1B" w14:textId="77777777" w:rsidR="00725238" w:rsidRPr="00FB7D78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shd w:val="clear" w:color="auto" w:fill="auto"/>
          </w:tcPr>
          <w:p w14:paraId="770A3B9E" w14:textId="77777777" w:rsidR="00725238" w:rsidRPr="001D54F2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shd w:val="clear" w:color="auto" w:fill="auto"/>
          </w:tcPr>
          <w:p w14:paraId="5E9E061F" w14:textId="77777777" w:rsidR="00725238" w:rsidRPr="001D54F2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6F5DB87D" w14:textId="77777777" w:rsidR="00725238" w:rsidRPr="001D54F2" w:rsidRDefault="00725238" w:rsidP="0081210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725238" w:rsidRPr="00FB7D78" w14:paraId="44C67008" w14:textId="77777777" w:rsidTr="002E76A4">
        <w:trPr>
          <w:trHeight w:val="20"/>
        </w:trPr>
        <w:tc>
          <w:tcPr>
            <w:tcW w:w="3511" w:type="dxa"/>
          </w:tcPr>
          <w:p w14:paraId="116287D2" w14:textId="77777777" w:rsidR="00725238" w:rsidRPr="00FB7D78" w:rsidRDefault="00725238" w:rsidP="0081210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95" w:type="dxa"/>
          </w:tcPr>
          <w:p w14:paraId="0C014BC0" w14:textId="77777777" w:rsidR="00725238" w:rsidRPr="00FB7D78" w:rsidRDefault="00725238" w:rsidP="008121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8C3AAAA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5771226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4002633" w14:textId="77777777" w:rsidR="00725238" w:rsidRPr="001D54F2" w:rsidRDefault="00725238" w:rsidP="0081210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C141D" w:rsidRPr="00FB7D78" w14:paraId="390E69EE" w14:textId="77777777" w:rsidTr="002E76A4">
        <w:trPr>
          <w:trHeight w:val="20"/>
        </w:trPr>
        <w:tc>
          <w:tcPr>
            <w:tcW w:w="3511" w:type="dxa"/>
          </w:tcPr>
          <w:p w14:paraId="0BC4C657" w14:textId="77777777" w:rsidR="00BC141D" w:rsidRPr="00FB7D78" w:rsidRDefault="00BC141D" w:rsidP="00BC141D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95" w:type="dxa"/>
          </w:tcPr>
          <w:p w14:paraId="16F9AC82" w14:textId="77777777" w:rsidR="00BC141D" w:rsidRPr="00FB7D78" w:rsidRDefault="00BC141D" w:rsidP="00BC141D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035BB3D9" w14:textId="66E67404" w:rsidR="00BC141D" w:rsidRPr="00923327" w:rsidRDefault="00BC141D" w:rsidP="00BC141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2332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15,000</w:t>
            </w:r>
          </w:p>
        </w:tc>
        <w:tc>
          <w:tcPr>
            <w:tcW w:w="1227" w:type="dxa"/>
            <w:shd w:val="clear" w:color="auto" w:fill="auto"/>
          </w:tcPr>
          <w:p w14:paraId="700F3D48" w14:textId="31FD98CB" w:rsidR="00BC141D" w:rsidRPr="00923327" w:rsidRDefault="00BC141D" w:rsidP="00BC141D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332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3AEEEDE" w14:textId="68DB6754" w:rsidR="00BC141D" w:rsidRPr="00923327" w:rsidRDefault="00BC141D" w:rsidP="00BC141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2332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15,000</w:t>
            </w:r>
          </w:p>
        </w:tc>
      </w:tr>
      <w:tr w:rsidR="00BC141D" w:rsidRPr="00FB7D78" w14:paraId="335E7AD1" w14:textId="77777777" w:rsidTr="002E76A4">
        <w:trPr>
          <w:trHeight w:val="20"/>
        </w:trPr>
        <w:tc>
          <w:tcPr>
            <w:tcW w:w="3511" w:type="dxa"/>
          </w:tcPr>
          <w:p w14:paraId="79029A89" w14:textId="77777777" w:rsidR="00BC141D" w:rsidRPr="00FB7D78" w:rsidRDefault="00BC141D" w:rsidP="00BC141D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ยะยาว</w:t>
            </w:r>
          </w:p>
        </w:tc>
        <w:tc>
          <w:tcPr>
            <w:tcW w:w="1295" w:type="dxa"/>
          </w:tcPr>
          <w:p w14:paraId="73EF7A1E" w14:textId="77777777" w:rsidR="00BC141D" w:rsidRPr="00FB7D78" w:rsidRDefault="00BC141D" w:rsidP="00BC141D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452CD6F2" w14:textId="4417FB93" w:rsidR="00BC141D" w:rsidRPr="00923327" w:rsidRDefault="00BC141D" w:rsidP="00BC141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2332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1,854,000</w:t>
            </w:r>
          </w:p>
        </w:tc>
        <w:tc>
          <w:tcPr>
            <w:tcW w:w="1227" w:type="dxa"/>
            <w:shd w:val="clear" w:color="auto" w:fill="auto"/>
          </w:tcPr>
          <w:p w14:paraId="643EDA1A" w14:textId="671B0C1E" w:rsidR="00BC141D" w:rsidRPr="00923327" w:rsidRDefault="00BC141D" w:rsidP="00BC141D">
            <w:pPr>
              <w:spacing w:line="240" w:lineRule="auto"/>
              <w:ind w:right="70" w:firstLine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3327">
              <w:rPr>
                <w:rFonts w:ascii="Browallia New" w:hAnsi="Browallia New" w:cs="Browallia New"/>
                <w:sz w:val="28"/>
                <w:szCs w:val="28"/>
              </w:rPr>
              <w:t xml:space="preserve">  (469,976)</w:t>
            </w:r>
          </w:p>
        </w:tc>
        <w:tc>
          <w:tcPr>
            <w:tcW w:w="1277" w:type="dxa"/>
            <w:shd w:val="clear" w:color="auto" w:fill="auto"/>
          </w:tcPr>
          <w:p w14:paraId="5A420FA1" w14:textId="13ACD350" w:rsidR="00BC141D" w:rsidRPr="00923327" w:rsidRDefault="00BC141D" w:rsidP="00BC141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2332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1,384,024</w:t>
            </w:r>
          </w:p>
        </w:tc>
      </w:tr>
      <w:tr w:rsidR="00BC141D" w:rsidRPr="00FB7D78" w14:paraId="42EDD23A" w14:textId="77777777" w:rsidTr="002E76A4">
        <w:trPr>
          <w:trHeight w:val="20"/>
        </w:trPr>
        <w:tc>
          <w:tcPr>
            <w:tcW w:w="3511" w:type="dxa"/>
          </w:tcPr>
          <w:p w14:paraId="16B2C36E" w14:textId="77777777" w:rsidR="00BC141D" w:rsidRPr="00FB7D78" w:rsidRDefault="00BC141D" w:rsidP="00BC141D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14:paraId="63001FD6" w14:textId="77777777" w:rsidR="00BC141D" w:rsidRPr="00FB7D78" w:rsidRDefault="00BC141D" w:rsidP="00BC141D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16D23C85" w14:textId="77777777" w:rsidR="00BC141D" w:rsidRPr="00923327" w:rsidRDefault="00BC141D" w:rsidP="00BC141D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1A6883C0" w14:textId="77777777" w:rsidR="00BC141D" w:rsidRPr="00923327" w:rsidRDefault="00BC141D" w:rsidP="00BC141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36931087" w14:textId="77777777" w:rsidR="00BC141D" w:rsidRPr="00923327" w:rsidRDefault="00BC141D" w:rsidP="00BC141D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C141D" w:rsidRPr="00FB7D78" w14:paraId="6EC92DF6" w14:textId="77777777" w:rsidTr="002E76A4">
        <w:trPr>
          <w:trHeight w:val="20"/>
        </w:trPr>
        <w:tc>
          <w:tcPr>
            <w:tcW w:w="3511" w:type="dxa"/>
          </w:tcPr>
          <w:p w14:paraId="1479865D" w14:textId="70B91D8B" w:rsidR="00BC141D" w:rsidRPr="00FB7D78" w:rsidRDefault="00BC141D" w:rsidP="00BC141D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295" w:type="dxa"/>
          </w:tcPr>
          <w:p w14:paraId="152456A9" w14:textId="77777777" w:rsidR="00BC141D" w:rsidRPr="00FB7D78" w:rsidRDefault="00BC141D" w:rsidP="00BC141D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2E1D3FB4" w14:textId="77777777" w:rsidR="00BC141D" w:rsidRPr="00923327" w:rsidRDefault="00BC141D" w:rsidP="00BC141D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3321999C" w14:textId="77777777" w:rsidR="00BC141D" w:rsidRPr="00923327" w:rsidRDefault="00BC141D" w:rsidP="00BC141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2B0EB882" w14:textId="77777777" w:rsidR="00BC141D" w:rsidRPr="00923327" w:rsidRDefault="00BC141D" w:rsidP="00BC141D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C141D" w:rsidRPr="00CD47B9" w14:paraId="5925F869" w14:textId="77777777" w:rsidTr="002E76A4">
        <w:trPr>
          <w:trHeight w:val="20"/>
        </w:trPr>
        <w:tc>
          <w:tcPr>
            <w:tcW w:w="3511" w:type="dxa"/>
          </w:tcPr>
          <w:p w14:paraId="29C4B3F5" w14:textId="77777777" w:rsidR="00BC141D" w:rsidRPr="00FB7D78" w:rsidRDefault="00BC141D" w:rsidP="00BC141D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295" w:type="dxa"/>
          </w:tcPr>
          <w:p w14:paraId="7A3883D5" w14:textId="77777777" w:rsidR="00BC141D" w:rsidRPr="00FB7D78" w:rsidRDefault="00BC141D" w:rsidP="00BC141D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65268DAB" w14:textId="68335391" w:rsidR="00BC141D" w:rsidRPr="00923327" w:rsidRDefault="00BC141D" w:rsidP="00BC141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2332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   600,000</w:t>
            </w:r>
          </w:p>
        </w:tc>
        <w:tc>
          <w:tcPr>
            <w:tcW w:w="1227" w:type="dxa"/>
            <w:shd w:val="clear" w:color="auto" w:fill="auto"/>
          </w:tcPr>
          <w:p w14:paraId="1315CCBD" w14:textId="1419C1A9" w:rsidR="00BC141D" w:rsidRPr="00923327" w:rsidRDefault="00BC141D" w:rsidP="00BC141D">
            <w:pPr>
              <w:spacing w:line="240" w:lineRule="auto"/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2332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(353,767)</w:t>
            </w:r>
          </w:p>
        </w:tc>
        <w:tc>
          <w:tcPr>
            <w:tcW w:w="1277" w:type="dxa"/>
            <w:shd w:val="clear" w:color="auto" w:fill="auto"/>
          </w:tcPr>
          <w:p w14:paraId="465C2C8D" w14:textId="3B273E05" w:rsidR="00BC141D" w:rsidRPr="00923327" w:rsidRDefault="00BC141D" w:rsidP="00BC141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23327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246,233</w:t>
            </w:r>
          </w:p>
        </w:tc>
      </w:tr>
      <w:bookmarkEnd w:id="11"/>
      <w:bookmarkEnd w:id="12"/>
    </w:tbl>
    <w:p w14:paraId="410DC4D2" w14:textId="77777777" w:rsidR="001E24F1" w:rsidRDefault="001E24F1" w:rsidP="002525A3">
      <w:pPr>
        <w:pStyle w:val="Preformatted"/>
        <w:tabs>
          <w:tab w:val="clear" w:pos="0"/>
          <w:tab w:val="clear" w:pos="959"/>
          <w:tab w:val="left" w:pos="99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3F3D4B2C" w14:textId="4FBF6B07" w:rsidR="00645126" w:rsidRDefault="00645126" w:rsidP="001D1DCC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9E11EC">
        <w:rPr>
          <w:rFonts w:ascii="Browallia New" w:hAnsi="Browallia New" w:cs="Browallia New"/>
          <w:sz w:val="28"/>
          <w:szCs w:val="28"/>
          <w:u w:val="single"/>
          <w:cs/>
        </w:rPr>
        <w:t>คดีฟ้องร้อง</w:t>
      </w:r>
    </w:p>
    <w:p w14:paraId="7D79CEBF" w14:textId="77777777" w:rsidR="00FB13E9" w:rsidRPr="009E11EC" w:rsidRDefault="00FB13E9" w:rsidP="00FB13E9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DCA827A" w14:textId="77777777" w:rsidR="00FB13E9" w:rsidRPr="00777F87" w:rsidRDefault="00FB13E9" w:rsidP="00FB13E9">
      <w:pPr>
        <w:pStyle w:val="Preformatted"/>
        <w:tabs>
          <w:tab w:val="clear" w:pos="0"/>
          <w:tab w:val="clear" w:pos="959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F3A60">
        <w:rPr>
          <w:rFonts w:ascii="Browallia New" w:hAnsi="Browallia New" w:cs="Browallia New"/>
          <w:sz w:val="28"/>
          <w:szCs w:val="28"/>
          <w:cs/>
        </w:rPr>
        <w:t xml:space="preserve">ในขณะนี้บริษัทไม่มีคดีความที่มีสาระสำคัญที่เปลี่ยนแปลงจากงบการเงินสำหรับปีสิ้นสุดวันที่ </w:t>
      </w:r>
      <w:r w:rsidRPr="006F3A60">
        <w:rPr>
          <w:rFonts w:ascii="Browallia New" w:hAnsi="Browallia New" w:cs="Browallia New"/>
          <w:sz w:val="28"/>
          <w:szCs w:val="28"/>
        </w:rPr>
        <w:t xml:space="preserve">31 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F3A60">
        <w:rPr>
          <w:rFonts w:ascii="Browallia New" w:hAnsi="Browallia New" w:cs="Browallia New"/>
          <w:sz w:val="28"/>
          <w:szCs w:val="28"/>
        </w:rPr>
        <w:t xml:space="preserve">2561 </w:t>
      </w:r>
      <w:r w:rsidRPr="00777F87">
        <w:rPr>
          <w:rFonts w:ascii="Browallia New" w:hAnsi="Browallia New" w:cs="Browallia New"/>
          <w:sz w:val="28"/>
          <w:szCs w:val="28"/>
          <w:cs/>
        </w:rPr>
        <w:t>ยกเว้นคดีดังต่อไปนี้</w:t>
      </w:r>
    </w:p>
    <w:p w14:paraId="5CFC6F0A" w14:textId="77777777" w:rsidR="00FB13E9" w:rsidRPr="00777F87" w:rsidRDefault="00FB13E9" w:rsidP="00FB13E9">
      <w:pPr>
        <w:pStyle w:val="Preformatted"/>
        <w:tabs>
          <w:tab w:val="clear" w:pos="0"/>
          <w:tab w:val="clear" w:pos="959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B3CC20D" w14:textId="77777777" w:rsidR="00FB13E9" w:rsidRDefault="00FB13E9" w:rsidP="00FB13E9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851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6F3A60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F3A60">
        <w:rPr>
          <w:rFonts w:ascii="Browallia New" w:hAnsi="Browallia New" w:cs="Browallia New"/>
          <w:sz w:val="28"/>
          <w:szCs w:val="28"/>
        </w:rPr>
        <w:t xml:space="preserve">11 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พฤศจิกายน </w:t>
      </w:r>
      <w:r w:rsidRPr="006F3A60">
        <w:rPr>
          <w:rFonts w:ascii="Browallia New" w:hAnsi="Browallia New" w:cs="Browallia New"/>
          <w:sz w:val="28"/>
          <w:szCs w:val="28"/>
        </w:rPr>
        <w:t xml:space="preserve">2560 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บริษัทย่อยทางอ้อมและกรรมการถูกฟ้องร้องในคดีอาญาข้อหายักยอกทรัพย์ จำนวน </w:t>
      </w:r>
      <w:r w:rsidRPr="006F3A60">
        <w:rPr>
          <w:rFonts w:ascii="Browallia New" w:hAnsi="Browallia New" w:cs="Browallia New"/>
          <w:sz w:val="28"/>
          <w:szCs w:val="28"/>
        </w:rPr>
        <w:t>0.9</w:t>
      </w:r>
      <w:r>
        <w:rPr>
          <w:rFonts w:ascii="Browallia New" w:hAnsi="Browallia New" w:cs="Browallia New"/>
          <w:sz w:val="28"/>
          <w:szCs w:val="28"/>
        </w:rPr>
        <w:t>0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 ล้านบาท เนื่องจากไม่ส่งมอบทรัพย์สินคืนภายในระยะเวลาที่กำหนด </w:t>
      </w:r>
      <w:r w:rsidRPr="00204028">
        <w:rPr>
          <w:rFonts w:ascii="Browallia New" w:hAnsi="Browallia New" w:cs="Browallia New"/>
          <w:sz w:val="28"/>
          <w:szCs w:val="28"/>
          <w:cs/>
        </w:rPr>
        <w:t>ปัจจุบันศาลชั้นต้นมี</w:t>
      </w:r>
      <w:r>
        <w:rPr>
          <w:rFonts w:ascii="Browallia New" w:hAnsi="Browallia New" w:cs="Browallia New"/>
          <w:sz w:val="28"/>
          <w:szCs w:val="28"/>
        </w:rPr>
        <w:t xml:space="preserve">                 </w:t>
      </w:r>
      <w:r w:rsidRPr="006F3A60">
        <w:rPr>
          <w:rFonts w:ascii="Browallia New" w:hAnsi="Browallia New" w:cs="Browallia New"/>
          <w:sz w:val="28"/>
          <w:szCs w:val="28"/>
          <w:cs/>
        </w:rPr>
        <w:t>คำพิพากษายกฟ้องแก่โจทก์</w:t>
      </w:r>
    </w:p>
    <w:p w14:paraId="44ED4A62" w14:textId="77777777" w:rsidR="00FB13E9" w:rsidRPr="006F3A60" w:rsidRDefault="00FB13E9" w:rsidP="00FB13E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5E4B6D63" w14:textId="77777777" w:rsidR="00FB13E9" w:rsidRPr="00204028" w:rsidRDefault="00FB13E9" w:rsidP="00FB13E9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6F3A60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F3A60">
        <w:rPr>
          <w:rFonts w:ascii="Browallia New" w:hAnsi="Browallia New" w:cs="Browallia New"/>
          <w:sz w:val="28"/>
          <w:szCs w:val="28"/>
        </w:rPr>
        <w:t xml:space="preserve">22 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Pr="006F3A60">
        <w:rPr>
          <w:rFonts w:ascii="Browallia New" w:hAnsi="Browallia New" w:cs="Browallia New"/>
          <w:sz w:val="28"/>
          <w:szCs w:val="28"/>
        </w:rPr>
        <w:t xml:space="preserve">2561 </w:t>
      </w:r>
      <w:r w:rsidRPr="006F3A60">
        <w:rPr>
          <w:rFonts w:ascii="Browallia New" w:hAnsi="Browallia New" w:cs="Browallia New"/>
          <w:sz w:val="28"/>
          <w:szCs w:val="28"/>
          <w:cs/>
        </w:rPr>
        <w:t>บริษัทย่อยทางอ้อมแห่งหนึ่งถูกฟ้องร้องโดยผู้รับสิทธิแฟรนไชส์ในต่างประเทศสำหรับการผิดสัญญาแฟรนไชส์จำนวน</w:t>
      </w:r>
      <w:r>
        <w:rPr>
          <w:rFonts w:ascii="Browallia New" w:hAnsi="Browallia New" w:cs="Browallia New"/>
          <w:sz w:val="28"/>
          <w:szCs w:val="28"/>
        </w:rPr>
        <w:t xml:space="preserve"> 591</w:t>
      </w:r>
      <w:r w:rsidRPr="006F3A60">
        <w:rPr>
          <w:rFonts w:ascii="Browallia New" w:hAnsi="Browallia New" w:cs="Browallia New"/>
          <w:sz w:val="28"/>
          <w:szCs w:val="28"/>
        </w:rPr>
        <w:t xml:space="preserve"> 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ล้านบาท และค่าความเสียหายอื่น จำนวน </w:t>
      </w:r>
      <w:r w:rsidRPr="006F3A60">
        <w:rPr>
          <w:rFonts w:ascii="Browallia New" w:hAnsi="Browallia New" w:cs="Browallia New"/>
          <w:sz w:val="28"/>
          <w:szCs w:val="28"/>
        </w:rPr>
        <w:t xml:space="preserve">7 </w:t>
      </w:r>
      <w:r w:rsidRPr="006F3A60">
        <w:rPr>
          <w:rFonts w:ascii="Browallia New" w:hAnsi="Browallia New" w:cs="Browallia New"/>
          <w:sz w:val="28"/>
          <w:szCs w:val="28"/>
          <w:cs/>
        </w:rPr>
        <w:t>ล้านบาท ปัจจุบันศาลชั้นต้นมีคำพิพากษายกฟ้องแก่โจทก์ในคดีเรียกร้องค่าเสียหาย ขณะที่คดีที่เหลืออีก</w:t>
      </w:r>
      <w:r>
        <w:rPr>
          <w:rFonts w:ascii="Browallia New" w:hAnsi="Browallia New" w:cs="Browallia New"/>
          <w:sz w:val="28"/>
          <w:szCs w:val="28"/>
        </w:rPr>
        <w:t xml:space="preserve"> 1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 คดีอยู่ในระหว่างขั้นตอนพิจารณาของศาลชั้นต้น บริษัทย่อยทางอ้อมยังไม่ได้บันทึกหนี้สินดังกล่าว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6F3A60">
        <w:rPr>
          <w:rFonts w:ascii="Browallia New" w:hAnsi="Browallia New" w:cs="Browallia New"/>
          <w:sz w:val="28"/>
          <w:szCs w:val="28"/>
          <w:cs/>
        </w:rPr>
        <w:t>เนื่องจากเชื่อว่าการเรียกร้องไม่ถูกต้อง</w:t>
      </w:r>
    </w:p>
    <w:p w14:paraId="1ED416C2" w14:textId="77777777" w:rsidR="00FB13E9" w:rsidRPr="00777F87" w:rsidRDefault="00FB13E9" w:rsidP="00FB13E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4979C214" w14:textId="6596A174" w:rsidR="00FB13E9" w:rsidRDefault="00FB13E9" w:rsidP="00FB13E9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6F3A60">
        <w:rPr>
          <w:rFonts w:ascii="Browallia New" w:hAnsi="Browallia New" w:cs="Browallia New"/>
          <w:sz w:val="28"/>
          <w:szCs w:val="28"/>
          <w:cs/>
        </w:rPr>
        <w:t xml:space="preserve">ในระหว่างเดือนมิถุนายนถึงสิงหาคม </w:t>
      </w:r>
      <w:r w:rsidRPr="006F3A60">
        <w:rPr>
          <w:rFonts w:ascii="Browallia New" w:hAnsi="Browallia New" w:cs="Browallia New"/>
          <w:sz w:val="28"/>
          <w:szCs w:val="28"/>
        </w:rPr>
        <w:t xml:space="preserve">2561 </w:t>
      </w:r>
      <w:r w:rsidRPr="006F3A60">
        <w:rPr>
          <w:rFonts w:ascii="Browallia New" w:hAnsi="Browallia New" w:cs="Browallia New"/>
          <w:sz w:val="28"/>
          <w:szCs w:val="28"/>
          <w:cs/>
        </w:rPr>
        <w:t>บริษัทย่อยทางอ้อมแห่งหนึ่งและกรรมการผู้มีอำนาจ</w:t>
      </w:r>
      <w:r w:rsidR="008C4E30">
        <w:rPr>
          <w:rFonts w:ascii="Browallia New" w:hAnsi="Browallia New" w:cs="Browallia New" w:hint="cs"/>
          <w:sz w:val="28"/>
          <w:szCs w:val="28"/>
          <w:cs/>
        </w:rPr>
        <w:t>ที่</w:t>
      </w:r>
      <w:r w:rsidR="00316EF6">
        <w:rPr>
          <w:rFonts w:ascii="Browallia New" w:hAnsi="Browallia New" w:cs="Browallia New" w:hint="cs"/>
          <w:sz w:val="28"/>
          <w:szCs w:val="28"/>
          <w:cs/>
        </w:rPr>
        <w:t>อยู่ในตำแหน่ง</w:t>
      </w:r>
      <w:r w:rsidR="00D03DB5">
        <w:rPr>
          <w:rFonts w:ascii="Browallia New" w:hAnsi="Browallia New" w:cs="Browallia New" w:hint="cs"/>
          <w:sz w:val="28"/>
          <w:szCs w:val="28"/>
          <w:cs/>
        </w:rPr>
        <w:t xml:space="preserve">ช่วงปี </w:t>
      </w:r>
      <w:r w:rsidR="00D03DB5">
        <w:rPr>
          <w:rFonts w:ascii="Browallia New" w:hAnsi="Browallia New" w:cs="Browallia New"/>
          <w:sz w:val="28"/>
          <w:szCs w:val="28"/>
        </w:rPr>
        <w:t>2560</w:t>
      </w:r>
      <w:r w:rsidR="008C4E3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ถูกฟ้องร้องโดยเจ้าหนี้จำนวน </w:t>
      </w:r>
      <w:r w:rsidRPr="006F3A60">
        <w:rPr>
          <w:rFonts w:ascii="Browallia New" w:hAnsi="Browallia New" w:cs="Browallia New"/>
          <w:sz w:val="28"/>
          <w:szCs w:val="28"/>
        </w:rPr>
        <w:t>60.22</w:t>
      </w:r>
      <w:r w:rsidRPr="006F3A60">
        <w:rPr>
          <w:rFonts w:ascii="Browallia New" w:hAnsi="Browallia New" w:cs="Browallia New"/>
          <w:sz w:val="28"/>
          <w:szCs w:val="28"/>
          <w:cs/>
        </w:rPr>
        <w:t xml:space="preserve"> ล้านบาท ภายใต้ พ.ร.บ.ว่าด้วยความผิดอันเกิดจากการใช้เช็ค ซึ่งคดีอยู่ในกระบวนการพิจารณาของศาลชั้นต้น ปัจจุบันบริษัทย่อยทางอ้อมทำสัญญาประนีประนอมยอมความในศาล ซึ่งศาลมีคำพิพากษาตามยอม และคดีอยู่ระหว่างการดำเนินการถอนฟ้อง อย่างไรก็ตาม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6F3A60">
        <w:rPr>
          <w:rFonts w:ascii="Browallia New" w:hAnsi="Browallia New" w:cs="Browallia New"/>
          <w:sz w:val="28"/>
          <w:szCs w:val="28"/>
          <w:cs/>
        </w:rPr>
        <w:t>บริษัทย่อยทางอ้อมบันทึกหนี้สินดังกล่าวไว้ทั้งหมดแล้ว</w:t>
      </w:r>
    </w:p>
    <w:p w14:paraId="5F175C8B" w14:textId="77777777" w:rsidR="00FB13E9" w:rsidRDefault="00FB13E9" w:rsidP="00FB13E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1E463430" w14:textId="77777777" w:rsidR="00FB13E9" w:rsidRPr="00C90482" w:rsidRDefault="00FB13E9" w:rsidP="00FB13E9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90482">
        <w:rPr>
          <w:rFonts w:ascii="Browallia New" w:hAnsi="Browallia New" w:cs="Browallia New"/>
          <w:sz w:val="28"/>
          <w:szCs w:val="28"/>
          <w:cs/>
        </w:rPr>
        <w:t>ในระหว่างไตรมาส</w:t>
      </w:r>
      <w:r w:rsidRPr="00C90482">
        <w:rPr>
          <w:rFonts w:ascii="Browallia New" w:hAnsi="Browallia New" w:cs="Browallia New"/>
          <w:sz w:val="28"/>
          <w:szCs w:val="28"/>
        </w:rPr>
        <w:t xml:space="preserve"> 4 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ของปี </w:t>
      </w:r>
      <w:r w:rsidRPr="00C90482">
        <w:rPr>
          <w:rFonts w:ascii="Browallia New" w:hAnsi="Browallia New" w:cs="Browallia New"/>
          <w:sz w:val="28"/>
          <w:szCs w:val="28"/>
        </w:rPr>
        <w:t>2561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บริษัทย่อยทางอ้อมถูกฟ้องร้องเรียกค่าเสียหายให้ชำระหนี้เป็นคดี จำนวน </w:t>
      </w:r>
      <w:r w:rsidRPr="00C90482">
        <w:rPr>
          <w:rFonts w:ascii="Browallia New" w:hAnsi="Browallia New" w:cs="Browallia New"/>
          <w:sz w:val="28"/>
          <w:szCs w:val="28"/>
        </w:rPr>
        <w:t>10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คดี จำนวนเงินรวม </w:t>
      </w:r>
      <w:r w:rsidRPr="00C90482">
        <w:rPr>
          <w:rFonts w:ascii="Browallia New" w:hAnsi="Browallia New" w:cs="Browallia New"/>
          <w:sz w:val="28"/>
          <w:szCs w:val="28"/>
        </w:rPr>
        <w:t>9</w:t>
      </w:r>
      <w:r w:rsidRPr="00C90482">
        <w:rPr>
          <w:rFonts w:ascii="Browallia New" w:hAnsi="Browallia New" w:cs="Browallia New"/>
          <w:sz w:val="28"/>
          <w:szCs w:val="28"/>
          <w:cs/>
        </w:rPr>
        <w:t>.</w:t>
      </w:r>
      <w:r w:rsidRPr="00C90482">
        <w:rPr>
          <w:rFonts w:ascii="Browallia New" w:hAnsi="Browallia New" w:cs="Browallia New"/>
          <w:sz w:val="28"/>
          <w:szCs w:val="28"/>
        </w:rPr>
        <w:t>75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ล้านบาท ปัจจุบันมี</w:t>
      </w:r>
      <w:r w:rsidRPr="00C90482">
        <w:rPr>
          <w:rFonts w:ascii="Browallia New" w:hAnsi="Browallia New" w:cs="Browallia New"/>
          <w:sz w:val="28"/>
          <w:szCs w:val="28"/>
        </w:rPr>
        <w:t xml:space="preserve"> 4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คดี</w:t>
      </w:r>
      <w:r w:rsidRPr="00C90482">
        <w:rPr>
          <w:rFonts w:ascii="Browallia New" w:hAnsi="Browallia New" w:cs="Browallia New"/>
          <w:sz w:val="28"/>
          <w:szCs w:val="28"/>
        </w:rPr>
        <w:t xml:space="preserve"> </w:t>
      </w:r>
      <w:r w:rsidRPr="00C90482">
        <w:rPr>
          <w:rFonts w:ascii="Browallia New" w:hAnsi="Browallia New" w:cs="Browallia New"/>
          <w:sz w:val="28"/>
          <w:szCs w:val="28"/>
          <w:cs/>
        </w:rPr>
        <w:t>จำนวนเงินรวม</w:t>
      </w:r>
      <w:r w:rsidRPr="00C90482">
        <w:rPr>
          <w:rFonts w:ascii="Browallia New" w:hAnsi="Browallia New" w:cs="Browallia New"/>
          <w:sz w:val="28"/>
          <w:szCs w:val="28"/>
        </w:rPr>
        <w:t xml:space="preserve"> 2.48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ล้านบาทอยู่ในระหว่างขั้นตอนการพิจารณาของศาลชั้นต้น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C90482">
        <w:rPr>
          <w:rFonts w:ascii="Browallia New" w:hAnsi="Browallia New" w:cs="Browallia New"/>
          <w:sz w:val="28"/>
          <w:szCs w:val="28"/>
        </w:rPr>
        <w:t>5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คดี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จำนวนเงินรวม</w:t>
      </w:r>
      <w:r w:rsidRPr="00C90482">
        <w:rPr>
          <w:rFonts w:ascii="Browallia New" w:hAnsi="Browallia New" w:cs="Browallia New"/>
          <w:sz w:val="28"/>
          <w:szCs w:val="28"/>
        </w:rPr>
        <w:t xml:space="preserve"> 0.97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 ล้านบาท บริษัทย่อยทางอ้อมแพ้คดีและจ่ายชำระหนี้เสร็จสิ้นแล้ว</w:t>
      </w:r>
      <w:r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Pr="00C90482">
        <w:rPr>
          <w:rFonts w:ascii="Browallia New" w:hAnsi="Browallia New" w:cs="Browallia New"/>
          <w:sz w:val="28"/>
          <w:szCs w:val="28"/>
          <w:cs/>
        </w:rPr>
        <w:t>มี</w:t>
      </w:r>
      <w:r w:rsidRPr="00C90482">
        <w:rPr>
          <w:rFonts w:ascii="Browallia New" w:hAnsi="Browallia New" w:cs="Browallia New"/>
          <w:sz w:val="28"/>
          <w:szCs w:val="28"/>
        </w:rPr>
        <w:t xml:space="preserve"> 1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คดี จำนวนเงินรวม</w:t>
      </w:r>
      <w:r w:rsidRPr="00C90482">
        <w:rPr>
          <w:rFonts w:ascii="Browallia New" w:hAnsi="Browallia New" w:cs="Browallia New"/>
          <w:sz w:val="28"/>
          <w:szCs w:val="28"/>
        </w:rPr>
        <w:t xml:space="preserve"> 6.30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ล้านบาท ศาลชั้นต้นมีคำสั่งยกฟ้องแก่โจทก์ </w:t>
      </w:r>
    </w:p>
    <w:p w14:paraId="064CDA4D" w14:textId="77777777" w:rsidR="00FB13E9" w:rsidRPr="00C90482" w:rsidRDefault="00FB13E9" w:rsidP="00FB13E9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4D5F6CAD" w14:textId="77777777" w:rsidR="00FB13E9" w:rsidRPr="00C90482" w:rsidRDefault="00FB13E9" w:rsidP="00FB13E9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90482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C90482">
        <w:rPr>
          <w:rFonts w:ascii="Browallia New" w:hAnsi="Browallia New" w:cs="Browallia New"/>
          <w:sz w:val="28"/>
          <w:szCs w:val="28"/>
        </w:rPr>
        <w:t>1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กุม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ภ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าพันธ์ </w:t>
      </w:r>
      <w:r w:rsidRPr="00C90482">
        <w:rPr>
          <w:rFonts w:ascii="Browallia New" w:hAnsi="Browallia New" w:cs="Browallia New"/>
          <w:sz w:val="28"/>
          <w:szCs w:val="28"/>
        </w:rPr>
        <w:t>2562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บริษัทย่อยทางอ้อมถูกฟ้องเรียกค่าเสียหาย จำนวน </w:t>
      </w:r>
      <w:r w:rsidRPr="00C90482">
        <w:rPr>
          <w:rFonts w:ascii="Browallia New" w:hAnsi="Browallia New" w:cs="Browallia New"/>
          <w:sz w:val="28"/>
          <w:szCs w:val="28"/>
        </w:rPr>
        <w:t>187.18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ล้านบาท ซึ่งขณะนี้คดีดังกล่าวอยู่ในระหว่างขั้นตอนการพิจารณาของศาลชั้นต้น</w:t>
      </w:r>
    </w:p>
    <w:p w14:paraId="60D9053C" w14:textId="0A1CAB59" w:rsidR="00FB13E9" w:rsidRDefault="00FB13E9" w:rsidP="00FB13E9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08E62D15" w14:textId="77777777" w:rsidR="00C100ED" w:rsidRPr="00C90482" w:rsidRDefault="00C100ED" w:rsidP="00FB13E9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00AAA737" w14:textId="77777777" w:rsidR="00FB13E9" w:rsidRPr="00C90482" w:rsidRDefault="00FB13E9" w:rsidP="00FB13E9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90482">
        <w:rPr>
          <w:rFonts w:ascii="Browallia New" w:hAnsi="Browallia New" w:cs="Browallia New"/>
          <w:sz w:val="28"/>
          <w:szCs w:val="28"/>
          <w:cs/>
        </w:rPr>
        <w:lastRenderedPageBreak/>
        <w:t xml:space="preserve">เมื่อวันที่ </w:t>
      </w:r>
      <w:r w:rsidRPr="00C90482">
        <w:rPr>
          <w:rFonts w:ascii="Browallia New" w:hAnsi="Browallia New" w:cs="Browallia New"/>
          <w:sz w:val="28"/>
          <w:szCs w:val="28"/>
        </w:rPr>
        <w:t>17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C90482">
        <w:rPr>
          <w:rFonts w:ascii="Browallia New" w:hAnsi="Browallia New" w:cs="Browallia New"/>
          <w:sz w:val="28"/>
          <w:szCs w:val="28"/>
        </w:rPr>
        <w:t>2560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บริษัทถูกฟ้องร้องเป็นจำเลยร่วมกับผู้อื่นอีก </w:t>
      </w:r>
      <w:r w:rsidRPr="00C90482">
        <w:rPr>
          <w:rFonts w:ascii="Browallia New" w:hAnsi="Browallia New" w:cs="Browallia New"/>
          <w:sz w:val="28"/>
          <w:szCs w:val="28"/>
        </w:rPr>
        <w:t>5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ราย โดยโจทย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 </w:t>
      </w:r>
      <w:r w:rsidRPr="00C90482">
        <w:rPr>
          <w:rFonts w:ascii="Browallia New" w:hAnsi="Browallia New" w:cs="Browallia New"/>
          <w:sz w:val="28"/>
          <w:szCs w:val="28"/>
        </w:rPr>
        <w:t>275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ล้านบาท และชำระดอกเบี้ยอัตราร้อยละ </w:t>
      </w:r>
      <w:r w:rsidRPr="00C90482">
        <w:rPr>
          <w:rFonts w:ascii="Browallia New" w:hAnsi="Browallia New" w:cs="Browallia New"/>
          <w:sz w:val="28"/>
          <w:szCs w:val="28"/>
        </w:rPr>
        <w:t>7.50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ต่อปี ของเงิน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ต้น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C90482">
        <w:rPr>
          <w:rFonts w:ascii="Browallia New" w:hAnsi="Browallia New" w:cs="Browallia New"/>
          <w:sz w:val="28"/>
          <w:szCs w:val="28"/>
        </w:rPr>
        <w:t>242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ล้านบาท ให้แก่โจทก์</w:t>
      </w:r>
      <w:r w:rsidRPr="00C90482">
        <w:rPr>
          <w:rFonts w:ascii="Browallia New" w:hAnsi="Browallia New" w:cs="Browallia New"/>
          <w:sz w:val="28"/>
          <w:szCs w:val="28"/>
        </w:rPr>
        <w:t xml:space="preserve">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C90482">
        <w:rPr>
          <w:rFonts w:ascii="Browallia New" w:hAnsi="Browallia New" w:cs="Browallia New"/>
          <w:sz w:val="28"/>
          <w:szCs w:val="28"/>
        </w:rPr>
        <w:t xml:space="preserve">30 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C90482">
        <w:rPr>
          <w:rFonts w:ascii="Browallia New" w:hAnsi="Browallia New" w:cs="Browallia New"/>
          <w:sz w:val="28"/>
          <w:szCs w:val="28"/>
        </w:rPr>
        <w:t xml:space="preserve">2562 </w:t>
      </w:r>
      <w:r w:rsidRPr="00C90482">
        <w:rPr>
          <w:rFonts w:ascii="Browallia New" w:hAnsi="Browallia New" w:cs="Browallia New"/>
          <w:sz w:val="28"/>
          <w:szCs w:val="28"/>
          <w:cs/>
        </w:rPr>
        <w:t>ศาลชั้นต้นมีคำพิพากษาให้สัญญาซื้อขายหุ้นเป็นโมฆะ อย่างไรก็ตาม</w:t>
      </w:r>
      <w:r w:rsidRPr="00C90482">
        <w:rPr>
          <w:rFonts w:ascii="Browallia New" w:hAnsi="Browallia New" w:cs="Browallia New"/>
          <w:sz w:val="28"/>
          <w:szCs w:val="28"/>
        </w:rPr>
        <w:t xml:space="preserve"> </w:t>
      </w:r>
      <w:r w:rsidRPr="00C90482">
        <w:rPr>
          <w:rFonts w:ascii="Browallia New" w:hAnsi="Browallia New" w:cs="Browallia New"/>
          <w:sz w:val="28"/>
          <w:szCs w:val="28"/>
          <w:cs/>
        </w:rPr>
        <w:t>บริษัทไม่เห็นด้วยกับคำพิพากษา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ของ</w:t>
      </w:r>
      <w:r w:rsidRPr="00C90482">
        <w:rPr>
          <w:rFonts w:ascii="Browallia New" w:hAnsi="Browallia New" w:cs="Browallia New"/>
          <w:sz w:val="28"/>
          <w:szCs w:val="28"/>
          <w:cs/>
        </w:rPr>
        <w:t>ศาลชั้น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ต้น</w:t>
      </w:r>
      <w:r w:rsidRPr="00C90482">
        <w:rPr>
          <w:rFonts w:ascii="Browallia New" w:hAnsi="Browallia New" w:cs="Browallia New"/>
          <w:sz w:val="28"/>
          <w:szCs w:val="28"/>
          <w:cs/>
        </w:rPr>
        <w:t xml:space="preserve"> และอยู่ระหว่างการอุทธรณ์คำพิพากษา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ของศาล</w:t>
      </w:r>
      <w:r w:rsidRPr="00C90482">
        <w:rPr>
          <w:rFonts w:ascii="Browallia New" w:hAnsi="Browallia New" w:cs="Browallia New"/>
          <w:sz w:val="28"/>
          <w:szCs w:val="28"/>
          <w:cs/>
        </w:rPr>
        <w:t>ชั้นต้น</w:t>
      </w:r>
    </w:p>
    <w:p w14:paraId="2DDDA958" w14:textId="77777777" w:rsidR="00FB13E9" w:rsidRPr="00C90482" w:rsidRDefault="00FB13E9" w:rsidP="00FB13E9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2BB66FEF" w14:textId="5353D17D" w:rsidR="00FB13E9" w:rsidRPr="00C90482" w:rsidRDefault="00FB13E9" w:rsidP="00FB13E9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ในระหว่างเดือนพฤษภาคม </w:t>
      </w:r>
      <w:r w:rsidRPr="00C90482">
        <w:rPr>
          <w:rFonts w:ascii="Browallia New" w:hAnsi="Browallia New" w:cs="Browallia New"/>
          <w:sz w:val="28"/>
          <w:szCs w:val="28"/>
        </w:rPr>
        <w:t xml:space="preserve">2561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บริษัทย่อยแห่งหนึ่งถูกฟ้องร้องเป็นจำเลยร่วมกับบุคคลอื่นอีก </w:t>
      </w:r>
      <w:r w:rsidRPr="00C90482">
        <w:rPr>
          <w:rFonts w:ascii="Browallia New" w:hAnsi="Browallia New" w:cs="Browallia New" w:hint="cs"/>
          <w:sz w:val="28"/>
          <w:szCs w:val="28"/>
        </w:rPr>
        <w:t xml:space="preserve">3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ราย</w:t>
      </w:r>
      <w:r w:rsidRPr="00C90482">
        <w:rPr>
          <w:rFonts w:ascii="Browallia New" w:hAnsi="Browallia New" w:cs="Browallia New"/>
          <w:sz w:val="28"/>
          <w:szCs w:val="28"/>
        </w:rPr>
        <w:t xml:space="preserve">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รวมเป็นจำนวน </w:t>
      </w:r>
      <w:r w:rsidRPr="00C90482">
        <w:rPr>
          <w:rFonts w:ascii="Browallia New" w:hAnsi="Browallia New" w:cs="Browallia New"/>
          <w:sz w:val="28"/>
          <w:szCs w:val="28"/>
        </w:rPr>
        <w:t xml:space="preserve">173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ล้านบาท สำหรับการซื้อหุ้นในบริษัทย่อยของโจทก์ที่ยังไม่ได้รับใบหุ้น บริษัทย่อยยังไม่ได้บันทึกหนี้สินดังกล่าวเนื่องจากเชื่อว่าการเรียกร้องไม่ถูกต้อง ต่อมาในเดือนกรกฎาคม</w:t>
      </w:r>
      <w:r w:rsidRPr="00C90482">
        <w:rPr>
          <w:rFonts w:ascii="Browallia New" w:hAnsi="Browallia New" w:cs="Browallia New"/>
          <w:sz w:val="28"/>
          <w:szCs w:val="28"/>
        </w:rPr>
        <w:t xml:space="preserve"> 2562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 ศาลชั้นต้นมีคำพิพากษายกฟ้องโจทก์ จำนวน</w:t>
      </w:r>
      <w:r w:rsidRPr="00C90482">
        <w:rPr>
          <w:rFonts w:ascii="Browallia New" w:hAnsi="Browallia New" w:cs="Browallia New"/>
          <w:sz w:val="28"/>
          <w:szCs w:val="28"/>
        </w:rPr>
        <w:t xml:space="preserve"> 2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 คดี และโจทก์ถอนฟ้อง</w:t>
      </w:r>
    </w:p>
    <w:p w14:paraId="10F0F670" w14:textId="77777777" w:rsidR="00FB13E9" w:rsidRPr="00C90482" w:rsidRDefault="00FB13E9" w:rsidP="00FB13E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</w:p>
    <w:p w14:paraId="072AD0EA" w14:textId="708D7ACE" w:rsidR="00FB13E9" w:rsidRDefault="00FB13E9" w:rsidP="00FB13E9">
      <w:pPr>
        <w:pStyle w:val="Preformatted"/>
        <w:numPr>
          <w:ilvl w:val="0"/>
          <w:numId w:val="17"/>
        </w:numPr>
        <w:tabs>
          <w:tab w:val="clear" w:pos="0"/>
          <w:tab w:val="clear" w:pos="959"/>
          <w:tab w:val="clear" w:pos="1665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ในระหว่างไตรมาส </w:t>
      </w:r>
      <w:r w:rsidRPr="00C90482">
        <w:rPr>
          <w:rFonts w:ascii="Browallia New" w:hAnsi="Browallia New" w:cs="Browallia New"/>
          <w:sz w:val="28"/>
          <w:szCs w:val="28"/>
        </w:rPr>
        <w:t xml:space="preserve">2 </w:t>
      </w:r>
      <w:r w:rsidR="004F4846">
        <w:rPr>
          <w:rFonts w:ascii="Browallia New" w:hAnsi="Browallia New" w:cs="Browallia New" w:hint="cs"/>
          <w:sz w:val="28"/>
          <w:szCs w:val="28"/>
          <w:cs/>
        </w:rPr>
        <w:t xml:space="preserve">ของปี </w:t>
      </w:r>
      <w:r w:rsidRPr="00C90482">
        <w:rPr>
          <w:rFonts w:ascii="Browallia New" w:hAnsi="Browallia New" w:cs="Browallia New"/>
          <w:sz w:val="28"/>
          <w:szCs w:val="28"/>
        </w:rPr>
        <w:t xml:space="preserve">2562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บริษัทย่อยทางอ้อมแห่งหนึ่งถูกฟ้องร้องเรียกค่าเสียหาย</w:t>
      </w:r>
      <w:r w:rsidR="004F4846">
        <w:rPr>
          <w:rFonts w:ascii="Browallia New" w:hAnsi="Browallia New" w:cs="Browallia New" w:hint="cs"/>
          <w:sz w:val="28"/>
          <w:szCs w:val="28"/>
          <w:cs/>
        </w:rPr>
        <w:t xml:space="preserve">ให้ชำระหนี้เป็นคดีจำนวน </w:t>
      </w:r>
      <w:r w:rsidR="004F4846">
        <w:rPr>
          <w:rFonts w:ascii="Browallia New" w:hAnsi="Browallia New" w:cs="Browallia New"/>
          <w:sz w:val="28"/>
          <w:szCs w:val="28"/>
        </w:rPr>
        <w:t xml:space="preserve">3 </w:t>
      </w:r>
      <w:r w:rsidR="004F4846">
        <w:rPr>
          <w:rFonts w:ascii="Browallia New" w:hAnsi="Browallia New" w:cs="Browallia New" w:hint="cs"/>
          <w:sz w:val="28"/>
          <w:szCs w:val="28"/>
          <w:cs/>
        </w:rPr>
        <w:t xml:space="preserve">คดี </w:t>
      </w:r>
      <w:r w:rsidRPr="00C90482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4F4846">
        <w:rPr>
          <w:rFonts w:ascii="Browallia New" w:hAnsi="Browallia New" w:cs="Browallia New" w:hint="cs"/>
          <w:sz w:val="28"/>
          <w:szCs w:val="28"/>
          <w:cs/>
        </w:rPr>
        <w:t>เงินรวม</w:t>
      </w:r>
      <w:r w:rsidRPr="00C90482">
        <w:rPr>
          <w:rFonts w:ascii="Browallia New" w:hAnsi="Browallia New" w:cs="Browallia New"/>
          <w:sz w:val="28"/>
          <w:szCs w:val="28"/>
        </w:rPr>
        <w:t xml:space="preserve"> </w:t>
      </w:r>
      <w:r w:rsidR="004F4846">
        <w:rPr>
          <w:rFonts w:ascii="Browallia New" w:hAnsi="Browallia New" w:cs="Browallia New"/>
          <w:sz w:val="28"/>
          <w:szCs w:val="28"/>
        </w:rPr>
        <w:t>5.14</w:t>
      </w:r>
      <w:r w:rsidRPr="00C90482">
        <w:rPr>
          <w:rFonts w:ascii="Browallia New" w:hAnsi="Browallia New" w:cs="Browallia New" w:hint="cs"/>
          <w:sz w:val="28"/>
          <w:szCs w:val="28"/>
          <w:cs/>
        </w:rPr>
        <w:t xml:space="preserve"> ล้านบาท คดีอยู่ระหว่างการเจรจาไกล่เกลี่ย</w:t>
      </w:r>
      <w:r w:rsidR="000D3D01">
        <w:rPr>
          <w:rFonts w:ascii="Browallia New" w:hAnsi="Browallia New" w:cs="Browallia New" w:hint="cs"/>
          <w:sz w:val="28"/>
          <w:szCs w:val="28"/>
          <w:cs/>
        </w:rPr>
        <w:t xml:space="preserve"> อย่างไรก็ตาม บริษัทย่อยทางอ้อมบันทึกหนี้สินดังกล่าวไว้ทั้งหมดแล้ว</w:t>
      </w:r>
    </w:p>
    <w:p w14:paraId="53117778" w14:textId="77777777" w:rsidR="00970D1F" w:rsidRDefault="00970D1F" w:rsidP="00970D1F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EAD2280" w14:textId="3DE0502F" w:rsidR="00970D1F" w:rsidRPr="00970D1F" w:rsidRDefault="00970D1F" w:rsidP="00970D1F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970D1F">
        <w:rPr>
          <w:rFonts w:ascii="Browallia New" w:hAnsi="Browallia New" w:cs="Browallia New" w:hint="cs"/>
          <w:sz w:val="28"/>
          <w:szCs w:val="28"/>
          <w:u w:val="single"/>
          <w:cs/>
        </w:rPr>
        <w:t>เหตุการณ์ภายหลังรอบระยะเวลารายงาน</w:t>
      </w:r>
    </w:p>
    <w:p w14:paraId="109D4EE8" w14:textId="77777777" w:rsidR="00FB13E9" w:rsidRDefault="00FB13E9" w:rsidP="00FB13E9">
      <w:pPr>
        <w:pStyle w:val="Preformatted"/>
        <w:tabs>
          <w:tab w:val="clear" w:pos="0"/>
          <w:tab w:val="clear" w:pos="959"/>
          <w:tab w:val="clear" w:pos="9590"/>
        </w:tabs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</w:p>
    <w:p w14:paraId="471C25AE" w14:textId="3CF50A74" w:rsidR="00362704" w:rsidRPr="00362704" w:rsidRDefault="00362704" w:rsidP="00601723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36270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362704"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</w:rPr>
        <w:t>5</w:t>
      </w:r>
      <w:r w:rsidRPr="00362704">
        <w:rPr>
          <w:rFonts w:ascii="Browallia New" w:hAnsi="Browallia New" w:cs="Browallia New"/>
          <w:sz w:val="28"/>
          <w:szCs w:val="28"/>
        </w:rPr>
        <w:t xml:space="preserve"> </w:t>
      </w:r>
      <w:r w:rsidRPr="00362704">
        <w:rPr>
          <w:rFonts w:ascii="Browallia New" w:hAnsi="Browallia New" w:cs="Browallia New"/>
          <w:sz w:val="28"/>
          <w:szCs w:val="28"/>
          <w:cs/>
        </w:rPr>
        <w:t>กรก</w:t>
      </w:r>
      <w:r w:rsidR="00601723">
        <w:rPr>
          <w:rFonts w:ascii="Browallia New" w:hAnsi="Browallia New" w:cs="Browallia New" w:hint="cs"/>
          <w:sz w:val="28"/>
          <w:szCs w:val="28"/>
          <w:cs/>
        </w:rPr>
        <w:t>ฎ</w:t>
      </w:r>
      <w:r w:rsidRPr="00362704">
        <w:rPr>
          <w:rFonts w:ascii="Browallia New" w:hAnsi="Browallia New" w:cs="Browallia New"/>
          <w:sz w:val="28"/>
          <w:szCs w:val="28"/>
          <w:cs/>
        </w:rPr>
        <w:t xml:space="preserve">าคม </w:t>
      </w:r>
      <w:r w:rsidRPr="00362704">
        <w:rPr>
          <w:rFonts w:ascii="Browallia New" w:hAnsi="Browallia New" w:cs="Browallia New"/>
          <w:sz w:val="28"/>
          <w:szCs w:val="28"/>
        </w:rPr>
        <w:t>2562 </w:t>
      </w:r>
      <w:r w:rsidRPr="00362704">
        <w:rPr>
          <w:rFonts w:ascii="Browallia New" w:hAnsi="Browallia New" w:cs="Browallia New"/>
          <w:sz w:val="28"/>
          <w:szCs w:val="28"/>
          <w:cs/>
        </w:rPr>
        <w:t>บริษัทย่อยทางอ้อมแห่งหนึ่งและกรรมการผู้มีอำนาจ</w:t>
      </w:r>
      <w:r w:rsidR="007F7AD0">
        <w:rPr>
          <w:rFonts w:ascii="Browallia New" w:hAnsi="Browallia New" w:cs="Browallia New" w:hint="cs"/>
          <w:sz w:val="28"/>
          <w:szCs w:val="28"/>
          <w:cs/>
        </w:rPr>
        <w:t xml:space="preserve">ที่อยู่ในตำแหน่งช่วงปี </w:t>
      </w:r>
      <w:r w:rsidR="007F7AD0">
        <w:rPr>
          <w:rFonts w:ascii="Browallia New" w:hAnsi="Browallia New" w:cs="Browallia New"/>
          <w:sz w:val="28"/>
          <w:szCs w:val="28"/>
        </w:rPr>
        <w:t>2560</w:t>
      </w:r>
      <w:r w:rsidR="007F7AD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62704">
        <w:rPr>
          <w:rFonts w:ascii="Browallia New" w:hAnsi="Browallia New" w:cs="Browallia New"/>
          <w:sz w:val="28"/>
          <w:szCs w:val="28"/>
          <w:cs/>
        </w:rPr>
        <w:t>ถูกฟ้องร้องโดยเจ้าหนี้จำนวน</w:t>
      </w:r>
      <w:r w:rsidRPr="00362704">
        <w:rPr>
          <w:rFonts w:ascii="Browallia New" w:hAnsi="Browallia New" w:cs="Browallia New"/>
          <w:sz w:val="28"/>
          <w:szCs w:val="28"/>
        </w:rPr>
        <w:t> 12 </w:t>
      </w:r>
      <w:r w:rsidRPr="00362704">
        <w:rPr>
          <w:rFonts w:ascii="Browallia New" w:hAnsi="Browallia New" w:cs="Browallia New"/>
          <w:sz w:val="28"/>
          <w:szCs w:val="28"/>
          <w:cs/>
        </w:rPr>
        <w:t>ล้านบาท ภายใต้ พ.ร.บ.ว่าด้วยความผิดอันเกิดจากการใช้เช็ค ซึ่งคดีอยู่ในกระบวนการพิจารณาของศาลชั้นต้น อย่างไรก็ตาม บริษัทย่อยทางอ้อมบันทึกหนี้สินดังกล่าวไว้ทั้งหมดแล้ว</w:t>
      </w:r>
    </w:p>
    <w:p w14:paraId="2D79B5FF" w14:textId="01F5EB64" w:rsidR="00645126" w:rsidRPr="00FB13E9" w:rsidRDefault="00645126" w:rsidP="00362704">
      <w:pPr>
        <w:pStyle w:val="Preformatted"/>
        <w:tabs>
          <w:tab w:val="clear" w:pos="0"/>
          <w:tab w:val="clear" w:pos="959"/>
          <w:tab w:val="clear" w:pos="959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25406F0" w14:textId="7C9AF416" w:rsidR="00FB13E9" w:rsidRPr="00362704" w:rsidRDefault="00FB13E9" w:rsidP="00362704">
      <w:pPr>
        <w:pStyle w:val="Preformatted"/>
        <w:tabs>
          <w:tab w:val="clear" w:pos="0"/>
          <w:tab w:val="clear" w:pos="959"/>
          <w:tab w:val="clear" w:pos="959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F92EB19" w14:textId="225208B5" w:rsidR="00FB13E9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024CD70" w14:textId="5EEA18AD" w:rsidR="00FB13E9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5C1A0A1" w14:textId="003C1D07" w:rsidR="00FB13E9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325589" w14:textId="2F0820E5" w:rsidR="00FB13E9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5E2B4ED" w14:textId="4543C9BB" w:rsidR="00FB13E9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9ED869" w14:textId="6CE106F0" w:rsidR="00FB13E9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D41A61" w14:textId="5704B203" w:rsidR="00FB13E9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2DEE76" w14:textId="7F2208BE" w:rsidR="00FB13E9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7B66618" w14:textId="0B779757" w:rsidR="00FB13E9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5F5984F" w14:textId="39E0CEEA" w:rsidR="00FB13E9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6EB40A" w14:textId="77777777" w:rsidR="00FB13E9" w:rsidRPr="0030371B" w:rsidRDefault="00FB13E9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0FF37D5" w14:textId="77777777" w:rsidR="00F22457" w:rsidRPr="008A0967" w:rsidRDefault="00F22457" w:rsidP="006F3A60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sectPr w:rsidR="00F22457" w:rsidRPr="008A0967" w:rsidSect="002433F1">
      <w:footerReference w:type="default" r:id="rId11"/>
      <w:pgSz w:w="11909" w:h="16834" w:code="9"/>
      <w:pgMar w:top="1530" w:right="1019" w:bottom="900" w:left="1418" w:header="720" w:footer="109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DB384" w14:textId="77777777" w:rsidR="00362704" w:rsidRDefault="00362704">
      <w:r>
        <w:separator/>
      </w:r>
    </w:p>
  </w:endnote>
  <w:endnote w:type="continuationSeparator" w:id="0">
    <w:p w14:paraId="326518D1" w14:textId="77777777" w:rsidR="00362704" w:rsidRDefault="0036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5E1FBA09" w14:textId="0F417DFC" w:rsidR="00362704" w:rsidRPr="00B5115E" w:rsidRDefault="00362704">
        <w:pPr>
          <w:pStyle w:val="Footer"/>
          <w:jc w:val="right"/>
          <w:rPr>
            <w:rFonts w:ascii="Browallia New" w:hAnsi="Browallia New" w:cs="Browallia New"/>
            <w:sz w:val="28"/>
            <w:szCs w:val="28"/>
          </w:rPr>
        </w:pP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</w:sdtContent>
  </w:sdt>
  <w:p w14:paraId="7E777565" w14:textId="3FD15E69" w:rsidR="00362704" w:rsidRPr="00145EC5" w:rsidRDefault="00362704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88483" w14:textId="77777777" w:rsidR="00362704" w:rsidRDefault="00362704">
      <w:r>
        <w:separator/>
      </w:r>
    </w:p>
  </w:footnote>
  <w:footnote w:type="continuationSeparator" w:id="0">
    <w:p w14:paraId="78EEB86D" w14:textId="77777777" w:rsidR="00362704" w:rsidRDefault="00362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02948AE"/>
    <w:multiLevelType w:val="hybridMultilevel"/>
    <w:tmpl w:val="F3584236"/>
    <w:lvl w:ilvl="0" w:tplc="3D729F2A">
      <w:start w:val="17"/>
      <w:numFmt w:val="bullet"/>
      <w:lvlText w:val="-"/>
      <w:lvlJc w:val="left"/>
      <w:pPr>
        <w:ind w:left="1146" w:hanging="360"/>
      </w:pPr>
      <w:rPr>
        <w:rFonts w:ascii="Garamond" w:eastAsia="Times New Roman" w:hAnsi="Garamond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0160625D"/>
    <w:multiLevelType w:val="multilevel"/>
    <w:tmpl w:val="872ADDA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 w15:restartNumberingAfterBreak="0">
    <w:nsid w:val="050A7E49"/>
    <w:multiLevelType w:val="hybridMultilevel"/>
    <w:tmpl w:val="F712063A"/>
    <w:lvl w:ilvl="0" w:tplc="8E4C7DFC">
      <w:start w:val="1"/>
      <w:numFmt w:val="decimal"/>
      <w:lvlText w:val="17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16840872"/>
    <w:multiLevelType w:val="multilevel"/>
    <w:tmpl w:val="4378E47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7623946"/>
    <w:multiLevelType w:val="multilevel"/>
    <w:tmpl w:val="CCD48F4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5" w15:restartNumberingAfterBreak="0">
    <w:nsid w:val="205633E5"/>
    <w:multiLevelType w:val="hybridMultilevel"/>
    <w:tmpl w:val="0E0C26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447802"/>
    <w:multiLevelType w:val="multilevel"/>
    <w:tmpl w:val="6934824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B7630B"/>
    <w:multiLevelType w:val="hybridMultilevel"/>
    <w:tmpl w:val="C5389366"/>
    <w:lvl w:ilvl="0" w:tplc="8E4C7DFC">
      <w:start w:val="1"/>
      <w:numFmt w:val="decimal"/>
      <w:lvlText w:val="17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2EF661F2"/>
    <w:multiLevelType w:val="hybridMultilevel"/>
    <w:tmpl w:val="7A628578"/>
    <w:lvl w:ilvl="0" w:tplc="479476B0">
      <w:numFmt w:val="bullet"/>
      <w:lvlText w:val="-"/>
      <w:lvlJc w:val="left"/>
      <w:pPr>
        <w:ind w:left="1170" w:hanging="360"/>
      </w:pPr>
      <w:rPr>
        <w:rFonts w:ascii="Browallia New" w:eastAsia="SimSun" w:hAnsi="Browallia New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30795B69"/>
    <w:multiLevelType w:val="multilevel"/>
    <w:tmpl w:val="088E720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8667C5"/>
    <w:multiLevelType w:val="hybridMultilevel"/>
    <w:tmpl w:val="9B68672A"/>
    <w:lvl w:ilvl="0" w:tplc="F9A0F908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944A3F"/>
    <w:multiLevelType w:val="hybridMultilevel"/>
    <w:tmpl w:val="D9CA98D2"/>
    <w:lvl w:ilvl="0" w:tplc="479476B0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F0275D"/>
    <w:multiLevelType w:val="multilevel"/>
    <w:tmpl w:val="EAC2931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5" w15:restartNumberingAfterBreak="0">
    <w:nsid w:val="36D139D3"/>
    <w:multiLevelType w:val="multilevel"/>
    <w:tmpl w:val="F0C41F2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Browallia New" w:hAnsi="Browallia New" w:cs="Browallia New" w:hint="cs"/>
        <w:color w:val="000000"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000000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096E20"/>
    <w:multiLevelType w:val="multilevel"/>
    <w:tmpl w:val="13A4F19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2" w15:restartNumberingAfterBreak="0">
    <w:nsid w:val="48F46CFC"/>
    <w:multiLevelType w:val="multilevel"/>
    <w:tmpl w:val="7F88F3B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B26411A"/>
    <w:multiLevelType w:val="multilevel"/>
    <w:tmpl w:val="8F6818C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81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auto"/>
      </w:rPr>
    </w:lvl>
  </w:abstractNum>
  <w:abstractNum w:abstractNumId="34" w15:restartNumberingAfterBreak="0">
    <w:nsid w:val="536047FE"/>
    <w:multiLevelType w:val="multilevel"/>
    <w:tmpl w:val="45D439E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5A4362F"/>
    <w:multiLevelType w:val="multilevel"/>
    <w:tmpl w:val="96F0046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6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57565710"/>
    <w:multiLevelType w:val="multilevel"/>
    <w:tmpl w:val="96F0046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8" w15:restartNumberingAfterBreak="0">
    <w:nsid w:val="57D5439A"/>
    <w:multiLevelType w:val="multilevel"/>
    <w:tmpl w:val="E9D29F5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9" w15:restartNumberingAfterBreak="0">
    <w:nsid w:val="582B26CC"/>
    <w:multiLevelType w:val="multilevel"/>
    <w:tmpl w:val="3668AD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7BA228E"/>
    <w:multiLevelType w:val="multilevel"/>
    <w:tmpl w:val="96C0B53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AE82466"/>
    <w:multiLevelType w:val="multilevel"/>
    <w:tmpl w:val="1B1666F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D3A1A28"/>
    <w:multiLevelType w:val="multilevel"/>
    <w:tmpl w:val="A42E0CB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4" w15:restartNumberingAfterBreak="0">
    <w:nsid w:val="726A27C3"/>
    <w:multiLevelType w:val="hybridMultilevel"/>
    <w:tmpl w:val="61C2E0F8"/>
    <w:lvl w:ilvl="0" w:tplc="26D64E4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lang w:bidi="th-TH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72700E1D"/>
    <w:multiLevelType w:val="multilevel"/>
    <w:tmpl w:val="37D0AA3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2F0446F"/>
    <w:multiLevelType w:val="multilevel"/>
    <w:tmpl w:val="4B2C36D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7" w15:restartNumberingAfterBreak="0">
    <w:nsid w:val="73AE20AC"/>
    <w:multiLevelType w:val="multilevel"/>
    <w:tmpl w:val="40543A2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7"/>
  </w:num>
  <w:num w:numId="13">
    <w:abstractNumId w:val="40"/>
  </w:num>
  <w:num w:numId="14">
    <w:abstractNumId w:val="21"/>
  </w:num>
  <w:num w:numId="15">
    <w:abstractNumId w:val="31"/>
  </w:num>
  <w:num w:numId="16">
    <w:abstractNumId w:val="44"/>
  </w:num>
  <w:num w:numId="17">
    <w:abstractNumId w:val="23"/>
  </w:num>
  <w:num w:numId="18">
    <w:abstractNumId w:val="36"/>
  </w:num>
  <w:num w:numId="19">
    <w:abstractNumId w:val="27"/>
  </w:num>
  <w:num w:numId="20">
    <w:abstractNumId w:val="28"/>
  </w:num>
  <w:num w:numId="21">
    <w:abstractNumId w:val="35"/>
  </w:num>
  <w:num w:numId="22">
    <w:abstractNumId w:val="48"/>
  </w:num>
  <w:num w:numId="23">
    <w:abstractNumId w:val="22"/>
  </w:num>
  <w:num w:numId="24">
    <w:abstractNumId w:val="30"/>
  </w:num>
  <w:num w:numId="25">
    <w:abstractNumId w:val="37"/>
  </w:num>
  <w:num w:numId="26">
    <w:abstractNumId w:val="45"/>
  </w:num>
  <w:num w:numId="27">
    <w:abstractNumId w:val="24"/>
  </w:num>
  <w:num w:numId="28">
    <w:abstractNumId w:val="20"/>
  </w:num>
  <w:num w:numId="29">
    <w:abstractNumId w:val="33"/>
  </w:num>
  <w:num w:numId="30">
    <w:abstractNumId w:val="43"/>
  </w:num>
  <w:num w:numId="31">
    <w:abstractNumId w:val="38"/>
  </w:num>
  <w:num w:numId="32">
    <w:abstractNumId w:val="41"/>
  </w:num>
  <w:num w:numId="33">
    <w:abstractNumId w:val="14"/>
  </w:num>
  <w:num w:numId="34">
    <w:abstractNumId w:val="34"/>
  </w:num>
  <w:num w:numId="35">
    <w:abstractNumId w:val="16"/>
  </w:num>
  <w:num w:numId="36">
    <w:abstractNumId w:val="46"/>
  </w:num>
  <w:num w:numId="37">
    <w:abstractNumId w:val="11"/>
  </w:num>
  <w:num w:numId="38">
    <w:abstractNumId w:val="42"/>
  </w:num>
  <w:num w:numId="39">
    <w:abstractNumId w:val="13"/>
  </w:num>
  <w:num w:numId="40">
    <w:abstractNumId w:val="39"/>
  </w:num>
  <w:num w:numId="41">
    <w:abstractNumId w:val="30"/>
  </w:num>
  <w:num w:numId="42">
    <w:abstractNumId w:val="15"/>
  </w:num>
  <w:num w:numId="43">
    <w:abstractNumId w:val="15"/>
  </w:num>
  <w:num w:numId="44">
    <w:abstractNumId w:val="19"/>
  </w:num>
  <w:num w:numId="45">
    <w:abstractNumId w:val="12"/>
  </w:num>
  <w:num w:numId="46">
    <w:abstractNumId w:val="18"/>
  </w:num>
  <w:num w:numId="47">
    <w:abstractNumId w:val="25"/>
  </w:num>
  <w:num w:numId="48">
    <w:abstractNumId w:val="29"/>
  </w:num>
  <w:num w:numId="49">
    <w:abstractNumId w:val="10"/>
  </w:num>
  <w:num w:numId="50">
    <w:abstractNumId w:val="25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</w:num>
  <w:num w:numId="52">
    <w:abstractNumId w:val="47"/>
  </w:num>
  <w:num w:numId="53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451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63B"/>
    <w:rsid w:val="000006B0"/>
    <w:rsid w:val="00001A6E"/>
    <w:rsid w:val="00001D67"/>
    <w:rsid w:val="0000254D"/>
    <w:rsid w:val="00002ECA"/>
    <w:rsid w:val="0000366C"/>
    <w:rsid w:val="000038E7"/>
    <w:rsid w:val="00003942"/>
    <w:rsid w:val="00003C2C"/>
    <w:rsid w:val="00003C35"/>
    <w:rsid w:val="000045E5"/>
    <w:rsid w:val="00005C37"/>
    <w:rsid w:val="0000603F"/>
    <w:rsid w:val="00006C77"/>
    <w:rsid w:val="00007036"/>
    <w:rsid w:val="00007362"/>
    <w:rsid w:val="000073AE"/>
    <w:rsid w:val="0000797E"/>
    <w:rsid w:val="00007AAC"/>
    <w:rsid w:val="00007BD1"/>
    <w:rsid w:val="0001050F"/>
    <w:rsid w:val="0001083F"/>
    <w:rsid w:val="00010B43"/>
    <w:rsid w:val="00010BB6"/>
    <w:rsid w:val="000111BE"/>
    <w:rsid w:val="000112CB"/>
    <w:rsid w:val="00011C79"/>
    <w:rsid w:val="00012810"/>
    <w:rsid w:val="00012983"/>
    <w:rsid w:val="000129E1"/>
    <w:rsid w:val="000136C0"/>
    <w:rsid w:val="0001389A"/>
    <w:rsid w:val="00013CBA"/>
    <w:rsid w:val="00013D48"/>
    <w:rsid w:val="00013F8B"/>
    <w:rsid w:val="00014290"/>
    <w:rsid w:val="00014412"/>
    <w:rsid w:val="00014765"/>
    <w:rsid w:val="00014CFE"/>
    <w:rsid w:val="00014FD6"/>
    <w:rsid w:val="000151E2"/>
    <w:rsid w:val="000153ED"/>
    <w:rsid w:val="00015D57"/>
    <w:rsid w:val="00016753"/>
    <w:rsid w:val="000167E8"/>
    <w:rsid w:val="000168B9"/>
    <w:rsid w:val="000169A2"/>
    <w:rsid w:val="00016E83"/>
    <w:rsid w:val="00017E9C"/>
    <w:rsid w:val="00020883"/>
    <w:rsid w:val="00020963"/>
    <w:rsid w:val="0002117E"/>
    <w:rsid w:val="000217EA"/>
    <w:rsid w:val="000218F8"/>
    <w:rsid w:val="00021BD9"/>
    <w:rsid w:val="0002246A"/>
    <w:rsid w:val="00022B04"/>
    <w:rsid w:val="00022EBB"/>
    <w:rsid w:val="000236E5"/>
    <w:rsid w:val="0002372E"/>
    <w:rsid w:val="0002414B"/>
    <w:rsid w:val="000248A4"/>
    <w:rsid w:val="0002491D"/>
    <w:rsid w:val="0002497D"/>
    <w:rsid w:val="00025535"/>
    <w:rsid w:val="00025FDD"/>
    <w:rsid w:val="0002634B"/>
    <w:rsid w:val="00026BD2"/>
    <w:rsid w:val="00026BE5"/>
    <w:rsid w:val="00026C00"/>
    <w:rsid w:val="000270F6"/>
    <w:rsid w:val="00027601"/>
    <w:rsid w:val="0002791A"/>
    <w:rsid w:val="00027BD0"/>
    <w:rsid w:val="00027E0B"/>
    <w:rsid w:val="00027F50"/>
    <w:rsid w:val="000306E1"/>
    <w:rsid w:val="0003092B"/>
    <w:rsid w:val="00030D81"/>
    <w:rsid w:val="000316C2"/>
    <w:rsid w:val="000319EE"/>
    <w:rsid w:val="00031AE1"/>
    <w:rsid w:val="00031DCF"/>
    <w:rsid w:val="000323C1"/>
    <w:rsid w:val="00032812"/>
    <w:rsid w:val="00033413"/>
    <w:rsid w:val="00033520"/>
    <w:rsid w:val="000335F1"/>
    <w:rsid w:val="0003368F"/>
    <w:rsid w:val="00033BCA"/>
    <w:rsid w:val="00033CAC"/>
    <w:rsid w:val="00033EEA"/>
    <w:rsid w:val="0003438E"/>
    <w:rsid w:val="00034532"/>
    <w:rsid w:val="00034726"/>
    <w:rsid w:val="00034FA2"/>
    <w:rsid w:val="0003514E"/>
    <w:rsid w:val="00035BCC"/>
    <w:rsid w:val="00035D7F"/>
    <w:rsid w:val="00035E27"/>
    <w:rsid w:val="00036A4C"/>
    <w:rsid w:val="00036B0E"/>
    <w:rsid w:val="00037A0A"/>
    <w:rsid w:val="00037C89"/>
    <w:rsid w:val="000400A1"/>
    <w:rsid w:val="0004093C"/>
    <w:rsid w:val="00040F92"/>
    <w:rsid w:val="0004127D"/>
    <w:rsid w:val="00041875"/>
    <w:rsid w:val="00041DA6"/>
    <w:rsid w:val="00042A8A"/>
    <w:rsid w:val="0004419C"/>
    <w:rsid w:val="00044B43"/>
    <w:rsid w:val="00044C07"/>
    <w:rsid w:val="0004526E"/>
    <w:rsid w:val="00045A82"/>
    <w:rsid w:val="00045E51"/>
    <w:rsid w:val="00046042"/>
    <w:rsid w:val="0004609F"/>
    <w:rsid w:val="000463C8"/>
    <w:rsid w:val="0004667D"/>
    <w:rsid w:val="00046B63"/>
    <w:rsid w:val="00046B7C"/>
    <w:rsid w:val="00046E30"/>
    <w:rsid w:val="00047058"/>
    <w:rsid w:val="00047C47"/>
    <w:rsid w:val="00047CD9"/>
    <w:rsid w:val="00047E9A"/>
    <w:rsid w:val="00047F33"/>
    <w:rsid w:val="0005060E"/>
    <w:rsid w:val="00050ADF"/>
    <w:rsid w:val="00050D0C"/>
    <w:rsid w:val="00050F55"/>
    <w:rsid w:val="000511D6"/>
    <w:rsid w:val="000516AF"/>
    <w:rsid w:val="0005196D"/>
    <w:rsid w:val="00052412"/>
    <w:rsid w:val="0005299F"/>
    <w:rsid w:val="00052CF0"/>
    <w:rsid w:val="000533CE"/>
    <w:rsid w:val="000535BC"/>
    <w:rsid w:val="000537A6"/>
    <w:rsid w:val="00053B82"/>
    <w:rsid w:val="00054097"/>
    <w:rsid w:val="00054A28"/>
    <w:rsid w:val="00054AF2"/>
    <w:rsid w:val="00054E1D"/>
    <w:rsid w:val="00055180"/>
    <w:rsid w:val="0005523F"/>
    <w:rsid w:val="000554E0"/>
    <w:rsid w:val="000555F4"/>
    <w:rsid w:val="00055D89"/>
    <w:rsid w:val="00056128"/>
    <w:rsid w:val="00056573"/>
    <w:rsid w:val="00056BCC"/>
    <w:rsid w:val="0005739A"/>
    <w:rsid w:val="000574CD"/>
    <w:rsid w:val="0005754F"/>
    <w:rsid w:val="000579E2"/>
    <w:rsid w:val="00057AF7"/>
    <w:rsid w:val="00057E98"/>
    <w:rsid w:val="00060976"/>
    <w:rsid w:val="000609D2"/>
    <w:rsid w:val="00060B5D"/>
    <w:rsid w:val="00061182"/>
    <w:rsid w:val="00061605"/>
    <w:rsid w:val="0006257A"/>
    <w:rsid w:val="000628DF"/>
    <w:rsid w:val="00062B1E"/>
    <w:rsid w:val="00063338"/>
    <w:rsid w:val="0006334F"/>
    <w:rsid w:val="00064697"/>
    <w:rsid w:val="00064B0E"/>
    <w:rsid w:val="00064E34"/>
    <w:rsid w:val="00065A7D"/>
    <w:rsid w:val="00067002"/>
    <w:rsid w:val="000670FD"/>
    <w:rsid w:val="00067921"/>
    <w:rsid w:val="00067A7F"/>
    <w:rsid w:val="00067CFA"/>
    <w:rsid w:val="00067EB2"/>
    <w:rsid w:val="0007049E"/>
    <w:rsid w:val="000708B9"/>
    <w:rsid w:val="000717D8"/>
    <w:rsid w:val="00071894"/>
    <w:rsid w:val="000718F7"/>
    <w:rsid w:val="000720FA"/>
    <w:rsid w:val="00072569"/>
    <w:rsid w:val="00072B4A"/>
    <w:rsid w:val="00072EA1"/>
    <w:rsid w:val="000737A1"/>
    <w:rsid w:val="000738BC"/>
    <w:rsid w:val="00073B73"/>
    <w:rsid w:val="00073FD1"/>
    <w:rsid w:val="00075228"/>
    <w:rsid w:val="00075271"/>
    <w:rsid w:val="000755C1"/>
    <w:rsid w:val="000759F5"/>
    <w:rsid w:val="00075BF4"/>
    <w:rsid w:val="00076D6D"/>
    <w:rsid w:val="00076D8F"/>
    <w:rsid w:val="00076F1E"/>
    <w:rsid w:val="000770F5"/>
    <w:rsid w:val="000771A0"/>
    <w:rsid w:val="0007750A"/>
    <w:rsid w:val="00077BDA"/>
    <w:rsid w:val="00077BDB"/>
    <w:rsid w:val="000801CD"/>
    <w:rsid w:val="00080C94"/>
    <w:rsid w:val="00080FAB"/>
    <w:rsid w:val="00081036"/>
    <w:rsid w:val="0008154D"/>
    <w:rsid w:val="000817CC"/>
    <w:rsid w:val="00081E54"/>
    <w:rsid w:val="00081F80"/>
    <w:rsid w:val="00082277"/>
    <w:rsid w:val="00082819"/>
    <w:rsid w:val="00082889"/>
    <w:rsid w:val="000829EF"/>
    <w:rsid w:val="00083198"/>
    <w:rsid w:val="000832C1"/>
    <w:rsid w:val="00083550"/>
    <w:rsid w:val="000840AD"/>
    <w:rsid w:val="00084127"/>
    <w:rsid w:val="00084FE2"/>
    <w:rsid w:val="00086B2B"/>
    <w:rsid w:val="0008737E"/>
    <w:rsid w:val="00087382"/>
    <w:rsid w:val="000877BF"/>
    <w:rsid w:val="00087CDA"/>
    <w:rsid w:val="00087DEE"/>
    <w:rsid w:val="000901EE"/>
    <w:rsid w:val="00090257"/>
    <w:rsid w:val="000909D9"/>
    <w:rsid w:val="00090AD7"/>
    <w:rsid w:val="00091036"/>
    <w:rsid w:val="0009128E"/>
    <w:rsid w:val="000912AA"/>
    <w:rsid w:val="00091329"/>
    <w:rsid w:val="00091870"/>
    <w:rsid w:val="0009275A"/>
    <w:rsid w:val="0009360A"/>
    <w:rsid w:val="00093E57"/>
    <w:rsid w:val="00093E7F"/>
    <w:rsid w:val="00095132"/>
    <w:rsid w:val="000952E6"/>
    <w:rsid w:val="000954C3"/>
    <w:rsid w:val="00095824"/>
    <w:rsid w:val="000958B3"/>
    <w:rsid w:val="00095A3C"/>
    <w:rsid w:val="00096930"/>
    <w:rsid w:val="0009695A"/>
    <w:rsid w:val="000A00B8"/>
    <w:rsid w:val="000A01AC"/>
    <w:rsid w:val="000A0ED9"/>
    <w:rsid w:val="000A11C7"/>
    <w:rsid w:val="000A15D9"/>
    <w:rsid w:val="000A17B5"/>
    <w:rsid w:val="000A17D5"/>
    <w:rsid w:val="000A1DC7"/>
    <w:rsid w:val="000A22A0"/>
    <w:rsid w:val="000A22BC"/>
    <w:rsid w:val="000A24EA"/>
    <w:rsid w:val="000A2C48"/>
    <w:rsid w:val="000A3ABB"/>
    <w:rsid w:val="000A3B53"/>
    <w:rsid w:val="000A3BFE"/>
    <w:rsid w:val="000A49FB"/>
    <w:rsid w:val="000A588E"/>
    <w:rsid w:val="000A5ADD"/>
    <w:rsid w:val="000A5FBD"/>
    <w:rsid w:val="000A6374"/>
    <w:rsid w:val="000A646A"/>
    <w:rsid w:val="000A6859"/>
    <w:rsid w:val="000A7090"/>
    <w:rsid w:val="000A7154"/>
    <w:rsid w:val="000A7222"/>
    <w:rsid w:val="000B02F6"/>
    <w:rsid w:val="000B0C57"/>
    <w:rsid w:val="000B0FC2"/>
    <w:rsid w:val="000B102B"/>
    <w:rsid w:val="000B1D15"/>
    <w:rsid w:val="000B1ED5"/>
    <w:rsid w:val="000B21E4"/>
    <w:rsid w:val="000B2A7E"/>
    <w:rsid w:val="000B3CA1"/>
    <w:rsid w:val="000B4505"/>
    <w:rsid w:val="000B455D"/>
    <w:rsid w:val="000B48CD"/>
    <w:rsid w:val="000B4A33"/>
    <w:rsid w:val="000B4B48"/>
    <w:rsid w:val="000B4D9C"/>
    <w:rsid w:val="000B53B0"/>
    <w:rsid w:val="000B53BD"/>
    <w:rsid w:val="000B54AE"/>
    <w:rsid w:val="000B592F"/>
    <w:rsid w:val="000B5DE2"/>
    <w:rsid w:val="000B6639"/>
    <w:rsid w:val="000B68E9"/>
    <w:rsid w:val="000B6BA4"/>
    <w:rsid w:val="000B7CE4"/>
    <w:rsid w:val="000B7DD1"/>
    <w:rsid w:val="000C04E0"/>
    <w:rsid w:val="000C1140"/>
    <w:rsid w:val="000C13A5"/>
    <w:rsid w:val="000C145F"/>
    <w:rsid w:val="000C16B8"/>
    <w:rsid w:val="000C1717"/>
    <w:rsid w:val="000C1950"/>
    <w:rsid w:val="000C2365"/>
    <w:rsid w:val="000C25A0"/>
    <w:rsid w:val="000C2978"/>
    <w:rsid w:val="000C2B70"/>
    <w:rsid w:val="000C3252"/>
    <w:rsid w:val="000C35E5"/>
    <w:rsid w:val="000C3C0D"/>
    <w:rsid w:val="000C40FF"/>
    <w:rsid w:val="000C44EE"/>
    <w:rsid w:val="000C48A3"/>
    <w:rsid w:val="000C4D35"/>
    <w:rsid w:val="000C4F23"/>
    <w:rsid w:val="000C51AB"/>
    <w:rsid w:val="000C5540"/>
    <w:rsid w:val="000C55F2"/>
    <w:rsid w:val="000C56F3"/>
    <w:rsid w:val="000C6071"/>
    <w:rsid w:val="000C60A0"/>
    <w:rsid w:val="000C6509"/>
    <w:rsid w:val="000C67E2"/>
    <w:rsid w:val="000C686B"/>
    <w:rsid w:val="000C68B2"/>
    <w:rsid w:val="000C6956"/>
    <w:rsid w:val="000C6C88"/>
    <w:rsid w:val="000C71EF"/>
    <w:rsid w:val="000C7555"/>
    <w:rsid w:val="000C777C"/>
    <w:rsid w:val="000C7B05"/>
    <w:rsid w:val="000D0398"/>
    <w:rsid w:val="000D0543"/>
    <w:rsid w:val="000D0B7E"/>
    <w:rsid w:val="000D0CF4"/>
    <w:rsid w:val="000D131C"/>
    <w:rsid w:val="000D143B"/>
    <w:rsid w:val="000D15DC"/>
    <w:rsid w:val="000D15F3"/>
    <w:rsid w:val="000D16CE"/>
    <w:rsid w:val="000D1D07"/>
    <w:rsid w:val="000D2024"/>
    <w:rsid w:val="000D20FE"/>
    <w:rsid w:val="000D235F"/>
    <w:rsid w:val="000D2792"/>
    <w:rsid w:val="000D2E19"/>
    <w:rsid w:val="000D30DD"/>
    <w:rsid w:val="000D3274"/>
    <w:rsid w:val="000D34CF"/>
    <w:rsid w:val="000D39C2"/>
    <w:rsid w:val="000D3D01"/>
    <w:rsid w:val="000D477C"/>
    <w:rsid w:val="000D4FD2"/>
    <w:rsid w:val="000D5163"/>
    <w:rsid w:val="000D56A2"/>
    <w:rsid w:val="000D5A30"/>
    <w:rsid w:val="000D5E57"/>
    <w:rsid w:val="000D61EF"/>
    <w:rsid w:val="000D681F"/>
    <w:rsid w:val="000D6B7C"/>
    <w:rsid w:val="000D7919"/>
    <w:rsid w:val="000E025C"/>
    <w:rsid w:val="000E0795"/>
    <w:rsid w:val="000E0CE3"/>
    <w:rsid w:val="000E0E7E"/>
    <w:rsid w:val="000E11C0"/>
    <w:rsid w:val="000E210A"/>
    <w:rsid w:val="000E24A9"/>
    <w:rsid w:val="000E2B6D"/>
    <w:rsid w:val="000E2BB2"/>
    <w:rsid w:val="000E2C0D"/>
    <w:rsid w:val="000E2C30"/>
    <w:rsid w:val="000E2D4A"/>
    <w:rsid w:val="000E3626"/>
    <w:rsid w:val="000E38D5"/>
    <w:rsid w:val="000E3B30"/>
    <w:rsid w:val="000E3D11"/>
    <w:rsid w:val="000E450B"/>
    <w:rsid w:val="000E4529"/>
    <w:rsid w:val="000E519E"/>
    <w:rsid w:val="000E575B"/>
    <w:rsid w:val="000E57A8"/>
    <w:rsid w:val="000E5DAA"/>
    <w:rsid w:val="000E6AA8"/>
    <w:rsid w:val="000E6E7D"/>
    <w:rsid w:val="000F0022"/>
    <w:rsid w:val="000F085F"/>
    <w:rsid w:val="000F112E"/>
    <w:rsid w:val="000F1B79"/>
    <w:rsid w:val="000F1D36"/>
    <w:rsid w:val="000F2190"/>
    <w:rsid w:val="000F2D67"/>
    <w:rsid w:val="000F41EB"/>
    <w:rsid w:val="000F42AB"/>
    <w:rsid w:val="000F456D"/>
    <w:rsid w:val="000F4880"/>
    <w:rsid w:val="000F4CCA"/>
    <w:rsid w:val="000F4FB8"/>
    <w:rsid w:val="000F50DC"/>
    <w:rsid w:val="000F5287"/>
    <w:rsid w:val="000F5B67"/>
    <w:rsid w:val="000F5FB3"/>
    <w:rsid w:val="000F6329"/>
    <w:rsid w:val="000F6519"/>
    <w:rsid w:val="000F6700"/>
    <w:rsid w:val="000F7B09"/>
    <w:rsid w:val="000F7DCB"/>
    <w:rsid w:val="000F7E74"/>
    <w:rsid w:val="0010080E"/>
    <w:rsid w:val="0010089C"/>
    <w:rsid w:val="00100A36"/>
    <w:rsid w:val="00101351"/>
    <w:rsid w:val="00101805"/>
    <w:rsid w:val="00101C0A"/>
    <w:rsid w:val="00101F95"/>
    <w:rsid w:val="001029E9"/>
    <w:rsid w:val="00102A0C"/>
    <w:rsid w:val="001034CC"/>
    <w:rsid w:val="00103C3E"/>
    <w:rsid w:val="00104556"/>
    <w:rsid w:val="001045A8"/>
    <w:rsid w:val="00104786"/>
    <w:rsid w:val="00104B27"/>
    <w:rsid w:val="00104B7F"/>
    <w:rsid w:val="00105240"/>
    <w:rsid w:val="00105E55"/>
    <w:rsid w:val="00106215"/>
    <w:rsid w:val="001066F9"/>
    <w:rsid w:val="001068A4"/>
    <w:rsid w:val="00106B9A"/>
    <w:rsid w:val="00106D2A"/>
    <w:rsid w:val="00106E99"/>
    <w:rsid w:val="00107110"/>
    <w:rsid w:val="0010712E"/>
    <w:rsid w:val="001079CF"/>
    <w:rsid w:val="00107A80"/>
    <w:rsid w:val="00107BF8"/>
    <w:rsid w:val="001102EE"/>
    <w:rsid w:val="0011045A"/>
    <w:rsid w:val="00110BF1"/>
    <w:rsid w:val="001114DD"/>
    <w:rsid w:val="00111535"/>
    <w:rsid w:val="00111A2C"/>
    <w:rsid w:val="00112131"/>
    <w:rsid w:val="00112A73"/>
    <w:rsid w:val="00112F02"/>
    <w:rsid w:val="001133D9"/>
    <w:rsid w:val="00113521"/>
    <w:rsid w:val="00113AB2"/>
    <w:rsid w:val="00114171"/>
    <w:rsid w:val="00114908"/>
    <w:rsid w:val="00114A21"/>
    <w:rsid w:val="00114D67"/>
    <w:rsid w:val="001151E1"/>
    <w:rsid w:val="00115516"/>
    <w:rsid w:val="00115716"/>
    <w:rsid w:val="00115857"/>
    <w:rsid w:val="00115D69"/>
    <w:rsid w:val="0011612D"/>
    <w:rsid w:val="00116175"/>
    <w:rsid w:val="001173F2"/>
    <w:rsid w:val="001179CA"/>
    <w:rsid w:val="00117A2B"/>
    <w:rsid w:val="00117BC1"/>
    <w:rsid w:val="00117CCC"/>
    <w:rsid w:val="00120044"/>
    <w:rsid w:val="0012087C"/>
    <w:rsid w:val="00121180"/>
    <w:rsid w:val="0012181F"/>
    <w:rsid w:val="00121908"/>
    <w:rsid w:val="00121A7D"/>
    <w:rsid w:val="001226ED"/>
    <w:rsid w:val="00122AF0"/>
    <w:rsid w:val="001230EA"/>
    <w:rsid w:val="00123DF4"/>
    <w:rsid w:val="0012425E"/>
    <w:rsid w:val="001246C2"/>
    <w:rsid w:val="00125667"/>
    <w:rsid w:val="00125AA4"/>
    <w:rsid w:val="00125AC2"/>
    <w:rsid w:val="001264E8"/>
    <w:rsid w:val="00126B4A"/>
    <w:rsid w:val="00127188"/>
    <w:rsid w:val="00127400"/>
    <w:rsid w:val="00127439"/>
    <w:rsid w:val="00127583"/>
    <w:rsid w:val="001275DC"/>
    <w:rsid w:val="001278AC"/>
    <w:rsid w:val="00130507"/>
    <w:rsid w:val="00130530"/>
    <w:rsid w:val="001309D7"/>
    <w:rsid w:val="0013129D"/>
    <w:rsid w:val="001315F5"/>
    <w:rsid w:val="001320FB"/>
    <w:rsid w:val="001321BF"/>
    <w:rsid w:val="00132A1E"/>
    <w:rsid w:val="00132E9F"/>
    <w:rsid w:val="00132F62"/>
    <w:rsid w:val="00133260"/>
    <w:rsid w:val="001332E4"/>
    <w:rsid w:val="00133524"/>
    <w:rsid w:val="001339D3"/>
    <w:rsid w:val="00133A94"/>
    <w:rsid w:val="00133C4C"/>
    <w:rsid w:val="00134312"/>
    <w:rsid w:val="0013439F"/>
    <w:rsid w:val="00134799"/>
    <w:rsid w:val="00134A4A"/>
    <w:rsid w:val="0013505C"/>
    <w:rsid w:val="00135394"/>
    <w:rsid w:val="00135462"/>
    <w:rsid w:val="00135BA1"/>
    <w:rsid w:val="00135ECC"/>
    <w:rsid w:val="0013614B"/>
    <w:rsid w:val="00136389"/>
    <w:rsid w:val="0013654F"/>
    <w:rsid w:val="001365F2"/>
    <w:rsid w:val="00136C22"/>
    <w:rsid w:val="00136FAF"/>
    <w:rsid w:val="00136FB8"/>
    <w:rsid w:val="00137BEA"/>
    <w:rsid w:val="001409EF"/>
    <w:rsid w:val="001416A1"/>
    <w:rsid w:val="00141D06"/>
    <w:rsid w:val="00141EDB"/>
    <w:rsid w:val="001426D8"/>
    <w:rsid w:val="001429DB"/>
    <w:rsid w:val="00142AEE"/>
    <w:rsid w:val="00142E26"/>
    <w:rsid w:val="00143556"/>
    <w:rsid w:val="00143A3E"/>
    <w:rsid w:val="00143EA8"/>
    <w:rsid w:val="0014490A"/>
    <w:rsid w:val="00145365"/>
    <w:rsid w:val="00145EC5"/>
    <w:rsid w:val="0014665D"/>
    <w:rsid w:val="00147188"/>
    <w:rsid w:val="00147F9C"/>
    <w:rsid w:val="00150B51"/>
    <w:rsid w:val="00150CE8"/>
    <w:rsid w:val="00150FD2"/>
    <w:rsid w:val="001512A1"/>
    <w:rsid w:val="00151BF0"/>
    <w:rsid w:val="00152465"/>
    <w:rsid w:val="00152C3C"/>
    <w:rsid w:val="00152CEE"/>
    <w:rsid w:val="001540A2"/>
    <w:rsid w:val="001542A4"/>
    <w:rsid w:val="0015462E"/>
    <w:rsid w:val="00154820"/>
    <w:rsid w:val="0015483A"/>
    <w:rsid w:val="00154A2F"/>
    <w:rsid w:val="00154F02"/>
    <w:rsid w:val="00155177"/>
    <w:rsid w:val="001557D2"/>
    <w:rsid w:val="001558B2"/>
    <w:rsid w:val="001559A4"/>
    <w:rsid w:val="001559D0"/>
    <w:rsid w:val="00155AA6"/>
    <w:rsid w:val="0015663A"/>
    <w:rsid w:val="00156DCD"/>
    <w:rsid w:val="00156F48"/>
    <w:rsid w:val="00156F79"/>
    <w:rsid w:val="001570C2"/>
    <w:rsid w:val="00157383"/>
    <w:rsid w:val="0015754A"/>
    <w:rsid w:val="00157D5E"/>
    <w:rsid w:val="00160299"/>
    <w:rsid w:val="001602C5"/>
    <w:rsid w:val="001608DB"/>
    <w:rsid w:val="00160C03"/>
    <w:rsid w:val="00160C2B"/>
    <w:rsid w:val="0016173A"/>
    <w:rsid w:val="001618AC"/>
    <w:rsid w:val="0016205E"/>
    <w:rsid w:val="00162565"/>
    <w:rsid w:val="001625E1"/>
    <w:rsid w:val="001630A9"/>
    <w:rsid w:val="0016320E"/>
    <w:rsid w:val="00163212"/>
    <w:rsid w:val="0016325D"/>
    <w:rsid w:val="00163441"/>
    <w:rsid w:val="0016389F"/>
    <w:rsid w:val="001638BD"/>
    <w:rsid w:val="00163F97"/>
    <w:rsid w:val="00164302"/>
    <w:rsid w:val="001643C3"/>
    <w:rsid w:val="001644D3"/>
    <w:rsid w:val="0016454D"/>
    <w:rsid w:val="00164C28"/>
    <w:rsid w:val="00164DCC"/>
    <w:rsid w:val="00164E93"/>
    <w:rsid w:val="0016532D"/>
    <w:rsid w:val="00165530"/>
    <w:rsid w:val="001659C4"/>
    <w:rsid w:val="0016613A"/>
    <w:rsid w:val="0016643F"/>
    <w:rsid w:val="001664F5"/>
    <w:rsid w:val="00166ABD"/>
    <w:rsid w:val="00166FC0"/>
    <w:rsid w:val="00167110"/>
    <w:rsid w:val="0016750F"/>
    <w:rsid w:val="001676BB"/>
    <w:rsid w:val="001678EF"/>
    <w:rsid w:val="00167989"/>
    <w:rsid w:val="00170330"/>
    <w:rsid w:val="00170447"/>
    <w:rsid w:val="001708BE"/>
    <w:rsid w:val="001708EA"/>
    <w:rsid w:val="00170CA0"/>
    <w:rsid w:val="00170E71"/>
    <w:rsid w:val="001711C6"/>
    <w:rsid w:val="00171723"/>
    <w:rsid w:val="00171FE3"/>
    <w:rsid w:val="00172177"/>
    <w:rsid w:val="0017219C"/>
    <w:rsid w:val="00172CAA"/>
    <w:rsid w:val="001743DB"/>
    <w:rsid w:val="00174A29"/>
    <w:rsid w:val="00174D70"/>
    <w:rsid w:val="001751B5"/>
    <w:rsid w:val="0017538E"/>
    <w:rsid w:val="00175CED"/>
    <w:rsid w:val="00175F00"/>
    <w:rsid w:val="00176088"/>
    <w:rsid w:val="0017633C"/>
    <w:rsid w:val="001768EF"/>
    <w:rsid w:val="001769CA"/>
    <w:rsid w:val="00176CDC"/>
    <w:rsid w:val="00177306"/>
    <w:rsid w:val="0017731C"/>
    <w:rsid w:val="00177E16"/>
    <w:rsid w:val="0018067C"/>
    <w:rsid w:val="00180C01"/>
    <w:rsid w:val="00180DB0"/>
    <w:rsid w:val="00180F06"/>
    <w:rsid w:val="00180FD4"/>
    <w:rsid w:val="00181421"/>
    <w:rsid w:val="0018172F"/>
    <w:rsid w:val="00181BD7"/>
    <w:rsid w:val="00181C06"/>
    <w:rsid w:val="00181CF9"/>
    <w:rsid w:val="00181E35"/>
    <w:rsid w:val="00181ECC"/>
    <w:rsid w:val="00182066"/>
    <w:rsid w:val="0018214D"/>
    <w:rsid w:val="0018280D"/>
    <w:rsid w:val="00182D0A"/>
    <w:rsid w:val="00182F2D"/>
    <w:rsid w:val="00183C49"/>
    <w:rsid w:val="00184237"/>
    <w:rsid w:val="00184574"/>
    <w:rsid w:val="00184808"/>
    <w:rsid w:val="0018483B"/>
    <w:rsid w:val="00184868"/>
    <w:rsid w:val="00184C81"/>
    <w:rsid w:val="00184F72"/>
    <w:rsid w:val="00185044"/>
    <w:rsid w:val="00185186"/>
    <w:rsid w:val="00185892"/>
    <w:rsid w:val="0018609F"/>
    <w:rsid w:val="0018627A"/>
    <w:rsid w:val="00186334"/>
    <w:rsid w:val="0018694B"/>
    <w:rsid w:val="00186AF8"/>
    <w:rsid w:val="00186C87"/>
    <w:rsid w:val="0018767F"/>
    <w:rsid w:val="00187C7F"/>
    <w:rsid w:val="00187E08"/>
    <w:rsid w:val="00187E88"/>
    <w:rsid w:val="00190A58"/>
    <w:rsid w:val="00190B74"/>
    <w:rsid w:val="0019155E"/>
    <w:rsid w:val="001928CE"/>
    <w:rsid w:val="0019293B"/>
    <w:rsid w:val="00192EC8"/>
    <w:rsid w:val="00192F10"/>
    <w:rsid w:val="00193284"/>
    <w:rsid w:val="001934B4"/>
    <w:rsid w:val="0019353C"/>
    <w:rsid w:val="001935EF"/>
    <w:rsid w:val="00193AE0"/>
    <w:rsid w:val="00193B32"/>
    <w:rsid w:val="00193EC2"/>
    <w:rsid w:val="00194B85"/>
    <w:rsid w:val="0019570B"/>
    <w:rsid w:val="00195A24"/>
    <w:rsid w:val="00195DC0"/>
    <w:rsid w:val="00196160"/>
    <w:rsid w:val="001968CB"/>
    <w:rsid w:val="00196DB6"/>
    <w:rsid w:val="001972D7"/>
    <w:rsid w:val="001975C8"/>
    <w:rsid w:val="00197B93"/>
    <w:rsid w:val="00197DB2"/>
    <w:rsid w:val="001A036F"/>
    <w:rsid w:val="001A05B7"/>
    <w:rsid w:val="001A0C4D"/>
    <w:rsid w:val="001A0D28"/>
    <w:rsid w:val="001A1399"/>
    <w:rsid w:val="001A2691"/>
    <w:rsid w:val="001A2EC9"/>
    <w:rsid w:val="001A3320"/>
    <w:rsid w:val="001A3501"/>
    <w:rsid w:val="001A360F"/>
    <w:rsid w:val="001A4631"/>
    <w:rsid w:val="001A4C75"/>
    <w:rsid w:val="001A5070"/>
    <w:rsid w:val="001A61AC"/>
    <w:rsid w:val="001A6321"/>
    <w:rsid w:val="001A73A7"/>
    <w:rsid w:val="001A73C1"/>
    <w:rsid w:val="001A7454"/>
    <w:rsid w:val="001A78CE"/>
    <w:rsid w:val="001A7D1A"/>
    <w:rsid w:val="001A7FBA"/>
    <w:rsid w:val="001B0684"/>
    <w:rsid w:val="001B07BA"/>
    <w:rsid w:val="001B085F"/>
    <w:rsid w:val="001B1100"/>
    <w:rsid w:val="001B1E6D"/>
    <w:rsid w:val="001B2417"/>
    <w:rsid w:val="001B289D"/>
    <w:rsid w:val="001B2AB6"/>
    <w:rsid w:val="001B328E"/>
    <w:rsid w:val="001B3486"/>
    <w:rsid w:val="001B348D"/>
    <w:rsid w:val="001B3538"/>
    <w:rsid w:val="001B37E3"/>
    <w:rsid w:val="001B41D4"/>
    <w:rsid w:val="001B4289"/>
    <w:rsid w:val="001B4365"/>
    <w:rsid w:val="001B453A"/>
    <w:rsid w:val="001B528B"/>
    <w:rsid w:val="001B5EFB"/>
    <w:rsid w:val="001B6037"/>
    <w:rsid w:val="001B6092"/>
    <w:rsid w:val="001B6343"/>
    <w:rsid w:val="001B6CFB"/>
    <w:rsid w:val="001B6FD9"/>
    <w:rsid w:val="001B7D8B"/>
    <w:rsid w:val="001C0B92"/>
    <w:rsid w:val="001C2177"/>
    <w:rsid w:val="001C2345"/>
    <w:rsid w:val="001C2C05"/>
    <w:rsid w:val="001C346A"/>
    <w:rsid w:val="001C3546"/>
    <w:rsid w:val="001C37E5"/>
    <w:rsid w:val="001C3B0B"/>
    <w:rsid w:val="001C4177"/>
    <w:rsid w:val="001C4339"/>
    <w:rsid w:val="001C4456"/>
    <w:rsid w:val="001C4932"/>
    <w:rsid w:val="001C4C93"/>
    <w:rsid w:val="001C4DF1"/>
    <w:rsid w:val="001C5111"/>
    <w:rsid w:val="001C56F9"/>
    <w:rsid w:val="001C59C0"/>
    <w:rsid w:val="001C65B4"/>
    <w:rsid w:val="001C679E"/>
    <w:rsid w:val="001C67A9"/>
    <w:rsid w:val="001C68CE"/>
    <w:rsid w:val="001C69A3"/>
    <w:rsid w:val="001C6BEA"/>
    <w:rsid w:val="001C6E9F"/>
    <w:rsid w:val="001C6F94"/>
    <w:rsid w:val="001C7FA8"/>
    <w:rsid w:val="001D05BE"/>
    <w:rsid w:val="001D06BE"/>
    <w:rsid w:val="001D0F91"/>
    <w:rsid w:val="001D0FA2"/>
    <w:rsid w:val="001D1789"/>
    <w:rsid w:val="001D1AF5"/>
    <w:rsid w:val="001D1DCC"/>
    <w:rsid w:val="001D1DFC"/>
    <w:rsid w:val="001D1F91"/>
    <w:rsid w:val="001D22C1"/>
    <w:rsid w:val="001D2A31"/>
    <w:rsid w:val="001D3014"/>
    <w:rsid w:val="001D33A1"/>
    <w:rsid w:val="001D3477"/>
    <w:rsid w:val="001D3C82"/>
    <w:rsid w:val="001D3E14"/>
    <w:rsid w:val="001D413C"/>
    <w:rsid w:val="001D4443"/>
    <w:rsid w:val="001D496F"/>
    <w:rsid w:val="001D49E5"/>
    <w:rsid w:val="001D4EAC"/>
    <w:rsid w:val="001D5705"/>
    <w:rsid w:val="001D5804"/>
    <w:rsid w:val="001D5AF1"/>
    <w:rsid w:val="001D5B5D"/>
    <w:rsid w:val="001D60EB"/>
    <w:rsid w:val="001D6BD7"/>
    <w:rsid w:val="001D7911"/>
    <w:rsid w:val="001D7D53"/>
    <w:rsid w:val="001D7ED1"/>
    <w:rsid w:val="001E0223"/>
    <w:rsid w:val="001E0495"/>
    <w:rsid w:val="001E0C8E"/>
    <w:rsid w:val="001E0DD0"/>
    <w:rsid w:val="001E15A7"/>
    <w:rsid w:val="001E1AB9"/>
    <w:rsid w:val="001E1D45"/>
    <w:rsid w:val="001E20B0"/>
    <w:rsid w:val="001E24F1"/>
    <w:rsid w:val="001E2A6B"/>
    <w:rsid w:val="001E2C5F"/>
    <w:rsid w:val="001E2F02"/>
    <w:rsid w:val="001E36D1"/>
    <w:rsid w:val="001E39F8"/>
    <w:rsid w:val="001E3A8C"/>
    <w:rsid w:val="001E401B"/>
    <w:rsid w:val="001E4098"/>
    <w:rsid w:val="001E429A"/>
    <w:rsid w:val="001E4441"/>
    <w:rsid w:val="001E4954"/>
    <w:rsid w:val="001E4BF6"/>
    <w:rsid w:val="001E639A"/>
    <w:rsid w:val="001E653A"/>
    <w:rsid w:val="001E656D"/>
    <w:rsid w:val="001E6B8C"/>
    <w:rsid w:val="001E7A9E"/>
    <w:rsid w:val="001E7DCD"/>
    <w:rsid w:val="001F0513"/>
    <w:rsid w:val="001F0E8E"/>
    <w:rsid w:val="001F16B3"/>
    <w:rsid w:val="001F1AC2"/>
    <w:rsid w:val="001F1B35"/>
    <w:rsid w:val="001F29B3"/>
    <w:rsid w:val="001F2C83"/>
    <w:rsid w:val="001F2E9F"/>
    <w:rsid w:val="001F3278"/>
    <w:rsid w:val="001F3669"/>
    <w:rsid w:val="001F3A47"/>
    <w:rsid w:val="001F5134"/>
    <w:rsid w:val="001F5890"/>
    <w:rsid w:val="001F5D3C"/>
    <w:rsid w:val="001F605B"/>
    <w:rsid w:val="001F6363"/>
    <w:rsid w:val="001F65D9"/>
    <w:rsid w:val="001F6BBC"/>
    <w:rsid w:val="001F6F76"/>
    <w:rsid w:val="001F70C6"/>
    <w:rsid w:val="001F7A82"/>
    <w:rsid w:val="001F7B7F"/>
    <w:rsid w:val="0020071F"/>
    <w:rsid w:val="00200A34"/>
    <w:rsid w:val="00200FF4"/>
    <w:rsid w:val="00201CA4"/>
    <w:rsid w:val="00201CB3"/>
    <w:rsid w:val="00201E96"/>
    <w:rsid w:val="0020247E"/>
    <w:rsid w:val="0020278C"/>
    <w:rsid w:val="00202C6A"/>
    <w:rsid w:val="00203326"/>
    <w:rsid w:val="00203682"/>
    <w:rsid w:val="002038C3"/>
    <w:rsid w:val="00204028"/>
    <w:rsid w:val="00204195"/>
    <w:rsid w:val="0020425E"/>
    <w:rsid w:val="002042E4"/>
    <w:rsid w:val="00204ADC"/>
    <w:rsid w:val="00204FFE"/>
    <w:rsid w:val="00205109"/>
    <w:rsid w:val="00205300"/>
    <w:rsid w:val="00205CFE"/>
    <w:rsid w:val="0020634C"/>
    <w:rsid w:val="0020687E"/>
    <w:rsid w:val="002069AD"/>
    <w:rsid w:val="002072AB"/>
    <w:rsid w:val="0020734B"/>
    <w:rsid w:val="00207785"/>
    <w:rsid w:val="00207ED0"/>
    <w:rsid w:val="00210D0B"/>
    <w:rsid w:val="00210D34"/>
    <w:rsid w:val="00211273"/>
    <w:rsid w:val="00211525"/>
    <w:rsid w:val="00211C88"/>
    <w:rsid w:val="0021234E"/>
    <w:rsid w:val="0021267E"/>
    <w:rsid w:val="00212C87"/>
    <w:rsid w:val="00212DAC"/>
    <w:rsid w:val="0021306C"/>
    <w:rsid w:val="002130A6"/>
    <w:rsid w:val="00213559"/>
    <w:rsid w:val="00213AD6"/>
    <w:rsid w:val="0021438E"/>
    <w:rsid w:val="00214A71"/>
    <w:rsid w:val="00214AA8"/>
    <w:rsid w:val="00214AEC"/>
    <w:rsid w:val="00214DFE"/>
    <w:rsid w:val="00214EB3"/>
    <w:rsid w:val="002150B6"/>
    <w:rsid w:val="002154C0"/>
    <w:rsid w:val="0021633C"/>
    <w:rsid w:val="002166F6"/>
    <w:rsid w:val="002167B9"/>
    <w:rsid w:val="00216D60"/>
    <w:rsid w:val="00216ED4"/>
    <w:rsid w:val="00216F8A"/>
    <w:rsid w:val="00217266"/>
    <w:rsid w:val="002173C9"/>
    <w:rsid w:val="002201AC"/>
    <w:rsid w:val="0022023D"/>
    <w:rsid w:val="00220547"/>
    <w:rsid w:val="0022087F"/>
    <w:rsid w:val="002208E7"/>
    <w:rsid w:val="00220AC0"/>
    <w:rsid w:val="00220AE8"/>
    <w:rsid w:val="00220E24"/>
    <w:rsid w:val="00221314"/>
    <w:rsid w:val="00221B6D"/>
    <w:rsid w:val="00221CEB"/>
    <w:rsid w:val="0022290B"/>
    <w:rsid w:val="00222E56"/>
    <w:rsid w:val="002232B6"/>
    <w:rsid w:val="0022386C"/>
    <w:rsid w:val="0022391A"/>
    <w:rsid w:val="002241B0"/>
    <w:rsid w:val="00224386"/>
    <w:rsid w:val="00224504"/>
    <w:rsid w:val="00224705"/>
    <w:rsid w:val="002248C5"/>
    <w:rsid w:val="00224927"/>
    <w:rsid w:val="00224941"/>
    <w:rsid w:val="00224ABE"/>
    <w:rsid w:val="002255DD"/>
    <w:rsid w:val="00225993"/>
    <w:rsid w:val="002271B6"/>
    <w:rsid w:val="00227259"/>
    <w:rsid w:val="00227BCB"/>
    <w:rsid w:val="0023006F"/>
    <w:rsid w:val="002301C9"/>
    <w:rsid w:val="00230374"/>
    <w:rsid w:val="00230C20"/>
    <w:rsid w:val="00231249"/>
    <w:rsid w:val="00231C16"/>
    <w:rsid w:val="00231F2B"/>
    <w:rsid w:val="00231FCE"/>
    <w:rsid w:val="0023245C"/>
    <w:rsid w:val="002327C3"/>
    <w:rsid w:val="00232953"/>
    <w:rsid w:val="002336EF"/>
    <w:rsid w:val="00233A3E"/>
    <w:rsid w:val="00233A66"/>
    <w:rsid w:val="00233A8E"/>
    <w:rsid w:val="00234108"/>
    <w:rsid w:val="0023490C"/>
    <w:rsid w:val="00235483"/>
    <w:rsid w:val="002355C8"/>
    <w:rsid w:val="002357F9"/>
    <w:rsid w:val="00235B98"/>
    <w:rsid w:val="002364AE"/>
    <w:rsid w:val="00236614"/>
    <w:rsid w:val="00237BBC"/>
    <w:rsid w:val="00240279"/>
    <w:rsid w:val="00240423"/>
    <w:rsid w:val="00240837"/>
    <w:rsid w:val="00240B20"/>
    <w:rsid w:val="00240E3E"/>
    <w:rsid w:val="0024151B"/>
    <w:rsid w:val="002415C7"/>
    <w:rsid w:val="002416F4"/>
    <w:rsid w:val="00241B83"/>
    <w:rsid w:val="00242156"/>
    <w:rsid w:val="0024256E"/>
    <w:rsid w:val="00242F81"/>
    <w:rsid w:val="0024329A"/>
    <w:rsid w:val="002433F1"/>
    <w:rsid w:val="002434A6"/>
    <w:rsid w:val="002442DE"/>
    <w:rsid w:val="002449BE"/>
    <w:rsid w:val="00244BBF"/>
    <w:rsid w:val="00245095"/>
    <w:rsid w:val="0024547B"/>
    <w:rsid w:val="00245623"/>
    <w:rsid w:val="00245817"/>
    <w:rsid w:val="0024582C"/>
    <w:rsid w:val="00245EC7"/>
    <w:rsid w:val="0024609C"/>
    <w:rsid w:val="002466BE"/>
    <w:rsid w:val="00246A15"/>
    <w:rsid w:val="00246B95"/>
    <w:rsid w:val="00246CE3"/>
    <w:rsid w:val="00247157"/>
    <w:rsid w:val="00247609"/>
    <w:rsid w:val="00247B20"/>
    <w:rsid w:val="00247BFC"/>
    <w:rsid w:val="00247E94"/>
    <w:rsid w:val="00247F7B"/>
    <w:rsid w:val="002503E2"/>
    <w:rsid w:val="002504E8"/>
    <w:rsid w:val="00250D03"/>
    <w:rsid w:val="002510ED"/>
    <w:rsid w:val="002511D8"/>
    <w:rsid w:val="00251A40"/>
    <w:rsid w:val="00251CBD"/>
    <w:rsid w:val="00251D49"/>
    <w:rsid w:val="002521E9"/>
    <w:rsid w:val="002525A3"/>
    <w:rsid w:val="002528AC"/>
    <w:rsid w:val="00253540"/>
    <w:rsid w:val="0025363D"/>
    <w:rsid w:val="002536DD"/>
    <w:rsid w:val="00253AD9"/>
    <w:rsid w:val="00253E0E"/>
    <w:rsid w:val="002544FA"/>
    <w:rsid w:val="002547DC"/>
    <w:rsid w:val="00254912"/>
    <w:rsid w:val="00254A9D"/>
    <w:rsid w:val="00254D5F"/>
    <w:rsid w:val="00255191"/>
    <w:rsid w:val="002555C3"/>
    <w:rsid w:val="00255A0D"/>
    <w:rsid w:val="00255C39"/>
    <w:rsid w:val="00255F1C"/>
    <w:rsid w:val="00256559"/>
    <w:rsid w:val="002565DC"/>
    <w:rsid w:val="0025679D"/>
    <w:rsid w:val="00256B2C"/>
    <w:rsid w:val="00256B42"/>
    <w:rsid w:val="00256F0D"/>
    <w:rsid w:val="0025727E"/>
    <w:rsid w:val="00257B4A"/>
    <w:rsid w:val="00260012"/>
    <w:rsid w:val="002602DA"/>
    <w:rsid w:val="00260324"/>
    <w:rsid w:val="00260A7E"/>
    <w:rsid w:val="00260D2B"/>
    <w:rsid w:val="0026193E"/>
    <w:rsid w:val="002619D4"/>
    <w:rsid w:val="00261C7E"/>
    <w:rsid w:val="00261F19"/>
    <w:rsid w:val="002622E0"/>
    <w:rsid w:val="00263B72"/>
    <w:rsid w:val="0026466C"/>
    <w:rsid w:val="0026493A"/>
    <w:rsid w:val="00264BC9"/>
    <w:rsid w:val="00264C04"/>
    <w:rsid w:val="00264C1B"/>
    <w:rsid w:val="00265089"/>
    <w:rsid w:val="00265619"/>
    <w:rsid w:val="00265EAA"/>
    <w:rsid w:val="002669E0"/>
    <w:rsid w:val="00266B52"/>
    <w:rsid w:val="00266D5C"/>
    <w:rsid w:val="0026709F"/>
    <w:rsid w:val="00267EEA"/>
    <w:rsid w:val="00270000"/>
    <w:rsid w:val="002701E3"/>
    <w:rsid w:val="002704AF"/>
    <w:rsid w:val="0027129E"/>
    <w:rsid w:val="002717BC"/>
    <w:rsid w:val="00271A25"/>
    <w:rsid w:val="00271ABE"/>
    <w:rsid w:val="00271AC4"/>
    <w:rsid w:val="00272192"/>
    <w:rsid w:val="00272289"/>
    <w:rsid w:val="002724C9"/>
    <w:rsid w:val="00273141"/>
    <w:rsid w:val="00273590"/>
    <w:rsid w:val="0027427D"/>
    <w:rsid w:val="00274688"/>
    <w:rsid w:val="0027517F"/>
    <w:rsid w:val="00275911"/>
    <w:rsid w:val="00275AB5"/>
    <w:rsid w:val="00275E9A"/>
    <w:rsid w:val="002761D6"/>
    <w:rsid w:val="00277121"/>
    <w:rsid w:val="0027749D"/>
    <w:rsid w:val="002775EE"/>
    <w:rsid w:val="0027796D"/>
    <w:rsid w:val="00277A8D"/>
    <w:rsid w:val="0028001B"/>
    <w:rsid w:val="00280ABE"/>
    <w:rsid w:val="0028112F"/>
    <w:rsid w:val="00281C1D"/>
    <w:rsid w:val="00281E81"/>
    <w:rsid w:val="002824E6"/>
    <w:rsid w:val="00282541"/>
    <w:rsid w:val="002825EB"/>
    <w:rsid w:val="0028266A"/>
    <w:rsid w:val="00282862"/>
    <w:rsid w:val="00282E47"/>
    <w:rsid w:val="00282E63"/>
    <w:rsid w:val="00283D95"/>
    <w:rsid w:val="00284027"/>
    <w:rsid w:val="0028419E"/>
    <w:rsid w:val="002846E6"/>
    <w:rsid w:val="00284963"/>
    <w:rsid w:val="00284D14"/>
    <w:rsid w:val="00284F18"/>
    <w:rsid w:val="00285060"/>
    <w:rsid w:val="00285110"/>
    <w:rsid w:val="0028609D"/>
    <w:rsid w:val="0028640B"/>
    <w:rsid w:val="00286BC9"/>
    <w:rsid w:val="00286BD7"/>
    <w:rsid w:val="00287185"/>
    <w:rsid w:val="0028736D"/>
    <w:rsid w:val="00287B05"/>
    <w:rsid w:val="00287E8B"/>
    <w:rsid w:val="002902A6"/>
    <w:rsid w:val="002904CF"/>
    <w:rsid w:val="002907F1"/>
    <w:rsid w:val="002914A3"/>
    <w:rsid w:val="00291875"/>
    <w:rsid w:val="00291D6F"/>
    <w:rsid w:val="002923B8"/>
    <w:rsid w:val="0029295A"/>
    <w:rsid w:val="00292B1F"/>
    <w:rsid w:val="0029329E"/>
    <w:rsid w:val="002936BE"/>
    <w:rsid w:val="00293727"/>
    <w:rsid w:val="002940CF"/>
    <w:rsid w:val="00294181"/>
    <w:rsid w:val="00294A9C"/>
    <w:rsid w:val="0029555A"/>
    <w:rsid w:val="0029561A"/>
    <w:rsid w:val="00295B72"/>
    <w:rsid w:val="00296643"/>
    <w:rsid w:val="002976A6"/>
    <w:rsid w:val="00297FBB"/>
    <w:rsid w:val="002A07A1"/>
    <w:rsid w:val="002A0851"/>
    <w:rsid w:val="002A0ABE"/>
    <w:rsid w:val="002A1261"/>
    <w:rsid w:val="002A1822"/>
    <w:rsid w:val="002A1AB0"/>
    <w:rsid w:val="002A1EA4"/>
    <w:rsid w:val="002A22E3"/>
    <w:rsid w:val="002A23D2"/>
    <w:rsid w:val="002A2AB4"/>
    <w:rsid w:val="002A2B39"/>
    <w:rsid w:val="002A2E23"/>
    <w:rsid w:val="002A31D3"/>
    <w:rsid w:val="002A43CF"/>
    <w:rsid w:val="002A4709"/>
    <w:rsid w:val="002A48A7"/>
    <w:rsid w:val="002A4B39"/>
    <w:rsid w:val="002A4C29"/>
    <w:rsid w:val="002A502F"/>
    <w:rsid w:val="002A5A4D"/>
    <w:rsid w:val="002A5F32"/>
    <w:rsid w:val="002A6152"/>
    <w:rsid w:val="002A6351"/>
    <w:rsid w:val="002A6957"/>
    <w:rsid w:val="002A6F45"/>
    <w:rsid w:val="002A749A"/>
    <w:rsid w:val="002A761C"/>
    <w:rsid w:val="002B0164"/>
    <w:rsid w:val="002B0326"/>
    <w:rsid w:val="002B0BC6"/>
    <w:rsid w:val="002B19BD"/>
    <w:rsid w:val="002B1FF2"/>
    <w:rsid w:val="002B20F3"/>
    <w:rsid w:val="002B215B"/>
    <w:rsid w:val="002B225F"/>
    <w:rsid w:val="002B275C"/>
    <w:rsid w:val="002B27B7"/>
    <w:rsid w:val="002B2C79"/>
    <w:rsid w:val="002B2F3A"/>
    <w:rsid w:val="002B3921"/>
    <w:rsid w:val="002B3E5E"/>
    <w:rsid w:val="002B4203"/>
    <w:rsid w:val="002B4A9A"/>
    <w:rsid w:val="002B4F27"/>
    <w:rsid w:val="002B5F62"/>
    <w:rsid w:val="002B6141"/>
    <w:rsid w:val="002B6180"/>
    <w:rsid w:val="002B6458"/>
    <w:rsid w:val="002B64C8"/>
    <w:rsid w:val="002B6D3A"/>
    <w:rsid w:val="002B709D"/>
    <w:rsid w:val="002B7271"/>
    <w:rsid w:val="002B7488"/>
    <w:rsid w:val="002B768E"/>
    <w:rsid w:val="002B7743"/>
    <w:rsid w:val="002B7AEA"/>
    <w:rsid w:val="002C0970"/>
    <w:rsid w:val="002C0D54"/>
    <w:rsid w:val="002C0D6A"/>
    <w:rsid w:val="002C14CB"/>
    <w:rsid w:val="002C198A"/>
    <w:rsid w:val="002C1A2C"/>
    <w:rsid w:val="002C263A"/>
    <w:rsid w:val="002C2895"/>
    <w:rsid w:val="002C2C23"/>
    <w:rsid w:val="002C2DA0"/>
    <w:rsid w:val="002C2F89"/>
    <w:rsid w:val="002C39E6"/>
    <w:rsid w:val="002C3E9E"/>
    <w:rsid w:val="002C3F5E"/>
    <w:rsid w:val="002C4731"/>
    <w:rsid w:val="002C4D47"/>
    <w:rsid w:val="002C4E9E"/>
    <w:rsid w:val="002C51C4"/>
    <w:rsid w:val="002C5934"/>
    <w:rsid w:val="002C5F90"/>
    <w:rsid w:val="002C66AE"/>
    <w:rsid w:val="002C69A9"/>
    <w:rsid w:val="002C6E67"/>
    <w:rsid w:val="002C7032"/>
    <w:rsid w:val="002C75D2"/>
    <w:rsid w:val="002C78EA"/>
    <w:rsid w:val="002C7A45"/>
    <w:rsid w:val="002C7B8A"/>
    <w:rsid w:val="002C7CE8"/>
    <w:rsid w:val="002C7E1B"/>
    <w:rsid w:val="002D01AB"/>
    <w:rsid w:val="002D069A"/>
    <w:rsid w:val="002D06FA"/>
    <w:rsid w:val="002D12F1"/>
    <w:rsid w:val="002D1436"/>
    <w:rsid w:val="002D1734"/>
    <w:rsid w:val="002D1851"/>
    <w:rsid w:val="002D2008"/>
    <w:rsid w:val="002D26F3"/>
    <w:rsid w:val="002D2931"/>
    <w:rsid w:val="002D2E6C"/>
    <w:rsid w:val="002D329B"/>
    <w:rsid w:val="002D3D24"/>
    <w:rsid w:val="002D4929"/>
    <w:rsid w:val="002D4AD6"/>
    <w:rsid w:val="002D4DB8"/>
    <w:rsid w:val="002D5115"/>
    <w:rsid w:val="002D5475"/>
    <w:rsid w:val="002D5F2A"/>
    <w:rsid w:val="002D6548"/>
    <w:rsid w:val="002D66A4"/>
    <w:rsid w:val="002D66B7"/>
    <w:rsid w:val="002D75F8"/>
    <w:rsid w:val="002E094F"/>
    <w:rsid w:val="002E0B08"/>
    <w:rsid w:val="002E0BE7"/>
    <w:rsid w:val="002E0D19"/>
    <w:rsid w:val="002E12D0"/>
    <w:rsid w:val="002E12F2"/>
    <w:rsid w:val="002E1741"/>
    <w:rsid w:val="002E1753"/>
    <w:rsid w:val="002E19A8"/>
    <w:rsid w:val="002E1B51"/>
    <w:rsid w:val="002E2043"/>
    <w:rsid w:val="002E2100"/>
    <w:rsid w:val="002E2115"/>
    <w:rsid w:val="002E227B"/>
    <w:rsid w:val="002E2A99"/>
    <w:rsid w:val="002E2D04"/>
    <w:rsid w:val="002E2E32"/>
    <w:rsid w:val="002E3503"/>
    <w:rsid w:val="002E39D1"/>
    <w:rsid w:val="002E473E"/>
    <w:rsid w:val="002E5145"/>
    <w:rsid w:val="002E55EF"/>
    <w:rsid w:val="002E57AB"/>
    <w:rsid w:val="002E59C7"/>
    <w:rsid w:val="002E695D"/>
    <w:rsid w:val="002E74C0"/>
    <w:rsid w:val="002E75C4"/>
    <w:rsid w:val="002E76A4"/>
    <w:rsid w:val="002E77C1"/>
    <w:rsid w:val="002F0193"/>
    <w:rsid w:val="002F01FF"/>
    <w:rsid w:val="002F078D"/>
    <w:rsid w:val="002F0E96"/>
    <w:rsid w:val="002F0EB4"/>
    <w:rsid w:val="002F0EC6"/>
    <w:rsid w:val="002F10F8"/>
    <w:rsid w:val="002F14A3"/>
    <w:rsid w:val="002F14CE"/>
    <w:rsid w:val="002F1AEC"/>
    <w:rsid w:val="002F2818"/>
    <w:rsid w:val="002F2DED"/>
    <w:rsid w:val="002F3EAE"/>
    <w:rsid w:val="002F4327"/>
    <w:rsid w:val="002F4640"/>
    <w:rsid w:val="002F54A7"/>
    <w:rsid w:val="002F551B"/>
    <w:rsid w:val="002F567A"/>
    <w:rsid w:val="002F5A87"/>
    <w:rsid w:val="002F6677"/>
    <w:rsid w:val="002F6A83"/>
    <w:rsid w:val="002F6CFC"/>
    <w:rsid w:val="002F72B0"/>
    <w:rsid w:val="002F744C"/>
    <w:rsid w:val="002F7726"/>
    <w:rsid w:val="002F7F49"/>
    <w:rsid w:val="002F7FF3"/>
    <w:rsid w:val="0030015B"/>
    <w:rsid w:val="00300258"/>
    <w:rsid w:val="00300B7A"/>
    <w:rsid w:val="00300B9A"/>
    <w:rsid w:val="003018B0"/>
    <w:rsid w:val="00301B4B"/>
    <w:rsid w:val="00301DBB"/>
    <w:rsid w:val="00302848"/>
    <w:rsid w:val="003029DD"/>
    <w:rsid w:val="00302B2E"/>
    <w:rsid w:val="00302C4A"/>
    <w:rsid w:val="00302E8C"/>
    <w:rsid w:val="0030341B"/>
    <w:rsid w:val="003034E9"/>
    <w:rsid w:val="0030371B"/>
    <w:rsid w:val="003040FD"/>
    <w:rsid w:val="003043D6"/>
    <w:rsid w:val="00304668"/>
    <w:rsid w:val="00304865"/>
    <w:rsid w:val="00304CD0"/>
    <w:rsid w:val="003050A1"/>
    <w:rsid w:val="003051B2"/>
    <w:rsid w:val="00305314"/>
    <w:rsid w:val="00305D0E"/>
    <w:rsid w:val="00305F73"/>
    <w:rsid w:val="00306243"/>
    <w:rsid w:val="00306708"/>
    <w:rsid w:val="003076C0"/>
    <w:rsid w:val="003076ED"/>
    <w:rsid w:val="0030786C"/>
    <w:rsid w:val="00307E24"/>
    <w:rsid w:val="0031041F"/>
    <w:rsid w:val="003109D3"/>
    <w:rsid w:val="00311641"/>
    <w:rsid w:val="00311810"/>
    <w:rsid w:val="00311CCC"/>
    <w:rsid w:val="0031213B"/>
    <w:rsid w:val="003126A3"/>
    <w:rsid w:val="00313026"/>
    <w:rsid w:val="003131B5"/>
    <w:rsid w:val="00316487"/>
    <w:rsid w:val="0031657C"/>
    <w:rsid w:val="00316CC3"/>
    <w:rsid w:val="00316EF6"/>
    <w:rsid w:val="0031708A"/>
    <w:rsid w:val="003170F1"/>
    <w:rsid w:val="003172CE"/>
    <w:rsid w:val="003174D0"/>
    <w:rsid w:val="003204CF"/>
    <w:rsid w:val="003207A2"/>
    <w:rsid w:val="003212DB"/>
    <w:rsid w:val="00321576"/>
    <w:rsid w:val="00321723"/>
    <w:rsid w:val="0032237D"/>
    <w:rsid w:val="003233AD"/>
    <w:rsid w:val="003237A8"/>
    <w:rsid w:val="00323F5E"/>
    <w:rsid w:val="0032471B"/>
    <w:rsid w:val="00324870"/>
    <w:rsid w:val="0032493C"/>
    <w:rsid w:val="00324E6A"/>
    <w:rsid w:val="00325070"/>
    <w:rsid w:val="00325493"/>
    <w:rsid w:val="00325E48"/>
    <w:rsid w:val="00326609"/>
    <w:rsid w:val="003266F1"/>
    <w:rsid w:val="00326A72"/>
    <w:rsid w:val="00326B5E"/>
    <w:rsid w:val="003275F4"/>
    <w:rsid w:val="00327E36"/>
    <w:rsid w:val="0033011F"/>
    <w:rsid w:val="003309AC"/>
    <w:rsid w:val="00331A9A"/>
    <w:rsid w:val="00331DF8"/>
    <w:rsid w:val="00332311"/>
    <w:rsid w:val="00332533"/>
    <w:rsid w:val="00332606"/>
    <w:rsid w:val="00332752"/>
    <w:rsid w:val="00332E70"/>
    <w:rsid w:val="00332EC7"/>
    <w:rsid w:val="00333370"/>
    <w:rsid w:val="00333897"/>
    <w:rsid w:val="0033395A"/>
    <w:rsid w:val="00333DD7"/>
    <w:rsid w:val="00334104"/>
    <w:rsid w:val="00334187"/>
    <w:rsid w:val="003344F1"/>
    <w:rsid w:val="00334CBB"/>
    <w:rsid w:val="00335074"/>
    <w:rsid w:val="003350C5"/>
    <w:rsid w:val="00335557"/>
    <w:rsid w:val="003356D8"/>
    <w:rsid w:val="00335A04"/>
    <w:rsid w:val="00335F19"/>
    <w:rsid w:val="00336636"/>
    <w:rsid w:val="00336857"/>
    <w:rsid w:val="00336CFB"/>
    <w:rsid w:val="0033744D"/>
    <w:rsid w:val="003379DF"/>
    <w:rsid w:val="00337D90"/>
    <w:rsid w:val="0034004A"/>
    <w:rsid w:val="003402C9"/>
    <w:rsid w:val="00340C2C"/>
    <w:rsid w:val="00340D66"/>
    <w:rsid w:val="00340D67"/>
    <w:rsid w:val="00340E57"/>
    <w:rsid w:val="00340F58"/>
    <w:rsid w:val="00340FB9"/>
    <w:rsid w:val="003410C3"/>
    <w:rsid w:val="0034160E"/>
    <w:rsid w:val="00341792"/>
    <w:rsid w:val="003424AD"/>
    <w:rsid w:val="003424D4"/>
    <w:rsid w:val="0034272D"/>
    <w:rsid w:val="00342EDA"/>
    <w:rsid w:val="00343781"/>
    <w:rsid w:val="00343F62"/>
    <w:rsid w:val="0034475A"/>
    <w:rsid w:val="00345554"/>
    <w:rsid w:val="00345735"/>
    <w:rsid w:val="003458F4"/>
    <w:rsid w:val="00345B8B"/>
    <w:rsid w:val="00346F9C"/>
    <w:rsid w:val="00347F76"/>
    <w:rsid w:val="0035024F"/>
    <w:rsid w:val="00350576"/>
    <w:rsid w:val="00350E79"/>
    <w:rsid w:val="00351365"/>
    <w:rsid w:val="00351638"/>
    <w:rsid w:val="00351BBD"/>
    <w:rsid w:val="00352247"/>
    <w:rsid w:val="00352297"/>
    <w:rsid w:val="0035279F"/>
    <w:rsid w:val="00352EC9"/>
    <w:rsid w:val="003535D0"/>
    <w:rsid w:val="00353FDD"/>
    <w:rsid w:val="0035421F"/>
    <w:rsid w:val="00354BCB"/>
    <w:rsid w:val="00355B85"/>
    <w:rsid w:val="003567AF"/>
    <w:rsid w:val="003573FC"/>
    <w:rsid w:val="00357550"/>
    <w:rsid w:val="00357F51"/>
    <w:rsid w:val="00360515"/>
    <w:rsid w:val="00360643"/>
    <w:rsid w:val="003606B3"/>
    <w:rsid w:val="0036071D"/>
    <w:rsid w:val="00360B6B"/>
    <w:rsid w:val="003618EB"/>
    <w:rsid w:val="003619BE"/>
    <w:rsid w:val="00361BB5"/>
    <w:rsid w:val="00362668"/>
    <w:rsid w:val="00362704"/>
    <w:rsid w:val="00362884"/>
    <w:rsid w:val="0036364E"/>
    <w:rsid w:val="00363826"/>
    <w:rsid w:val="0036441C"/>
    <w:rsid w:val="00364C8C"/>
    <w:rsid w:val="00364EA2"/>
    <w:rsid w:val="003657E6"/>
    <w:rsid w:val="003663C7"/>
    <w:rsid w:val="003664A0"/>
    <w:rsid w:val="003665C2"/>
    <w:rsid w:val="00366D99"/>
    <w:rsid w:val="00366FB7"/>
    <w:rsid w:val="0036712D"/>
    <w:rsid w:val="00367B25"/>
    <w:rsid w:val="0037028B"/>
    <w:rsid w:val="003704A3"/>
    <w:rsid w:val="0037062B"/>
    <w:rsid w:val="00370C85"/>
    <w:rsid w:val="00370D78"/>
    <w:rsid w:val="00370DD5"/>
    <w:rsid w:val="003718B8"/>
    <w:rsid w:val="003719C1"/>
    <w:rsid w:val="00372019"/>
    <w:rsid w:val="0037213E"/>
    <w:rsid w:val="003736AB"/>
    <w:rsid w:val="00373E45"/>
    <w:rsid w:val="00373FE4"/>
    <w:rsid w:val="003740F6"/>
    <w:rsid w:val="00374CD9"/>
    <w:rsid w:val="00375008"/>
    <w:rsid w:val="003756B3"/>
    <w:rsid w:val="00375B39"/>
    <w:rsid w:val="00375E13"/>
    <w:rsid w:val="00375F48"/>
    <w:rsid w:val="00376014"/>
    <w:rsid w:val="003761C4"/>
    <w:rsid w:val="00376406"/>
    <w:rsid w:val="00376BF0"/>
    <w:rsid w:val="003772CD"/>
    <w:rsid w:val="00377730"/>
    <w:rsid w:val="00377A29"/>
    <w:rsid w:val="00380341"/>
    <w:rsid w:val="003804BD"/>
    <w:rsid w:val="003805A5"/>
    <w:rsid w:val="00381245"/>
    <w:rsid w:val="00382642"/>
    <w:rsid w:val="0038265E"/>
    <w:rsid w:val="00382735"/>
    <w:rsid w:val="00382760"/>
    <w:rsid w:val="0038317A"/>
    <w:rsid w:val="003834AB"/>
    <w:rsid w:val="003838D2"/>
    <w:rsid w:val="00383CEF"/>
    <w:rsid w:val="00383D5C"/>
    <w:rsid w:val="00384C08"/>
    <w:rsid w:val="003852D0"/>
    <w:rsid w:val="00385905"/>
    <w:rsid w:val="00385C25"/>
    <w:rsid w:val="00385F01"/>
    <w:rsid w:val="003866E1"/>
    <w:rsid w:val="00386A23"/>
    <w:rsid w:val="003871F9"/>
    <w:rsid w:val="0038723D"/>
    <w:rsid w:val="00387A89"/>
    <w:rsid w:val="00387D0E"/>
    <w:rsid w:val="00387ECC"/>
    <w:rsid w:val="003904EF"/>
    <w:rsid w:val="00390839"/>
    <w:rsid w:val="00391368"/>
    <w:rsid w:val="0039172A"/>
    <w:rsid w:val="003917AE"/>
    <w:rsid w:val="00391C70"/>
    <w:rsid w:val="0039207F"/>
    <w:rsid w:val="00392DBF"/>
    <w:rsid w:val="00392EDC"/>
    <w:rsid w:val="003932D5"/>
    <w:rsid w:val="00393649"/>
    <w:rsid w:val="00393C4D"/>
    <w:rsid w:val="00394FBB"/>
    <w:rsid w:val="00395973"/>
    <w:rsid w:val="00396077"/>
    <w:rsid w:val="00396781"/>
    <w:rsid w:val="00397B13"/>
    <w:rsid w:val="00397B1C"/>
    <w:rsid w:val="00397D45"/>
    <w:rsid w:val="003A0464"/>
    <w:rsid w:val="003A07A4"/>
    <w:rsid w:val="003A1D13"/>
    <w:rsid w:val="003A1F65"/>
    <w:rsid w:val="003A231B"/>
    <w:rsid w:val="003A23F0"/>
    <w:rsid w:val="003A25AE"/>
    <w:rsid w:val="003A26D4"/>
    <w:rsid w:val="003A296F"/>
    <w:rsid w:val="003A2A2C"/>
    <w:rsid w:val="003A2ADF"/>
    <w:rsid w:val="003A3689"/>
    <w:rsid w:val="003A3EC4"/>
    <w:rsid w:val="003A4CBD"/>
    <w:rsid w:val="003A4E86"/>
    <w:rsid w:val="003A5538"/>
    <w:rsid w:val="003A57E4"/>
    <w:rsid w:val="003A58F0"/>
    <w:rsid w:val="003A5D70"/>
    <w:rsid w:val="003A60B9"/>
    <w:rsid w:val="003A6170"/>
    <w:rsid w:val="003A68FF"/>
    <w:rsid w:val="003A6FDF"/>
    <w:rsid w:val="003A7674"/>
    <w:rsid w:val="003A780C"/>
    <w:rsid w:val="003B0CE9"/>
    <w:rsid w:val="003B14DD"/>
    <w:rsid w:val="003B16B2"/>
    <w:rsid w:val="003B1C63"/>
    <w:rsid w:val="003B2087"/>
    <w:rsid w:val="003B24A3"/>
    <w:rsid w:val="003B265C"/>
    <w:rsid w:val="003B2BE0"/>
    <w:rsid w:val="003B2F93"/>
    <w:rsid w:val="003B3024"/>
    <w:rsid w:val="003B3266"/>
    <w:rsid w:val="003B36B2"/>
    <w:rsid w:val="003B390F"/>
    <w:rsid w:val="003B3D5A"/>
    <w:rsid w:val="003B4001"/>
    <w:rsid w:val="003B4324"/>
    <w:rsid w:val="003B4662"/>
    <w:rsid w:val="003B46FA"/>
    <w:rsid w:val="003B4A8A"/>
    <w:rsid w:val="003B4E2E"/>
    <w:rsid w:val="003B51E4"/>
    <w:rsid w:val="003B5737"/>
    <w:rsid w:val="003B5924"/>
    <w:rsid w:val="003B5A98"/>
    <w:rsid w:val="003B5BB9"/>
    <w:rsid w:val="003B6072"/>
    <w:rsid w:val="003B69A0"/>
    <w:rsid w:val="003B7942"/>
    <w:rsid w:val="003B7B72"/>
    <w:rsid w:val="003C07A9"/>
    <w:rsid w:val="003C08F5"/>
    <w:rsid w:val="003C0F82"/>
    <w:rsid w:val="003C13E6"/>
    <w:rsid w:val="003C264B"/>
    <w:rsid w:val="003C2834"/>
    <w:rsid w:val="003C3BBB"/>
    <w:rsid w:val="003C46B5"/>
    <w:rsid w:val="003C4D30"/>
    <w:rsid w:val="003C4D62"/>
    <w:rsid w:val="003C4D87"/>
    <w:rsid w:val="003C661D"/>
    <w:rsid w:val="003C672E"/>
    <w:rsid w:val="003C6829"/>
    <w:rsid w:val="003C6EBC"/>
    <w:rsid w:val="003C6F71"/>
    <w:rsid w:val="003C725B"/>
    <w:rsid w:val="003C7286"/>
    <w:rsid w:val="003C72DE"/>
    <w:rsid w:val="003C7347"/>
    <w:rsid w:val="003D0073"/>
    <w:rsid w:val="003D0637"/>
    <w:rsid w:val="003D1494"/>
    <w:rsid w:val="003D1A4C"/>
    <w:rsid w:val="003D1FA1"/>
    <w:rsid w:val="003D2DE8"/>
    <w:rsid w:val="003D31CA"/>
    <w:rsid w:val="003D35C5"/>
    <w:rsid w:val="003D3730"/>
    <w:rsid w:val="003D385E"/>
    <w:rsid w:val="003D39BE"/>
    <w:rsid w:val="003D39ED"/>
    <w:rsid w:val="003D4A0C"/>
    <w:rsid w:val="003D4ACB"/>
    <w:rsid w:val="003D5455"/>
    <w:rsid w:val="003D6037"/>
    <w:rsid w:val="003D6A05"/>
    <w:rsid w:val="003D6A30"/>
    <w:rsid w:val="003D6AB5"/>
    <w:rsid w:val="003D6C38"/>
    <w:rsid w:val="003D6D00"/>
    <w:rsid w:val="003D75DE"/>
    <w:rsid w:val="003D78C2"/>
    <w:rsid w:val="003D7D72"/>
    <w:rsid w:val="003D7D7C"/>
    <w:rsid w:val="003E029E"/>
    <w:rsid w:val="003E0751"/>
    <w:rsid w:val="003E0808"/>
    <w:rsid w:val="003E0DD9"/>
    <w:rsid w:val="003E0E6F"/>
    <w:rsid w:val="003E0FD0"/>
    <w:rsid w:val="003E1238"/>
    <w:rsid w:val="003E14D8"/>
    <w:rsid w:val="003E17FF"/>
    <w:rsid w:val="003E18C0"/>
    <w:rsid w:val="003E1A32"/>
    <w:rsid w:val="003E1C5C"/>
    <w:rsid w:val="003E2799"/>
    <w:rsid w:val="003E2873"/>
    <w:rsid w:val="003E33F4"/>
    <w:rsid w:val="003E3B24"/>
    <w:rsid w:val="003E49DE"/>
    <w:rsid w:val="003E5084"/>
    <w:rsid w:val="003E606E"/>
    <w:rsid w:val="003E6456"/>
    <w:rsid w:val="003E64F8"/>
    <w:rsid w:val="003E6A2B"/>
    <w:rsid w:val="003E6BED"/>
    <w:rsid w:val="003F00E0"/>
    <w:rsid w:val="003F0373"/>
    <w:rsid w:val="003F054C"/>
    <w:rsid w:val="003F1124"/>
    <w:rsid w:val="003F13F5"/>
    <w:rsid w:val="003F1CC9"/>
    <w:rsid w:val="003F1F22"/>
    <w:rsid w:val="003F275C"/>
    <w:rsid w:val="003F291C"/>
    <w:rsid w:val="003F3A05"/>
    <w:rsid w:val="003F3F5F"/>
    <w:rsid w:val="003F40D4"/>
    <w:rsid w:val="003F42E7"/>
    <w:rsid w:val="003F45DE"/>
    <w:rsid w:val="003F483B"/>
    <w:rsid w:val="003F49ED"/>
    <w:rsid w:val="003F4A7D"/>
    <w:rsid w:val="003F4C57"/>
    <w:rsid w:val="003F56EA"/>
    <w:rsid w:val="003F5E54"/>
    <w:rsid w:val="003F5EEE"/>
    <w:rsid w:val="003F5FDF"/>
    <w:rsid w:val="003F7248"/>
    <w:rsid w:val="003F744A"/>
    <w:rsid w:val="003F7E3A"/>
    <w:rsid w:val="003F7F2B"/>
    <w:rsid w:val="004003A4"/>
    <w:rsid w:val="00400C65"/>
    <w:rsid w:val="00400E7F"/>
    <w:rsid w:val="004010E5"/>
    <w:rsid w:val="00401657"/>
    <w:rsid w:val="0040216E"/>
    <w:rsid w:val="0040262A"/>
    <w:rsid w:val="00402926"/>
    <w:rsid w:val="004036AC"/>
    <w:rsid w:val="004036B9"/>
    <w:rsid w:val="00403F35"/>
    <w:rsid w:val="00404630"/>
    <w:rsid w:val="004048BD"/>
    <w:rsid w:val="00404958"/>
    <w:rsid w:val="00404BCB"/>
    <w:rsid w:val="0040529B"/>
    <w:rsid w:val="0040554B"/>
    <w:rsid w:val="004057AC"/>
    <w:rsid w:val="00405C94"/>
    <w:rsid w:val="00405D29"/>
    <w:rsid w:val="004062CD"/>
    <w:rsid w:val="00406DDE"/>
    <w:rsid w:val="00406FBC"/>
    <w:rsid w:val="0040739C"/>
    <w:rsid w:val="0040769A"/>
    <w:rsid w:val="00407BE0"/>
    <w:rsid w:val="00410071"/>
    <w:rsid w:val="004102D6"/>
    <w:rsid w:val="004103F4"/>
    <w:rsid w:val="004104C8"/>
    <w:rsid w:val="00411BB0"/>
    <w:rsid w:val="00411BC8"/>
    <w:rsid w:val="00411FBD"/>
    <w:rsid w:val="0041206D"/>
    <w:rsid w:val="00412D97"/>
    <w:rsid w:val="00412DC9"/>
    <w:rsid w:val="00414646"/>
    <w:rsid w:val="00415011"/>
    <w:rsid w:val="00416277"/>
    <w:rsid w:val="00416A30"/>
    <w:rsid w:val="00416A3C"/>
    <w:rsid w:val="004170B9"/>
    <w:rsid w:val="00417182"/>
    <w:rsid w:val="00417310"/>
    <w:rsid w:val="00417837"/>
    <w:rsid w:val="004178AA"/>
    <w:rsid w:val="004201F5"/>
    <w:rsid w:val="00420268"/>
    <w:rsid w:val="0042033E"/>
    <w:rsid w:val="004206AB"/>
    <w:rsid w:val="00421345"/>
    <w:rsid w:val="004215E2"/>
    <w:rsid w:val="00421AE2"/>
    <w:rsid w:val="00421B9C"/>
    <w:rsid w:val="00421E6E"/>
    <w:rsid w:val="00422175"/>
    <w:rsid w:val="0042258A"/>
    <w:rsid w:val="00422775"/>
    <w:rsid w:val="00422882"/>
    <w:rsid w:val="00423AF7"/>
    <w:rsid w:val="00423DF8"/>
    <w:rsid w:val="00423E03"/>
    <w:rsid w:val="00424037"/>
    <w:rsid w:val="00424C51"/>
    <w:rsid w:val="00424D9C"/>
    <w:rsid w:val="00424E9F"/>
    <w:rsid w:val="00425871"/>
    <w:rsid w:val="0042597B"/>
    <w:rsid w:val="00425ABF"/>
    <w:rsid w:val="00426593"/>
    <w:rsid w:val="00426618"/>
    <w:rsid w:val="004267C2"/>
    <w:rsid w:val="00426A73"/>
    <w:rsid w:val="004273C8"/>
    <w:rsid w:val="0042745C"/>
    <w:rsid w:val="00427C84"/>
    <w:rsid w:val="00427D2C"/>
    <w:rsid w:val="00427E18"/>
    <w:rsid w:val="00430880"/>
    <w:rsid w:val="0043088D"/>
    <w:rsid w:val="0043141C"/>
    <w:rsid w:val="004317CB"/>
    <w:rsid w:val="00431D36"/>
    <w:rsid w:val="004321F1"/>
    <w:rsid w:val="00432382"/>
    <w:rsid w:val="0043251E"/>
    <w:rsid w:val="00432EA5"/>
    <w:rsid w:val="0043317C"/>
    <w:rsid w:val="00434208"/>
    <w:rsid w:val="004344FC"/>
    <w:rsid w:val="00434C62"/>
    <w:rsid w:val="00435251"/>
    <w:rsid w:val="004354CA"/>
    <w:rsid w:val="00435714"/>
    <w:rsid w:val="00435925"/>
    <w:rsid w:val="00435A0B"/>
    <w:rsid w:val="00436165"/>
    <w:rsid w:val="004361BF"/>
    <w:rsid w:val="004371EF"/>
    <w:rsid w:val="00437827"/>
    <w:rsid w:val="00437E87"/>
    <w:rsid w:val="00440E20"/>
    <w:rsid w:val="0044103A"/>
    <w:rsid w:val="00441047"/>
    <w:rsid w:val="0044168A"/>
    <w:rsid w:val="0044168B"/>
    <w:rsid w:val="00442284"/>
    <w:rsid w:val="004428EE"/>
    <w:rsid w:val="00442DDC"/>
    <w:rsid w:val="00443677"/>
    <w:rsid w:val="004437A5"/>
    <w:rsid w:val="00443B39"/>
    <w:rsid w:val="00443CC5"/>
    <w:rsid w:val="004448F7"/>
    <w:rsid w:val="004449F9"/>
    <w:rsid w:val="00444EAE"/>
    <w:rsid w:val="00444F14"/>
    <w:rsid w:val="00445390"/>
    <w:rsid w:val="0044559A"/>
    <w:rsid w:val="00445D3B"/>
    <w:rsid w:val="00446EBD"/>
    <w:rsid w:val="004471D5"/>
    <w:rsid w:val="004471E0"/>
    <w:rsid w:val="00447DB7"/>
    <w:rsid w:val="0045050C"/>
    <w:rsid w:val="00450E6A"/>
    <w:rsid w:val="0045144A"/>
    <w:rsid w:val="00451466"/>
    <w:rsid w:val="00451488"/>
    <w:rsid w:val="0045181B"/>
    <w:rsid w:val="00451C54"/>
    <w:rsid w:val="00451C90"/>
    <w:rsid w:val="00452425"/>
    <w:rsid w:val="00453338"/>
    <w:rsid w:val="00453E3B"/>
    <w:rsid w:val="004542EC"/>
    <w:rsid w:val="00454A18"/>
    <w:rsid w:val="00455166"/>
    <w:rsid w:val="00455B0D"/>
    <w:rsid w:val="00455F1E"/>
    <w:rsid w:val="004567E4"/>
    <w:rsid w:val="00456971"/>
    <w:rsid w:val="00456D05"/>
    <w:rsid w:val="00457A91"/>
    <w:rsid w:val="00457B13"/>
    <w:rsid w:val="00457E6D"/>
    <w:rsid w:val="004602E7"/>
    <w:rsid w:val="00460346"/>
    <w:rsid w:val="0046068B"/>
    <w:rsid w:val="00460B2C"/>
    <w:rsid w:val="0046131B"/>
    <w:rsid w:val="004616B6"/>
    <w:rsid w:val="00461999"/>
    <w:rsid w:val="00462273"/>
    <w:rsid w:val="004622AD"/>
    <w:rsid w:val="00462D8B"/>
    <w:rsid w:val="00463626"/>
    <w:rsid w:val="00464C99"/>
    <w:rsid w:val="00464F87"/>
    <w:rsid w:val="004654B6"/>
    <w:rsid w:val="00465EF0"/>
    <w:rsid w:val="0046664A"/>
    <w:rsid w:val="004667FA"/>
    <w:rsid w:val="00466E5D"/>
    <w:rsid w:val="00466F85"/>
    <w:rsid w:val="00467499"/>
    <w:rsid w:val="0046773D"/>
    <w:rsid w:val="00467D1B"/>
    <w:rsid w:val="00467FE2"/>
    <w:rsid w:val="0047074B"/>
    <w:rsid w:val="00470870"/>
    <w:rsid w:val="00470F0D"/>
    <w:rsid w:val="004714C2"/>
    <w:rsid w:val="004714D7"/>
    <w:rsid w:val="004718FC"/>
    <w:rsid w:val="00471C18"/>
    <w:rsid w:val="004720D5"/>
    <w:rsid w:val="004730DD"/>
    <w:rsid w:val="004732EC"/>
    <w:rsid w:val="00473502"/>
    <w:rsid w:val="0047437E"/>
    <w:rsid w:val="004745DC"/>
    <w:rsid w:val="0047516F"/>
    <w:rsid w:val="00475797"/>
    <w:rsid w:val="004759AC"/>
    <w:rsid w:val="00475F60"/>
    <w:rsid w:val="00475F85"/>
    <w:rsid w:val="0047675E"/>
    <w:rsid w:val="004769A2"/>
    <w:rsid w:val="00477B78"/>
    <w:rsid w:val="00477C3E"/>
    <w:rsid w:val="00480088"/>
    <w:rsid w:val="00480A5C"/>
    <w:rsid w:val="004817DD"/>
    <w:rsid w:val="0048238E"/>
    <w:rsid w:val="0048245C"/>
    <w:rsid w:val="0048395C"/>
    <w:rsid w:val="00483EA8"/>
    <w:rsid w:val="00484A7E"/>
    <w:rsid w:val="00484AF0"/>
    <w:rsid w:val="004862D5"/>
    <w:rsid w:val="004863BE"/>
    <w:rsid w:val="0048783C"/>
    <w:rsid w:val="00487E25"/>
    <w:rsid w:val="004907D6"/>
    <w:rsid w:val="00490C0A"/>
    <w:rsid w:val="00491014"/>
    <w:rsid w:val="004921EE"/>
    <w:rsid w:val="0049238B"/>
    <w:rsid w:val="0049267F"/>
    <w:rsid w:val="004928FA"/>
    <w:rsid w:val="004929E5"/>
    <w:rsid w:val="004930F1"/>
    <w:rsid w:val="00493144"/>
    <w:rsid w:val="004935D4"/>
    <w:rsid w:val="004935FA"/>
    <w:rsid w:val="004939F4"/>
    <w:rsid w:val="00493AAA"/>
    <w:rsid w:val="00493DF6"/>
    <w:rsid w:val="00494491"/>
    <w:rsid w:val="00494B61"/>
    <w:rsid w:val="00494D66"/>
    <w:rsid w:val="00494E9C"/>
    <w:rsid w:val="00494F9F"/>
    <w:rsid w:val="00495198"/>
    <w:rsid w:val="004952C8"/>
    <w:rsid w:val="00495418"/>
    <w:rsid w:val="00495515"/>
    <w:rsid w:val="00495B27"/>
    <w:rsid w:val="00495DE8"/>
    <w:rsid w:val="00496937"/>
    <w:rsid w:val="00496C2E"/>
    <w:rsid w:val="00497029"/>
    <w:rsid w:val="004972C4"/>
    <w:rsid w:val="004A00D4"/>
    <w:rsid w:val="004A0426"/>
    <w:rsid w:val="004A07DB"/>
    <w:rsid w:val="004A0F74"/>
    <w:rsid w:val="004A1A16"/>
    <w:rsid w:val="004A1E78"/>
    <w:rsid w:val="004A2232"/>
    <w:rsid w:val="004A2A0E"/>
    <w:rsid w:val="004A4C0A"/>
    <w:rsid w:val="004A4C14"/>
    <w:rsid w:val="004A4F38"/>
    <w:rsid w:val="004A51A2"/>
    <w:rsid w:val="004A59C8"/>
    <w:rsid w:val="004A634F"/>
    <w:rsid w:val="004A6AB0"/>
    <w:rsid w:val="004A6E33"/>
    <w:rsid w:val="004A7009"/>
    <w:rsid w:val="004A7F5A"/>
    <w:rsid w:val="004B0184"/>
    <w:rsid w:val="004B0226"/>
    <w:rsid w:val="004B05D2"/>
    <w:rsid w:val="004B0F96"/>
    <w:rsid w:val="004B1433"/>
    <w:rsid w:val="004B151C"/>
    <w:rsid w:val="004B199C"/>
    <w:rsid w:val="004B1BCA"/>
    <w:rsid w:val="004B2C67"/>
    <w:rsid w:val="004B2E23"/>
    <w:rsid w:val="004B31F1"/>
    <w:rsid w:val="004B35A2"/>
    <w:rsid w:val="004B43DA"/>
    <w:rsid w:val="004B4CE3"/>
    <w:rsid w:val="004B52A4"/>
    <w:rsid w:val="004B53D9"/>
    <w:rsid w:val="004B57C1"/>
    <w:rsid w:val="004B5B1C"/>
    <w:rsid w:val="004B5CF1"/>
    <w:rsid w:val="004B644B"/>
    <w:rsid w:val="004B68E5"/>
    <w:rsid w:val="004B6E8E"/>
    <w:rsid w:val="004B70F5"/>
    <w:rsid w:val="004B7138"/>
    <w:rsid w:val="004B7A58"/>
    <w:rsid w:val="004B7C0B"/>
    <w:rsid w:val="004B7DA5"/>
    <w:rsid w:val="004B7EB8"/>
    <w:rsid w:val="004C0362"/>
    <w:rsid w:val="004C039C"/>
    <w:rsid w:val="004C053B"/>
    <w:rsid w:val="004C07F2"/>
    <w:rsid w:val="004C0A20"/>
    <w:rsid w:val="004C0E28"/>
    <w:rsid w:val="004C0ECC"/>
    <w:rsid w:val="004C1335"/>
    <w:rsid w:val="004C1638"/>
    <w:rsid w:val="004C23DD"/>
    <w:rsid w:val="004C2B31"/>
    <w:rsid w:val="004C35DB"/>
    <w:rsid w:val="004C42C4"/>
    <w:rsid w:val="004C4707"/>
    <w:rsid w:val="004C4A44"/>
    <w:rsid w:val="004C4A98"/>
    <w:rsid w:val="004C4B69"/>
    <w:rsid w:val="004C561F"/>
    <w:rsid w:val="004C5C43"/>
    <w:rsid w:val="004C5E53"/>
    <w:rsid w:val="004C5F20"/>
    <w:rsid w:val="004C6098"/>
    <w:rsid w:val="004C62FA"/>
    <w:rsid w:val="004C69A4"/>
    <w:rsid w:val="004C7149"/>
    <w:rsid w:val="004C7799"/>
    <w:rsid w:val="004C77C4"/>
    <w:rsid w:val="004C7C16"/>
    <w:rsid w:val="004D0991"/>
    <w:rsid w:val="004D0C51"/>
    <w:rsid w:val="004D0CDB"/>
    <w:rsid w:val="004D0F71"/>
    <w:rsid w:val="004D1A0C"/>
    <w:rsid w:val="004D1B0D"/>
    <w:rsid w:val="004D1D63"/>
    <w:rsid w:val="004D32D9"/>
    <w:rsid w:val="004D377A"/>
    <w:rsid w:val="004D3B58"/>
    <w:rsid w:val="004D49C2"/>
    <w:rsid w:val="004D4EA0"/>
    <w:rsid w:val="004D5770"/>
    <w:rsid w:val="004D5838"/>
    <w:rsid w:val="004D6270"/>
    <w:rsid w:val="004D647F"/>
    <w:rsid w:val="004D6715"/>
    <w:rsid w:val="004D6C7F"/>
    <w:rsid w:val="004D6FFD"/>
    <w:rsid w:val="004D75C4"/>
    <w:rsid w:val="004D7E62"/>
    <w:rsid w:val="004D7EFA"/>
    <w:rsid w:val="004E02C8"/>
    <w:rsid w:val="004E04F2"/>
    <w:rsid w:val="004E0CF3"/>
    <w:rsid w:val="004E105A"/>
    <w:rsid w:val="004E1487"/>
    <w:rsid w:val="004E169D"/>
    <w:rsid w:val="004E16EB"/>
    <w:rsid w:val="004E189F"/>
    <w:rsid w:val="004E1B2A"/>
    <w:rsid w:val="004E1E7A"/>
    <w:rsid w:val="004E22C1"/>
    <w:rsid w:val="004E2A50"/>
    <w:rsid w:val="004E2E81"/>
    <w:rsid w:val="004E3470"/>
    <w:rsid w:val="004E382A"/>
    <w:rsid w:val="004E3DB5"/>
    <w:rsid w:val="004E43C0"/>
    <w:rsid w:val="004E4547"/>
    <w:rsid w:val="004E489A"/>
    <w:rsid w:val="004E4D2B"/>
    <w:rsid w:val="004E4F3B"/>
    <w:rsid w:val="004E54C9"/>
    <w:rsid w:val="004E5764"/>
    <w:rsid w:val="004E57DB"/>
    <w:rsid w:val="004E5844"/>
    <w:rsid w:val="004E5973"/>
    <w:rsid w:val="004E5BF6"/>
    <w:rsid w:val="004E5CF5"/>
    <w:rsid w:val="004E613B"/>
    <w:rsid w:val="004E62DE"/>
    <w:rsid w:val="004E7208"/>
    <w:rsid w:val="004F0C34"/>
    <w:rsid w:val="004F0D94"/>
    <w:rsid w:val="004F117A"/>
    <w:rsid w:val="004F1FA7"/>
    <w:rsid w:val="004F20BE"/>
    <w:rsid w:val="004F22FE"/>
    <w:rsid w:val="004F245E"/>
    <w:rsid w:val="004F3195"/>
    <w:rsid w:val="004F3643"/>
    <w:rsid w:val="004F3817"/>
    <w:rsid w:val="004F3B41"/>
    <w:rsid w:val="004F4143"/>
    <w:rsid w:val="004F4721"/>
    <w:rsid w:val="004F4846"/>
    <w:rsid w:val="004F4EE5"/>
    <w:rsid w:val="004F4F19"/>
    <w:rsid w:val="004F5210"/>
    <w:rsid w:val="004F581F"/>
    <w:rsid w:val="004F6339"/>
    <w:rsid w:val="004F6399"/>
    <w:rsid w:val="004F6482"/>
    <w:rsid w:val="004F65E2"/>
    <w:rsid w:val="004F6C7F"/>
    <w:rsid w:val="004F6CD4"/>
    <w:rsid w:val="004F6D3F"/>
    <w:rsid w:val="004F722C"/>
    <w:rsid w:val="004F7336"/>
    <w:rsid w:val="004F742E"/>
    <w:rsid w:val="004F744F"/>
    <w:rsid w:val="004F7455"/>
    <w:rsid w:val="0050014E"/>
    <w:rsid w:val="00500E2C"/>
    <w:rsid w:val="005017DA"/>
    <w:rsid w:val="00501ABF"/>
    <w:rsid w:val="00501C8A"/>
    <w:rsid w:val="00501C8D"/>
    <w:rsid w:val="00501C94"/>
    <w:rsid w:val="00503F74"/>
    <w:rsid w:val="005041FC"/>
    <w:rsid w:val="005043DF"/>
    <w:rsid w:val="00505AAC"/>
    <w:rsid w:val="00505E46"/>
    <w:rsid w:val="005065CD"/>
    <w:rsid w:val="005068FE"/>
    <w:rsid w:val="00506EBE"/>
    <w:rsid w:val="00507AA8"/>
    <w:rsid w:val="00507C69"/>
    <w:rsid w:val="00507D9E"/>
    <w:rsid w:val="00510216"/>
    <w:rsid w:val="0051061C"/>
    <w:rsid w:val="00510BF6"/>
    <w:rsid w:val="0051118E"/>
    <w:rsid w:val="005115C3"/>
    <w:rsid w:val="005116B3"/>
    <w:rsid w:val="00511823"/>
    <w:rsid w:val="00511A0E"/>
    <w:rsid w:val="00511E02"/>
    <w:rsid w:val="00511F48"/>
    <w:rsid w:val="00512B76"/>
    <w:rsid w:val="00513B99"/>
    <w:rsid w:val="00513BB6"/>
    <w:rsid w:val="00513D6B"/>
    <w:rsid w:val="00514058"/>
    <w:rsid w:val="005141FA"/>
    <w:rsid w:val="00514C0A"/>
    <w:rsid w:val="00515549"/>
    <w:rsid w:val="005158E6"/>
    <w:rsid w:val="00515D55"/>
    <w:rsid w:val="00516491"/>
    <w:rsid w:val="00516AE0"/>
    <w:rsid w:val="00516AFB"/>
    <w:rsid w:val="00516B91"/>
    <w:rsid w:val="00516C1C"/>
    <w:rsid w:val="00516D13"/>
    <w:rsid w:val="005174B8"/>
    <w:rsid w:val="00517528"/>
    <w:rsid w:val="005177DF"/>
    <w:rsid w:val="005179B7"/>
    <w:rsid w:val="00517E5D"/>
    <w:rsid w:val="00517FA3"/>
    <w:rsid w:val="005205D4"/>
    <w:rsid w:val="00520CE1"/>
    <w:rsid w:val="00520D32"/>
    <w:rsid w:val="00520FBB"/>
    <w:rsid w:val="005218AB"/>
    <w:rsid w:val="00521991"/>
    <w:rsid w:val="005220EC"/>
    <w:rsid w:val="00522A5B"/>
    <w:rsid w:val="0052321C"/>
    <w:rsid w:val="0052372A"/>
    <w:rsid w:val="00523925"/>
    <w:rsid w:val="00523C30"/>
    <w:rsid w:val="0052427D"/>
    <w:rsid w:val="0052523E"/>
    <w:rsid w:val="00525269"/>
    <w:rsid w:val="0052569E"/>
    <w:rsid w:val="00525A9F"/>
    <w:rsid w:val="00526544"/>
    <w:rsid w:val="00527055"/>
    <w:rsid w:val="00527E47"/>
    <w:rsid w:val="005313BD"/>
    <w:rsid w:val="005315F2"/>
    <w:rsid w:val="005325CF"/>
    <w:rsid w:val="00532FC8"/>
    <w:rsid w:val="0053322D"/>
    <w:rsid w:val="00533676"/>
    <w:rsid w:val="00533B87"/>
    <w:rsid w:val="00533BB2"/>
    <w:rsid w:val="00533DA7"/>
    <w:rsid w:val="00534065"/>
    <w:rsid w:val="005341D4"/>
    <w:rsid w:val="00534870"/>
    <w:rsid w:val="00534921"/>
    <w:rsid w:val="00534958"/>
    <w:rsid w:val="00535983"/>
    <w:rsid w:val="005359FD"/>
    <w:rsid w:val="00536296"/>
    <w:rsid w:val="005372CC"/>
    <w:rsid w:val="005376EB"/>
    <w:rsid w:val="00537E7B"/>
    <w:rsid w:val="0054011F"/>
    <w:rsid w:val="005405C0"/>
    <w:rsid w:val="00540AD5"/>
    <w:rsid w:val="00540BDE"/>
    <w:rsid w:val="00542098"/>
    <w:rsid w:val="005420F5"/>
    <w:rsid w:val="00542805"/>
    <w:rsid w:val="005428CC"/>
    <w:rsid w:val="0054299F"/>
    <w:rsid w:val="005429A0"/>
    <w:rsid w:val="00544683"/>
    <w:rsid w:val="00544C1A"/>
    <w:rsid w:val="00544C32"/>
    <w:rsid w:val="00544E9F"/>
    <w:rsid w:val="00544FA2"/>
    <w:rsid w:val="00545450"/>
    <w:rsid w:val="0054574C"/>
    <w:rsid w:val="00545E2C"/>
    <w:rsid w:val="00546013"/>
    <w:rsid w:val="005466D3"/>
    <w:rsid w:val="00546F97"/>
    <w:rsid w:val="0054772A"/>
    <w:rsid w:val="00547774"/>
    <w:rsid w:val="005479A3"/>
    <w:rsid w:val="00547FEC"/>
    <w:rsid w:val="00550457"/>
    <w:rsid w:val="0055051C"/>
    <w:rsid w:val="005506CF"/>
    <w:rsid w:val="00551AB8"/>
    <w:rsid w:val="00551B89"/>
    <w:rsid w:val="00551F61"/>
    <w:rsid w:val="005523C5"/>
    <w:rsid w:val="005526E9"/>
    <w:rsid w:val="005529B9"/>
    <w:rsid w:val="00552EF4"/>
    <w:rsid w:val="00552FB7"/>
    <w:rsid w:val="005532C9"/>
    <w:rsid w:val="00554153"/>
    <w:rsid w:val="0055472C"/>
    <w:rsid w:val="00554DE0"/>
    <w:rsid w:val="00555178"/>
    <w:rsid w:val="00555FB1"/>
    <w:rsid w:val="00556401"/>
    <w:rsid w:val="005565BD"/>
    <w:rsid w:val="00557091"/>
    <w:rsid w:val="0055714E"/>
    <w:rsid w:val="00557202"/>
    <w:rsid w:val="0055766E"/>
    <w:rsid w:val="00557AD7"/>
    <w:rsid w:val="00557F95"/>
    <w:rsid w:val="00560433"/>
    <w:rsid w:val="005608D4"/>
    <w:rsid w:val="005617D8"/>
    <w:rsid w:val="00561C42"/>
    <w:rsid w:val="0056200C"/>
    <w:rsid w:val="005621BA"/>
    <w:rsid w:val="00562BAD"/>
    <w:rsid w:val="00562E0B"/>
    <w:rsid w:val="005631AF"/>
    <w:rsid w:val="005632B4"/>
    <w:rsid w:val="00563389"/>
    <w:rsid w:val="005637C9"/>
    <w:rsid w:val="00563CAA"/>
    <w:rsid w:val="00563D87"/>
    <w:rsid w:val="00563F7F"/>
    <w:rsid w:val="00564769"/>
    <w:rsid w:val="005647D0"/>
    <w:rsid w:val="005648C4"/>
    <w:rsid w:val="005652B3"/>
    <w:rsid w:val="00565979"/>
    <w:rsid w:val="00565A5C"/>
    <w:rsid w:val="00565BED"/>
    <w:rsid w:val="00566816"/>
    <w:rsid w:val="00566B2B"/>
    <w:rsid w:val="00566BF0"/>
    <w:rsid w:val="00566E70"/>
    <w:rsid w:val="005671CD"/>
    <w:rsid w:val="0056791C"/>
    <w:rsid w:val="00567FE8"/>
    <w:rsid w:val="005702DD"/>
    <w:rsid w:val="005704AB"/>
    <w:rsid w:val="00570FE5"/>
    <w:rsid w:val="005729AE"/>
    <w:rsid w:val="00572B34"/>
    <w:rsid w:val="00572F65"/>
    <w:rsid w:val="00573798"/>
    <w:rsid w:val="00573BA1"/>
    <w:rsid w:val="00573F92"/>
    <w:rsid w:val="00574BD1"/>
    <w:rsid w:val="00574FEF"/>
    <w:rsid w:val="005753E0"/>
    <w:rsid w:val="00575975"/>
    <w:rsid w:val="00575F72"/>
    <w:rsid w:val="0057635F"/>
    <w:rsid w:val="00576A14"/>
    <w:rsid w:val="00576AA3"/>
    <w:rsid w:val="00576D1A"/>
    <w:rsid w:val="00577936"/>
    <w:rsid w:val="00577D23"/>
    <w:rsid w:val="00577DF2"/>
    <w:rsid w:val="00580A9C"/>
    <w:rsid w:val="0058147B"/>
    <w:rsid w:val="005814CB"/>
    <w:rsid w:val="005818A2"/>
    <w:rsid w:val="00581AA6"/>
    <w:rsid w:val="00581C2D"/>
    <w:rsid w:val="00581DD8"/>
    <w:rsid w:val="00582090"/>
    <w:rsid w:val="005821C2"/>
    <w:rsid w:val="005830C0"/>
    <w:rsid w:val="005831CC"/>
    <w:rsid w:val="00583F8D"/>
    <w:rsid w:val="00584043"/>
    <w:rsid w:val="005842D1"/>
    <w:rsid w:val="00584B29"/>
    <w:rsid w:val="00584BB6"/>
    <w:rsid w:val="00584CC9"/>
    <w:rsid w:val="00584FE3"/>
    <w:rsid w:val="00585DB8"/>
    <w:rsid w:val="005862F1"/>
    <w:rsid w:val="005867A9"/>
    <w:rsid w:val="00586ACB"/>
    <w:rsid w:val="00586CE3"/>
    <w:rsid w:val="00586E9C"/>
    <w:rsid w:val="00587D18"/>
    <w:rsid w:val="00590037"/>
    <w:rsid w:val="005900D3"/>
    <w:rsid w:val="00590D13"/>
    <w:rsid w:val="00590F11"/>
    <w:rsid w:val="00591157"/>
    <w:rsid w:val="005913D4"/>
    <w:rsid w:val="005918E6"/>
    <w:rsid w:val="00591B74"/>
    <w:rsid w:val="00591D91"/>
    <w:rsid w:val="00591F53"/>
    <w:rsid w:val="00592330"/>
    <w:rsid w:val="005923AE"/>
    <w:rsid w:val="00592806"/>
    <w:rsid w:val="00592A24"/>
    <w:rsid w:val="00592B86"/>
    <w:rsid w:val="00592BAA"/>
    <w:rsid w:val="005931AA"/>
    <w:rsid w:val="005933ED"/>
    <w:rsid w:val="005934A2"/>
    <w:rsid w:val="00593F67"/>
    <w:rsid w:val="005942F0"/>
    <w:rsid w:val="005943AB"/>
    <w:rsid w:val="00594ED2"/>
    <w:rsid w:val="00594FA6"/>
    <w:rsid w:val="005957C7"/>
    <w:rsid w:val="00595826"/>
    <w:rsid w:val="00595925"/>
    <w:rsid w:val="0059596C"/>
    <w:rsid w:val="005960AD"/>
    <w:rsid w:val="005962C7"/>
    <w:rsid w:val="00596B97"/>
    <w:rsid w:val="00596C7B"/>
    <w:rsid w:val="00596CAB"/>
    <w:rsid w:val="005978A6"/>
    <w:rsid w:val="005A08D1"/>
    <w:rsid w:val="005A0A7E"/>
    <w:rsid w:val="005A118C"/>
    <w:rsid w:val="005A1304"/>
    <w:rsid w:val="005A1314"/>
    <w:rsid w:val="005A138E"/>
    <w:rsid w:val="005A1584"/>
    <w:rsid w:val="005A179F"/>
    <w:rsid w:val="005A17F8"/>
    <w:rsid w:val="005A18C4"/>
    <w:rsid w:val="005A1AAE"/>
    <w:rsid w:val="005A1FA7"/>
    <w:rsid w:val="005A2B7C"/>
    <w:rsid w:val="005A2BF8"/>
    <w:rsid w:val="005A2FC0"/>
    <w:rsid w:val="005A3011"/>
    <w:rsid w:val="005A4155"/>
    <w:rsid w:val="005A4667"/>
    <w:rsid w:val="005A4FA6"/>
    <w:rsid w:val="005A5670"/>
    <w:rsid w:val="005A624E"/>
    <w:rsid w:val="005A6EFC"/>
    <w:rsid w:val="005A6FE9"/>
    <w:rsid w:val="005A719B"/>
    <w:rsid w:val="005A7299"/>
    <w:rsid w:val="005A759B"/>
    <w:rsid w:val="005B0768"/>
    <w:rsid w:val="005B0EB6"/>
    <w:rsid w:val="005B1098"/>
    <w:rsid w:val="005B2046"/>
    <w:rsid w:val="005B20E5"/>
    <w:rsid w:val="005B252C"/>
    <w:rsid w:val="005B25EE"/>
    <w:rsid w:val="005B27D5"/>
    <w:rsid w:val="005B2943"/>
    <w:rsid w:val="005B2B9C"/>
    <w:rsid w:val="005B2D09"/>
    <w:rsid w:val="005B2DC8"/>
    <w:rsid w:val="005B2FDF"/>
    <w:rsid w:val="005B3123"/>
    <w:rsid w:val="005B380B"/>
    <w:rsid w:val="005B3D8E"/>
    <w:rsid w:val="005B3EA6"/>
    <w:rsid w:val="005B4079"/>
    <w:rsid w:val="005B4955"/>
    <w:rsid w:val="005B4F75"/>
    <w:rsid w:val="005B54E2"/>
    <w:rsid w:val="005B55C7"/>
    <w:rsid w:val="005B5B78"/>
    <w:rsid w:val="005B5BDA"/>
    <w:rsid w:val="005B5D0D"/>
    <w:rsid w:val="005B6F44"/>
    <w:rsid w:val="005B7011"/>
    <w:rsid w:val="005B764F"/>
    <w:rsid w:val="005B7E18"/>
    <w:rsid w:val="005C03F1"/>
    <w:rsid w:val="005C10A7"/>
    <w:rsid w:val="005C133F"/>
    <w:rsid w:val="005C3309"/>
    <w:rsid w:val="005C332F"/>
    <w:rsid w:val="005C337F"/>
    <w:rsid w:val="005C3740"/>
    <w:rsid w:val="005C392A"/>
    <w:rsid w:val="005C3F7E"/>
    <w:rsid w:val="005C447A"/>
    <w:rsid w:val="005C4610"/>
    <w:rsid w:val="005C480A"/>
    <w:rsid w:val="005C4CE0"/>
    <w:rsid w:val="005C50BE"/>
    <w:rsid w:val="005C5127"/>
    <w:rsid w:val="005C587B"/>
    <w:rsid w:val="005C5A9B"/>
    <w:rsid w:val="005C5F20"/>
    <w:rsid w:val="005C62D7"/>
    <w:rsid w:val="005C6302"/>
    <w:rsid w:val="005C63A7"/>
    <w:rsid w:val="005C6874"/>
    <w:rsid w:val="005C7092"/>
    <w:rsid w:val="005C7759"/>
    <w:rsid w:val="005C7D3C"/>
    <w:rsid w:val="005D0154"/>
    <w:rsid w:val="005D15DD"/>
    <w:rsid w:val="005D2A59"/>
    <w:rsid w:val="005D2F59"/>
    <w:rsid w:val="005D41E8"/>
    <w:rsid w:val="005D45A1"/>
    <w:rsid w:val="005D4860"/>
    <w:rsid w:val="005D4B68"/>
    <w:rsid w:val="005D4BE0"/>
    <w:rsid w:val="005D4C72"/>
    <w:rsid w:val="005D4D52"/>
    <w:rsid w:val="005D4E54"/>
    <w:rsid w:val="005D512C"/>
    <w:rsid w:val="005D5BB9"/>
    <w:rsid w:val="005D5D57"/>
    <w:rsid w:val="005D5EBE"/>
    <w:rsid w:val="005D5F6E"/>
    <w:rsid w:val="005D6AEC"/>
    <w:rsid w:val="005D7487"/>
    <w:rsid w:val="005D7A10"/>
    <w:rsid w:val="005E05D5"/>
    <w:rsid w:val="005E0A51"/>
    <w:rsid w:val="005E0C5D"/>
    <w:rsid w:val="005E0F8E"/>
    <w:rsid w:val="005E1618"/>
    <w:rsid w:val="005E2369"/>
    <w:rsid w:val="005E23D9"/>
    <w:rsid w:val="005E2A49"/>
    <w:rsid w:val="005E2C7E"/>
    <w:rsid w:val="005E2E9D"/>
    <w:rsid w:val="005E2EA3"/>
    <w:rsid w:val="005E412F"/>
    <w:rsid w:val="005E41C7"/>
    <w:rsid w:val="005E42AF"/>
    <w:rsid w:val="005E4342"/>
    <w:rsid w:val="005E46BD"/>
    <w:rsid w:val="005E4D75"/>
    <w:rsid w:val="005E4E52"/>
    <w:rsid w:val="005E4FAC"/>
    <w:rsid w:val="005E5495"/>
    <w:rsid w:val="005E57DE"/>
    <w:rsid w:val="005E59E3"/>
    <w:rsid w:val="005E5D5D"/>
    <w:rsid w:val="005E5E15"/>
    <w:rsid w:val="005E6C74"/>
    <w:rsid w:val="005E6E8A"/>
    <w:rsid w:val="005E74FD"/>
    <w:rsid w:val="005E76E3"/>
    <w:rsid w:val="005E7764"/>
    <w:rsid w:val="005E7854"/>
    <w:rsid w:val="005E7A1B"/>
    <w:rsid w:val="005F00CF"/>
    <w:rsid w:val="005F07C7"/>
    <w:rsid w:val="005F09E5"/>
    <w:rsid w:val="005F0A9D"/>
    <w:rsid w:val="005F125C"/>
    <w:rsid w:val="005F1846"/>
    <w:rsid w:val="005F1CD3"/>
    <w:rsid w:val="005F3735"/>
    <w:rsid w:val="005F3F1C"/>
    <w:rsid w:val="005F4543"/>
    <w:rsid w:val="005F457B"/>
    <w:rsid w:val="005F4A28"/>
    <w:rsid w:val="005F5047"/>
    <w:rsid w:val="005F5328"/>
    <w:rsid w:val="005F542D"/>
    <w:rsid w:val="005F6185"/>
    <w:rsid w:val="005F619F"/>
    <w:rsid w:val="005F64B3"/>
    <w:rsid w:val="005F6A3C"/>
    <w:rsid w:val="005F6EEC"/>
    <w:rsid w:val="005F7332"/>
    <w:rsid w:val="005F7560"/>
    <w:rsid w:val="005F7C76"/>
    <w:rsid w:val="0060099A"/>
    <w:rsid w:val="00600BA9"/>
    <w:rsid w:val="006014EA"/>
    <w:rsid w:val="006015CF"/>
    <w:rsid w:val="006015FC"/>
    <w:rsid w:val="00601723"/>
    <w:rsid w:val="00601E73"/>
    <w:rsid w:val="00602671"/>
    <w:rsid w:val="00602724"/>
    <w:rsid w:val="00602762"/>
    <w:rsid w:val="00602B81"/>
    <w:rsid w:val="0060303F"/>
    <w:rsid w:val="00603EE7"/>
    <w:rsid w:val="00603EFB"/>
    <w:rsid w:val="00603FFD"/>
    <w:rsid w:val="006052D7"/>
    <w:rsid w:val="006053DC"/>
    <w:rsid w:val="00605435"/>
    <w:rsid w:val="00605A11"/>
    <w:rsid w:val="00605C60"/>
    <w:rsid w:val="00605FFA"/>
    <w:rsid w:val="00607B54"/>
    <w:rsid w:val="00607FDD"/>
    <w:rsid w:val="00610059"/>
    <w:rsid w:val="006103DA"/>
    <w:rsid w:val="00610521"/>
    <w:rsid w:val="006109A6"/>
    <w:rsid w:val="00610E15"/>
    <w:rsid w:val="00611197"/>
    <w:rsid w:val="006114FD"/>
    <w:rsid w:val="006116D0"/>
    <w:rsid w:val="00611867"/>
    <w:rsid w:val="00611EC1"/>
    <w:rsid w:val="00612457"/>
    <w:rsid w:val="006124F4"/>
    <w:rsid w:val="00612965"/>
    <w:rsid w:val="00612BD3"/>
    <w:rsid w:val="006130C0"/>
    <w:rsid w:val="0061376E"/>
    <w:rsid w:val="006139D2"/>
    <w:rsid w:val="00613D36"/>
    <w:rsid w:val="0061433B"/>
    <w:rsid w:val="00614616"/>
    <w:rsid w:val="00614873"/>
    <w:rsid w:val="006148BF"/>
    <w:rsid w:val="006150C6"/>
    <w:rsid w:val="00615E38"/>
    <w:rsid w:val="00616021"/>
    <w:rsid w:val="00616417"/>
    <w:rsid w:val="0061645A"/>
    <w:rsid w:val="00616A16"/>
    <w:rsid w:val="00617155"/>
    <w:rsid w:val="0061737F"/>
    <w:rsid w:val="00617617"/>
    <w:rsid w:val="0061763D"/>
    <w:rsid w:val="00617C31"/>
    <w:rsid w:val="00617C4D"/>
    <w:rsid w:val="006207EF"/>
    <w:rsid w:val="00620DF5"/>
    <w:rsid w:val="00620E8E"/>
    <w:rsid w:val="00620EDD"/>
    <w:rsid w:val="0062115A"/>
    <w:rsid w:val="00621258"/>
    <w:rsid w:val="006219F8"/>
    <w:rsid w:val="00621FF0"/>
    <w:rsid w:val="00622053"/>
    <w:rsid w:val="006220A9"/>
    <w:rsid w:val="0062227F"/>
    <w:rsid w:val="00622684"/>
    <w:rsid w:val="006230A3"/>
    <w:rsid w:val="0062367D"/>
    <w:rsid w:val="0062398B"/>
    <w:rsid w:val="00625285"/>
    <w:rsid w:val="006254F9"/>
    <w:rsid w:val="006257A0"/>
    <w:rsid w:val="00625B25"/>
    <w:rsid w:val="00626723"/>
    <w:rsid w:val="0062697A"/>
    <w:rsid w:val="00626B87"/>
    <w:rsid w:val="00626FB3"/>
    <w:rsid w:val="0062789E"/>
    <w:rsid w:val="006304A8"/>
    <w:rsid w:val="006308E8"/>
    <w:rsid w:val="00630909"/>
    <w:rsid w:val="00630E01"/>
    <w:rsid w:val="00630EDB"/>
    <w:rsid w:val="006314A5"/>
    <w:rsid w:val="0063171E"/>
    <w:rsid w:val="006325D5"/>
    <w:rsid w:val="00632EC4"/>
    <w:rsid w:val="0063364B"/>
    <w:rsid w:val="00633AC3"/>
    <w:rsid w:val="00633F47"/>
    <w:rsid w:val="00634513"/>
    <w:rsid w:val="006347AE"/>
    <w:rsid w:val="00634B5F"/>
    <w:rsid w:val="006355FC"/>
    <w:rsid w:val="00635E15"/>
    <w:rsid w:val="00636066"/>
    <w:rsid w:val="00636B01"/>
    <w:rsid w:val="00637208"/>
    <w:rsid w:val="00637255"/>
    <w:rsid w:val="0063734E"/>
    <w:rsid w:val="0063739F"/>
    <w:rsid w:val="00637994"/>
    <w:rsid w:val="00637F2B"/>
    <w:rsid w:val="006401D5"/>
    <w:rsid w:val="00640238"/>
    <w:rsid w:val="006403F8"/>
    <w:rsid w:val="006406A4"/>
    <w:rsid w:val="006407CD"/>
    <w:rsid w:val="00640A3B"/>
    <w:rsid w:val="00640F6D"/>
    <w:rsid w:val="00641278"/>
    <w:rsid w:val="006417F9"/>
    <w:rsid w:val="00642262"/>
    <w:rsid w:val="006423A1"/>
    <w:rsid w:val="00642AE4"/>
    <w:rsid w:val="0064339C"/>
    <w:rsid w:val="006434A0"/>
    <w:rsid w:val="00643597"/>
    <w:rsid w:val="006439F3"/>
    <w:rsid w:val="00643A3F"/>
    <w:rsid w:val="00644220"/>
    <w:rsid w:val="006447F7"/>
    <w:rsid w:val="00644818"/>
    <w:rsid w:val="006448F8"/>
    <w:rsid w:val="00644C03"/>
    <w:rsid w:val="00644C65"/>
    <w:rsid w:val="00644D85"/>
    <w:rsid w:val="0064507E"/>
    <w:rsid w:val="00645126"/>
    <w:rsid w:val="00645881"/>
    <w:rsid w:val="00645BAE"/>
    <w:rsid w:val="00645E64"/>
    <w:rsid w:val="00645FAF"/>
    <w:rsid w:val="006462C5"/>
    <w:rsid w:val="00646E64"/>
    <w:rsid w:val="00646F18"/>
    <w:rsid w:val="006471E1"/>
    <w:rsid w:val="0064753B"/>
    <w:rsid w:val="00647985"/>
    <w:rsid w:val="006500A5"/>
    <w:rsid w:val="00650EC0"/>
    <w:rsid w:val="0065100A"/>
    <w:rsid w:val="006510FB"/>
    <w:rsid w:val="006512DC"/>
    <w:rsid w:val="00651A4F"/>
    <w:rsid w:val="00651A55"/>
    <w:rsid w:val="00651F91"/>
    <w:rsid w:val="00652026"/>
    <w:rsid w:val="006520F0"/>
    <w:rsid w:val="006522DD"/>
    <w:rsid w:val="00652C52"/>
    <w:rsid w:val="00652D3A"/>
    <w:rsid w:val="00652E62"/>
    <w:rsid w:val="00652F36"/>
    <w:rsid w:val="00652F76"/>
    <w:rsid w:val="00653287"/>
    <w:rsid w:val="006532AD"/>
    <w:rsid w:val="006539DC"/>
    <w:rsid w:val="00653ACC"/>
    <w:rsid w:val="00654038"/>
    <w:rsid w:val="006540CB"/>
    <w:rsid w:val="006543BE"/>
    <w:rsid w:val="006549C0"/>
    <w:rsid w:val="00654B8B"/>
    <w:rsid w:val="00655076"/>
    <w:rsid w:val="006550F3"/>
    <w:rsid w:val="00655498"/>
    <w:rsid w:val="0065591C"/>
    <w:rsid w:val="0065650F"/>
    <w:rsid w:val="006569D7"/>
    <w:rsid w:val="00656B68"/>
    <w:rsid w:val="00656BD2"/>
    <w:rsid w:val="00656C14"/>
    <w:rsid w:val="00656D84"/>
    <w:rsid w:val="0065726A"/>
    <w:rsid w:val="00657915"/>
    <w:rsid w:val="00657C4D"/>
    <w:rsid w:val="00657CF9"/>
    <w:rsid w:val="00657FAA"/>
    <w:rsid w:val="0066030C"/>
    <w:rsid w:val="006603E6"/>
    <w:rsid w:val="00660930"/>
    <w:rsid w:val="00660D85"/>
    <w:rsid w:val="00661728"/>
    <w:rsid w:val="00661E1C"/>
    <w:rsid w:val="006621A2"/>
    <w:rsid w:val="00662D9E"/>
    <w:rsid w:val="00662EE2"/>
    <w:rsid w:val="00663709"/>
    <w:rsid w:val="006646A6"/>
    <w:rsid w:val="006649EB"/>
    <w:rsid w:val="00664BE9"/>
    <w:rsid w:val="006656BC"/>
    <w:rsid w:val="00665CE2"/>
    <w:rsid w:val="00666DEB"/>
    <w:rsid w:val="0066715F"/>
    <w:rsid w:val="0066752F"/>
    <w:rsid w:val="00667919"/>
    <w:rsid w:val="00667C7D"/>
    <w:rsid w:val="0067025C"/>
    <w:rsid w:val="006727FA"/>
    <w:rsid w:val="00672E64"/>
    <w:rsid w:val="00673CB4"/>
    <w:rsid w:val="00673FF9"/>
    <w:rsid w:val="00674BAF"/>
    <w:rsid w:val="00674C08"/>
    <w:rsid w:val="006750DE"/>
    <w:rsid w:val="00675541"/>
    <w:rsid w:val="0067562B"/>
    <w:rsid w:val="00675950"/>
    <w:rsid w:val="00675A73"/>
    <w:rsid w:val="006760F0"/>
    <w:rsid w:val="00676B6C"/>
    <w:rsid w:val="00677082"/>
    <w:rsid w:val="0067710B"/>
    <w:rsid w:val="006771FA"/>
    <w:rsid w:val="00677C2F"/>
    <w:rsid w:val="00680399"/>
    <w:rsid w:val="00680D56"/>
    <w:rsid w:val="006810D8"/>
    <w:rsid w:val="006811C0"/>
    <w:rsid w:val="00681453"/>
    <w:rsid w:val="00682120"/>
    <w:rsid w:val="00682C9C"/>
    <w:rsid w:val="00683132"/>
    <w:rsid w:val="006835D5"/>
    <w:rsid w:val="006838D9"/>
    <w:rsid w:val="00683907"/>
    <w:rsid w:val="00683B1F"/>
    <w:rsid w:val="00683D64"/>
    <w:rsid w:val="0068410D"/>
    <w:rsid w:val="00684218"/>
    <w:rsid w:val="0068491A"/>
    <w:rsid w:val="00684924"/>
    <w:rsid w:val="00684C54"/>
    <w:rsid w:val="006853D3"/>
    <w:rsid w:val="00685608"/>
    <w:rsid w:val="00686893"/>
    <w:rsid w:val="00686974"/>
    <w:rsid w:val="0068713B"/>
    <w:rsid w:val="00687749"/>
    <w:rsid w:val="00690436"/>
    <w:rsid w:val="00691156"/>
    <w:rsid w:val="00691D21"/>
    <w:rsid w:val="00691D36"/>
    <w:rsid w:val="00692275"/>
    <w:rsid w:val="006929AF"/>
    <w:rsid w:val="00692F35"/>
    <w:rsid w:val="006930E7"/>
    <w:rsid w:val="006946F8"/>
    <w:rsid w:val="0069485C"/>
    <w:rsid w:val="00694A20"/>
    <w:rsid w:val="00695199"/>
    <w:rsid w:val="0069567F"/>
    <w:rsid w:val="00695F38"/>
    <w:rsid w:val="00696048"/>
    <w:rsid w:val="00696D59"/>
    <w:rsid w:val="00697769"/>
    <w:rsid w:val="00697B13"/>
    <w:rsid w:val="00697B30"/>
    <w:rsid w:val="006A04C8"/>
    <w:rsid w:val="006A0A4C"/>
    <w:rsid w:val="006A0C13"/>
    <w:rsid w:val="006A0CF0"/>
    <w:rsid w:val="006A0E1B"/>
    <w:rsid w:val="006A1086"/>
    <w:rsid w:val="006A18F9"/>
    <w:rsid w:val="006A1C6B"/>
    <w:rsid w:val="006A1E4D"/>
    <w:rsid w:val="006A22E4"/>
    <w:rsid w:val="006A23A6"/>
    <w:rsid w:val="006A2977"/>
    <w:rsid w:val="006A2BBB"/>
    <w:rsid w:val="006A3043"/>
    <w:rsid w:val="006A3788"/>
    <w:rsid w:val="006A3CF4"/>
    <w:rsid w:val="006A4044"/>
    <w:rsid w:val="006A4ABC"/>
    <w:rsid w:val="006A4E0F"/>
    <w:rsid w:val="006A51AA"/>
    <w:rsid w:val="006A52B4"/>
    <w:rsid w:val="006A563F"/>
    <w:rsid w:val="006A60AB"/>
    <w:rsid w:val="006A6253"/>
    <w:rsid w:val="006A6DB5"/>
    <w:rsid w:val="006A7010"/>
    <w:rsid w:val="006A7356"/>
    <w:rsid w:val="006A7A67"/>
    <w:rsid w:val="006A7C1C"/>
    <w:rsid w:val="006B02EF"/>
    <w:rsid w:val="006B0ADF"/>
    <w:rsid w:val="006B0F69"/>
    <w:rsid w:val="006B104B"/>
    <w:rsid w:val="006B1446"/>
    <w:rsid w:val="006B17B8"/>
    <w:rsid w:val="006B1879"/>
    <w:rsid w:val="006B1CBC"/>
    <w:rsid w:val="006B1E82"/>
    <w:rsid w:val="006B2164"/>
    <w:rsid w:val="006B24C1"/>
    <w:rsid w:val="006B2650"/>
    <w:rsid w:val="006B2A89"/>
    <w:rsid w:val="006B321E"/>
    <w:rsid w:val="006B3271"/>
    <w:rsid w:val="006B3809"/>
    <w:rsid w:val="006B39C5"/>
    <w:rsid w:val="006B3D61"/>
    <w:rsid w:val="006B4670"/>
    <w:rsid w:val="006B4E53"/>
    <w:rsid w:val="006B50BE"/>
    <w:rsid w:val="006B5260"/>
    <w:rsid w:val="006B665E"/>
    <w:rsid w:val="006B6760"/>
    <w:rsid w:val="006B6895"/>
    <w:rsid w:val="006B6995"/>
    <w:rsid w:val="006B6B0F"/>
    <w:rsid w:val="006B6DBE"/>
    <w:rsid w:val="006B721C"/>
    <w:rsid w:val="006B7351"/>
    <w:rsid w:val="006B7A4A"/>
    <w:rsid w:val="006B7F8E"/>
    <w:rsid w:val="006C0FD2"/>
    <w:rsid w:val="006C1406"/>
    <w:rsid w:val="006C1599"/>
    <w:rsid w:val="006C185F"/>
    <w:rsid w:val="006C1918"/>
    <w:rsid w:val="006C1E7D"/>
    <w:rsid w:val="006C22F3"/>
    <w:rsid w:val="006C23DC"/>
    <w:rsid w:val="006C278D"/>
    <w:rsid w:val="006C27AC"/>
    <w:rsid w:val="006C2835"/>
    <w:rsid w:val="006C2BEF"/>
    <w:rsid w:val="006C2E8D"/>
    <w:rsid w:val="006C3503"/>
    <w:rsid w:val="006C38AD"/>
    <w:rsid w:val="006C38D9"/>
    <w:rsid w:val="006C3BBC"/>
    <w:rsid w:val="006C45F1"/>
    <w:rsid w:val="006C465F"/>
    <w:rsid w:val="006C4E1E"/>
    <w:rsid w:val="006C4E24"/>
    <w:rsid w:val="006C55B2"/>
    <w:rsid w:val="006C57DC"/>
    <w:rsid w:val="006C5DA5"/>
    <w:rsid w:val="006C62CC"/>
    <w:rsid w:val="006C662B"/>
    <w:rsid w:val="006C6FDD"/>
    <w:rsid w:val="006C7D69"/>
    <w:rsid w:val="006D0054"/>
    <w:rsid w:val="006D03A0"/>
    <w:rsid w:val="006D0781"/>
    <w:rsid w:val="006D0B3B"/>
    <w:rsid w:val="006D0BF6"/>
    <w:rsid w:val="006D1036"/>
    <w:rsid w:val="006D1097"/>
    <w:rsid w:val="006D126A"/>
    <w:rsid w:val="006D1665"/>
    <w:rsid w:val="006D1752"/>
    <w:rsid w:val="006D1A72"/>
    <w:rsid w:val="006D1E48"/>
    <w:rsid w:val="006D1F6A"/>
    <w:rsid w:val="006D2090"/>
    <w:rsid w:val="006D2298"/>
    <w:rsid w:val="006D2641"/>
    <w:rsid w:val="006D285D"/>
    <w:rsid w:val="006D2C25"/>
    <w:rsid w:val="006D2CD3"/>
    <w:rsid w:val="006D3D72"/>
    <w:rsid w:val="006D427F"/>
    <w:rsid w:val="006D4768"/>
    <w:rsid w:val="006D4973"/>
    <w:rsid w:val="006D4B50"/>
    <w:rsid w:val="006D52CC"/>
    <w:rsid w:val="006D5357"/>
    <w:rsid w:val="006D5395"/>
    <w:rsid w:val="006D53B5"/>
    <w:rsid w:val="006D56C2"/>
    <w:rsid w:val="006D5B9C"/>
    <w:rsid w:val="006D5CD4"/>
    <w:rsid w:val="006D5DDB"/>
    <w:rsid w:val="006D60B0"/>
    <w:rsid w:val="006D673A"/>
    <w:rsid w:val="006D6B2F"/>
    <w:rsid w:val="006E0389"/>
    <w:rsid w:val="006E03FF"/>
    <w:rsid w:val="006E08DF"/>
    <w:rsid w:val="006E0E21"/>
    <w:rsid w:val="006E103B"/>
    <w:rsid w:val="006E1078"/>
    <w:rsid w:val="006E13C8"/>
    <w:rsid w:val="006E1540"/>
    <w:rsid w:val="006E1698"/>
    <w:rsid w:val="006E173A"/>
    <w:rsid w:val="006E1772"/>
    <w:rsid w:val="006E177D"/>
    <w:rsid w:val="006E20A3"/>
    <w:rsid w:val="006E27AA"/>
    <w:rsid w:val="006E2988"/>
    <w:rsid w:val="006E2A18"/>
    <w:rsid w:val="006E2AC6"/>
    <w:rsid w:val="006E301D"/>
    <w:rsid w:val="006E30AA"/>
    <w:rsid w:val="006E3670"/>
    <w:rsid w:val="006E38D7"/>
    <w:rsid w:val="006E3BD8"/>
    <w:rsid w:val="006E3D6B"/>
    <w:rsid w:val="006E3E67"/>
    <w:rsid w:val="006E4B0B"/>
    <w:rsid w:val="006E5011"/>
    <w:rsid w:val="006E55BB"/>
    <w:rsid w:val="006E5650"/>
    <w:rsid w:val="006E5964"/>
    <w:rsid w:val="006E65C2"/>
    <w:rsid w:val="006E6B40"/>
    <w:rsid w:val="006E6F26"/>
    <w:rsid w:val="006E7154"/>
    <w:rsid w:val="006E732D"/>
    <w:rsid w:val="006E7801"/>
    <w:rsid w:val="006F0102"/>
    <w:rsid w:val="006F0327"/>
    <w:rsid w:val="006F0546"/>
    <w:rsid w:val="006F0583"/>
    <w:rsid w:val="006F0A53"/>
    <w:rsid w:val="006F0A8F"/>
    <w:rsid w:val="006F0DF4"/>
    <w:rsid w:val="006F0E0D"/>
    <w:rsid w:val="006F0EB4"/>
    <w:rsid w:val="006F1262"/>
    <w:rsid w:val="006F178E"/>
    <w:rsid w:val="006F23DC"/>
    <w:rsid w:val="006F2682"/>
    <w:rsid w:val="006F2BA7"/>
    <w:rsid w:val="006F3314"/>
    <w:rsid w:val="006F34EE"/>
    <w:rsid w:val="006F3A60"/>
    <w:rsid w:val="006F3EEE"/>
    <w:rsid w:val="006F4A50"/>
    <w:rsid w:val="006F4CFE"/>
    <w:rsid w:val="006F4E48"/>
    <w:rsid w:val="006F5118"/>
    <w:rsid w:val="006F571F"/>
    <w:rsid w:val="006F58FA"/>
    <w:rsid w:val="006F6B2E"/>
    <w:rsid w:val="006F718C"/>
    <w:rsid w:val="006F76ED"/>
    <w:rsid w:val="0070025D"/>
    <w:rsid w:val="007004EE"/>
    <w:rsid w:val="00700643"/>
    <w:rsid w:val="00700762"/>
    <w:rsid w:val="00700897"/>
    <w:rsid w:val="00700D08"/>
    <w:rsid w:val="00700D93"/>
    <w:rsid w:val="0070104A"/>
    <w:rsid w:val="00701896"/>
    <w:rsid w:val="0070220C"/>
    <w:rsid w:val="0070249F"/>
    <w:rsid w:val="00702F91"/>
    <w:rsid w:val="007031A3"/>
    <w:rsid w:val="007033AD"/>
    <w:rsid w:val="00703606"/>
    <w:rsid w:val="00705072"/>
    <w:rsid w:val="00705AB0"/>
    <w:rsid w:val="00705AC7"/>
    <w:rsid w:val="00705D7B"/>
    <w:rsid w:val="00706304"/>
    <w:rsid w:val="0070691D"/>
    <w:rsid w:val="00706B03"/>
    <w:rsid w:val="007073D5"/>
    <w:rsid w:val="0070762F"/>
    <w:rsid w:val="00707B9F"/>
    <w:rsid w:val="00710549"/>
    <w:rsid w:val="00711057"/>
    <w:rsid w:val="007116A4"/>
    <w:rsid w:val="00711AB1"/>
    <w:rsid w:val="00711AFA"/>
    <w:rsid w:val="00712767"/>
    <w:rsid w:val="00712772"/>
    <w:rsid w:val="0071287F"/>
    <w:rsid w:val="00713388"/>
    <w:rsid w:val="00713947"/>
    <w:rsid w:val="00713AB8"/>
    <w:rsid w:val="00713ECD"/>
    <w:rsid w:val="007144F0"/>
    <w:rsid w:val="00714559"/>
    <w:rsid w:val="00714957"/>
    <w:rsid w:val="00714B8D"/>
    <w:rsid w:val="00714F9E"/>
    <w:rsid w:val="00715392"/>
    <w:rsid w:val="00715FDF"/>
    <w:rsid w:val="0071668E"/>
    <w:rsid w:val="00717353"/>
    <w:rsid w:val="00717361"/>
    <w:rsid w:val="00717D77"/>
    <w:rsid w:val="0072072C"/>
    <w:rsid w:val="00721576"/>
    <w:rsid w:val="00721B93"/>
    <w:rsid w:val="0072225D"/>
    <w:rsid w:val="007225FF"/>
    <w:rsid w:val="007228AE"/>
    <w:rsid w:val="00722E96"/>
    <w:rsid w:val="007231B4"/>
    <w:rsid w:val="007232E7"/>
    <w:rsid w:val="00723848"/>
    <w:rsid w:val="007238D8"/>
    <w:rsid w:val="00723A05"/>
    <w:rsid w:val="00724425"/>
    <w:rsid w:val="007247E9"/>
    <w:rsid w:val="00724B92"/>
    <w:rsid w:val="00724EE3"/>
    <w:rsid w:val="00725238"/>
    <w:rsid w:val="00725703"/>
    <w:rsid w:val="00726303"/>
    <w:rsid w:val="00726500"/>
    <w:rsid w:val="00726546"/>
    <w:rsid w:val="00726ED0"/>
    <w:rsid w:val="00726EFD"/>
    <w:rsid w:val="007276AF"/>
    <w:rsid w:val="0073024D"/>
    <w:rsid w:val="0073025C"/>
    <w:rsid w:val="007302B4"/>
    <w:rsid w:val="00730884"/>
    <w:rsid w:val="00730AF5"/>
    <w:rsid w:val="00730C99"/>
    <w:rsid w:val="00731245"/>
    <w:rsid w:val="00733277"/>
    <w:rsid w:val="007332B4"/>
    <w:rsid w:val="007338D2"/>
    <w:rsid w:val="00733EA5"/>
    <w:rsid w:val="00734107"/>
    <w:rsid w:val="007343FC"/>
    <w:rsid w:val="00734432"/>
    <w:rsid w:val="0073448C"/>
    <w:rsid w:val="0073473B"/>
    <w:rsid w:val="00734D53"/>
    <w:rsid w:val="00735192"/>
    <w:rsid w:val="007352E9"/>
    <w:rsid w:val="007358CF"/>
    <w:rsid w:val="00735E64"/>
    <w:rsid w:val="00736484"/>
    <w:rsid w:val="00736768"/>
    <w:rsid w:val="007367E6"/>
    <w:rsid w:val="00736E4B"/>
    <w:rsid w:val="00737332"/>
    <w:rsid w:val="0073758A"/>
    <w:rsid w:val="00737937"/>
    <w:rsid w:val="00737E8B"/>
    <w:rsid w:val="00737F5E"/>
    <w:rsid w:val="007403E8"/>
    <w:rsid w:val="007407BB"/>
    <w:rsid w:val="00740840"/>
    <w:rsid w:val="007409B9"/>
    <w:rsid w:val="00740F3B"/>
    <w:rsid w:val="007410B9"/>
    <w:rsid w:val="00741172"/>
    <w:rsid w:val="00741617"/>
    <w:rsid w:val="00742062"/>
    <w:rsid w:val="0074236E"/>
    <w:rsid w:val="00742528"/>
    <w:rsid w:val="00742711"/>
    <w:rsid w:val="0074281C"/>
    <w:rsid w:val="00742B3F"/>
    <w:rsid w:val="00742BC8"/>
    <w:rsid w:val="00742F38"/>
    <w:rsid w:val="00743033"/>
    <w:rsid w:val="007435D6"/>
    <w:rsid w:val="007435F7"/>
    <w:rsid w:val="00744073"/>
    <w:rsid w:val="007441AB"/>
    <w:rsid w:val="007444CA"/>
    <w:rsid w:val="007456C9"/>
    <w:rsid w:val="00745820"/>
    <w:rsid w:val="007458EF"/>
    <w:rsid w:val="00745E12"/>
    <w:rsid w:val="00745E2B"/>
    <w:rsid w:val="00746383"/>
    <w:rsid w:val="00746A49"/>
    <w:rsid w:val="00746C23"/>
    <w:rsid w:val="00747CF1"/>
    <w:rsid w:val="00747DBF"/>
    <w:rsid w:val="00747FB0"/>
    <w:rsid w:val="0075019E"/>
    <w:rsid w:val="00750A87"/>
    <w:rsid w:val="00750BC8"/>
    <w:rsid w:val="00750E3A"/>
    <w:rsid w:val="00750FE5"/>
    <w:rsid w:val="007511A2"/>
    <w:rsid w:val="007518DA"/>
    <w:rsid w:val="00751B0A"/>
    <w:rsid w:val="00752030"/>
    <w:rsid w:val="007526E3"/>
    <w:rsid w:val="00752778"/>
    <w:rsid w:val="00752A8B"/>
    <w:rsid w:val="00752D3E"/>
    <w:rsid w:val="0075308C"/>
    <w:rsid w:val="007533C1"/>
    <w:rsid w:val="0075366F"/>
    <w:rsid w:val="00753B21"/>
    <w:rsid w:val="00753EB5"/>
    <w:rsid w:val="00754422"/>
    <w:rsid w:val="00754A86"/>
    <w:rsid w:val="00754D10"/>
    <w:rsid w:val="00756177"/>
    <w:rsid w:val="00756B71"/>
    <w:rsid w:val="00756CB2"/>
    <w:rsid w:val="0075721B"/>
    <w:rsid w:val="0075780E"/>
    <w:rsid w:val="00757820"/>
    <w:rsid w:val="00757C94"/>
    <w:rsid w:val="00760096"/>
    <w:rsid w:val="00760211"/>
    <w:rsid w:val="0076071B"/>
    <w:rsid w:val="007609D7"/>
    <w:rsid w:val="00760ADE"/>
    <w:rsid w:val="00761DAF"/>
    <w:rsid w:val="007620F5"/>
    <w:rsid w:val="00762432"/>
    <w:rsid w:val="00763556"/>
    <w:rsid w:val="007637D9"/>
    <w:rsid w:val="00763895"/>
    <w:rsid w:val="00763DF9"/>
    <w:rsid w:val="00763EC4"/>
    <w:rsid w:val="00763FB7"/>
    <w:rsid w:val="007646D9"/>
    <w:rsid w:val="00764706"/>
    <w:rsid w:val="007648EC"/>
    <w:rsid w:val="00764A0F"/>
    <w:rsid w:val="00764BFE"/>
    <w:rsid w:val="00764D8C"/>
    <w:rsid w:val="00764F7B"/>
    <w:rsid w:val="00765250"/>
    <w:rsid w:val="0076542C"/>
    <w:rsid w:val="0076567B"/>
    <w:rsid w:val="00765A77"/>
    <w:rsid w:val="00766045"/>
    <w:rsid w:val="00766CAA"/>
    <w:rsid w:val="00766D81"/>
    <w:rsid w:val="00767363"/>
    <w:rsid w:val="00767752"/>
    <w:rsid w:val="00767767"/>
    <w:rsid w:val="0076777E"/>
    <w:rsid w:val="00767A5B"/>
    <w:rsid w:val="00767E92"/>
    <w:rsid w:val="007702F1"/>
    <w:rsid w:val="00770561"/>
    <w:rsid w:val="00770744"/>
    <w:rsid w:val="0077147C"/>
    <w:rsid w:val="00773529"/>
    <w:rsid w:val="007738A1"/>
    <w:rsid w:val="00774039"/>
    <w:rsid w:val="0077462F"/>
    <w:rsid w:val="007747F5"/>
    <w:rsid w:val="007754A0"/>
    <w:rsid w:val="00775520"/>
    <w:rsid w:val="00775936"/>
    <w:rsid w:val="00775A90"/>
    <w:rsid w:val="00775BE2"/>
    <w:rsid w:val="00775CA4"/>
    <w:rsid w:val="00776014"/>
    <w:rsid w:val="007760D6"/>
    <w:rsid w:val="00776701"/>
    <w:rsid w:val="0077673A"/>
    <w:rsid w:val="00776A0A"/>
    <w:rsid w:val="00776B20"/>
    <w:rsid w:val="0077721F"/>
    <w:rsid w:val="007776D1"/>
    <w:rsid w:val="00777A7C"/>
    <w:rsid w:val="00777CAD"/>
    <w:rsid w:val="00777E34"/>
    <w:rsid w:val="00777F87"/>
    <w:rsid w:val="007807A5"/>
    <w:rsid w:val="00780987"/>
    <w:rsid w:val="00780A08"/>
    <w:rsid w:val="007811EB"/>
    <w:rsid w:val="00781AB9"/>
    <w:rsid w:val="00781DEB"/>
    <w:rsid w:val="0078271E"/>
    <w:rsid w:val="007828D7"/>
    <w:rsid w:val="007834E8"/>
    <w:rsid w:val="00783749"/>
    <w:rsid w:val="007839EB"/>
    <w:rsid w:val="00783CD2"/>
    <w:rsid w:val="0078413A"/>
    <w:rsid w:val="007841C9"/>
    <w:rsid w:val="007842D2"/>
    <w:rsid w:val="00784316"/>
    <w:rsid w:val="0078451F"/>
    <w:rsid w:val="00784935"/>
    <w:rsid w:val="00784AB6"/>
    <w:rsid w:val="007850A0"/>
    <w:rsid w:val="007852FF"/>
    <w:rsid w:val="007854C8"/>
    <w:rsid w:val="00785FD1"/>
    <w:rsid w:val="00786078"/>
    <w:rsid w:val="00786736"/>
    <w:rsid w:val="00786CDF"/>
    <w:rsid w:val="00787CA9"/>
    <w:rsid w:val="00790609"/>
    <w:rsid w:val="00790721"/>
    <w:rsid w:val="00790C78"/>
    <w:rsid w:val="00790D1B"/>
    <w:rsid w:val="00790DB0"/>
    <w:rsid w:val="0079104F"/>
    <w:rsid w:val="007917B2"/>
    <w:rsid w:val="00791C45"/>
    <w:rsid w:val="00791EE1"/>
    <w:rsid w:val="0079218A"/>
    <w:rsid w:val="007923DF"/>
    <w:rsid w:val="007928A8"/>
    <w:rsid w:val="00793670"/>
    <w:rsid w:val="007939A3"/>
    <w:rsid w:val="0079407F"/>
    <w:rsid w:val="0079434A"/>
    <w:rsid w:val="00794632"/>
    <w:rsid w:val="0079471D"/>
    <w:rsid w:val="0079485B"/>
    <w:rsid w:val="00794879"/>
    <w:rsid w:val="00795088"/>
    <w:rsid w:val="00795118"/>
    <w:rsid w:val="007955F7"/>
    <w:rsid w:val="00795612"/>
    <w:rsid w:val="00795974"/>
    <w:rsid w:val="0079598E"/>
    <w:rsid w:val="00795BA8"/>
    <w:rsid w:val="00795CDB"/>
    <w:rsid w:val="0079603E"/>
    <w:rsid w:val="007968D3"/>
    <w:rsid w:val="0079717E"/>
    <w:rsid w:val="007975CB"/>
    <w:rsid w:val="00797CDD"/>
    <w:rsid w:val="007A0292"/>
    <w:rsid w:val="007A06A3"/>
    <w:rsid w:val="007A078B"/>
    <w:rsid w:val="007A0D4F"/>
    <w:rsid w:val="007A1854"/>
    <w:rsid w:val="007A1CD3"/>
    <w:rsid w:val="007A27A5"/>
    <w:rsid w:val="007A27AA"/>
    <w:rsid w:val="007A285C"/>
    <w:rsid w:val="007A397B"/>
    <w:rsid w:val="007A39CB"/>
    <w:rsid w:val="007A3A49"/>
    <w:rsid w:val="007A3AA8"/>
    <w:rsid w:val="007A3B94"/>
    <w:rsid w:val="007A4560"/>
    <w:rsid w:val="007A48F4"/>
    <w:rsid w:val="007A4AB6"/>
    <w:rsid w:val="007A4EB9"/>
    <w:rsid w:val="007A55A8"/>
    <w:rsid w:val="007A567A"/>
    <w:rsid w:val="007A586B"/>
    <w:rsid w:val="007A5C6C"/>
    <w:rsid w:val="007A5D6C"/>
    <w:rsid w:val="007A5DD1"/>
    <w:rsid w:val="007A5F03"/>
    <w:rsid w:val="007A5FC9"/>
    <w:rsid w:val="007A62D7"/>
    <w:rsid w:val="007A6697"/>
    <w:rsid w:val="007A680B"/>
    <w:rsid w:val="007A6C69"/>
    <w:rsid w:val="007A74C3"/>
    <w:rsid w:val="007A7CAA"/>
    <w:rsid w:val="007B07DB"/>
    <w:rsid w:val="007B0A7C"/>
    <w:rsid w:val="007B0C4F"/>
    <w:rsid w:val="007B1244"/>
    <w:rsid w:val="007B12EA"/>
    <w:rsid w:val="007B1BF1"/>
    <w:rsid w:val="007B1D4A"/>
    <w:rsid w:val="007B25B3"/>
    <w:rsid w:val="007B275E"/>
    <w:rsid w:val="007B2811"/>
    <w:rsid w:val="007B2869"/>
    <w:rsid w:val="007B2CA1"/>
    <w:rsid w:val="007B2D06"/>
    <w:rsid w:val="007B3246"/>
    <w:rsid w:val="007B3355"/>
    <w:rsid w:val="007B34CA"/>
    <w:rsid w:val="007B36F4"/>
    <w:rsid w:val="007B3AE2"/>
    <w:rsid w:val="007B3D4F"/>
    <w:rsid w:val="007B43EB"/>
    <w:rsid w:val="007B495F"/>
    <w:rsid w:val="007B4C81"/>
    <w:rsid w:val="007B50F5"/>
    <w:rsid w:val="007B5A2F"/>
    <w:rsid w:val="007B5DAE"/>
    <w:rsid w:val="007B6083"/>
    <w:rsid w:val="007B6280"/>
    <w:rsid w:val="007B62CB"/>
    <w:rsid w:val="007B6B5F"/>
    <w:rsid w:val="007B6D8D"/>
    <w:rsid w:val="007B6D94"/>
    <w:rsid w:val="007B6DA4"/>
    <w:rsid w:val="007B75E7"/>
    <w:rsid w:val="007C076A"/>
    <w:rsid w:val="007C152C"/>
    <w:rsid w:val="007C15F7"/>
    <w:rsid w:val="007C1878"/>
    <w:rsid w:val="007C27BD"/>
    <w:rsid w:val="007C28D9"/>
    <w:rsid w:val="007C28E1"/>
    <w:rsid w:val="007C29AF"/>
    <w:rsid w:val="007C2DC1"/>
    <w:rsid w:val="007C31B5"/>
    <w:rsid w:val="007C331E"/>
    <w:rsid w:val="007C37BC"/>
    <w:rsid w:val="007C3E3B"/>
    <w:rsid w:val="007C3F5B"/>
    <w:rsid w:val="007C4C59"/>
    <w:rsid w:val="007C4C62"/>
    <w:rsid w:val="007C4D20"/>
    <w:rsid w:val="007C622C"/>
    <w:rsid w:val="007C62C4"/>
    <w:rsid w:val="007C652D"/>
    <w:rsid w:val="007C6567"/>
    <w:rsid w:val="007C66D1"/>
    <w:rsid w:val="007C6970"/>
    <w:rsid w:val="007C6E50"/>
    <w:rsid w:val="007C7021"/>
    <w:rsid w:val="007C7693"/>
    <w:rsid w:val="007C769C"/>
    <w:rsid w:val="007C7969"/>
    <w:rsid w:val="007C7AF2"/>
    <w:rsid w:val="007D04F3"/>
    <w:rsid w:val="007D0773"/>
    <w:rsid w:val="007D0A52"/>
    <w:rsid w:val="007D104C"/>
    <w:rsid w:val="007D11BE"/>
    <w:rsid w:val="007D2E48"/>
    <w:rsid w:val="007D3568"/>
    <w:rsid w:val="007D3602"/>
    <w:rsid w:val="007D4118"/>
    <w:rsid w:val="007D4C22"/>
    <w:rsid w:val="007D5593"/>
    <w:rsid w:val="007D56F7"/>
    <w:rsid w:val="007D5A48"/>
    <w:rsid w:val="007D5A76"/>
    <w:rsid w:val="007D5A82"/>
    <w:rsid w:val="007D5DE2"/>
    <w:rsid w:val="007D618D"/>
    <w:rsid w:val="007D6DF6"/>
    <w:rsid w:val="007E032F"/>
    <w:rsid w:val="007E06DD"/>
    <w:rsid w:val="007E0ABB"/>
    <w:rsid w:val="007E0D45"/>
    <w:rsid w:val="007E0EFD"/>
    <w:rsid w:val="007E1102"/>
    <w:rsid w:val="007E1303"/>
    <w:rsid w:val="007E1500"/>
    <w:rsid w:val="007E16BF"/>
    <w:rsid w:val="007E16C9"/>
    <w:rsid w:val="007E1A9E"/>
    <w:rsid w:val="007E1AC8"/>
    <w:rsid w:val="007E1C5B"/>
    <w:rsid w:val="007E2641"/>
    <w:rsid w:val="007E31F8"/>
    <w:rsid w:val="007E413E"/>
    <w:rsid w:val="007E41AF"/>
    <w:rsid w:val="007E45D4"/>
    <w:rsid w:val="007E4B7B"/>
    <w:rsid w:val="007E4C77"/>
    <w:rsid w:val="007E5154"/>
    <w:rsid w:val="007E51FF"/>
    <w:rsid w:val="007E5337"/>
    <w:rsid w:val="007E5667"/>
    <w:rsid w:val="007E5BD5"/>
    <w:rsid w:val="007E5C30"/>
    <w:rsid w:val="007E5E50"/>
    <w:rsid w:val="007E5EBE"/>
    <w:rsid w:val="007E650B"/>
    <w:rsid w:val="007E7059"/>
    <w:rsid w:val="007E7ADD"/>
    <w:rsid w:val="007F04DF"/>
    <w:rsid w:val="007F06D9"/>
    <w:rsid w:val="007F0801"/>
    <w:rsid w:val="007F08FC"/>
    <w:rsid w:val="007F0E64"/>
    <w:rsid w:val="007F15BB"/>
    <w:rsid w:val="007F22F6"/>
    <w:rsid w:val="007F2500"/>
    <w:rsid w:val="007F2760"/>
    <w:rsid w:val="007F2D06"/>
    <w:rsid w:val="007F2E05"/>
    <w:rsid w:val="007F3376"/>
    <w:rsid w:val="007F35BB"/>
    <w:rsid w:val="007F3F9A"/>
    <w:rsid w:val="007F400B"/>
    <w:rsid w:val="007F40D5"/>
    <w:rsid w:val="007F465A"/>
    <w:rsid w:val="007F475C"/>
    <w:rsid w:val="007F4BDE"/>
    <w:rsid w:val="007F4E45"/>
    <w:rsid w:val="007F61E7"/>
    <w:rsid w:val="007F67C0"/>
    <w:rsid w:val="007F69A9"/>
    <w:rsid w:val="007F6B69"/>
    <w:rsid w:val="007F70B1"/>
    <w:rsid w:val="007F7A7B"/>
    <w:rsid w:val="007F7AD0"/>
    <w:rsid w:val="007F7BBB"/>
    <w:rsid w:val="007F7CEC"/>
    <w:rsid w:val="008000FC"/>
    <w:rsid w:val="00800145"/>
    <w:rsid w:val="00800892"/>
    <w:rsid w:val="00800BCA"/>
    <w:rsid w:val="008011B9"/>
    <w:rsid w:val="00801602"/>
    <w:rsid w:val="00801E3E"/>
    <w:rsid w:val="0080220F"/>
    <w:rsid w:val="008023DB"/>
    <w:rsid w:val="0080243F"/>
    <w:rsid w:val="00802878"/>
    <w:rsid w:val="00802A48"/>
    <w:rsid w:val="00802C7D"/>
    <w:rsid w:val="00803257"/>
    <w:rsid w:val="00804717"/>
    <w:rsid w:val="00804C10"/>
    <w:rsid w:val="00804D04"/>
    <w:rsid w:val="008054C6"/>
    <w:rsid w:val="00805990"/>
    <w:rsid w:val="00805FBB"/>
    <w:rsid w:val="008062CF"/>
    <w:rsid w:val="008067D2"/>
    <w:rsid w:val="00806E72"/>
    <w:rsid w:val="008071AD"/>
    <w:rsid w:val="00807258"/>
    <w:rsid w:val="00807491"/>
    <w:rsid w:val="00807932"/>
    <w:rsid w:val="00807A68"/>
    <w:rsid w:val="00807AD3"/>
    <w:rsid w:val="00807B66"/>
    <w:rsid w:val="00810D94"/>
    <w:rsid w:val="00810FF5"/>
    <w:rsid w:val="00811AEB"/>
    <w:rsid w:val="0081210C"/>
    <w:rsid w:val="0081264D"/>
    <w:rsid w:val="008128B6"/>
    <w:rsid w:val="00812A12"/>
    <w:rsid w:val="00812B73"/>
    <w:rsid w:val="00812F73"/>
    <w:rsid w:val="00813263"/>
    <w:rsid w:val="00813F26"/>
    <w:rsid w:val="00814335"/>
    <w:rsid w:val="00814FCB"/>
    <w:rsid w:val="00815305"/>
    <w:rsid w:val="00815591"/>
    <w:rsid w:val="0081572E"/>
    <w:rsid w:val="00815B5D"/>
    <w:rsid w:val="00815B63"/>
    <w:rsid w:val="00815E6E"/>
    <w:rsid w:val="00815EDA"/>
    <w:rsid w:val="0081624C"/>
    <w:rsid w:val="00816308"/>
    <w:rsid w:val="0081641A"/>
    <w:rsid w:val="008166BE"/>
    <w:rsid w:val="008168CB"/>
    <w:rsid w:val="00816922"/>
    <w:rsid w:val="00816C0E"/>
    <w:rsid w:val="00816FFC"/>
    <w:rsid w:val="00817007"/>
    <w:rsid w:val="00817A8E"/>
    <w:rsid w:val="00817E46"/>
    <w:rsid w:val="008200EB"/>
    <w:rsid w:val="008200EE"/>
    <w:rsid w:val="0082046A"/>
    <w:rsid w:val="00821240"/>
    <w:rsid w:val="008217B0"/>
    <w:rsid w:val="00821B45"/>
    <w:rsid w:val="00821DEC"/>
    <w:rsid w:val="00822166"/>
    <w:rsid w:val="008224E6"/>
    <w:rsid w:val="00822EE3"/>
    <w:rsid w:val="008234CC"/>
    <w:rsid w:val="00823CF2"/>
    <w:rsid w:val="00823EA8"/>
    <w:rsid w:val="0082413F"/>
    <w:rsid w:val="008246A6"/>
    <w:rsid w:val="00825008"/>
    <w:rsid w:val="00825079"/>
    <w:rsid w:val="00825404"/>
    <w:rsid w:val="00825A7E"/>
    <w:rsid w:val="0082642E"/>
    <w:rsid w:val="00826485"/>
    <w:rsid w:val="008271C1"/>
    <w:rsid w:val="00827B52"/>
    <w:rsid w:val="00830133"/>
    <w:rsid w:val="00830390"/>
    <w:rsid w:val="00830444"/>
    <w:rsid w:val="00830B3C"/>
    <w:rsid w:val="00831962"/>
    <w:rsid w:val="00831C02"/>
    <w:rsid w:val="00831E88"/>
    <w:rsid w:val="00831F53"/>
    <w:rsid w:val="0083213B"/>
    <w:rsid w:val="00832A6A"/>
    <w:rsid w:val="00832EE4"/>
    <w:rsid w:val="008334C5"/>
    <w:rsid w:val="008334F2"/>
    <w:rsid w:val="008337CE"/>
    <w:rsid w:val="00833F69"/>
    <w:rsid w:val="008340B5"/>
    <w:rsid w:val="0083474D"/>
    <w:rsid w:val="00834917"/>
    <w:rsid w:val="00834ACB"/>
    <w:rsid w:val="00834E83"/>
    <w:rsid w:val="0083638A"/>
    <w:rsid w:val="00836807"/>
    <w:rsid w:val="00836883"/>
    <w:rsid w:val="00836AB7"/>
    <w:rsid w:val="0083700B"/>
    <w:rsid w:val="00837725"/>
    <w:rsid w:val="0083781F"/>
    <w:rsid w:val="00837CF0"/>
    <w:rsid w:val="0084069F"/>
    <w:rsid w:val="0084091F"/>
    <w:rsid w:val="00840B33"/>
    <w:rsid w:val="008411AD"/>
    <w:rsid w:val="00841732"/>
    <w:rsid w:val="00841ECD"/>
    <w:rsid w:val="00841FF2"/>
    <w:rsid w:val="00842577"/>
    <w:rsid w:val="00842EE4"/>
    <w:rsid w:val="0084332D"/>
    <w:rsid w:val="00843581"/>
    <w:rsid w:val="0084382A"/>
    <w:rsid w:val="00844050"/>
    <w:rsid w:val="008443EE"/>
    <w:rsid w:val="008446AD"/>
    <w:rsid w:val="00844962"/>
    <w:rsid w:val="00844C9B"/>
    <w:rsid w:val="00845514"/>
    <w:rsid w:val="00845CE3"/>
    <w:rsid w:val="00845E24"/>
    <w:rsid w:val="0084607B"/>
    <w:rsid w:val="00847DE4"/>
    <w:rsid w:val="00847E3D"/>
    <w:rsid w:val="00847EB7"/>
    <w:rsid w:val="00847F9A"/>
    <w:rsid w:val="0085022A"/>
    <w:rsid w:val="00850388"/>
    <w:rsid w:val="008503E2"/>
    <w:rsid w:val="008506AE"/>
    <w:rsid w:val="00850BE5"/>
    <w:rsid w:val="00850CA0"/>
    <w:rsid w:val="0085147A"/>
    <w:rsid w:val="008515AE"/>
    <w:rsid w:val="00851C48"/>
    <w:rsid w:val="008520B9"/>
    <w:rsid w:val="00852153"/>
    <w:rsid w:val="008521C0"/>
    <w:rsid w:val="008521C9"/>
    <w:rsid w:val="008522A1"/>
    <w:rsid w:val="00852A04"/>
    <w:rsid w:val="00852E88"/>
    <w:rsid w:val="00853D9E"/>
    <w:rsid w:val="008548D7"/>
    <w:rsid w:val="0085504A"/>
    <w:rsid w:val="008556EF"/>
    <w:rsid w:val="008560FB"/>
    <w:rsid w:val="008562EF"/>
    <w:rsid w:val="00856337"/>
    <w:rsid w:val="00856355"/>
    <w:rsid w:val="008564F0"/>
    <w:rsid w:val="00856544"/>
    <w:rsid w:val="00856957"/>
    <w:rsid w:val="00857723"/>
    <w:rsid w:val="00857827"/>
    <w:rsid w:val="0086117A"/>
    <w:rsid w:val="0086131B"/>
    <w:rsid w:val="00861875"/>
    <w:rsid w:val="00861B8D"/>
    <w:rsid w:val="00861C4B"/>
    <w:rsid w:val="00861D13"/>
    <w:rsid w:val="00861FAD"/>
    <w:rsid w:val="0086232C"/>
    <w:rsid w:val="008623A2"/>
    <w:rsid w:val="0086280C"/>
    <w:rsid w:val="008628FE"/>
    <w:rsid w:val="00862CB3"/>
    <w:rsid w:val="00862DB0"/>
    <w:rsid w:val="00862E94"/>
    <w:rsid w:val="008634DE"/>
    <w:rsid w:val="00864008"/>
    <w:rsid w:val="00864295"/>
    <w:rsid w:val="008644A7"/>
    <w:rsid w:val="00864B49"/>
    <w:rsid w:val="00864D43"/>
    <w:rsid w:val="008658D7"/>
    <w:rsid w:val="00865EDE"/>
    <w:rsid w:val="0086710B"/>
    <w:rsid w:val="00870367"/>
    <w:rsid w:val="00870479"/>
    <w:rsid w:val="0087076E"/>
    <w:rsid w:val="00870C46"/>
    <w:rsid w:val="00870C62"/>
    <w:rsid w:val="00870EBB"/>
    <w:rsid w:val="00871888"/>
    <w:rsid w:val="00871B74"/>
    <w:rsid w:val="00871C94"/>
    <w:rsid w:val="00871D9F"/>
    <w:rsid w:val="008731A8"/>
    <w:rsid w:val="008739E4"/>
    <w:rsid w:val="00873B8B"/>
    <w:rsid w:val="008742DD"/>
    <w:rsid w:val="008742E6"/>
    <w:rsid w:val="008743AF"/>
    <w:rsid w:val="00874E05"/>
    <w:rsid w:val="00875D46"/>
    <w:rsid w:val="00875F03"/>
    <w:rsid w:val="00876010"/>
    <w:rsid w:val="0087626F"/>
    <w:rsid w:val="00876C20"/>
    <w:rsid w:val="00876E2E"/>
    <w:rsid w:val="008775AA"/>
    <w:rsid w:val="00877B21"/>
    <w:rsid w:val="00877F18"/>
    <w:rsid w:val="0088061E"/>
    <w:rsid w:val="00880C7C"/>
    <w:rsid w:val="0088185B"/>
    <w:rsid w:val="00881C77"/>
    <w:rsid w:val="00881E4A"/>
    <w:rsid w:val="00881F48"/>
    <w:rsid w:val="0088208C"/>
    <w:rsid w:val="00882C72"/>
    <w:rsid w:val="00882D70"/>
    <w:rsid w:val="00882E8B"/>
    <w:rsid w:val="00883583"/>
    <w:rsid w:val="00883965"/>
    <w:rsid w:val="00884B55"/>
    <w:rsid w:val="00884B88"/>
    <w:rsid w:val="00884D2B"/>
    <w:rsid w:val="008853A9"/>
    <w:rsid w:val="008853AE"/>
    <w:rsid w:val="00885454"/>
    <w:rsid w:val="008855E5"/>
    <w:rsid w:val="00885892"/>
    <w:rsid w:val="00885BD8"/>
    <w:rsid w:val="00885DBD"/>
    <w:rsid w:val="00885ECD"/>
    <w:rsid w:val="00885F4C"/>
    <w:rsid w:val="00885FDB"/>
    <w:rsid w:val="0088634C"/>
    <w:rsid w:val="00886525"/>
    <w:rsid w:val="00886C67"/>
    <w:rsid w:val="008871C5"/>
    <w:rsid w:val="00887983"/>
    <w:rsid w:val="00887F5C"/>
    <w:rsid w:val="008908E9"/>
    <w:rsid w:val="00890965"/>
    <w:rsid w:val="00890A56"/>
    <w:rsid w:val="00891204"/>
    <w:rsid w:val="0089193A"/>
    <w:rsid w:val="00891CC6"/>
    <w:rsid w:val="0089215F"/>
    <w:rsid w:val="00892390"/>
    <w:rsid w:val="008926CC"/>
    <w:rsid w:val="00892AEE"/>
    <w:rsid w:val="00893355"/>
    <w:rsid w:val="008935FE"/>
    <w:rsid w:val="00893A1E"/>
    <w:rsid w:val="00893C86"/>
    <w:rsid w:val="00893D83"/>
    <w:rsid w:val="0089462D"/>
    <w:rsid w:val="00894791"/>
    <w:rsid w:val="008959F9"/>
    <w:rsid w:val="00895A69"/>
    <w:rsid w:val="00897275"/>
    <w:rsid w:val="008974A9"/>
    <w:rsid w:val="008979E8"/>
    <w:rsid w:val="00897FBD"/>
    <w:rsid w:val="008A008F"/>
    <w:rsid w:val="008A0654"/>
    <w:rsid w:val="008A07D8"/>
    <w:rsid w:val="008A0967"/>
    <w:rsid w:val="008A0B11"/>
    <w:rsid w:val="008A0CE5"/>
    <w:rsid w:val="008A16DD"/>
    <w:rsid w:val="008A1B31"/>
    <w:rsid w:val="008A1C76"/>
    <w:rsid w:val="008A1D79"/>
    <w:rsid w:val="008A217B"/>
    <w:rsid w:val="008A23DA"/>
    <w:rsid w:val="008A2AB1"/>
    <w:rsid w:val="008A2ADE"/>
    <w:rsid w:val="008A2B3C"/>
    <w:rsid w:val="008A3608"/>
    <w:rsid w:val="008A38CA"/>
    <w:rsid w:val="008A3BE2"/>
    <w:rsid w:val="008A3DDE"/>
    <w:rsid w:val="008A3E49"/>
    <w:rsid w:val="008A409D"/>
    <w:rsid w:val="008A4192"/>
    <w:rsid w:val="008A45AA"/>
    <w:rsid w:val="008A45FB"/>
    <w:rsid w:val="008A4756"/>
    <w:rsid w:val="008A4B59"/>
    <w:rsid w:val="008A4F36"/>
    <w:rsid w:val="008A534C"/>
    <w:rsid w:val="008A5BC4"/>
    <w:rsid w:val="008A5E28"/>
    <w:rsid w:val="008A6056"/>
    <w:rsid w:val="008A60DC"/>
    <w:rsid w:val="008A6395"/>
    <w:rsid w:val="008A679D"/>
    <w:rsid w:val="008A7011"/>
    <w:rsid w:val="008A7344"/>
    <w:rsid w:val="008A79E7"/>
    <w:rsid w:val="008A7A54"/>
    <w:rsid w:val="008A7F8C"/>
    <w:rsid w:val="008A7FEB"/>
    <w:rsid w:val="008B0385"/>
    <w:rsid w:val="008B0ADA"/>
    <w:rsid w:val="008B1442"/>
    <w:rsid w:val="008B2052"/>
    <w:rsid w:val="008B21F5"/>
    <w:rsid w:val="008B260C"/>
    <w:rsid w:val="008B273B"/>
    <w:rsid w:val="008B2DE3"/>
    <w:rsid w:val="008B2DFA"/>
    <w:rsid w:val="008B3159"/>
    <w:rsid w:val="008B362E"/>
    <w:rsid w:val="008B3D7F"/>
    <w:rsid w:val="008B3DB7"/>
    <w:rsid w:val="008B4450"/>
    <w:rsid w:val="008B4506"/>
    <w:rsid w:val="008B46AD"/>
    <w:rsid w:val="008B48D2"/>
    <w:rsid w:val="008B49D0"/>
    <w:rsid w:val="008B4A6F"/>
    <w:rsid w:val="008B4E91"/>
    <w:rsid w:val="008B4EEB"/>
    <w:rsid w:val="008B5716"/>
    <w:rsid w:val="008B63F9"/>
    <w:rsid w:val="008B663F"/>
    <w:rsid w:val="008B7645"/>
    <w:rsid w:val="008B7A70"/>
    <w:rsid w:val="008B7DB8"/>
    <w:rsid w:val="008C008D"/>
    <w:rsid w:val="008C02E6"/>
    <w:rsid w:val="008C03B3"/>
    <w:rsid w:val="008C0A25"/>
    <w:rsid w:val="008C0B13"/>
    <w:rsid w:val="008C0C15"/>
    <w:rsid w:val="008C0CA8"/>
    <w:rsid w:val="008C107E"/>
    <w:rsid w:val="008C14C3"/>
    <w:rsid w:val="008C1555"/>
    <w:rsid w:val="008C1E80"/>
    <w:rsid w:val="008C2000"/>
    <w:rsid w:val="008C24F7"/>
    <w:rsid w:val="008C262B"/>
    <w:rsid w:val="008C2BF2"/>
    <w:rsid w:val="008C2CB3"/>
    <w:rsid w:val="008C2D4B"/>
    <w:rsid w:val="008C3187"/>
    <w:rsid w:val="008C3541"/>
    <w:rsid w:val="008C3C76"/>
    <w:rsid w:val="008C3E49"/>
    <w:rsid w:val="008C41ED"/>
    <w:rsid w:val="008C41F3"/>
    <w:rsid w:val="008C434E"/>
    <w:rsid w:val="008C4478"/>
    <w:rsid w:val="008C44F3"/>
    <w:rsid w:val="008C4600"/>
    <w:rsid w:val="008C49BA"/>
    <w:rsid w:val="008C4E30"/>
    <w:rsid w:val="008C5811"/>
    <w:rsid w:val="008C5A07"/>
    <w:rsid w:val="008C5A56"/>
    <w:rsid w:val="008C6041"/>
    <w:rsid w:val="008C65CB"/>
    <w:rsid w:val="008C718C"/>
    <w:rsid w:val="008C7D51"/>
    <w:rsid w:val="008D0D6B"/>
    <w:rsid w:val="008D16D4"/>
    <w:rsid w:val="008D17A1"/>
    <w:rsid w:val="008D18EE"/>
    <w:rsid w:val="008D1DD2"/>
    <w:rsid w:val="008D1FC8"/>
    <w:rsid w:val="008D24F9"/>
    <w:rsid w:val="008D2736"/>
    <w:rsid w:val="008D2851"/>
    <w:rsid w:val="008D2A16"/>
    <w:rsid w:val="008D2F5F"/>
    <w:rsid w:val="008D3154"/>
    <w:rsid w:val="008D32F1"/>
    <w:rsid w:val="008D37D5"/>
    <w:rsid w:val="008D40FB"/>
    <w:rsid w:val="008D4175"/>
    <w:rsid w:val="008D42B6"/>
    <w:rsid w:val="008D42E3"/>
    <w:rsid w:val="008D43AF"/>
    <w:rsid w:val="008D4BCA"/>
    <w:rsid w:val="008D4CE7"/>
    <w:rsid w:val="008D4D5D"/>
    <w:rsid w:val="008D4FE1"/>
    <w:rsid w:val="008D5092"/>
    <w:rsid w:val="008D51A1"/>
    <w:rsid w:val="008D541C"/>
    <w:rsid w:val="008D55D4"/>
    <w:rsid w:val="008D577B"/>
    <w:rsid w:val="008D5DFE"/>
    <w:rsid w:val="008D6A2C"/>
    <w:rsid w:val="008D6F96"/>
    <w:rsid w:val="008D6FB4"/>
    <w:rsid w:val="008D72ED"/>
    <w:rsid w:val="008D73BE"/>
    <w:rsid w:val="008D7D8E"/>
    <w:rsid w:val="008E084C"/>
    <w:rsid w:val="008E08B6"/>
    <w:rsid w:val="008E0994"/>
    <w:rsid w:val="008E0D57"/>
    <w:rsid w:val="008E1DCE"/>
    <w:rsid w:val="008E205E"/>
    <w:rsid w:val="008E25D1"/>
    <w:rsid w:val="008E2E06"/>
    <w:rsid w:val="008E2F4E"/>
    <w:rsid w:val="008E32FE"/>
    <w:rsid w:val="008E3FB0"/>
    <w:rsid w:val="008E420D"/>
    <w:rsid w:val="008E434F"/>
    <w:rsid w:val="008E5DB9"/>
    <w:rsid w:val="008E6A29"/>
    <w:rsid w:val="008E72D4"/>
    <w:rsid w:val="008E79DE"/>
    <w:rsid w:val="008E7EE2"/>
    <w:rsid w:val="008E7F32"/>
    <w:rsid w:val="008F0A79"/>
    <w:rsid w:val="008F0D22"/>
    <w:rsid w:val="008F0FC3"/>
    <w:rsid w:val="008F1180"/>
    <w:rsid w:val="008F1736"/>
    <w:rsid w:val="008F19E3"/>
    <w:rsid w:val="008F1FEC"/>
    <w:rsid w:val="008F2698"/>
    <w:rsid w:val="008F37EA"/>
    <w:rsid w:val="008F39E0"/>
    <w:rsid w:val="008F4338"/>
    <w:rsid w:val="008F4544"/>
    <w:rsid w:val="008F4C2D"/>
    <w:rsid w:val="008F50EB"/>
    <w:rsid w:val="008F51D4"/>
    <w:rsid w:val="008F5A8E"/>
    <w:rsid w:val="008F5D2E"/>
    <w:rsid w:val="008F61A2"/>
    <w:rsid w:val="008F6500"/>
    <w:rsid w:val="008F65EC"/>
    <w:rsid w:val="008F683A"/>
    <w:rsid w:val="008F6C8E"/>
    <w:rsid w:val="008F6E20"/>
    <w:rsid w:val="008F7588"/>
    <w:rsid w:val="008F7943"/>
    <w:rsid w:val="008F7BD6"/>
    <w:rsid w:val="008F7EBA"/>
    <w:rsid w:val="00900AE3"/>
    <w:rsid w:val="00900F48"/>
    <w:rsid w:val="00901255"/>
    <w:rsid w:val="009012DE"/>
    <w:rsid w:val="009014E3"/>
    <w:rsid w:val="009016CA"/>
    <w:rsid w:val="00902873"/>
    <w:rsid w:val="009029CA"/>
    <w:rsid w:val="00903589"/>
    <w:rsid w:val="009036C7"/>
    <w:rsid w:val="00903922"/>
    <w:rsid w:val="00903A83"/>
    <w:rsid w:val="00903D86"/>
    <w:rsid w:val="00904277"/>
    <w:rsid w:val="009042A7"/>
    <w:rsid w:val="009045AF"/>
    <w:rsid w:val="00906575"/>
    <w:rsid w:val="009068F3"/>
    <w:rsid w:val="00907105"/>
    <w:rsid w:val="009075AE"/>
    <w:rsid w:val="009077E8"/>
    <w:rsid w:val="009079BA"/>
    <w:rsid w:val="00907E67"/>
    <w:rsid w:val="009101DF"/>
    <w:rsid w:val="00910555"/>
    <w:rsid w:val="0091066A"/>
    <w:rsid w:val="00910971"/>
    <w:rsid w:val="009113B9"/>
    <w:rsid w:val="00911544"/>
    <w:rsid w:val="00911574"/>
    <w:rsid w:val="009118F2"/>
    <w:rsid w:val="0091190B"/>
    <w:rsid w:val="00911FFF"/>
    <w:rsid w:val="00912436"/>
    <w:rsid w:val="00912E53"/>
    <w:rsid w:val="009133C6"/>
    <w:rsid w:val="00913CAB"/>
    <w:rsid w:val="00914A59"/>
    <w:rsid w:val="00914E53"/>
    <w:rsid w:val="00914FB0"/>
    <w:rsid w:val="00915580"/>
    <w:rsid w:val="00916687"/>
    <w:rsid w:val="009166A1"/>
    <w:rsid w:val="009167AA"/>
    <w:rsid w:val="00916E6A"/>
    <w:rsid w:val="009171F9"/>
    <w:rsid w:val="00917381"/>
    <w:rsid w:val="00917B30"/>
    <w:rsid w:val="00917CD1"/>
    <w:rsid w:val="00917FE4"/>
    <w:rsid w:val="00920115"/>
    <w:rsid w:val="00920694"/>
    <w:rsid w:val="0092099E"/>
    <w:rsid w:val="00920AED"/>
    <w:rsid w:val="0092153E"/>
    <w:rsid w:val="009217A6"/>
    <w:rsid w:val="009218EB"/>
    <w:rsid w:val="00921A17"/>
    <w:rsid w:val="00921D63"/>
    <w:rsid w:val="00921EB3"/>
    <w:rsid w:val="00922120"/>
    <w:rsid w:val="00922BF5"/>
    <w:rsid w:val="00922F04"/>
    <w:rsid w:val="0092321C"/>
    <w:rsid w:val="00923327"/>
    <w:rsid w:val="00923753"/>
    <w:rsid w:val="0092383F"/>
    <w:rsid w:val="009241B4"/>
    <w:rsid w:val="00924F93"/>
    <w:rsid w:val="00925555"/>
    <w:rsid w:val="009256B3"/>
    <w:rsid w:val="00925CE0"/>
    <w:rsid w:val="009264AF"/>
    <w:rsid w:val="00927164"/>
    <w:rsid w:val="009272CF"/>
    <w:rsid w:val="0092730E"/>
    <w:rsid w:val="00927496"/>
    <w:rsid w:val="00927D86"/>
    <w:rsid w:val="00927E1B"/>
    <w:rsid w:val="00930166"/>
    <w:rsid w:val="009305B1"/>
    <w:rsid w:val="0093060C"/>
    <w:rsid w:val="00930815"/>
    <w:rsid w:val="00931273"/>
    <w:rsid w:val="00932562"/>
    <w:rsid w:val="009329B7"/>
    <w:rsid w:val="00932DD6"/>
    <w:rsid w:val="0093301F"/>
    <w:rsid w:val="009333E3"/>
    <w:rsid w:val="0093349C"/>
    <w:rsid w:val="00933B68"/>
    <w:rsid w:val="00933C50"/>
    <w:rsid w:val="009343B7"/>
    <w:rsid w:val="009344A1"/>
    <w:rsid w:val="009348D5"/>
    <w:rsid w:val="00934B67"/>
    <w:rsid w:val="0093501B"/>
    <w:rsid w:val="009353A9"/>
    <w:rsid w:val="0093718B"/>
    <w:rsid w:val="009378E1"/>
    <w:rsid w:val="00937A5C"/>
    <w:rsid w:val="00937D12"/>
    <w:rsid w:val="00940477"/>
    <w:rsid w:val="00940900"/>
    <w:rsid w:val="00940D21"/>
    <w:rsid w:val="009415E1"/>
    <w:rsid w:val="00941801"/>
    <w:rsid w:val="00941BC0"/>
    <w:rsid w:val="00941C69"/>
    <w:rsid w:val="00941C82"/>
    <w:rsid w:val="0094236C"/>
    <w:rsid w:val="009426C9"/>
    <w:rsid w:val="00943569"/>
    <w:rsid w:val="009449E3"/>
    <w:rsid w:val="0094563E"/>
    <w:rsid w:val="009456A6"/>
    <w:rsid w:val="00945737"/>
    <w:rsid w:val="0094575C"/>
    <w:rsid w:val="009459CF"/>
    <w:rsid w:val="00946B00"/>
    <w:rsid w:val="00946BD3"/>
    <w:rsid w:val="00946C78"/>
    <w:rsid w:val="00946D39"/>
    <w:rsid w:val="00946DF2"/>
    <w:rsid w:val="00946F50"/>
    <w:rsid w:val="009471CA"/>
    <w:rsid w:val="009477F2"/>
    <w:rsid w:val="009502B5"/>
    <w:rsid w:val="00950348"/>
    <w:rsid w:val="00950746"/>
    <w:rsid w:val="00950EC9"/>
    <w:rsid w:val="00951110"/>
    <w:rsid w:val="009515FD"/>
    <w:rsid w:val="00952473"/>
    <w:rsid w:val="00952689"/>
    <w:rsid w:val="0095269F"/>
    <w:rsid w:val="009527ED"/>
    <w:rsid w:val="00952C11"/>
    <w:rsid w:val="00952C14"/>
    <w:rsid w:val="0095360C"/>
    <w:rsid w:val="00953890"/>
    <w:rsid w:val="00953D8D"/>
    <w:rsid w:val="009545B9"/>
    <w:rsid w:val="009550B9"/>
    <w:rsid w:val="009552B8"/>
    <w:rsid w:val="009552FB"/>
    <w:rsid w:val="00955ABD"/>
    <w:rsid w:val="0095632F"/>
    <w:rsid w:val="00956383"/>
    <w:rsid w:val="0095672B"/>
    <w:rsid w:val="0095681F"/>
    <w:rsid w:val="00957328"/>
    <w:rsid w:val="009575DE"/>
    <w:rsid w:val="009579C6"/>
    <w:rsid w:val="00957C4B"/>
    <w:rsid w:val="009602B4"/>
    <w:rsid w:val="00960539"/>
    <w:rsid w:val="009616ED"/>
    <w:rsid w:val="00962D52"/>
    <w:rsid w:val="00962F15"/>
    <w:rsid w:val="009633ED"/>
    <w:rsid w:val="0096392A"/>
    <w:rsid w:val="00963BAC"/>
    <w:rsid w:val="00963D97"/>
    <w:rsid w:val="0096438F"/>
    <w:rsid w:val="00965979"/>
    <w:rsid w:val="00965A85"/>
    <w:rsid w:val="00965CA0"/>
    <w:rsid w:val="00965D4E"/>
    <w:rsid w:val="009662DF"/>
    <w:rsid w:val="00966721"/>
    <w:rsid w:val="00970013"/>
    <w:rsid w:val="0097088A"/>
    <w:rsid w:val="009709D8"/>
    <w:rsid w:val="00970A23"/>
    <w:rsid w:val="00970D1F"/>
    <w:rsid w:val="00970FC0"/>
    <w:rsid w:val="00971228"/>
    <w:rsid w:val="0097153D"/>
    <w:rsid w:val="00971B13"/>
    <w:rsid w:val="00971BEC"/>
    <w:rsid w:val="00972B04"/>
    <w:rsid w:val="00972B3D"/>
    <w:rsid w:val="00972BBE"/>
    <w:rsid w:val="00973B5F"/>
    <w:rsid w:val="00974830"/>
    <w:rsid w:val="00974937"/>
    <w:rsid w:val="00974941"/>
    <w:rsid w:val="009750E3"/>
    <w:rsid w:val="009752E1"/>
    <w:rsid w:val="009754A0"/>
    <w:rsid w:val="00976279"/>
    <w:rsid w:val="0097689E"/>
    <w:rsid w:val="00976BDA"/>
    <w:rsid w:val="0097712B"/>
    <w:rsid w:val="00977836"/>
    <w:rsid w:val="0097783F"/>
    <w:rsid w:val="00977C87"/>
    <w:rsid w:val="00977F53"/>
    <w:rsid w:val="00980DC2"/>
    <w:rsid w:val="00980E8E"/>
    <w:rsid w:val="00981569"/>
    <w:rsid w:val="009818CA"/>
    <w:rsid w:val="00981B20"/>
    <w:rsid w:val="00981B89"/>
    <w:rsid w:val="00981CA1"/>
    <w:rsid w:val="00981CF2"/>
    <w:rsid w:val="00981F56"/>
    <w:rsid w:val="00982008"/>
    <w:rsid w:val="009824BE"/>
    <w:rsid w:val="00982633"/>
    <w:rsid w:val="00982F8E"/>
    <w:rsid w:val="00983801"/>
    <w:rsid w:val="009838EF"/>
    <w:rsid w:val="00983C66"/>
    <w:rsid w:val="00983EB8"/>
    <w:rsid w:val="009843C0"/>
    <w:rsid w:val="00984460"/>
    <w:rsid w:val="00984CC3"/>
    <w:rsid w:val="00985357"/>
    <w:rsid w:val="009854A1"/>
    <w:rsid w:val="00985550"/>
    <w:rsid w:val="00985565"/>
    <w:rsid w:val="009863E5"/>
    <w:rsid w:val="009865B2"/>
    <w:rsid w:val="009868A6"/>
    <w:rsid w:val="009868C7"/>
    <w:rsid w:val="0098699F"/>
    <w:rsid w:val="00986D4C"/>
    <w:rsid w:val="009871DC"/>
    <w:rsid w:val="00987436"/>
    <w:rsid w:val="00990444"/>
    <w:rsid w:val="009908FF"/>
    <w:rsid w:val="00990CE6"/>
    <w:rsid w:val="00990D42"/>
    <w:rsid w:val="009910D0"/>
    <w:rsid w:val="009917E8"/>
    <w:rsid w:val="00991A0D"/>
    <w:rsid w:val="0099222A"/>
    <w:rsid w:val="00992345"/>
    <w:rsid w:val="00992367"/>
    <w:rsid w:val="00992531"/>
    <w:rsid w:val="0099277C"/>
    <w:rsid w:val="009935EE"/>
    <w:rsid w:val="009936FE"/>
    <w:rsid w:val="0099424E"/>
    <w:rsid w:val="0099491B"/>
    <w:rsid w:val="0099506D"/>
    <w:rsid w:val="009955C6"/>
    <w:rsid w:val="00995FA6"/>
    <w:rsid w:val="009962C7"/>
    <w:rsid w:val="0099632D"/>
    <w:rsid w:val="00996395"/>
    <w:rsid w:val="00996AB8"/>
    <w:rsid w:val="00997C07"/>
    <w:rsid w:val="00997E45"/>
    <w:rsid w:val="00997F4D"/>
    <w:rsid w:val="009A02C8"/>
    <w:rsid w:val="009A02EB"/>
    <w:rsid w:val="009A0484"/>
    <w:rsid w:val="009A0E2C"/>
    <w:rsid w:val="009A0FA5"/>
    <w:rsid w:val="009A102F"/>
    <w:rsid w:val="009A126E"/>
    <w:rsid w:val="009A13E1"/>
    <w:rsid w:val="009A1C33"/>
    <w:rsid w:val="009A211D"/>
    <w:rsid w:val="009A2509"/>
    <w:rsid w:val="009A29F6"/>
    <w:rsid w:val="009A3023"/>
    <w:rsid w:val="009A3E84"/>
    <w:rsid w:val="009A411E"/>
    <w:rsid w:val="009A41E1"/>
    <w:rsid w:val="009A42F3"/>
    <w:rsid w:val="009A4957"/>
    <w:rsid w:val="009A514C"/>
    <w:rsid w:val="009A51CF"/>
    <w:rsid w:val="009A5ECF"/>
    <w:rsid w:val="009A61E8"/>
    <w:rsid w:val="009A6BD7"/>
    <w:rsid w:val="009A6CA6"/>
    <w:rsid w:val="009A7154"/>
    <w:rsid w:val="009A71D8"/>
    <w:rsid w:val="009A7617"/>
    <w:rsid w:val="009B08D3"/>
    <w:rsid w:val="009B0CDB"/>
    <w:rsid w:val="009B1987"/>
    <w:rsid w:val="009B2318"/>
    <w:rsid w:val="009B2782"/>
    <w:rsid w:val="009B38E8"/>
    <w:rsid w:val="009B3CD2"/>
    <w:rsid w:val="009B441F"/>
    <w:rsid w:val="009B4424"/>
    <w:rsid w:val="009B45B9"/>
    <w:rsid w:val="009B4746"/>
    <w:rsid w:val="009B4800"/>
    <w:rsid w:val="009B4B21"/>
    <w:rsid w:val="009B4C63"/>
    <w:rsid w:val="009B5218"/>
    <w:rsid w:val="009B54FE"/>
    <w:rsid w:val="009B587D"/>
    <w:rsid w:val="009B59ED"/>
    <w:rsid w:val="009B5F28"/>
    <w:rsid w:val="009B60C1"/>
    <w:rsid w:val="009B6269"/>
    <w:rsid w:val="009B6B3B"/>
    <w:rsid w:val="009B6D20"/>
    <w:rsid w:val="009B7456"/>
    <w:rsid w:val="009B7677"/>
    <w:rsid w:val="009C0135"/>
    <w:rsid w:val="009C0540"/>
    <w:rsid w:val="009C05E9"/>
    <w:rsid w:val="009C06D1"/>
    <w:rsid w:val="009C0D7A"/>
    <w:rsid w:val="009C10C6"/>
    <w:rsid w:val="009C14F9"/>
    <w:rsid w:val="009C2E9A"/>
    <w:rsid w:val="009C322A"/>
    <w:rsid w:val="009C338B"/>
    <w:rsid w:val="009C359B"/>
    <w:rsid w:val="009C37E2"/>
    <w:rsid w:val="009C37F2"/>
    <w:rsid w:val="009C3D73"/>
    <w:rsid w:val="009C3EAA"/>
    <w:rsid w:val="009C4274"/>
    <w:rsid w:val="009C43C7"/>
    <w:rsid w:val="009C4C31"/>
    <w:rsid w:val="009C52BA"/>
    <w:rsid w:val="009C5A78"/>
    <w:rsid w:val="009C5E0C"/>
    <w:rsid w:val="009C608C"/>
    <w:rsid w:val="009C67D0"/>
    <w:rsid w:val="009C6BAF"/>
    <w:rsid w:val="009C7143"/>
    <w:rsid w:val="009C72C7"/>
    <w:rsid w:val="009C76D0"/>
    <w:rsid w:val="009D0437"/>
    <w:rsid w:val="009D0C63"/>
    <w:rsid w:val="009D0CDD"/>
    <w:rsid w:val="009D0EF8"/>
    <w:rsid w:val="009D0F74"/>
    <w:rsid w:val="009D0FE9"/>
    <w:rsid w:val="009D1689"/>
    <w:rsid w:val="009D1D7D"/>
    <w:rsid w:val="009D29A6"/>
    <w:rsid w:val="009D2B3F"/>
    <w:rsid w:val="009D30D1"/>
    <w:rsid w:val="009D33F3"/>
    <w:rsid w:val="009D3620"/>
    <w:rsid w:val="009D3891"/>
    <w:rsid w:val="009D3A72"/>
    <w:rsid w:val="009D3AD6"/>
    <w:rsid w:val="009D3E34"/>
    <w:rsid w:val="009D3E49"/>
    <w:rsid w:val="009D4F78"/>
    <w:rsid w:val="009D4F7C"/>
    <w:rsid w:val="009D50E3"/>
    <w:rsid w:val="009D5149"/>
    <w:rsid w:val="009D57A2"/>
    <w:rsid w:val="009D5D0C"/>
    <w:rsid w:val="009D6336"/>
    <w:rsid w:val="009D64DE"/>
    <w:rsid w:val="009D6B53"/>
    <w:rsid w:val="009D7547"/>
    <w:rsid w:val="009D7738"/>
    <w:rsid w:val="009D78DF"/>
    <w:rsid w:val="009D7B9A"/>
    <w:rsid w:val="009E1150"/>
    <w:rsid w:val="009E11EC"/>
    <w:rsid w:val="009E28B9"/>
    <w:rsid w:val="009E3008"/>
    <w:rsid w:val="009E32A2"/>
    <w:rsid w:val="009E35D6"/>
    <w:rsid w:val="009E3A13"/>
    <w:rsid w:val="009E4011"/>
    <w:rsid w:val="009E4A46"/>
    <w:rsid w:val="009E4E4D"/>
    <w:rsid w:val="009E538B"/>
    <w:rsid w:val="009E563C"/>
    <w:rsid w:val="009E5C6F"/>
    <w:rsid w:val="009E5F42"/>
    <w:rsid w:val="009E654D"/>
    <w:rsid w:val="009E68D3"/>
    <w:rsid w:val="009E6923"/>
    <w:rsid w:val="009E6981"/>
    <w:rsid w:val="009E6A2C"/>
    <w:rsid w:val="009E6A6F"/>
    <w:rsid w:val="009E6B36"/>
    <w:rsid w:val="009E7D55"/>
    <w:rsid w:val="009F0119"/>
    <w:rsid w:val="009F034D"/>
    <w:rsid w:val="009F07A5"/>
    <w:rsid w:val="009F0870"/>
    <w:rsid w:val="009F0D1B"/>
    <w:rsid w:val="009F0F75"/>
    <w:rsid w:val="009F1DDD"/>
    <w:rsid w:val="009F1E9D"/>
    <w:rsid w:val="009F2674"/>
    <w:rsid w:val="009F278E"/>
    <w:rsid w:val="009F2C7C"/>
    <w:rsid w:val="009F2D23"/>
    <w:rsid w:val="009F2F3D"/>
    <w:rsid w:val="009F3314"/>
    <w:rsid w:val="009F3875"/>
    <w:rsid w:val="009F3AEC"/>
    <w:rsid w:val="009F4222"/>
    <w:rsid w:val="009F4223"/>
    <w:rsid w:val="009F4C1C"/>
    <w:rsid w:val="009F53B3"/>
    <w:rsid w:val="009F5484"/>
    <w:rsid w:val="009F6262"/>
    <w:rsid w:val="009F632D"/>
    <w:rsid w:val="009F66CA"/>
    <w:rsid w:val="009F682E"/>
    <w:rsid w:val="009F6FA9"/>
    <w:rsid w:val="009F7550"/>
    <w:rsid w:val="009F7701"/>
    <w:rsid w:val="00A01748"/>
    <w:rsid w:val="00A023BF"/>
    <w:rsid w:val="00A02EA4"/>
    <w:rsid w:val="00A03135"/>
    <w:rsid w:val="00A031CC"/>
    <w:rsid w:val="00A04046"/>
    <w:rsid w:val="00A04372"/>
    <w:rsid w:val="00A04856"/>
    <w:rsid w:val="00A04BEB"/>
    <w:rsid w:val="00A04CAA"/>
    <w:rsid w:val="00A04DDB"/>
    <w:rsid w:val="00A055ED"/>
    <w:rsid w:val="00A05EB4"/>
    <w:rsid w:val="00A066CB"/>
    <w:rsid w:val="00A066D1"/>
    <w:rsid w:val="00A0670D"/>
    <w:rsid w:val="00A06965"/>
    <w:rsid w:val="00A06A61"/>
    <w:rsid w:val="00A06CC5"/>
    <w:rsid w:val="00A06D14"/>
    <w:rsid w:val="00A076FE"/>
    <w:rsid w:val="00A07F59"/>
    <w:rsid w:val="00A07FEB"/>
    <w:rsid w:val="00A100CA"/>
    <w:rsid w:val="00A103DF"/>
    <w:rsid w:val="00A10877"/>
    <w:rsid w:val="00A108F0"/>
    <w:rsid w:val="00A10FDD"/>
    <w:rsid w:val="00A11A3B"/>
    <w:rsid w:val="00A11DB4"/>
    <w:rsid w:val="00A12515"/>
    <w:rsid w:val="00A12742"/>
    <w:rsid w:val="00A128E9"/>
    <w:rsid w:val="00A1299F"/>
    <w:rsid w:val="00A134CA"/>
    <w:rsid w:val="00A137F9"/>
    <w:rsid w:val="00A1392F"/>
    <w:rsid w:val="00A14369"/>
    <w:rsid w:val="00A14515"/>
    <w:rsid w:val="00A14F46"/>
    <w:rsid w:val="00A151F9"/>
    <w:rsid w:val="00A1554E"/>
    <w:rsid w:val="00A157F1"/>
    <w:rsid w:val="00A15FA2"/>
    <w:rsid w:val="00A16321"/>
    <w:rsid w:val="00A16F54"/>
    <w:rsid w:val="00A174BC"/>
    <w:rsid w:val="00A1773A"/>
    <w:rsid w:val="00A17801"/>
    <w:rsid w:val="00A17A6F"/>
    <w:rsid w:val="00A17D1E"/>
    <w:rsid w:val="00A17FB5"/>
    <w:rsid w:val="00A20496"/>
    <w:rsid w:val="00A208F9"/>
    <w:rsid w:val="00A20AC9"/>
    <w:rsid w:val="00A20B24"/>
    <w:rsid w:val="00A213AE"/>
    <w:rsid w:val="00A21871"/>
    <w:rsid w:val="00A221AC"/>
    <w:rsid w:val="00A22C05"/>
    <w:rsid w:val="00A22FDE"/>
    <w:rsid w:val="00A231E8"/>
    <w:rsid w:val="00A237B9"/>
    <w:rsid w:val="00A23884"/>
    <w:rsid w:val="00A240BE"/>
    <w:rsid w:val="00A24822"/>
    <w:rsid w:val="00A24B0F"/>
    <w:rsid w:val="00A255B2"/>
    <w:rsid w:val="00A2578D"/>
    <w:rsid w:val="00A25C46"/>
    <w:rsid w:val="00A25E44"/>
    <w:rsid w:val="00A2602A"/>
    <w:rsid w:val="00A26392"/>
    <w:rsid w:val="00A26703"/>
    <w:rsid w:val="00A269C3"/>
    <w:rsid w:val="00A26FC6"/>
    <w:rsid w:val="00A2727C"/>
    <w:rsid w:val="00A27480"/>
    <w:rsid w:val="00A278AA"/>
    <w:rsid w:val="00A27BFA"/>
    <w:rsid w:val="00A27CBD"/>
    <w:rsid w:val="00A309DE"/>
    <w:rsid w:val="00A30C8D"/>
    <w:rsid w:val="00A31051"/>
    <w:rsid w:val="00A31911"/>
    <w:rsid w:val="00A31B92"/>
    <w:rsid w:val="00A322C6"/>
    <w:rsid w:val="00A3286A"/>
    <w:rsid w:val="00A32F88"/>
    <w:rsid w:val="00A331D4"/>
    <w:rsid w:val="00A336B9"/>
    <w:rsid w:val="00A34FC6"/>
    <w:rsid w:val="00A355E8"/>
    <w:rsid w:val="00A35788"/>
    <w:rsid w:val="00A35C7C"/>
    <w:rsid w:val="00A36038"/>
    <w:rsid w:val="00A36120"/>
    <w:rsid w:val="00A36417"/>
    <w:rsid w:val="00A36470"/>
    <w:rsid w:val="00A378F5"/>
    <w:rsid w:val="00A37F48"/>
    <w:rsid w:val="00A4006D"/>
    <w:rsid w:val="00A4080C"/>
    <w:rsid w:val="00A40BB7"/>
    <w:rsid w:val="00A40BFA"/>
    <w:rsid w:val="00A4116C"/>
    <w:rsid w:val="00A412AF"/>
    <w:rsid w:val="00A41A0F"/>
    <w:rsid w:val="00A41B18"/>
    <w:rsid w:val="00A4246B"/>
    <w:rsid w:val="00A42A35"/>
    <w:rsid w:val="00A42B57"/>
    <w:rsid w:val="00A43B0B"/>
    <w:rsid w:val="00A43EA0"/>
    <w:rsid w:val="00A44D40"/>
    <w:rsid w:val="00A45EE5"/>
    <w:rsid w:val="00A45FC1"/>
    <w:rsid w:val="00A46638"/>
    <w:rsid w:val="00A467D4"/>
    <w:rsid w:val="00A46AB9"/>
    <w:rsid w:val="00A47611"/>
    <w:rsid w:val="00A47E28"/>
    <w:rsid w:val="00A50129"/>
    <w:rsid w:val="00A502AF"/>
    <w:rsid w:val="00A50A6C"/>
    <w:rsid w:val="00A50CFA"/>
    <w:rsid w:val="00A50DD6"/>
    <w:rsid w:val="00A517D4"/>
    <w:rsid w:val="00A51938"/>
    <w:rsid w:val="00A51A63"/>
    <w:rsid w:val="00A51F93"/>
    <w:rsid w:val="00A5277D"/>
    <w:rsid w:val="00A528A5"/>
    <w:rsid w:val="00A52984"/>
    <w:rsid w:val="00A52A95"/>
    <w:rsid w:val="00A52F5C"/>
    <w:rsid w:val="00A536FD"/>
    <w:rsid w:val="00A53A25"/>
    <w:rsid w:val="00A53C8F"/>
    <w:rsid w:val="00A54522"/>
    <w:rsid w:val="00A545DA"/>
    <w:rsid w:val="00A5474B"/>
    <w:rsid w:val="00A548E5"/>
    <w:rsid w:val="00A54BB8"/>
    <w:rsid w:val="00A54E04"/>
    <w:rsid w:val="00A54F00"/>
    <w:rsid w:val="00A55044"/>
    <w:rsid w:val="00A55116"/>
    <w:rsid w:val="00A55765"/>
    <w:rsid w:val="00A559DA"/>
    <w:rsid w:val="00A55B2B"/>
    <w:rsid w:val="00A56D71"/>
    <w:rsid w:val="00A573A4"/>
    <w:rsid w:val="00A57547"/>
    <w:rsid w:val="00A57F1C"/>
    <w:rsid w:val="00A6019F"/>
    <w:rsid w:val="00A60633"/>
    <w:rsid w:val="00A6068B"/>
    <w:rsid w:val="00A607B5"/>
    <w:rsid w:val="00A607EA"/>
    <w:rsid w:val="00A60A08"/>
    <w:rsid w:val="00A60A92"/>
    <w:rsid w:val="00A61210"/>
    <w:rsid w:val="00A61440"/>
    <w:rsid w:val="00A6158A"/>
    <w:rsid w:val="00A6185A"/>
    <w:rsid w:val="00A61CB7"/>
    <w:rsid w:val="00A61D6B"/>
    <w:rsid w:val="00A62057"/>
    <w:rsid w:val="00A62611"/>
    <w:rsid w:val="00A62AD7"/>
    <w:rsid w:val="00A6305A"/>
    <w:rsid w:val="00A63202"/>
    <w:rsid w:val="00A63588"/>
    <w:rsid w:val="00A63B60"/>
    <w:rsid w:val="00A63E14"/>
    <w:rsid w:val="00A64829"/>
    <w:rsid w:val="00A64B4D"/>
    <w:rsid w:val="00A64CDE"/>
    <w:rsid w:val="00A65920"/>
    <w:rsid w:val="00A6606D"/>
    <w:rsid w:val="00A660CD"/>
    <w:rsid w:val="00A66B11"/>
    <w:rsid w:val="00A67084"/>
    <w:rsid w:val="00A6771F"/>
    <w:rsid w:val="00A67E20"/>
    <w:rsid w:val="00A7096E"/>
    <w:rsid w:val="00A70B54"/>
    <w:rsid w:val="00A70CB5"/>
    <w:rsid w:val="00A70DFD"/>
    <w:rsid w:val="00A70F38"/>
    <w:rsid w:val="00A711EE"/>
    <w:rsid w:val="00A7153B"/>
    <w:rsid w:val="00A71809"/>
    <w:rsid w:val="00A71811"/>
    <w:rsid w:val="00A72415"/>
    <w:rsid w:val="00A7280F"/>
    <w:rsid w:val="00A730DE"/>
    <w:rsid w:val="00A73610"/>
    <w:rsid w:val="00A738B2"/>
    <w:rsid w:val="00A73CE6"/>
    <w:rsid w:val="00A7429A"/>
    <w:rsid w:val="00A74FAB"/>
    <w:rsid w:val="00A75667"/>
    <w:rsid w:val="00A75F7D"/>
    <w:rsid w:val="00A76408"/>
    <w:rsid w:val="00A76EF5"/>
    <w:rsid w:val="00A77299"/>
    <w:rsid w:val="00A77732"/>
    <w:rsid w:val="00A7778F"/>
    <w:rsid w:val="00A777F5"/>
    <w:rsid w:val="00A80277"/>
    <w:rsid w:val="00A80CF3"/>
    <w:rsid w:val="00A81BBA"/>
    <w:rsid w:val="00A82370"/>
    <w:rsid w:val="00A8267C"/>
    <w:rsid w:val="00A836D7"/>
    <w:rsid w:val="00A837FC"/>
    <w:rsid w:val="00A83811"/>
    <w:rsid w:val="00A83AFA"/>
    <w:rsid w:val="00A83C82"/>
    <w:rsid w:val="00A83C90"/>
    <w:rsid w:val="00A83E87"/>
    <w:rsid w:val="00A8471A"/>
    <w:rsid w:val="00A853F9"/>
    <w:rsid w:val="00A855EB"/>
    <w:rsid w:val="00A85774"/>
    <w:rsid w:val="00A8666A"/>
    <w:rsid w:val="00A86B1B"/>
    <w:rsid w:val="00A86E70"/>
    <w:rsid w:val="00A87098"/>
    <w:rsid w:val="00A87507"/>
    <w:rsid w:val="00A8757E"/>
    <w:rsid w:val="00A875CD"/>
    <w:rsid w:val="00A87E1B"/>
    <w:rsid w:val="00A87F02"/>
    <w:rsid w:val="00A904DA"/>
    <w:rsid w:val="00A905BF"/>
    <w:rsid w:val="00A91573"/>
    <w:rsid w:val="00A9195C"/>
    <w:rsid w:val="00A91C85"/>
    <w:rsid w:val="00A91F3D"/>
    <w:rsid w:val="00A92147"/>
    <w:rsid w:val="00A924E3"/>
    <w:rsid w:val="00A92B34"/>
    <w:rsid w:val="00A92CF2"/>
    <w:rsid w:val="00A92D0D"/>
    <w:rsid w:val="00A935B3"/>
    <w:rsid w:val="00A93825"/>
    <w:rsid w:val="00A93FEE"/>
    <w:rsid w:val="00A94029"/>
    <w:rsid w:val="00A94636"/>
    <w:rsid w:val="00A94DB0"/>
    <w:rsid w:val="00A95DF6"/>
    <w:rsid w:val="00A9600A"/>
    <w:rsid w:val="00A961FE"/>
    <w:rsid w:val="00A965F8"/>
    <w:rsid w:val="00A966D1"/>
    <w:rsid w:val="00A966F3"/>
    <w:rsid w:val="00A96934"/>
    <w:rsid w:val="00A96EE8"/>
    <w:rsid w:val="00A979E4"/>
    <w:rsid w:val="00AA00F8"/>
    <w:rsid w:val="00AA0289"/>
    <w:rsid w:val="00AA0345"/>
    <w:rsid w:val="00AA05D5"/>
    <w:rsid w:val="00AA06B5"/>
    <w:rsid w:val="00AA0A7C"/>
    <w:rsid w:val="00AA1123"/>
    <w:rsid w:val="00AA1243"/>
    <w:rsid w:val="00AA1AB5"/>
    <w:rsid w:val="00AA1FA4"/>
    <w:rsid w:val="00AA20DC"/>
    <w:rsid w:val="00AA2266"/>
    <w:rsid w:val="00AA2B08"/>
    <w:rsid w:val="00AA2B1F"/>
    <w:rsid w:val="00AA3478"/>
    <w:rsid w:val="00AA3794"/>
    <w:rsid w:val="00AA3C64"/>
    <w:rsid w:val="00AA3CD5"/>
    <w:rsid w:val="00AA3D9C"/>
    <w:rsid w:val="00AA3E55"/>
    <w:rsid w:val="00AA3FEE"/>
    <w:rsid w:val="00AA4178"/>
    <w:rsid w:val="00AA4EED"/>
    <w:rsid w:val="00AA5001"/>
    <w:rsid w:val="00AA54DA"/>
    <w:rsid w:val="00AA55F8"/>
    <w:rsid w:val="00AA6062"/>
    <w:rsid w:val="00AA60D6"/>
    <w:rsid w:val="00AA6186"/>
    <w:rsid w:val="00AA67B6"/>
    <w:rsid w:val="00AA684C"/>
    <w:rsid w:val="00AA6B41"/>
    <w:rsid w:val="00AA6B92"/>
    <w:rsid w:val="00AA6C24"/>
    <w:rsid w:val="00AA70FE"/>
    <w:rsid w:val="00AA72AA"/>
    <w:rsid w:val="00AA7FB9"/>
    <w:rsid w:val="00AB0109"/>
    <w:rsid w:val="00AB0766"/>
    <w:rsid w:val="00AB0799"/>
    <w:rsid w:val="00AB09E8"/>
    <w:rsid w:val="00AB0A77"/>
    <w:rsid w:val="00AB0CF9"/>
    <w:rsid w:val="00AB0F71"/>
    <w:rsid w:val="00AB11BA"/>
    <w:rsid w:val="00AB214C"/>
    <w:rsid w:val="00AB30C0"/>
    <w:rsid w:val="00AB3ACE"/>
    <w:rsid w:val="00AB3B5E"/>
    <w:rsid w:val="00AB3C1A"/>
    <w:rsid w:val="00AB41A5"/>
    <w:rsid w:val="00AB4300"/>
    <w:rsid w:val="00AB49BF"/>
    <w:rsid w:val="00AB4E0B"/>
    <w:rsid w:val="00AB50DC"/>
    <w:rsid w:val="00AB5E88"/>
    <w:rsid w:val="00AB5EBF"/>
    <w:rsid w:val="00AB642C"/>
    <w:rsid w:val="00AB728D"/>
    <w:rsid w:val="00AB72B1"/>
    <w:rsid w:val="00AB775D"/>
    <w:rsid w:val="00AB7911"/>
    <w:rsid w:val="00AC04A9"/>
    <w:rsid w:val="00AC0BC8"/>
    <w:rsid w:val="00AC13DC"/>
    <w:rsid w:val="00AC1404"/>
    <w:rsid w:val="00AC160E"/>
    <w:rsid w:val="00AC1B71"/>
    <w:rsid w:val="00AC1B8C"/>
    <w:rsid w:val="00AC1E93"/>
    <w:rsid w:val="00AC210E"/>
    <w:rsid w:val="00AC2697"/>
    <w:rsid w:val="00AC2B02"/>
    <w:rsid w:val="00AC34CC"/>
    <w:rsid w:val="00AC3CC7"/>
    <w:rsid w:val="00AC3F41"/>
    <w:rsid w:val="00AC4265"/>
    <w:rsid w:val="00AC4B96"/>
    <w:rsid w:val="00AC5429"/>
    <w:rsid w:val="00AC5574"/>
    <w:rsid w:val="00AC5614"/>
    <w:rsid w:val="00AC569D"/>
    <w:rsid w:val="00AC580B"/>
    <w:rsid w:val="00AC6363"/>
    <w:rsid w:val="00AC6546"/>
    <w:rsid w:val="00AC6A21"/>
    <w:rsid w:val="00AC6BDF"/>
    <w:rsid w:val="00AC7E2B"/>
    <w:rsid w:val="00AD0F66"/>
    <w:rsid w:val="00AD105F"/>
    <w:rsid w:val="00AD2272"/>
    <w:rsid w:val="00AD29E3"/>
    <w:rsid w:val="00AD365F"/>
    <w:rsid w:val="00AD3E06"/>
    <w:rsid w:val="00AD415D"/>
    <w:rsid w:val="00AD551C"/>
    <w:rsid w:val="00AD554F"/>
    <w:rsid w:val="00AD571E"/>
    <w:rsid w:val="00AD5DC5"/>
    <w:rsid w:val="00AD60E0"/>
    <w:rsid w:val="00AD63AA"/>
    <w:rsid w:val="00AD649A"/>
    <w:rsid w:val="00AD6510"/>
    <w:rsid w:val="00AD762B"/>
    <w:rsid w:val="00AD7EA6"/>
    <w:rsid w:val="00AE01B7"/>
    <w:rsid w:val="00AE0215"/>
    <w:rsid w:val="00AE11EC"/>
    <w:rsid w:val="00AE12C0"/>
    <w:rsid w:val="00AE24A5"/>
    <w:rsid w:val="00AE260B"/>
    <w:rsid w:val="00AE27F5"/>
    <w:rsid w:val="00AE30D5"/>
    <w:rsid w:val="00AE37CA"/>
    <w:rsid w:val="00AE3889"/>
    <w:rsid w:val="00AE40EC"/>
    <w:rsid w:val="00AE41C0"/>
    <w:rsid w:val="00AE435F"/>
    <w:rsid w:val="00AE49D0"/>
    <w:rsid w:val="00AE49FD"/>
    <w:rsid w:val="00AE4E67"/>
    <w:rsid w:val="00AE5711"/>
    <w:rsid w:val="00AE57E7"/>
    <w:rsid w:val="00AE6BB0"/>
    <w:rsid w:val="00AE6DBF"/>
    <w:rsid w:val="00AE73AF"/>
    <w:rsid w:val="00AE73DA"/>
    <w:rsid w:val="00AE7D67"/>
    <w:rsid w:val="00AF02C0"/>
    <w:rsid w:val="00AF036D"/>
    <w:rsid w:val="00AF0650"/>
    <w:rsid w:val="00AF079B"/>
    <w:rsid w:val="00AF0E20"/>
    <w:rsid w:val="00AF1421"/>
    <w:rsid w:val="00AF19F8"/>
    <w:rsid w:val="00AF1CB5"/>
    <w:rsid w:val="00AF203D"/>
    <w:rsid w:val="00AF2283"/>
    <w:rsid w:val="00AF2571"/>
    <w:rsid w:val="00AF29DB"/>
    <w:rsid w:val="00AF3262"/>
    <w:rsid w:val="00AF3611"/>
    <w:rsid w:val="00AF3C72"/>
    <w:rsid w:val="00AF420C"/>
    <w:rsid w:val="00AF4273"/>
    <w:rsid w:val="00AF45FB"/>
    <w:rsid w:val="00AF490C"/>
    <w:rsid w:val="00AF4BFA"/>
    <w:rsid w:val="00AF4F26"/>
    <w:rsid w:val="00AF50E7"/>
    <w:rsid w:val="00AF51C2"/>
    <w:rsid w:val="00AF53A7"/>
    <w:rsid w:val="00AF5914"/>
    <w:rsid w:val="00AF5CB8"/>
    <w:rsid w:val="00AF5E4D"/>
    <w:rsid w:val="00AF62C1"/>
    <w:rsid w:val="00AF6642"/>
    <w:rsid w:val="00AF6905"/>
    <w:rsid w:val="00AF6B05"/>
    <w:rsid w:val="00AF6C12"/>
    <w:rsid w:val="00AF7028"/>
    <w:rsid w:val="00AF73CD"/>
    <w:rsid w:val="00AF77B0"/>
    <w:rsid w:val="00AF7C9B"/>
    <w:rsid w:val="00AF7F05"/>
    <w:rsid w:val="00B005FA"/>
    <w:rsid w:val="00B00E72"/>
    <w:rsid w:val="00B0183C"/>
    <w:rsid w:val="00B0193D"/>
    <w:rsid w:val="00B01B54"/>
    <w:rsid w:val="00B01B94"/>
    <w:rsid w:val="00B022F2"/>
    <w:rsid w:val="00B02AE5"/>
    <w:rsid w:val="00B03215"/>
    <w:rsid w:val="00B03469"/>
    <w:rsid w:val="00B03C14"/>
    <w:rsid w:val="00B03DC7"/>
    <w:rsid w:val="00B0441E"/>
    <w:rsid w:val="00B04EDA"/>
    <w:rsid w:val="00B0548F"/>
    <w:rsid w:val="00B0565C"/>
    <w:rsid w:val="00B0587F"/>
    <w:rsid w:val="00B05AAE"/>
    <w:rsid w:val="00B05AD4"/>
    <w:rsid w:val="00B05C90"/>
    <w:rsid w:val="00B06A63"/>
    <w:rsid w:val="00B06C3D"/>
    <w:rsid w:val="00B06C91"/>
    <w:rsid w:val="00B06D0C"/>
    <w:rsid w:val="00B06DD8"/>
    <w:rsid w:val="00B07964"/>
    <w:rsid w:val="00B07CCF"/>
    <w:rsid w:val="00B07FB4"/>
    <w:rsid w:val="00B1013D"/>
    <w:rsid w:val="00B10FA3"/>
    <w:rsid w:val="00B12027"/>
    <w:rsid w:val="00B12112"/>
    <w:rsid w:val="00B1245B"/>
    <w:rsid w:val="00B126A1"/>
    <w:rsid w:val="00B128CF"/>
    <w:rsid w:val="00B132EB"/>
    <w:rsid w:val="00B13832"/>
    <w:rsid w:val="00B1400C"/>
    <w:rsid w:val="00B149C3"/>
    <w:rsid w:val="00B14E92"/>
    <w:rsid w:val="00B1512A"/>
    <w:rsid w:val="00B15441"/>
    <w:rsid w:val="00B15E8C"/>
    <w:rsid w:val="00B16A31"/>
    <w:rsid w:val="00B172EC"/>
    <w:rsid w:val="00B175DC"/>
    <w:rsid w:val="00B17A40"/>
    <w:rsid w:val="00B17B11"/>
    <w:rsid w:val="00B202DE"/>
    <w:rsid w:val="00B20692"/>
    <w:rsid w:val="00B207A7"/>
    <w:rsid w:val="00B20CF6"/>
    <w:rsid w:val="00B20D6A"/>
    <w:rsid w:val="00B2187B"/>
    <w:rsid w:val="00B21C6B"/>
    <w:rsid w:val="00B21CBB"/>
    <w:rsid w:val="00B21FA0"/>
    <w:rsid w:val="00B222CA"/>
    <w:rsid w:val="00B22A6E"/>
    <w:rsid w:val="00B22CF0"/>
    <w:rsid w:val="00B22D6A"/>
    <w:rsid w:val="00B22DB6"/>
    <w:rsid w:val="00B23BA5"/>
    <w:rsid w:val="00B23FFC"/>
    <w:rsid w:val="00B240E6"/>
    <w:rsid w:val="00B24130"/>
    <w:rsid w:val="00B24973"/>
    <w:rsid w:val="00B251B1"/>
    <w:rsid w:val="00B25754"/>
    <w:rsid w:val="00B257A6"/>
    <w:rsid w:val="00B2586A"/>
    <w:rsid w:val="00B25888"/>
    <w:rsid w:val="00B25FDA"/>
    <w:rsid w:val="00B26307"/>
    <w:rsid w:val="00B26592"/>
    <w:rsid w:val="00B267C0"/>
    <w:rsid w:val="00B26D77"/>
    <w:rsid w:val="00B26EC1"/>
    <w:rsid w:val="00B27E8E"/>
    <w:rsid w:val="00B3051A"/>
    <w:rsid w:val="00B30A68"/>
    <w:rsid w:val="00B30B10"/>
    <w:rsid w:val="00B30F5C"/>
    <w:rsid w:val="00B30FAD"/>
    <w:rsid w:val="00B31458"/>
    <w:rsid w:val="00B3178F"/>
    <w:rsid w:val="00B31AD5"/>
    <w:rsid w:val="00B31D57"/>
    <w:rsid w:val="00B31DA0"/>
    <w:rsid w:val="00B326EC"/>
    <w:rsid w:val="00B3275E"/>
    <w:rsid w:val="00B32849"/>
    <w:rsid w:val="00B32AA0"/>
    <w:rsid w:val="00B33897"/>
    <w:rsid w:val="00B3471A"/>
    <w:rsid w:val="00B35648"/>
    <w:rsid w:val="00B357B8"/>
    <w:rsid w:val="00B359EF"/>
    <w:rsid w:val="00B3602A"/>
    <w:rsid w:val="00B36B45"/>
    <w:rsid w:val="00B36CB0"/>
    <w:rsid w:val="00B36D50"/>
    <w:rsid w:val="00B37321"/>
    <w:rsid w:val="00B3760B"/>
    <w:rsid w:val="00B37A6F"/>
    <w:rsid w:val="00B37AFA"/>
    <w:rsid w:val="00B37EE7"/>
    <w:rsid w:val="00B37F41"/>
    <w:rsid w:val="00B402F1"/>
    <w:rsid w:val="00B4060B"/>
    <w:rsid w:val="00B40751"/>
    <w:rsid w:val="00B41019"/>
    <w:rsid w:val="00B41F2D"/>
    <w:rsid w:val="00B426E1"/>
    <w:rsid w:val="00B42748"/>
    <w:rsid w:val="00B42803"/>
    <w:rsid w:val="00B42991"/>
    <w:rsid w:val="00B42BB3"/>
    <w:rsid w:val="00B4305F"/>
    <w:rsid w:val="00B432C9"/>
    <w:rsid w:val="00B435D4"/>
    <w:rsid w:val="00B43977"/>
    <w:rsid w:val="00B43BA6"/>
    <w:rsid w:val="00B43EB6"/>
    <w:rsid w:val="00B44115"/>
    <w:rsid w:val="00B447E6"/>
    <w:rsid w:val="00B44A67"/>
    <w:rsid w:val="00B45AD9"/>
    <w:rsid w:val="00B45FC9"/>
    <w:rsid w:val="00B462BE"/>
    <w:rsid w:val="00B463C0"/>
    <w:rsid w:val="00B46831"/>
    <w:rsid w:val="00B47035"/>
    <w:rsid w:val="00B475AF"/>
    <w:rsid w:val="00B476DC"/>
    <w:rsid w:val="00B4776E"/>
    <w:rsid w:val="00B47B13"/>
    <w:rsid w:val="00B47DF1"/>
    <w:rsid w:val="00B50153"/>
    <w:rsid w:val="00B5026B"/>
    <w:rsid w:val="00B5115E"/>
    <w:rsid w:val="00B511FA"/>
    <w:rsid w:val="00B51424"/>
    <w:rsid w:val="00B5215A"/>
    <w:rsid w:val="00B5262C"/>
    <w:rsid w:val="00B52971"/>
    <w:rsid w:val="00B529C7"/>
    <w:rsid w:val="00B52F0D"/>
    <w:rsid w:val="00B533B9"/>
    <w:rsid w:val="00B5376A"/>
    <w:rsid w:val="00B53ED6"/>
    <w:rsid w:val="00B53FBE"/>
    <w:rsid w:val="00B54865"/>
    <w:rsid w:val="00B54F6B"/>
    <w:rsid w:val="00B55019"/>
    <w:rsid w:val="00B55331"/>
    <w:rsid w:val="00B55862"/>
    <w:rsid w:val="00B55FAE"/>
    <w:rsid w:val="00B5610D"/>
    <w:rsid w:val="00B5660F"/>
    <w:rsid w:val="00B56A56"/>
    <w:rsid w:val="00B56C94"/>
    <w:rsid w:val="00B56DBE"/>
    <w:rsid w:val="00B56EA1"/>
    <w:rsid w:val="00B56F23"/>
    <w:rsid w:val="00B56FDF"/>
    <w:rsid w:val="00B571C8"/>
    <w:rsid w:val="00B5784D"/>
    <w:rsid w:val="00B57ED0"/>
    <w:rsid w:val="00B57F32"/>
    <w:rsid w:val="00B601F7"/>
    <w:rsid w:val="00B60305"/>
    <w:rsid w:val="00B60770"/>
    <w:rsid w:val="00B60946"/>
    <w:rsid w:val="00B60A83"/>
    <w:rsid w:val="00B60CF0"/>
    <w:rsid w:val="00B61195"/>
    <w:rsid w:val="00B61683"/>
    <w:rsid w:val="00B6195E"/>
    <w:rsid w:val="00B61BA2"/>
    <w:rsid w:val="00B61F28"/>
    <w:rsid w:val="00B620DB"/>
    <w:rsid w:val="00B62283"/>
    <w:rsid w:val="00B6234C"/>
    <w:rsid w:val="00B62B47"/>
    <w:rsid w:val="00B62B94"/>
    <w:rsid w:val="00B62FF5"/>
    <w:rsid w:val="00B6314B"/>
    <w:rsid w:val="00B631FA"/>
    <w:rsid w:val="00B63893"/>
    <w:rsid w:val="00B63935"/>
    <w:rsid w:val="00B639A1"/>
    <w:rsid w:val="00B63EEB"/>
    <w:rsid w:val="00B64068"/>
    <w:rsid w:val="00B642B3"/>
    <w:rsid w:val="00B64375"/>
    <w:rsid w:val="00B647CB"/>
    <w:rsid w:val="00B64BAF"/>
    <w:rsid w:val="00B65028"/>
    <w:rsid w:val="00B651FF"/>
    <w:rsid w:val="00B65309"/>
    <w:rsid w:val="00B65E16"/>
    <w:rsid w:val="00B65E8A"/>
    <w:rsid w:val="00B66408"/>
    <w:rsid w:val="00B665AA"/>
    <w:rsid w:val="00B66A59"/>
    <w:rsid w:val="00B66ADD"/>
    <w:rsid w:val="00B66BAE"/>
    <w:rsid w:val="00B66C54"/>
    <w:rsid w:val="00B6724A"/>
    <w:rsid w:val="00B674AD"/>
    <w:rsid w:val="00B704C1"/>
    <w:rsid w:val="00B70728"/>
    <w:rsid w:val="00B70789"/>
    <w:rsid w:val="00B70E3A"/>
    <w:rsid w:val="00B712E5"/>
    <w:rsid w:val="00B714A0"/>
    <w:rsid w:val="00B72193"/>
    <w:rsid w:val="00B72340"/>
    <w:rsid w:val="00B7255E"/>
    <w:rsid w:val="00B72867"/>
    <w:rsid w:val="00B729FA"/>
    <w:rsid w:val="00B72A6F"/>
    <w:rsid w:val="00B7314E"/>
    <w:rsid w:val="00B73A81"/>
    <w:rsid w:val="00B73E1A"/>
    <w:rsid w:val="00B742A7"/>
    <w:rsid w:val="00B746DF"/>
    <w:rsid w:val="00B74C26"/>
    <w:rsid w:val="00B75352"/>
    <w:rsid w:val="00B75556"/>
    <w:rsid w:val="00B75BF0"/>
    <w:rsid w:val="00B770C5"/>
    <w:rsid w:val="00B771E6"/>
    <w:rsid w:val="00B7722C"/>
    <w:rsid w:val="00B77CCE"/>
    <w:rsid w:val="00B80324"/>
    <w:rsid w:val="00B80335"/>
    <w:rsid w:val="00B8094D"/>
    <w:rsid w:val="00B809EF"/>
    <w:rsid w:val="00B80EA0"/>
    <w:rsid w:val="00B81068"/>
    <w:rsid w:val="00B81850"/>
    <w:rsid w:val="00B8198E"/>
    <w:rsid w:val="00B81B54"/>
    <w:rsid w:val="00B81BCB"/>
    <w:rsid w:val="00B821AD"/>
    <w:rsid w:val="00B82926"/>
    <w:rsid w:val="00B82E54"/>
    <w:rsid w:val="00B8310C"/>
    <w:rsid w:val="00B833AD"/>
    <w:rsid w:val="00B83A84"/>
    <w:rsid w:val="00B84440"/>
    <w:rsid w:val="00B84558"/>
    <w:rsid w:val="00B852FB"/>
    <w:rsid w:val="00B855AE"/>
    <w:rsid w:val="00B85924"/>
    <w:rsid w:val="00B85D67"/>
    <w:rsid w:val="00B8662B"/>
    <w:rsid w:val="00B87446"/>
    <w:rsid w:val="00B877A4"/>
    <w:rsid w:val="00B906DA"/>
    <w:rsid w:val="00B907EF"/>
    <w:rsid w:val="00B91C02"/>
    <w:rsid w:val="00B92279"/>
    <w:rsid w:val="00B923C4"/>
    <w:rsid w:val="00B928D3"/>
    <w:rsid w:val="00B931D8"/>
    <w:rsid w:val="00B93E7F"/>
    <w:rsid w:val="00B9424D"/>
    <w:rsid w:val="00B9427B"/>
    <w:rsid w:val="00B951CF"/>
    <w:rsid w:val="00B9521D"/>
    <w:rsid w:val="00B95E38"/>
    <w:rsid w:val="00B9643A"/>
    <w:rsid w:val="00B96D45"/>
    <w:rsid w:val="00B977A0"/>
    <w:rsid w:val="00B97E69"/>
    <w:rsid w:val="00BA06E3"/>
    <w:rsid w:val="00BA089D"/>
    <w:rsid w:val="00BA121F"/>
    <w:rsid w:val="00BA14A1"/>
    <w:rsid w:val="00BA1B7B"/>
    <w:rsid w:val="00BA2A32"/>
    <w:rsid w:val="00BA2C87"/>
    <w:rsid w:val="00BA3826"/>
    <w:rsid w:val="00BA407F"/>
    <w:rsid w:val="00BA4291"/>
    <w:rsid w:val="00BA489A"/>
    <w:rsid w:val="00BA4E3E"/>
    <w:rsid w:val="00BA56B9"/>
    <w:rsid w:val="00BA5D00"/>
    <w:rsid w:val="00BA64C2"/>
    <w:rsid w:val="00BA676F"/>
    <w:rsid w:val="00BA68E6"/>
    <w:rsid w:val="00BA7A3F"/>
    <w:rsid w:val="00BA7C16"/>
    <w:rsid w:val="00BA7DBF"/>
    <w:rsid w:val="00BB00CA"/>
    <w:rsid w:val="00BB0B4A"/>
    <w:rsid w:val="00BB1078"/>
    <w:rsid w:val="00BB1176"/>
    <w:rsid w:val="00BB1380"/>
    <w:rsid w:val="00BB1767"/>
    <w:rsid w:val="00BB1F5A"/>
    <w:rsid w:val="00BB3194"/>
    <w:rsid w:val="00BB3304"/>
    <w:rsid w:val="00BB3602"/>
    <w:rsid w:val="00BB362F"/>
    <w:rsid w:val="00BB39AD"/>
    <w:rsid w:val="00BB4904"/>
    <w:rsid w:val="00BB4CB6"/>
    <w:rsid w:val="00BB5361"/>
    <w:rsid w:val="00BB5627"/>
    <w:rsid w:val="00BB589A"/>
    <w:rsid w:val="00BB592D"/>
    <w:rsid w:val="00BB5BBB"/>
    <w:rsid w:val="00BB5CA1"/>
    <w:rsid w:val="00BB5CD8"/>
    <w:rsid w:val="00BB5EB9"/>
    <w:rsid w:val="00BB6278"/>
    <w:rsid w:val="00BB705E"/>
    <w:rsid w:val="00BB706A"/>
    <w:rsid w:val="00BB786A"/>
    <w:rsid w:val="00BB79CA"/>
    <w:rsid w:val="00BC0451"/>
    <w:rsid w:val="00BC057E"/>
    <w:rsid w:val="00BC13F8"/>
    <w:rsid w:val="00BC141D"/>
    <w:rsid w:val="00BC165C"/>
    <w:rsid w:val="00BC17DA"/>
    <w:rsid w:val="00BC1802"/>
    <w:rsid w:val="00BC1A28"/>
    <w:rsid w:val="00BC1F3A"/>
    <w:rsid w:val="00BC24CE"/>
    <w:rsid w:val="00BC27C4"/>
    <w:rsid w:val="00BC3019"/>
    <w:rsid w:val="00BC330E"/>
    <w:rsid w:val="00BC342A"/>
    <w:rsid w:val="00BC40F7"/>
    <w:rsid w:val="00BC4315"/>
    <w:rsid w:val="00BC4DF3"/>
    <w:rsid w:val="00BC4FD4"/>
    <w:rsid w:val="00BC5076"/>
    <w:rsid w:val="00BC5281"/>
    <w:rsid w:val="00BC63F7"/>
    <w:rsid w:val="00BC651A"/>
    <w:rsid w:val="00BC71F4"/>
    <w:rsid w:val="00BC7EED"/>
    <w:rsid w:val="00BD0EA3"/>
    <w:rsid w:val="00BD137C"/>
    <w:rsid w:val="00BD1677"/>
    <w:rsid w:val="00BD1D9C"/>
    <w:rsid w:val="00BD28A8"/>
    <w:rsid w:val="00BD2C6B"/>
    <w:rsid w:val="00BD462A"/>
    <w:rsid w:val="00BD4C25"/>
    <w:rsid w:val="00BD4D90"/>
    <w:rsid w:val="00BD5059"/>
    <w:rsid w:val="00BD506F"/>
    <w:rsid w:val="00BD50C7"/>
    <w:rsid w:val="00BD52BB"/>
    <w:rsid w:val="00BD5BC3"/>
    <w:rsid w:val="00BD5C2A"/>
    <w:rsid w:val="00BD63A0"/>
    <w:rsid w:val="00BD640E"/>
    <w:rsid w:val="00BD6668"/>
    <w:rsid w:val="00BD7F16"/>
    <w:rsid w:val="00BE01F9"/>
    <w:rsid w:val="00BE03E6"/>
    <w:rsid w:val="00BE0AB6"/>
    <w:rsid w:val="00BE0D2E"/>
    <w:rsid w:val="00BE0F9F"/>
    <w:rsid w:val="00BE1CF6"/>
    <w:rsid w:val="00BE2655"/>
    <w:rsid w:val="00BE26AC"/>
    <w:rsid w:val="00BE2C3C"/>
    <w:rsid w:val="00BE2DD3"/>
    <w:rsid w:val="00BE2F12"/>
    <w:rsid w:val="00BE3185"/>
    <w:rsid w:val="00BE346B"/>
    <w:rsid w:val="00BE4796"/>
    <w:rsid w:val="00BE4819"/>
    <w:rsid w:val="00BE4864"/>
    <w:rsid w:val="00BE49BF"/>
    <w:rsid w:val="00BE4AE0"/>
    <w:rsid w:val="00BE4B6E"/>
    <w:rsid w:val="00BE4B72"/>
    <w:rsid w:val="00BE4DEF"/>
    <w:rsid w:val="00BE526C"/>
    <w:rsid w:val="00BE5DBC"/>
    <w:rsid w:val="00BE639A"/>
    <w:rsid w:val="00BE7C2D"/>
    <w:rsid w:val="00BE7CE4"/>
    <w:rsid w:val="00BE7DD9"/>
    <w:rsid w:val="00BE7F32"/>
    <w:rsid w:val="00BF006B"/>
    <w:rsid w:val="00BF0BEC"/>
    <w:rsid w:val="00BF0C6A"/>
    <w:rsid w:val="00BF0D41"/>
    <w:rsid w:val="00BF0DBD"/>
    <w:rsid w:val="00BF1785"/>
    <w:rsid w:val="00BF1BB7"/>
    <w:rsid w:val="00BF2108"/>
    <w:rsid w:val="00BF24A9"/>
    <w:rsid w:val="00BF3056"/>
    <w:rsid w:val="00BF308D"/>
    <w:rsid w:val="00BF3136"/>
    <w:rsid w:val="00BF333A"/>
    <w:rsid w:val="00BF35BD"/>
    <w:rsid w:val="00BF370A"/>
    <w:rsid w:val="00BF3CCB"/>
    <w:rsid w:val="00BF3E29"/>
    <w:rsid w:val="00BF53CD"/>
    <w:rsid w:val="00BF5DE6"/>
    <w:rsid w:val="00BF60EC"/>
    <w:rsid w:val="00BF71E7"/>
    <w:rsid w:val="00BF7A57"/>
    <w:rsid w:val="00BF7CE4"/>
    <w:rsid w:val="00BF7DBB"/>
    <w:rsid w:val="00C0044F"/>
    <w:rsid w:val="00C00589"/>
    <w:rsid w:val="00C00EBE"/>
    <w:rsid w:val="00C0132F"/>
    <w:rsid w:val="00C0152B"/>
    <w:rsid w:val="00C016F5"/>
    <w:rsid w:val="00C01B4E"/>
    <w:rsid w:val="00C02968"/>
    <w:rsid w:val="00C02DAF"/>
    <w:rsid w:val="00C02EDE"/>
    <w:rsid w:val="00C038B9"/>
    <w:rsid w:val="00C03C53"/>
    <w:rsid w:val="00C0424A"/>
    <w:rsid w:val="00C0495A"/>
    <w:rsid w:val="00C04D06"/>
    <w:rsid w:val="00C04D3C"/>
    <w:rsid w:val="00C04DF6"/>
    <w:rsid w:val="00C05774"/>
    <w:rsid w:val="00C06A3F"/>
    <w:rsid w:val="00C076CE"/>
    <w:rsid w:val="00C07BD6"/>
    <w:rsid w:val="00C07E32"/>
    <w:rsid w:val="00C100ED"/>
    <w:rsid w:val="00C105C0"/>
    <w:rsid w:val="00C115B1"/>
    <w:rsid w:val="00C116C5"/>
    <w:rsid w:val="00C118C2"/>
    <w:rsid w:val="00C11936"/>
    <w:rsid w:val="00C12433"/>
    <w:rsid w:val="00C12B0A"/>
    <w:rsid w:val="00C12B7D"/>
    <w:rsid w:val="00C130AF"/>
    <w:rsid w:val="00C13667"/>
    <w:rsid w:val="00C13736"/>
    <w:rsid w:val="00C13D5D"/>
    <w:rsid w:val="00C14219"/>
    <w:rsid w:val="00C14809"/>
    <w:rsid w:val="00C15029"/>
    <w:rsid w:val="00C15222"/>
    <w:rsid w:val="00C1581B"/>
    <w:rsid w:val="00C16344"/>
    <w:rsid w:val="00C164A1"/>
    <w:rsid w:val="00C166E5"/>
    <w:rsid w:val="00C16C06"/>
    <w:rsid w:val="00C16F7E"/>
    <w:rsid w:val="00C1723C"/>
    <w:rsid w:val="00C1724F"/>
    <w:rsid w:val="00C17696"/>
    <w:rsid w:val="00C208F3"/>
    <w:rsid w:val="00C211BF"/>
    <w:rsid w:val="00C21239"/>
    <w:rsid w:val="00C2134C"/>
    <w:rsid w:val="00C21887"/>
    <w:rsid w:val="00C22242"/>
    <w:rsid w:val="00C223C8"/>
    <w:rsid w:val="00C224C6"/>
    <w:rsid w:val="00C227D9"/>
    <w:rsid w:val="00C22A43"/>
    <w:rsid w:val="00C22D98"/>
    <w:rsid w:val="00C22DD9"/>
    <w:rsid w:val="00C231B2"/>
    <w:rsid w:val="00C23546"/>
    <w:rsid w:val="00C23CEC"/>
    <w:rsid w:val="00C24226"/>
    <w:rsid w:val="00C24A0E"/>
    <w:rsid w:val="00C24D3A"/>
    <w:rsid w:val="00C24FA7"/>
    <w:rsid w:val="00C2596A"/>
    <w:rsid w:val="00C26B20"/>
    <w:rsid w:val="00C274B4"/>
    <w:rsid w:val="00C2765A"/>
    <w:rsid w:val="00C27D3A"/>
    <w:rsid w:val="00C27DD8"/>
    <w:rsid w:val="00C30392"/>
    <w:rsid w:val="00C305D1"/>
    <w:rsid w:val="00C30EEA"/>
    <w:rsid w:val="00C30FBB"/>
    <w:rsid w:val="00C314ED"/>
    <w:rsid w:val="00C3182F"/>
    <w:rsid w:val="00C31B50"/>
    <w:rsid w:val="00C31BA3"/>
    <w:rsid w:val="00C31BC5"/>
    <w:rsid w:val="00C3252B"/>
    <w:rsid w:val="00C3268F"/>
    <w:rsid w:val="00C33216"/>
    <w:rsid w:val="00C339C0"/>
    <w:rsid w:val="00C33C2C"/>
    <w:rsid w:val="00C33E8E"/>
    <w:rsid w:val="00C33EB7"/>
    <w:rsid w:val="00C341B9"/>
    <w:rsid w:val="00C34546"/>
    <w:rsid w:val="00C35C7E"/>
    <w:rsid w:val="00C36339"/>
    <w:rsid w:val="00C36DCA"/>
    <w:rsid w:val="00C36E7E"/>
    <w:rsid w:val="00C37329"/>
    <w:rsid w:val="00C376F8"/>
    <w:rsid w:val="00C37A70"/>
    <w:rsid w:val="00C4005E"/>
    <w:rsid w:val="00C409C7"/>
    <w:rsid w:val="00C41695"/>
    <w:rsid w:val="00C4282B"/>
    <w:rsid w:val="00C43607"/>
    <w:rsid w:val="00C43D6C"/>
    <w:rsid w:val="00C44325"/>
    <w:rsid w:val="00C4479C"/>
    <w:rsid w:val="00C4499C"/>
    <w:rsid w:val="00C44E75"/>
    <w:rsid w:val="00C45294"/>
    <w:rsid w:val="00C456E2"/>
    <w:rsid w:val="00C45725"/>
    <w:rsid w:val="00C45B35"/>
    <w:rsid w:val="00C45C18"/>
    <w:rsid w:val="00C45C75"/>
    <w:rsid w:val="00C46AE9"/>
    <w:rsid w:val="00C4764F"/>
    <w:rsid w:val="00C50C1D"/>
    <w:rsid w:val="00C50D6D"/>
    <w:rsid w:val="00C518E8"/>
    <w:rsid w:val="00C5284C"/>
    <w:rsid w:val="00C52C41"/>
    <w:rsid w:val="00C530E1"/>
    <w:rsid w:val="00C53452"/>
    <w:rsid w:val="00C53694"/>
    <w:rsid w:val="00C53810"/>
    <w:rsid w:val="00C53AFD"/>
    <w:rsid w:val="00C53C2B"/>
    <w:rsid w:val="00C54622"/>
    <w:rsid w:val="00C54664"/>
    <w:rsid w:val="00C54975"/>
    <w:rsid w:val="00C549DB"/>
    <w:rsid w:val="00C54B62"/>
    <w:rsid w:val="00C54D72"/>
    <w:rsid w:val="00C54EC6"/>
    <w:rsid w:val="00C5531D"/>
    <w:rsid w:val="00C5563D"/>
    <w:rsid w:val="00C557DF"/>
    <w:rsid w:val="00C55A68"/>
    <w:rsid w:val="00C55E39"/>
    <w:rsid w:val="00C5637E"/>
    <w:rsid w:val="00C56602"/>
    <w:rsid w:val="00C56753"/>
    <w:rsid w:val="00C56C9D"/>
    <w:rsid w:val="00C5720E"/>
    <w:rsid w:val="00C576B7"/>
    <w:rsid w:val="00C60494"/>
    <w:rsid w:val="00C613D9"/>
    <w:rsid w:val="00C6168E"/>
    <w:rsid w:val="00C61BD6"/>
    <w:rsid w:val="00C62893"/>
    <w:rsid w:val="00C6299B"/>
    <w:rsid w:val="00C62A60"/>
    <w:rsid w:val="00C62C67"/>
    <w:rsid w:val="00C631F0"/>
    <w:rsid w:val="00C6370C"/>
    <w:rsid w:val="00C6377B"/>
    <w:rsid w:val="00C63821"/>
    <w:rsid w:val="00C63AAD"/>
    <w:rsid w:val="00C64D48"/>
    <w:rsid w:val="00C64D96"/>
    <w:rsid w:val="00C65291"/>
    <w:rsid w:val="00C65296"/>
    <w:rsid w:val="00C65EEA"/>
    <w:rsid w:val="00C661C7"/>
    <w:rsid w:val="00C6638F"/>
    <w:rsid w:val="00C666E8"/>
    <w:rsid w:val="00C6781E"/>
    <w:rsid w:val="00C67CAB"/>
    <w:rsid w:val="00C67E25"/>
    <w:rsid w:val="00C7014A"/>
    <w:rsid w:val="00C7016B"/>
    <w:rsid w:val="00C70495"/>
    <w:rsid w:val="00C709A2"/>
    <w:rsid w:val="00C70BF3"/>
    <w:rsid w:val="00C70D17"/>
    <w:rsid w:val="00C71111"/>
    <w:rsid w:val="00C7252F"/>
    <w:rsid w:val="00C72A12"/>
    <w:rsid w:val="00C72A27"/>
    <w:rsid w:val="00C72A4F"/>
    <w:rsid w:val="00C72BE3"/>
    <w:rsid w:val="00C737D5"/>
    <w:rsid w:val="00C73951"/>
    <w:rsid w:val="00C73A5B"/>
    <w:rsid w:val="00C73E50"/>
    <w:rsid w:val="00C73ECC"/>
    <w:rsid w:val="00C7405C"/>
    <w:rsid w:val="00C7454E"/>
    <w:rsid w:val="00C745C3"/>
    <w:rsid w:val="00C74783"/>
    <w:rsid w:val="00C74DD4"/>
    <w:rsid w:val="00C74F3C"/>
    <w:rsid w:val="00C74FCF"/>
    <w:rsid w:val="00C75BE1"/>
    <w:rsid w:val="00C75CCE"/>
    <w:rsid w:val="00C75CF4"/>
    <w:rsid w:val="00C75D1D"/>
    <w:rsid w:val="00C7647A"/>
    <w:rsid w:val="00C76699"/>
    <w:rsid w:val="00C778AE"/>
    <w:rsid w:val="00C801E1"/>
    <w:rsid w:val="00C80BE1"/>
    <w:rsid w:val="00C80E2A"/>
    <w:rsid w:val="00C810E8"/>
    <w:rsid w:val="00C812EB"/>
    <w:rsid w:val="00C81578"/>
    <w:rsid w:val="00C815C9"/>
    <w:rsid w:val="00C81B86"/>
    <w:rsid w:val="00C81CC5"/>
    <w:rsid w:val="00C8205F"/>
    <w:rsid w:val="00C821E3"/>
    <w:rsid w:val="00C82576"/>
    <w:rsid w:val="00C831BF"/>
    <w:rsid w:val="00C83C43"/>
    <w:rsid w:val="00C84511"/>
    <w:rsid w:val="00C848CC"/>
    <w:rsid w:val="00C84CC6"/>
    <w:rsid w:val="00C8571F"/>
    <w:rsid w:val="00C85863"/>
    <w:rsid w:val="00C85B41"/>
    <w:rsid w:val="00C85B82"/>
    <w:rsid w:val="00C85B8A"/>
    <w:rsid w:val="00C85DAB"/>
    <w:rsid w:val="00C86025"/>
    <w:rsid w:val="00C86099"/>
    <w:rsid w:val="00C86144"/>
    <w:rsid w:val="00C861C8"/>
    <w:rsid w:val="00C86E2C"/>
    <w:rsid w:val="00C86EA9"/>
    <w:rsid w:val="00C873E1"/>
    <w:rsid w:val="00C879CA"/>
    <w:rsid w:val="00C87D62"/>
    <w:rsid w:val="00C87F60"/>
    <w:rsid w:val="00C900E3"/>
    <w:rsid w:val="00C9046D"/>
    <w:rsid w:val="00C90482"/>
    <w:rsid w:val="00C90BE1"/>
    <w:rsid w:val="00C90F9B"/>
    <w:rsid w:val="00C9180C"/>
    <w:rsid w:val="00C91F3B"/>
    <w:rsid w:val="00C921FC"/>
    <w:rsid w:val="00C92883"/>
    <w:rsid w:val="00C93128"/>
    <w:rsid w:val="00C93775"/>
    <w:rsid w:val="00C93E6F"/>
    <w:rsid w:val="00C94017"/>
    <w:rsid w:val="00C94A9B"/>
    <w:rsid w:val="00C94BAB"/>
    <w:rsid w:val="00C94C2E"/>
    <w:rsid w:val="00C95572"/>
    <w:rsid w:val="00C95945"/>
    <w:rsid w:val="00C95AE5"/>
    <w:rsid w:val="00C95E7F"/>
    <w:rsid w:val="00C96704"/>
    <w:rsid w:val="00C96942"/>
    <w:rsid w:val="00C96975"/>
    <w:rsid w:val="00C96ADF"/>
    <w:rsid w:val="00C96B0A"/>
    <w:rsid w:val="00C96B72"/>
    <w:rsid w:val="00C96C69"/>
    <w:rsid w:val="00C970F2"/>
    <w:rsid w:val="00C97413"/>
    <w:rsid w:val="00C97545"/>
    <w:rsid w:val="00CA0039"/>
    <w:rsid w:val="00CA015D"/>
    <w:rsid w:val="00CA0249"/>
    <w:rsid w:val="00CA030F"/>
    <w:rsid w:val="00CA0513"/>
    <w:rsid w:val="00CA05EE"/>
    <w:rsid w:val="00CA0722"/>
    <w:rsid w:val="00CA0A20"/>
    <w:rsid w:val="00CA0CB5"/>
    <w:rsid w:val="00CA0D9C"/>
    <w:rsid w:val="00CA0E31"/>
    <w:rsid w:val="00CA1911"/>
    <w:rsid w:val="00CA1A97"/>
    <w:rsid w:val="00CA1D33"/>
    <w:rsid w:val="00CA1E3A"/>
    <w:rsid w:val="00CA22F4"/>
    <w:rsid w:val="00CA233F"/>
    <w:rsid w:val="00CA2FD5"/>
    <w:rsid w:val="00CA300F"/>
    <w:rsid w:val="00CA3054"/>
    <w:rsid w:val="00CA3176"/>
    <w:rsid w:val="00CA3273"/>
    <w:rsid w:val="00CA3622"/>
    <w:rsid w:val="00CA3D4F"/>
    <w:rsid w:val="00CA4277"/>
    <w:rsid w:val="00CA444D"/>
    <w:rsid w:val="00CA469F"/>
    <w:rsid w:val="00CA4A38"/>
    <w:rsid w:val="00CA4E6F"/>
    <w:rsid w:val="00CA5072"/>
    <w:rsid w:val="00CA51A7"/>
    <w:rsid w:val="00CA5256"/>
    <w:rsid w:val="00CA5AA8"/>
    <w:rsid w:val="00CA697A"/>
    <w:rsid w:val="00CA6C52"/>
    <w:rsid w:val="00CA6FF0"/>
    <w:rsid w:val="00CA70B9"/>
    <w:rsid w:val="00CA7273"/>
    <w:rsid w:val="00CA7B50"/>
    <w:rsid w:val="00CA7BF4"/>
    <w:rsid w:val="00CA7F8D"/>
    <w:rsid w:val="00CB06C1"/>
    <w:rsid w:val="00CB0A24"/>
    <w:rsid w:val="00CB0D91"/>
    <w:rsid w:val="00CB0E3C"/>
    <w:rsid w:val="00CB1CB8"/>
    <w:rsid w:val="00CB1D1C"/>
    <w:rsid w:val="00CB2866"/>
    <w:rsid w:val="00CB2D34"/>
    <w:rsid w:val="00CB3150"/>
    <w:rsid w:val="00CB3152"/>
    <w:rsid w:val="00CB3EBB"/>
    <w:rsid w:val="00CB3F4B"/>
    <w:rsid w:val="00CB4404"/>
    <w:rsid w:val="00CB440D"/>
    <w:rsid w:val="00CB4A4F"/>
    <w:rsid w:val="00CB4D07"/>
    <w:rsid w:val="00CB4D25"/>
    <w:rsid w:val="00CB548C"/>
    <w:rsid w:val="00CB5790"/>
    <w:rsid w:val="00CB591B"/>
    <w:rsid w:val="00CB5D2C"/>
    <w:rsid w:val="00CB5E14"/>
    <w:rsid w:val="00CB6116"/>
    <w:rsid w:val="00CB626C"/>
    <w:rsid w:val="00CB64B5"/>
    <w:rsid w:val="00CB66E4"/>
    <w:rsid w:val="00CB6CE1"/>
    <w:rsid w:val="00CB701F"/>
    <w:rsid w:val="00CB7C4C"/>
    <w:rsid w:val="00CB7CAA"/>
    <w:rsid w:val="00CB7D0E"/>
    <w:rsid w:val="00CC0580"/>
    <w:rsid w:val="00CC0825"/>
    <w:rsid w:val="00CC1058"/>
    <w:rsid w:val="00CC16A1"/>
    <w:rsid w:val="00CC178F"/>
    <w:rsid w:val="00CC17BD"/>
    <w:rsid w:val="00CC191C"/>
    <w:rsid w:val="00CC1B0D"/>
    <w:rsid w:val="00CC1CA6"/>
    <w:rsid w:val="00CC2549"/>
    <w:rsid w:val="00CC2969"/>
    <w:rsid w:val="00CC2C10"/>
    <w:rsid w:val="00CC37C8"/>
    <w:rsid w:val="00CC3EDB"/>
    <w:rsid w:val="00CC3FBA"/>
    <w:rsid w:val="00CC4AE6"/>
    <w:rsid w:val="00CC4FEE"/>
    <w:rsid w:val="00CC51C0"/>
    <w:rsid w:val="00CC51E9"/>
    <w:rsid w:val="00CC5316"/>
    <w:rsid w:val="00CC534B"/>
    <w:rsid w:val="00CC5B27"/>
    <w:rsid w:val="00CC606A"/>
    <w:rsid w:val="00CC6383"/>
    <w:rsid w:val="00CC66F3"/>
    <w:rsid w:val="00CC6844"/>
    <w:rsid w:val="00CC6D94"/>
    <w:rsid w:val="00CC7008"/>
    <w:rsid w:val="00CC7E31"/>
    <w:rsid w:val="00CC7F1F"/>
    <w:rsid w:val="00CD1047"/>
    <w:rsid w:val="00CD1994"/>
    <w:rsid w:val="00CD1DEF"/>
    <w:rsid w:val="00CD261F"/>
    <w:rsid w:val="00CD2CF6"/>
    <w:rsid w:val="00CD31C4"/>
    <w:rsid w:val="00CD3509"/>
    <w:rsid w:val="00CD37F0"/>
    <w:rsid w:val="00CD3A60"/>
    <w:rsid w:val="00CD3B89"/>
    <w:rsid w:val="00CD474D"/>
    <w:rsid w:val="00CD4CCA"/>
    <w:rsid w:val="00CD50C4"/>
    <w:rsid w:val="00CD5506"/>
    <w:rsid w:val="00CD563D"/>
    <w:rsid w:val="00CD591E"/>
    <w:rsid w:val="00CD62B0"/>
    <w:rsid w:val="00CD6B57"/>
    <w:rsid w:val="00CD6D59"/>
    <w:rsid w:val="00CD7310"/>
    <w:rsid w:val="00CD784C"/>
    <w:rsid w:val="00CD796F"/>
    <w:rsid w:val="00CE05F4"/>
    <w:rsid w:val="00CE07E0"/>
    <w:rsid w:val="00CE086F"/>
    <w:rsid w:val="00CE0904"/>
    <w:rsid w:val="00CE0B5C"/>
    <w:rsid w:val="00CE0E87"/>
    <w:rsid w:val="00CE0F7B"/>
    <w:rsid w:val="00CE1F5E"/>
    <w:rsid w:val="00CE203F"/>
    <w:rsid w:val="00CE29BA"/>
    <w:rsid w:val="00CE2DF6"/>
    <w:rsid w:val="00CE2E68"/>
    <w:rsid w:val="00CE2E9A"/>
    <w:rsid w:val="00CE33BA"/>
    <w:rsid w:val="00CE35C2"/>
    <w:rsid w:val="00CE3672"/>
    <w:rsid w:val="00CE3946"/>
    <w:rsid w:val="00CE39FC"/>
    <w:rsid w:val="00CE3EA4"/>
    <w:rsid w:val="00CE46E9"/>
    <w:rsid w:val="00CE50F4"/>
    <w:rsid w:val="00CE5CC4"/>
    <w:rsid w:val="00CE5FCD"/>
    <w:rsid w:val="00CE612D"/>
    <w:rsid w:val="00CE621F"/>
    <w:rsid w:val="00CE6348"/>
    <w:rsid w:val="00CE6861"/>
    <w:rsid w:val="00CE7542"/>
    <w:rsid w:val="00CE7FAD"/>
    <w:rsid w:val="00CF043B"/>
    <w:rsid w:val="00CF0D15"/>
    <w:rsid w:val="00CF0DBB"/>
    <w:rsid w:val="00CF0FA1"/>
    <w:rsid w:val="00CF17BE"/>
    <w:rsid w:val="00CF17C6"/>
    <w:rsid w:val="00CF1938"/>
    <w:rsid w:val="00CF1B25"/>
    <w:rsid w:val="00CF2856"/>
    <w:rsid w:val="00CF2995"/>
    <w:rsid w:val="00CF2EEF"/>
    <w:rsid w:val="00CF3076"/>
    <w:rsid w:val="00CF3096"/>
    <w:rsid w:val="00CF3263"/>
    <w:rsid w:val="00CF32CD"/>
    <w:rsid w:val="00CF34D8"/>
    <w:rsid w:val="00CF3666"/>
    <w:rsid w:val="00CF3853"/>
    <w:rsid w:val="00CF3DC6"/>
    <w:rsid w:val="00CF4142"/>
    <w:rsid w:val="00CF4360"/>
    <w:rsid w:val="00CF480A"/>
    <w:rsid w:val="00CF4AF9"/>
    <w:rsid w:val="00CF526F"/>
    <w:rsid w:val="00CF5A01"/>
    <w:rsid w:val="00CF5D9B"/>
    <w:rsid w:val="00CF699E"/>
    <w:rsid w:val="00CF70AE"/>
    <w:rsid w:val="00CF7789"/>
    <w:rsid w:val="00CF7A09"/>
    <w:rsid w:val="00CF7ED4"/>
    <w:rsid w:val="00CF7EF3"/>
    <w:rsid w:val="00D001CF"/>
    <w:rsid w:val="00D001F9"/>
    <w:rsid w:val="00D00312"/>
    <w:rsid w:val="00D0032B"/>
    <w:rsid w:val="00D005DD"/>
    <w:rsid w:val="00D00E6A"/>
    <w:rsid w:val="00D0140A"/>
    <w:rsid w:val="00D0186D"/>
    <w:rsid w:val="00D0246C"/>
    <w:rsid w:val="00D027FE"/>
    <w:rsid w:val="00D02938"/>
    <w:rsid w:val="00D02E4F"/>
    <w:rsid w:val="00D02EE1"/>
    <w:rsid w:val="00D0380E"/>
    <w:rsid w:val="00D03A7B"/>
    <w:rsid w:val="00D03DB5"/>
    <w:rsid w:val="00D04499"/>
    <w:rsid w:val="00D04D77"/>
    <w:rsid w:val="00D04DA6"/>
    <w:rsid w:val="00D052B1"/>
    <w:rsid w:val="00D05AEB"/>
    <w:rsid w:val="00D05F95"/>
    <w:rsid w:val="00D06280"/>
    <w:rsid w:val="00D0736E"/>
    <w:rsid w:val="00D07530"/>
    <w:rsid w:val="00D077C6"/>
    <w:rsid w:val="00D07A1B"/>
    <w:rsid w:val="00D10011"/>
    <w:rsid w:val="00D11891"/>
    <w:rsid w:val="00D118ED"/>
    <w:rsid w:val="00D11A67"/>
    <w:rsid w:val="00D11C62"/>
    <w:rsid w:val="00D11E7E"/>
    <w:rsid w:val="00D122A3"/>
    <w:rsid w:val="00D12352"/>
    <w:rsid w:val="00D1271A"/>
    <w:rsid w:val="00D1292A"/>
    <w:rsid w:val="00D12BAD"/>
    <w:rsid w:val="00D13178"/>
    <w:rsid w:val="00D13906"/>
    <w:rsid w:val="00D13D52"/>
    <w:rsid w:val="00D13DD5"/>
    <w:rsid w:val="00D14449"/>
    <w:rsid w:val="00D14B16"/>
    <w:rsid w:val="00D1542E"/>
    <w:rsid w:val="00D15988"/>
    <w:rsid w:val="00D15A40"/>
    <w:rsid w:val="00D167AF"/>
    <w:rsid w:val="00D167C9"/>
    <w:rsid w:val="00D16D6D"/>
    <w:rsid w:val="00D172FE"/>
    <w:rsid w:val="00D1767E"/>
    <w:rsid w:val="00D17C27"/>
    <w:rsid w:val="00D20228"/>
    <w:rsid w:val="00D208A6"/>
    <w:rsid w:val="00D21238"/>
    <w:rsid w:val="00D213D8"/>
    <w:rsid w:val="00D21783"/>
    <w:rsid w:val="00D21879"/>
    <w:rsid w:val="00D219D8"/>
    <w:rsid w:val="00D21DB2"/>
    <w:rsid w:val="00D223ED"/>
    <w:rsid w:val="00D2247B"/>
    <w:rsid w:val="00D22672"/>
    <w:rsid w:val="00D22B3E"/>
    <w:rsid w:val="00D22C56"/>
    <w:rsid w:val="00D22C68"/>
    <w:rsid w:val="00D23145"/>
    <w:rsid w:val="00D23280"/>
    <w:rsid w:val="00D23B46"/>
    <w:rsid w:val="00D240EF"/>
    <w:rsid w:val="00D24DE9"/>
    <w:rsid w:val="00D25433"/>
    <w:rsid w:val="00D2549B"/>
    <w:rsid w:val="00D25708"/>
    <w:rsid w:val="00D257D6"/>
    <w:rsid w:val="00D25A79"/>
    <w:rsid w:val="00D27736"/>
    <w:rsid w:val="00D3004F"/>
    <w:rsid w:val="00D3044C"/>
    <w:rsid w:val="00D304D4"/>
    <w:rsid w:val="00D30657"/>
    <w:rsid w:val="00D308BB"/>
    <w:rsid w:val="00D30B20"/>
    <w:rsid w:val="00D30B7B"/>
    <w:rsid w:val="00D30BF6"/>
    <w:rsid w:val="00D30EE5"/>
    <w:rsid w:val="00D30F64"/>
    <w:rsid w:val="00D31223"/>
    <w:rsid w:val="00D3135D"/>
    <w:rsid w:val="00D31377"/>
    <w:rsid w:val="00D31BA2"/>
    <w:rsid w:val="00D32773"/>
    <w:rsid w:val="00D329A9"/>
    <w:rsid w:val="00D32BD6"/>
    <w:rsid w:val="00D32C7D"/>
    <w:rsid w:val="00D3327D"/>
    <w:rsid w:val="00D332E3"/>
    <w:rsid w:val="00D334A0"/>
    <w:rsid w:val="00D3386C"/>
    <w:rsid w:val="00D34029"/>
    <w:rsid w:val="00D341CC"/>
    <w:rsid w:val="00D35897"/>
    <w:rsid w:val="00D35AD8"/>
    <w:rsid w:val="00D36179"/>
    <w:rsid w:val="00D36456"/>
    <w:rsid w:val="00D3778D"/>
    <w:rsid w:val="00D378EB"/>
    <w:rsid w:val="00D4002A"/>
    <w:rsid w:val="00D4016F"/>
    <w:rsid w:val="00D404DA"/>
    <w:rsid w:val="00D4056D"/>
    <w:rsid w:val="00D40825"/>
    <w:rsid w:val="00D41FE0"/>
    <w:rsid w:val="00D4200C"/>
    <w:rsid w:val="00D42538"/>
    <w:rsid w:val="00D42558"/>
    <w:rsid w:val="00D42D81"/>
    <w:rsid w:val="00D43823"/>
    <w:rsid w:val="00D43FD8"/>
    <w:rsid w:val="00D44103"/>
    <w:rsid w:val="00D44DDD"/>
    <w:rsid w:val="00D44E68"/>
    <w:rsid w:val="00D45B08"/>
    <w:rsid w:val="00D45BBD"/>
    <w:rsid w:val="00D4674B"/>
    <w:rsid w:val="00D46B44"/>
    <w:rsid w:val="00D46CAD"/>
    <w:rsid w:val="00D46CC9"/>
    <w:rsid w:val="00D46F7A"/>
    <w:rsid w:val="00D471B8"/>
    <w:rsid w:val="00D47B35"/>
    <w:rsid w:val="00D47B7D"/>
    <w:rsid w:val="00D47E56"/>
    <w:rsid w:val="00D5092F"/>
    <w:rsid w:val="00D50967"/>
    <w:rsid w:val="00D50E14"/>
    <w:rsid w:val="00D510CA"/>
    <w:rsid w:val="00D51288"/>
    <w:rsid w:val="00D5148A"/>
    <w:rsid w:val="00D5150C"/>
    <w:rsid w:val="00D51675"/>
    <w:rsid w:val="00D51769"/>
    <w:rsid w:val="00D518E7"/>
    <w:rsid w:val="00D51A1D"/>
    <w:rsid w:val="00D52214"/>
    <w:rsid w:val="00D522B1"/>
    <w:rsid w:val="00D5386F"/>
    <w:rsid w:val="00D5414B"/>
    <w:rsid w:val="00D552D2"/>
    <w:rsid w:val="00D554C4"/>
    <w:rsid w:val="00D56222"/>
    <w:rsid w:val="00D56FE2"/>
    <w:rsid w:val="00D57351"/>
    <w:rsid w:val="00D5753B"/>
    <w:rsid w:val="00D57550"/>
    <w:rsid w:val="00D579A8"/>
    <w:rsid w:val="00D57D8F"/>
    <w:rsid w:val="00D604B9"/>
    <w:rsid w:val="00D60576"/>
    <w:rsid w:val="00D60823"/>
    <w:rsid w:val="00D609D0"/>
    <w:rsid w:val="00D60B16"/>
    <w:rsid w:val="00D614B9"/>
    <w:rsid w:val="00D61D6A"/>
    <w:rsid w:val="00D61EDD"/>
    <w:rsid w:val="00D62181"/>
    <w:rsid w:val="00D62493"/>
    <w:rsid w:val="00D62958"/>
    <w:rsid w:val="00D62B42"/>
    <w:rsid w:val="00D62D3C"/>
    <w:rsid w:val="00D62E88"/>
    <w:rsid w:val="00D63094"/>
    <w:rsid w:val="00D63DD4"/>
    <w:rsid w:val="00D64E73"/>
    <w:rsid w:val="00D65454"/>
    <w:rsid w:val="00D65469"/>
    <w:rsid w:val="00D661E0"/>
    <w:rsid w:val="00D66436"/>
    <w:rsid w:val="00D66E1D"/>
    <w:rsid w:val="00D67030"/>
    <w:rsid w:val="00D6711E"/>
    <w:rsid w:val="00D6716E"/>
    <w:rsid w:val="00D67429"/>
    <w:rsid w:val="00D7034E"/>
    <w:rsid w:val="00D703BA"/>
    <w:rsid w:val="00D7040A"/>
    <w:rsid w:val="00D70850"/>
    <w:rsid w:val="00D71348"/>
    <w:rsid w:val="00D71851"/>
    <w:rsid w:val="00D71B49"/>
    <w:rsid w:val="00D7229A"/>
    <w:rsid w:val="00D7265D"/>
    <w:rsid w:val="00D726D4"/>
    <w:rsid w:val="00D73098"/>
    <w:rsid w:val="00D73580"/>
    <w:rsid w:val="00D74532"/>
    <w:rsid w:val="00D74570"/>
    <w:rsid w:val="00D74A02"/>
    <w:rsid w:val="00D74B89"/>
    <w:rsid w:val="00D75B2C"/>
    <w:rsid w:val="00D773DF"/>
    <w:rsid w:val="00D778DE"/>
    <w:rsid w:val="00D77F99"/>
    <w:rsid w:val="00D8016A"/>
    <w:rsid w:val="00D8025E"/>
    <w:rsid w:val="00D80EBA"/>
    <w:rsid w:val="00D81048"/>
    <w:rsid w:val="00D814B9"/>
    <w:rsid w:val="00D8150F"/>
    <w:rsid w:val="00D819A3"/>
    <w:rsid w:val="00D81E00"/>
    <w:rsid w:val="00D822F5"/>
    <w:rsid w:val="00D825E1"/>
    <w:rsid w:val="00D82AD8"/>
    <w:rsid w:val="00D82D71"/>
    <w:rsid w:val="00D83166"/>
    <w:rsid w:val="00D8341E"/>
    <w:rsid w:val="00D834AF"/>
    <w:rsid w:val="00D84773"/>
    <w:rsid w:val="00D847AF"/>
    <w:rsid w:val="00D8535F"/>
    <w:rsid w:val="00D85A58"/>
    <w:rsid w:val="00D85F99"/>
    <w:rsid w:val="00D8639C"/>
    <w:rsid w:val="00D867F7"/>
    <w:rsid w:val="00D86CEA"/>
    <w:rsid w:val="00D86D5C"/>
    <w:rsid w:val="00D86F36"/>
    <w:rsid w:val="00D8707A"/>
    <w:rsid w:val="00D903F8"/>
    <w:rsid w:val="00D90621"/>
    <w:rsid w:val="00D91094"/>
    <w:rsid w:val="00D91236"/>
    <w:rsid w:val="00D9126C"/>
    <w:rsid w:val="00D91B07"/>
    <w:rsid w:val="00D91DD9"/>
    <w:rsid w:val="00D92147"/>
    <w:rsid w:val="00D926A1"/>
    <w:rsid w:val="00D933AE"/>
    <w:rsid w:val="00D93A16"/>
    <w:rsid w:val="00D93F6F"/>
    <w:rsid w:val="00D95C1B"/>
    <w:rsid w:val="00D95D7A"/>
    <w:rsid w:val="00D96305"/>
    <w:rsid w:val="00D96B06"/>
    <w:rsid w:val="00D96CD3"/>
    <w:rsid w:val="00D96CF1"/>
    <w:rsid w:val="00D971DD"/>
    <w:rsid w:val="00D97776"/>
    <w:rsid w:val="00D97CC4"/>
    <w:rsid w:val="00D97DDD"/>
    <w:rsid w:val="00DA004D"/>
    <w:rsid w:val="00DA01C9"/>
    <w:rsid w:val="00DA0270"/>
    <w:rsid w:val="00DA0F26"/>
    <w:rsid w:val="00DA1248"/>
    <w:rsid w:val="00DA1EBE"/>
    <w:rsid w:val="00DA20A9"/>
    <w:rsid w:val="00DA2210"/>
    <w:rsid w:val="00DA22F6"/>
    <w:rsid w:val="00DA2563"/>
    <w:rsid w:val="00DA2640"/>
    <w:rsid w:val="00DA267E"/>
    <w:rsid w:val="00DA2729"/>
    <w:rsid w:val="00DA2CF9"/>
    <w:rsid w:val="00DA2E1F"/>
    <w:rsid w:val="00DA32F1"/>
    <w:rsid w:val="00DA358A"/>
    <w:rsid w:val="00DA387C"/>
    <w:rsid w:val="00DA3A3B"/>
    <w:rsid w:val="00DA3BD0"/>
    <w:rsid w:val="00DA3CC7"/>
    <w:rsid w:val="00DA41DF"/>
    <w:rsid w:val="00DA4837"/>
    <w:rsid w:val="00DA4BFC"/>
    <w:rsid w:val="00DA5413"/>
    <w:rsid w:val="00DA55E8"/>
    <w:rsid w:val="00DA5970"/>
    <w:rsid w:val="00DA5AC5"/>
    <w:rsid w:val="00DA5C9E"/>
    <w:rsid w:val="00DA5D09"/>
    <w:rsid w:val="00DA5FBD"/>
    <w:rsid w:val="00DA6CA1"/>
    <w:rsid w:val="00DA769A"/>
    <w:rsid w:val="00DA76C8"/>
    <w:rsid w:val="00DA78B1"/>
    <w:rsid w:val="00DA7938"/>
    <w:rsid w:val="00DB033D"/>
    <w:rsid w:val="00DB0397"/>
    <w:rsid w:val="00DB0B9E"/>
    <w:rsid w:val="00DB0D94"/>
    <w:rsid w:val="00DB10D5"/>
    <w:rsid w:val="00DB1377"/>
    <w:rsid w:val="00DB18B8"/>
    <w:rsid w:val="00DB1E5A"/>
    <w:rsid w:val="00DB2464"/>
    <w:rsid w:val="00DB2D61"/>
    <w:rsid w:val="00DB3958"/>
    <w:rsid w:val="00DB4300"/>
    <w:rsid w:val="00DB438E"/>
    <w:rsid w:val="00DB458E"/>
    <w:rsid w:val="00DB4866"/>
    <w:rsid w:val="00DB487E"/>
    <w:rsid w:val="00DB4E50"/>
    <w:rsid w:val="00DB4EF9"/>
    <w:rsid w:val="00DB53DB"/>
    <w:rsid w:val="00DB5B5E"/>
    <w:rsid w:val="00DB5F7C"/>
    <w:rsid w:val="00DB6049"/>
    <w:rsid w:val="00DB6136"/>
    <w:rsid w:val="00DB7326"/>
    <w:rsid w:val="00DB74B8"/>
    <w:rsid w:val="00DB7753"/>
    <w:rsid w:val="00DB7E9A"/>
    <w:rsid w:val="00DC04B3"/>
    <w:rsid w:val="00DC059F"/>
    <w:rsid w:val="00DC08C7"/>
    <w:rsid w:val="00DC1BBA"/>
    <w:rsid w:val="00DC29A3"/>
    <w:rsid w:val="00DC2EC4"/>
    <w:rsid w:val="00DC34F9"/>
    <w:rsid w:val="00DC35B1"/>
    <w:rsid w:val="00DC373C"/>
    <w:rsid w:val="00DC396F"/>
    <w:rsid w:val="00DC4274"/>
    <w:rsid w:val="00DC439F"/>
    <w:rsid w:val="00DC447C"/>
    <w:rsid w:val="00DC5391"/>
    <w:rsid w:val="00DC5710"/>
    <w:rsid w:val="00DC5BAD"/>
    <w:rsid w:val="00DC5DF3"/>
    <w:rsid w:val="00DC68EC"/>
    <w:rsid w:val="00DC6E43"/>
    <w:rsid w:val="00DC72F4"/>
    <w:rsid w:val="00DC74F3"/>
    <w:rsid w:val="00DC782E"/>
    <w:rsid w:val="00DC794F"/>
    <w:rsid w:val="00DC7D79"/>
    <w:rsid w:val="00DC7E3D"/>
    <w:rsid w:val="00DC7F5D"/>
    <w:rsid w:val="00DD014E"/>
    <w:rsid w:val="00DD0851"/>
    <w:rsid w:val="00DD0E8F"/>
    <w:rsid w:val="00DD1981"/>
    <w:rsid w:val="00DD19FF"/>
    <w:rsid w:val="00DD1EB0"/>
    <w:rsid w:val="00DD2620"/>
    <w:rsid w:val="00DD2775"/>
    <w:rsid w:val="00DD407D"/>
    <w:rsid w:val="00DD4162"/>
    <w:rsid w:val="00DD44A7"/>
    <w:rsid w:val="00DD458E"/>
    <w:rsid w:val="00DD490B"/>
    <w:rsid w:val="00DD5470"/>
    <w:rsid w:val="00DD54B1"/>
    <w:rsid w:val="00DD572C"/>
    <w:rsid w:val="00DD5B80"/>
    <w:rsid w:val="00DD5CAC"/>
    <w:rsid w:val="00DD5D0B"/>
    <w:rsid w:val="00DD5F0C"/>
    <w:rsid w:val="00DD6057"/>
    <w:rsid w:val="00DD6DAE"/>
    <w:rsid w:val="00DD731F"/>
    <w:rsid w:val="00DD7CC8"/>
    <w:rsid w:val="00DD7D8F"/>
    <w:rsid w:val="00DD7E07"/>
    <w:rsid w:val="00DD7FC7"/>
    <w:rsid w:val="00DE03F8"/>
    <w:rsid w:val="00DE0419"/>
    <w:rsid w:val="00DE0D87"/>
    <w:rsid w:val="00DE1AB3"/>
    <w:rsid w:val="00DE1AE1"/>
    <w:rsid w:val="00DE3239"/>
    <w:rsid w:val="00DE3423"/>
    <w:rsid w:val="00DE3626"/>
    <w:rsid w:val="00DE3B07"/>
    <w:rsid w:val="00DE3F38"/>
    <w:rsid w:val="00DE4044"/>
    <w:rsid w:val="00DE422B"/>
    <w:rsid w:val="00DE4421"/>
    <w:rsid w:val="00DE4681"/>
    <w:rsid w:val="00DE49C7"/>
    <w:rsid w:val="00DE4B85"/>
    <w:rsid w:val="00DE4E26"/>
    <w:rsid w:val="00DE5421"/>
    <w:rsid w:val="00DE5761"/>
    <w:rsid w:val="00DE592B"/>
    <w:rsid w:val="00DE5CC0"/>
    <w:rsid w:val="00DE5D80"/>
    <w:rsid w:val="00DE5F8F"/>
    <w:rsid w:val="00DE5FE3"/>
    <w:rsid w:val="00DE601D"/>
    <w:rsid w:val="00DE6142"/>
    <w:rsid w:val="00DE640F"/>
    <w:rsid w:val="00DE6DBF"/>
    <w:rsid w:val="00DE7F16"/>
    <w:rsid w:val="00DF04C2"/>
    <w:rsid w:val="00DF08D7"/>
    <w:rsid w:val="00DF0D56"/>
    <w:rsid w:val="00DF146C"/>
    <w:rsid w:val="00DF24A6"/>
    <w:rsid w:val="00DF2C6B"/>
    <w:rsid w:val="00DF2E78"/>
    <w:rsid w:val="00DF34A3"/>
    <w:rsid w:val="00DF34E6"/>
    <w:rsid w:val="00DF4B42"/>
    <w:rsid w:val="00DF5DD9"/>
    <w:rsid w:val="00DF5FEC"/>
    <w:rsid w:val="00DF617D"/>
    <w:rsid w:val="00DF658D"/>
    <w:rsid w:val="00DF748A"/>
    <w:rsid w:val="00E002A1"/>
    <w:rsid w:val="00E003EF"/>
    <w:rsid w:val="00E0049C"/>
    <w:rsid w:val="00E015C9"/>
    <w:rsid w:val="00E01AA6"/>
    <w:rsid w:val="00E01E60"/>
    <w:rsid w:val="00E0210A"/>
    <w:rsid w:val="00E02BFC"/>
    <w:rsid w:val="00E033D2"/>
    <w:rsid w:val="00E033E3"/>
    <w:rsid w:val="00E0393E"/>
    <w:rsid w:val="00E04BD8"/>
    <w:rsid w:val="00E04BEB"/>
    <w:rsid w:val="00E057B8"/>
    <w:rsid w:val="00E057FC"/>
    <w:rsid w:val="00E059BB"/>
    <w:rsid w:val="00E05B0B"/>
    <w:rsid w:val="00E06D1A"/>
    <w:rsid w:val="00E06E67"/>
    <w:rsid w:val="00E07030"/>
    <w:rsid w:val="00E075B0"/>
    <w:rsid w:val="00E07CFF"/>
    <w:rsid w:val="00E1062D"/>
    <w:rsid w:val="00E10875"/>
    <w:rsid w:val="00E10D85"/>
    <w:rsid w:val="00E11697"/>
    <w:rsid w:val="00E11978"/>
    <w:rsid w:val="00E11A17"/>
    <w:rsid w:val="00E11B93"/>
    <w:rsid w:val="00E11BB7"/>
    <w:rsid w:val="00E11EEB"/>
    <w:rsid w:val="00E1299B"/>
    <w:rsid w:val="00E12A31"/>
    <w:rsid w:val="00E12BB0"/>
    <w:rsid w:val="00E13255"/>
    <w:rsid w:val="00E13542"/>
    <w:rsid w:val="00E13A49"/>
    <w:rsid w:val="00E13B71"/>
    <w:rsid w:val="00E13E29"/>
    <w:rsid w:val="00E1408F"/>
    <w:rsid w:val="00E149BD"/>
    <w:rsid w:val="00E14D55"/>
    <w:rsid w:val="00E14F2D"/>
    <w:rsid w:val="00E150F4"/>
    <w:rsid w:val="00E155AF"/>
    <w:rsid w:val="00E15635"/>
    <w:rsid w:val="00E15B4D"/>
    <w:rsid w:val="00E16BD1"/>
    <w:rsid w:val="00E16CDA"/>
    <w:rsid w:val="00E16FAA"/>
    <w:rsid w:val="00E17891"/>
    <w:rsid w:val="00E17DF2"/>
    <w:rsid w:val="00E17FAB"/>
    <w:rsid w:val="00E209DB"/>
    <w:rsid w:val="00E2107E"/>
    <w:rsid w:val="00E215AA"/>
    <w:rsid w:val="00E22D6A"/>
    <w:rsid w:val="00E232E9"/>
    <w:rsid w:val="00E233CF"/>
    <w:rsid w:val="00E2376A"/>
    <w:rsid w:val="00E23F8D"/>
    <w:rsid w:val="00E2402C"/>
    <w:rsid w:val="00E240BD"/>
    <w:rsid w:val="00E26B8E"/>
    <w:rsid w:val="00E26D12"/>
    <w:rsid w:val="00E26DA7"/>
    <w:rsid w:val="00E27B90"/>
    <w:rsid w:val="00E27FD6"/>
    <w:rsid w:val="00E30011"/>
    <w:rsid w:val="00E30075"/>
    <w:rsid w:val="00E305C2"/>
    <w:rsid w:val="00E310A4"/>
    <w:rsid w:val="00E31584"/>
    <w:rsid w:val="00E31610"/>
    <w:rsid w:val="00E316C5"/>
    <w:rsid w:val="00E31715"/>
    <w:rsid w:val="00E321C0"/>
    <w:rsid w:val="00E3247E"/>
    <w:rsid w:val="00E3275E"/>
    <w:rsid w:val="00E327D6"/>
    <w:rsid w:val="00E32A37"/>
    <w:rsid w:val="00E330E1"/>
    <w:rsid w:val="00E33120"/>
    <w:rsid w:val="00E33353"/>
    <w:rsid w:val="00E33642"/>
    <w:rsid w:val="00E33C18"/>
    <w:rsid w:val="00E33F91"/>
    <w:rsid w:val="00E340B8"/>
    <w:rsid w:val="00E34461"/>
    <w:rsid w:val="00E34790"/>
    <w:rsid w:val="00E35D8F"/>
    <w:rsid w:val="00E36F12"/>
    <w:rsid w:val="00E37D24"/>
    <w:rsid w:val="00E37EA7"/>
    <w:rsid w:val="00E37F78"/>
    <w:rsid w:val="00E402CC"/>
    <w:rsid w:val="00E4127D"/>
    <w:rsid w:val="00E41408"/>
    <w:rsid w:val="00E4230D"/>
    <w:rsid w:val="00E42625"/>
    <w:rsid w:val="00E426FA"/>
    <w:rsid w:val="00E42748"/>
    <w:rsid w:val="00E42869"/>
    <w:rsid w:val="00E43569"/>
    <w:rsid w:val="00E43A97"/>
    <w:rsid w:val="00E44041"/>
    <w:rsid w:val="00E44EFC"/>
    <w:rsid w:val="00E4597C"/>
    <w:rsid w:val="00E45F4B"/>
    <w:rsid w:val="00E461D5"/>
    <w:rsid w:val="00E46916"/>
    <w:rsid w:val="00E46938"/>
    <w:rsid w:val="00E469B4"/>
    <w:rsid w:val="00E47456"/>
    <w:rsid w:val="00E474D6"/>
    <w:rsid w:val="00E476DB"/>
    <w:rsid w:val="00E479CA"/>
    <w:rsid w:val="00E47EDC"/>
    <w:rsid w:val="00E47F8E"/>
    <w:rsid w:val="00E500D1"/>
    <w:rsid w:val="00E50781"/>
    <w:rsid w:val="00E507A5"/>
    <w:rsid w:val="00E50C32"/>
    <w:rsid w:val="00E50FF5"/>
    <w:rsid w:val="00E518D7"/>
    <w:rsid w:val="00E5193D"/>
    <w:rsid w:val="00E51D32"/>
    <w:rsid w:val="00E51FC4"/>
    <w:rsid w:val="00E51FF4"/>
    <w:rsid w:val="00E528BA"/>
    <w:rsid w:val="00E528E0"/>
    <w:rsid w:val="00E52B43"/>
    <w:rsid w:val="00E52BD0"/>
    <w:rsid w:val="00E53063"/>
    <w:rsid w:val="00E5339A"/>
    <w:rsid w:val="00E53A25"/>
    <w:rsid w:val="00E5447F"/>
    <w:rsid w:val="00E55154"/>
    <w:rsid w:val="00E553E0"/>
    <w:rsid w:val="00E558D4"/>
    <w:rsid w:val="00E55AE9"/>
    <w:rsid w:val="00E55C3A"/>
    <w:rsid w:val="00E56F8D"/>
    <w:rsid w:val="00E571A5"/>
    <w:rsid w:val="00E577F6"/>
    <w:rsid w:val="00E60AD8"/>
    <w:rsid w:val="00E612E2"/>
    <w:rsid w:val="00E613AE"/>
    <w:rsid w:val="00E61DC1"/>
    <w:rsid w:val="00E61DD7"/>
    <w:rsid w:val="00E61F3D"/>
    <w:rsid w:val="00E621D9"/>
    <w:rsid w:val="00E622C9"/>
    <w:rsid w:val="00E62411"/>
    <w:rsid w:val="00E624DC"/>
    <w:rsid w:val="00E62BC2"/>
    <w:rsid w:val="00E62D22"/>
    <w:rsid w:val="00E62F8F"/>
    <w:rsid w:val="00E63052"/>
    <w:rsid w:val="00E63BCB"/>
    <w:rsid w:val="00E63C00"/>
    <w:rsid w:val="00E641CF"/>
    <w:rsid w:val="00E641FE"/>
    <w:rsid w:val="00E645D9"/>
    <w:rsid w:val="00E648EF"/>
    <w:rsid w:val="00E65B6A"/>
    <w:rsid w:val="00E66D53"/>
    <w:rsid w:val="00E6738A"/>
    <w:rsid w:val="00E67990"/>
    <w:rsid w:val="00E7085D"/>
    <w:rsid w:val="00E71011"/>
    <w:rsid w:val="00E7108A"/>
    <w:rsid w:val="00E71128"/>
    <w:rsid w:val="00E7142D"/>
    <w:rsid w:val="00E71692"/>
    <w:rsid w:val="00E71A54"/>
    <w:rsid w:val="00E71EA3"/>
    <w:rsid w:val="00E72038"/>
    <w:rsid w:val="00E7264B"/>
    <w:rsid w:val="00E7265B"/>
    <w:rsid w:val="00E733B1"/>
    <w:rsid w:val="00E733FB"/>
    <w:rsid w:val="00E736A5"/>
    <w:rsid w:val="00E73A3A"/>
    <w:rsid w:val="00E73D30"/>
    <w:rsid w:val="00E73E02"/>
    <w:rsid w:val="00E74F3E"/>
    <w:rsid w:val="00E75029"/>
    <w:rsid w:val="00E760B8"/>
    <w:rsid w:val="00E768C3"/>
    <w:rsid w:val="00E77771"/>
    <w:rsid w:val="00E77E11"/>
    <w:rsid w:val="00E80818"/>
    <w:rsid w:val="00E8092A"/>
    <w:rsid w:val="00E80CCA"/>
    <w:rsid w:val="00E81959"/>
    <w:rsid w:val="00E81AAD"/>
    <w:rsid w:val="00E82F29"/>
    <w:rsid w:val="00E82F8A"/>
    <w:rsid w:val="00E83CFA"/>
    <w:rsid w:val="00E83D87"/>
    <w:rsid w:val="00E83DB7"/>
    <w:rsid w:val="00E84050"/>
    <w:rsid w:val="00E840BB"/>
    <w:rsid w:val="00E84441"/>
    <w:rsid w:val="00E84A1A"/>
    <w:rsid w:val="00E84C9B"/>
    <w:rsid w:val="00E84CCD"/>
    <w:rsid w:val="00E85392"/>
    <w:rsid w:val="00E853AC"/>
    <w:rsid w:val="00E85700"/>
    <w:rsid w:val="00E85D9C"/>
    <w:rsid w:val="00E85E25"/>
    <w:rsid w:val="00E863F8"/>
    <w:rsid w:val="00E8670C"/>
    <w:rsid w:val="00E868DA"/>
    <w:rsid w:val="00E86D97"/>
    <w:rsid w:val="00E87660"/>
    <w:rsid w:val="00E87BAB"/>
    <w:rsid w:val="00E90447"/>
    <w:rsid w:val="00E9044B"/>
    <w:rsid w:val="00E90DBB"/>
    <w:rsid w:val="00E91037"/>
    <w:rsid w:val="00E91442"/>
    <w:rsid w:val="00E91872"/>
    <w:rsid w:val="00E918D0"/>
    <w:rsid w:val="00E919CB"/>
    <w:rsid w:val="00E91C99"/>
    <w:rsid w:val="00E92AA1"/>
    <w:rsid w:val="00E93242"/>
    <w:rsid w:val="00E932B2"/>
    <w:rsid w:val="00E9374D"/>
    <w:rsid w:val="00E95BEE"/>
    <w:rsid w:val="00E96126"/>
    <w:rsid w:val="00E96769"/>
    <w:rsid w:val="00E968B1"/>
    <w:rsid w:val="00E969DF"/>
    <w:rsid w:val="00E96A08"/>
    <w:rsid w:val="00E9706F"/>
    <w:rsid w:val="00E97A60"/>
    <w:rsid w:val="00EA068A"/>
    <w:rsid w:val="00EA092B"/>
    <w:rsid w:val="00EA11EE"/>
    <w:rsid w:val="00EA1C8F"/>
    <w:rsid w:val="00EA1F74"/>
    <w:rsid w:val="00EA20C4"/>
    <w:rsid w:val="00EA24BA"/>
    <w:rsid w:val="00EA2628"/>
    <w:rsid w:val="00EA2C10"/>
    <w:rsid w:val="00EA2CEB"/>
    <w:rsid w:val="00EA323A"/>
    <w:rsid w:val="00EA3260"/>
    <w:rsid w:val="00EA3356"/>
    <w:rsid w:val="00EA3757"/>
    <w:rsid w:val="00EA3840"/>
    <w:rsid w:val="00EA3B57"/>
    <w:rsid w:val="00EA3C79"/>
    <w:rsid w:val="00EA42DC"/>
    <w:rsid w:val="00EA447A"/>
    <w:rsid w:val="00EA5445"/>
    <w:rsid w:val="00EA5F60"/>
    <w:rsid w:val="00EA63C8"/>
    <w:rsid w:val="00EA6783"/>
    <w:rsid w:val="00EA6A42"/>
    <w:rsid w:val="00EA6F15"/>
    <w:rsid w:val="00EA6F5F"/>
    <w:rsid w:val="00EA7034"/>
    <w:rsid w:val="00EA70B8"/>
    <w:rsid w:val="00EA735D"/>
    <w:rsid w:val="00EA763D"/>
    <w:rsid w:val="00EA7DCB"/>
    <w:rsid w:val="00EB0045"/>
    <w:rsid w:val="00EB0413"/>
    <w:rsid w:val="00EB0ECA"/>
    <w:rsid w:val="00EB0F8B"/>
    <w:rsid w:val="00EB0FA1"/>
    <w:rsid w:val="00EB1527"/>
    <w:rsid w:val="00EB17C8"/>
    <w:rsid w:val="00EB17EA"/>
    <w:rsid w:val="00EB1E01"/>
    <w:rsid w:val="00EB2345"/>
    <w:rsid w:val="00EB2651"/>
    <w:rsid w:val="00EB2708"/>
    <w:rsid w:val="00EB334A"/>
    <w:rsid w:val="00EB33CE"/>
    <w:rsid w:val="00EB34CC"/>
    <w:rsid w:val="00EB3BF7"/>
    <w:rsid w:val="00EB3C9B"/>
    <w:rsid w:val="00EB3E2E"/>
    <w:rsid w:val="00EB3F87"/>
    <w:rsid w:val="00EB40BA"/>
    <w:rsid w:val="00EB42DC"/>
    <w:rsid w:val="00EB4997"/>
    <w:rsid w:val="00EB4E0A"/>
    <w:rsid w:val="00EB4E0B"/>
    <w:rsid w:val="00EB536E"/>
    <w:rsid w:val="00EB5402"/>
    <w:rsid w:val="00EB54E6"/>
    <w:rsid w:val="00EB576F"/>
    <w:rsid w:val="00EB59F1"/>
    <w:rsid w:val="00EB5AF8"/>
    <w:rsid w:val="00EB614C"/>
    <w:rsid w:val="00EB6957"/>
    <w:rsid w:val="00EB6BB4"/>
    <w:rsid w:val="00EC045B"/>
    <w:rsid w:val="00EC08C4"/>
    <w:rsid w:val="00EC09D6"/>
    <w:rsid w:val="00EC0B78"/>
    <w:rsid w:val="00EC0E85"/>
    <w:rsid w:val="00EC1388"/>
    <w:rsid w:val="00EC15FA"/>
    <w:rsid w:val="00EC2181"/>
    <w:rsid w:val="00EC22FA"/>
    <w:rsid w:val="00EC28E6"/>
    <w:rsid w:val="00EC2926"/>
    <w:rsid w:val="00EC2AD0"/>
    <w:rsid w:val="00EC2B1A"/>
    <w:rsid w:val="00EC3052"/>
    <w:rsid w:val="00EC3B9C"/>
    <w:rsid w:val="00EC5288"/>
    <w:rsid w:val="00EC5331"/>
    <w:rsid w:val="00EC60E5"/>
    <w:rsid w:val="00EC650C"/>
    <w:rsid w:val="00EC653B"/>
    <w:rsid w:val="00EC66A1"/>
    <w:rsid w:val="00EC6AA8"/>
    <w:rsid w:val="00EC6FED"/>
    <w:rsid w:val="00EC7243"/>
    <w:rsid w:val="00EC725D"/>
    <w:rsid w:val="00ED0B2B"/>
    <w:rsid w:val="00ED0C6C"/>
    <w:rsid w:val="00ED16F7"/>
    <w:rsid w:val="00ED1D1D"/>
    <w:rsid w:val="00ED1FB6"/>
    <w:rsid w:val="00ED220F"/>
    <w:rsid w:val="00ED3010"/>
    <w:rsid w:val="00ED309C"/>
    <w:rsid w:val="00ED326F"/>
    <w:rsid w:val="00ED3436"/>
    <w:rsid w:val="00ED3798"/>
    <w:rsid w:val="00ED3BD5"/>
    <w:rsid w:val="00ED3D90"/>
    <w:rsid w:val="00ED48D1"/>
    <w:rsid w:val="00ED4BAF"/>
    <w:rsid w:val="00ED4EB4"/>
    <w:rsid w:val="00ED51A2"/>
    <w:rsid w:val="00ED5550"/>
    <w:rsid w:val="00ED57EA"/>
    <w:rsid w:val="00ED5F20"/>
    <w:rsid w:val="00ED66C1"/>
    <w:rsid w:val="00ED75F5"/>
    <w:rsid w:val="00ED770A"/>
    <w:rsid w:val="00ED7C13"/>
    <w:rsid w:val="00ED7CF5"/>
    <w:rsid w:val="00ED7D08"/>
    <w:rsid w:val="00ED7D7A"/>
    <w:rsid w:val="00EE08BD"/>
    <w:rsid w:val="00EE0A27"/>
    <w:rsid w:val="00EE11F8"/>
    <w:rsid w:val="00EE1B00"/>
    <w:rsid w:val="00EE1F46"/>
    <w:rsid w:val="00EE1FF1"/>
    <w:rsid w:val="00EE21F4"/>
    <w:rsid w:val="00EE2CC6"/>
    <w:rsid w:val="00EE30B1"/>
    <w:rsid w:val="00EE3303"/>
    <w:rsid w:val="00EE3D12"/>
    <w:rsid w:val="00EE3DEB"/>
    <w:rsid w:val="00EE3ED4"/>
    <w:rsid w:val="00EE40BF"/>
    <w:rsid w:val="00EE47F2"/>
    <w:rsid w:val="00EE4A61"/>
    <w:rsid w:val="00EE4A7F"/>
    <w:rsid w:val="00EE51AA"/>
    <w:rsid w:val="00EE5419"/>
    <w:rsid w:val="00EE555A"/>
    <w:rsid w:val="00EE5B62"/>
    <w:rsid w:val="00EE644E"/>
    <w:rsid w:val="00EE72CA"/>
    <w:rsid w:val="00EE7CB7"/>
    <w:rsid w:val="00EF02B0"/>
    <w:rsid w:val="00EF02E1"/>
    <w:rsid w:val="00EF0819"/>
    <w:rsid w:val="00EF081B"/>
    <w:rsid w:val="00EF0872"/>
    <w:rsid w:val="00EF0903"/>
    <w:rsid w:val="00EF0DC5"/>
    <w:rsid w:val="00EF0F12"/>
    <w:rsid w:val="00EF2116"/>
    <w:rsid w:val="00EF3083"/>
    <w:rsid w:val="00EF30B4"/>
    <w:rsid w:val="00EF331E"/>
    <w:rsid w:val="00EF3EC8"/>
    <w:rsid w:val="00EF41DE"/>
    <w:rsid w:val="00EF48E7"/>
    <w:rsid w:val="00EF4AF5"/>
    <w:rsid w:val="00EF510C"/>
    <w:rsid w:val="00EF5764"/>
    <w:rsid w:val="00EF5A01"/>
    <w:rsid w:val="00EF5C51"/>
    <w:rsid w:val="00EF5FFC"/>
    <w:rsid w:val="00EF66F1"/>
    <w:rsid w:val="00EF74B2"/>
    <w:rsid w:val="00EF7996"/>
    <w:rsid w:val="00EF7E67"/>
    <w:rsid w:val="00F00462"/>
    <w:rsid w:val="00F006A6"/>
    <w:rsid w:val="00F0086D"/>
    <w:rsid w:val="00F024EB"/>
    <w:rsid w:val="00F028BE"/>
    <w:rsid w:val="00F02BB8"/>
    <w:rsid w:val="00F02E83"/>
    <w:rsid w:val="00F03C76"/>
    <w:rsid w:val="00F03DAD"/>
    <w:rsid w:val="00F04C1A"/>
    <w:rsid w:val="00F0527D"/>
    <w:rsid w:val="00F054B9"/>
    <w:rsid w:val="00F05A6F"/>
    <w:rsid w:val="00F06865"/>
    <w:rsid w:val="00F06B69"/>
    <w:rsid w:val="00F07286"/>
    <w:rsid w:val="00F07A1A"/>
    <w:rsid w:val="00F07C08"/>
    <w:rsid w:val="00F07F2C"/>
    <w:rsid w:val="00F10593"/>
    <w:rsid w:val="00F10D40"/>
    <w:rsid w:val="00F11D4F"/>
    <w:rsid w:val="00F11EAF"/>
    <w:rsid w:val="00F1203F"/>
    <w:rsid w:val="00F1214F"/>
    <w:rsid w:val="00F1259A"/>
    <w:rsid w:val="00F1274C"/>
    <w:rsid w:val="00F12E7A"/>
    <w:rsid w:val="00F135FE"/>
    <w:rsid w:val="00F13693"/>
    <w:rsid w:val="00F13E88"/>
    <w:rsid w:val="00F140E4"/>
    <w:rsid w:val="00F14C24"/>
    <w:rsid w:val="00F14E04"/>
    <w:rsid w:val="00F1558D"/>
    <w:rsid w:val="00F15A2E"/>
    <w:rsid w:val="00F15A93"/>
    <w:rsid w:val="00F16157"/>
    <w:rsid w:val="00F16E01"/>
    <w:rsid w:val="00F1712A"/>
    <w:rsid w:val="00F1722E"/>
    <w:rsid w:val="00F17ACC"/>
    <w:rsid w:val="00F17F78"/>
    <w:rsid w:val="00F17FF4"/>
    <w:rsid w:val="00F2036C"/>
    <w:rsid w:val="00F20BCD"/>
    <w:rsid w:val="00F2107C"/>
    <w:rsid w:val="00F21178"/>
    <w:rsid w:val="00F2152F"/>
    <w:rsid w:val="00F21BD3"/>
    <w:rsid w:val="00F21C00"/>
    <w:rsid w:val="00F22069"/>
    <w:rsid w:val="00F220CA"/>
    <w:rsid w:val="00F22457"/>
    <w:rsid w:val="00F22621"/>
    <w:rsid w:val="00F22656"/>
    <w:rsid w:val="00F22780"/>
    <w:rsid w:val="00F231B1"/>
    <w:rsid w:val="00F23241"/>
    <w:rsid w:val="00F237DA"/>
    <w:rsid w:val="00F237E2"/>
    <w:rsid w:val="00F23A07"/>
    <w:rsid w:val="00F23AD0"/>
    <w:rsid w:val="00F24068"/>
    <w:rsid w:val="00F2447E"/>
    <w:rsid w:val="00F245F3"/>
    <w:rsid w:val="00F24B5D"/>
    <w:rsid w:val="00F24F18"/>
    <w:rsid w:val="00F250A1"/>
    <w:rsid w:val="00F25749"/>
    <w:rsid w:val="00F2582C"/>
    <w:rsid w:val="00F25972"/>
    <w:rsid w:val="00F25F07"/>
    <w:rsid w:val="00F263C3"/>
    <w:rsid w:val="00F264F2"/>
    <w:rsid w:val="00F26C5B"/>
    <w:rsid w:val="00F26CE1"/>
    <w:rsid w:val="00F272F3"/>
    <w:rsid w:val="00F27460"/>
    <w:rsid w:val="00F275F8"/>
    <w:rsid w:val="00F276F2"/>
    <w:rsid w:val="00F30046"/>
    <w:rsid w:val="00F303A7"/>
    <w:rsid w:val="00F30B94"/>
    <w:rsid w:val="00F30D9D"/>
    <w:rsid w:val="00F30E02"/>
    <w:rsid w:val="00F30FDE"/>
    <w:rsid w:val="00F3158D"/>
    <w:rsid w:val="00F31803"/>
    <w:rsid w:val="00F323E8"/>
    <w:rsid w:val="00F3260D"/>
    <w:rsid w:val="00F3346F"/>
    <w:rsid w:val="00F33823"/>
    <w:rsid w:val="00F33A86"/>
    <w:rsid w:val="00F33EA4"/>
    <w:rsid w:val="00F34545"/>
    <w:rsid w:val="00F34BDF"/>
    <w:rsid w:val="00F34FCA"/>
    <w:rsid w:val="00F35744"/>
    <w:rsid w:val="00F35BA2"/>
    <w:rsid w:val="00F3735F"/>
    <w:rsid w:val="00F37C90"/>
    <w:rsid w:val="00F40313"/>
    <w:rsid w:val="00F406BE"/>
    <w:rsid w:val="00F40CFB"/>
    <w:rsid w:val="00F40E01"/>
    <w:rsid w:val="00F4159C"/>
    <w:rsid w:val="00F41C15"/>
    <w:rsid w:val="00F41FD7"/>
    <w:rsid w:val="00F42375"/>
    <w:rsid w:val="00F42393"/>
    <w:rsid w:val="00F423D2"/>
    <w:rsid w:val="00F4253D"/>
    <w:rsid w:val="00F426E6"/>
    <w:rsid w:val="00F431F0"/>
    <w:rsid w:val="00F43B33"/>
    <w:rsid w:val="00F443D3"/>
    <w:rsid w:val="00F445E4"/>
    <w:rsid w:val="00F44948"/>
    <w:rsid w:val="00F44D61"/>
    <w:rsid w:val="00F44EFB"/>
    <w:rsid w:val="00F452A5"/>
    <w:rsid w:val="00F456D8"/>
    <w:rsid w:val="00F456EA"/>
    <w:rsid w:val="00F4594C"/>
    <w:rsid w:val="00F45FBE"/>
    <w:rsid w:val="00F46018"/>
    <w:rsid w:val="00F461F1"/>
    <w:rsid w:val="00F4642C"/>
    <w:rsid w:val="00F46EEA"/>
    <w:rsid w:val="00F46FE5"/>
    <w:rsid w:val="00F47099"/>
    <w:rsid w:val="00F47542"/>
    <w:rsid w:val="00F47675"/>
    <w:rsid w:val="00F4781A"/>
    <w:rsid w:val="00F47972"/>
    <w:rsid w:val="00F47A14"/>
    <w:rsid w:val="00F50022"/>
    <w:rsid w:val="00F50604"/>
    <w:rsid w:val="00F51284"/>
    <w:rsid w:val="00F51937"/>
    <w:rsid w:val="00F5387D"/>
    <w:rsid w:val="00F53B39"/>
    <w:rsid w:val="00F53C86"/>
    <w:rsid w:val="00F54089"/>
    <w:rsid w:val="00F547E6"/>
    <w:rsid w:val="00F549A8"/>
    <w:rsid w:val="00F54B33"/>
    <w:rsid w:val="00F552AB"/>
    <w:rsid w:val="00F55486"/>
    <w:rsid w:val="00F5550A"/>
    <w:rsid w:val="00F558AD"/>
    <w:rsid w:val="00F55F4F"/>
    <w:rsid w:val="00F56049"/>
    <w:rsid w:val="00F56120"/>
    <w:rsid w:val="00F5642B"/>
    <w:rsid w:val="00F56D0F"/>
    <w:rsid w:val="00F572D6"/>
    <w:rsid w:val="00F57403"/>
    <w:rsid w:val="00F6032B"/>
    <w:rsid w:val="00F603A8"/>
    <w:rsid w:val="00F6085A"/>
    <w:rsid w:val="00F60DC6"/>
    <w:rsid w:val="00F614E7"/>
    <w:rsid w:val="00F61707"/>
    <w:rsid w:val="00F61C02"/>
    <w:rsid w:val="00F61C2A"/>
    <w:rsid w:val="00F61CDF"/>
    <w:rsid w:val="00F6252C"/>
    <w:rsid w:val="00F62661"/>
    <w:rsid w:val="00F62EA8"/>
    <w:rsid w:val="00F63706"/>
    <w:rsid w:val="00F63ABF"/>
    <w:rsid w:val="00F63B48"/>
    <w:rsid w:val="00F63F16"/>
    <w:rsid w:val="00F647C0"/>
    <w:rsid w:val="00F6489C"/>
    <w:rsid w:val="00F64ABF"/>
    <w:rsid w:val="00F64D31"/>
    <w:rsid w:val="00F65869"/>
    <w:rsid w:val="00F658B7"/>
    <w:rsid w:val="00F65F72"/>
    <w:rsid w:val="00F66361"/>
    <w:rsid w:val="00F67198"/>
    <w:rsid w:val="00F673FA"/>
    <w:rsid w:val="00F6753D"/>
    <w:rsid w:val="00F67613"/>
    <w:rsid w:val="00F67C25"/>
    <w:rsid w:val="00F67CA2"/>
    <w:rsid w:val="00F67FF9"/>
    <w:rsid w:val="00F71106"/>
    <w:rsid w:val="00F7118C"/>
    <w:rsid w:val="00F7141C"/>
    <w:rsid w:val="00F71478"/>
    <w:rsid w:val="00F71658"/>
    <w:rsid w:val="00F726AD"/>
    <w:rsid w:val="00F7292B"/>
    <w:rsid w:val="00F72BA2"/>
    <w:rsid w:val="00F72F31"/>
    <w:rsid w:val="00F73445"/>
    <w:rsid w:val="00F7360D"/>
    <w:rsid w:val="00F73C49"/>
    <w:rsid w:val="00F73EED"/>
    <w:rsid w:val="00F73F36"/>
    <w:rsid w:val="00F74285"/>
    <w:rsid w:val="00F74305"/>
    <w:rsid w:val="00F743A4"/>
    <w:rsid w:val="00F745B9"/>
    <w:rsid w:val="00F748F0"/>
    <w:rsid w:val="00F74A50"/>
    <w:rsid w:val="00F74CFF"/>
    <w:rsid w:val="00F74D22"/>
    <w:rsid w:val="00F7531F"/>
    <w:rsid w:val="00F7590F"/>
    <w:rsid w:val="00F764F6"/>
    <w:rsid w:val="00F7666A"/>
    <w:rsid w:val="00F76F93"/>
    <w:rsid w:val="00F771CF"/>
    <w:rsid w:val="00F777EB"/>
    <w:rsid w:val="00F778DC"/>
    <w:rsid w:val="00F811F0"/>
    <w:rsid w:val="00F81320"/>
    <w:rsid w:val="00F816DF"/>
    <w:rsid w:val="00F81890"/>
    <w:rsid w:val="00F81D80"/>
    <w:rsid w:val="00F81F33"/>
    <w:rsid w:val="00F828AD"/>
    <w:rsid w:val="00F82CE0"/>
    <w:rsid w:val="00F82D5E"/>
    <w:rsid w:val="00F835E2"/>
    <w:rsid w:val="00F837E4"/>
    <w:rsid w:val="00F83C2C"/>
    <w:rsid w:val="00F83D90"/>
    <w:rsid w:val="00F84544"/>
    <w:rsid w:val="00F84D23"/>
    <w:rsid w:val="00F8563F"/>
    <w:rsid w:val="00F85C12"/>
    <w:rsid w:val="00F85D49"/>
    <w:rsid w:val="00F85D59"/>
    <w:rsid w:val="00F85E9A"/>
    <w:rsid w:val="00F86890"/>
    <w:rsid w:val="00F86D41"/>
    <w:rsid w:val="00F86E7D"/>
    <w:rsid w:val="00F8799B"/>
    <w:rsid w:val="00F87CAF"/>
    <w:rsid w:val="00F87D81"/>
    <w:rsid w:val="00F90378"/>
    <w:rsid w:val="00F90BA1"/>
    <w:rsid w:val="00F9107F"/>
    <w:rsid w:val="00F91257"/>
    <w:rsid w:val="00F9306E"/>
    <w:rsid w:val="00F93599"/>
    <w:rsid w:val="00F935F4"/>
    <w:rsid w:val="00F93BCB"/>
    <w:rsid w:val="00F93F0E"/>
    <w:rsid w:val="00F946F2"/>
    <w:rsid w:val="00F94E06"/>
    <w:rsid w:val="00F95129"/>
    <w:rsid w:val="00F95580"/>
    <w:rsid w:val="00F955D6"/>
    <w:rsid w:val="00F956A5"/>
    <w:rsid w:val="00F9585F"/>
    <w:rsid w:val="00F96F59"/>
    <w:rsid w:val="00F97164"/>
    <w:rsid w:val="00F97F4C"/>
    <w:rsid w:val="00FA0395"/>
    <w:rsid w:val="00FA0DA8"/>
    <w:rsid w:val="00FA16C7"/>
    <w:rsid w:val="00FA1E8A"/>
    <w:rsid w:val="00FA28BD"/>
    <w:rsid w:val="00FA2F5C"/>
    <w:rsid w:val="00FA3687"/>
    <w:rsid w:val="00FA3CA3"/>
    <w:rsid w:val="00FA4AEA"/>
    <w:rsid w:val="00FA52E0"/>
    <w:rsid w:val="00FA54EF"/>
    <w:rsid w:val="00FA5837"/>
    <w:rsid w:val="00FA587C"/>
    <w:rsid w:val="00FA5B7F"/>
    <w:rsid w:val="00FA633A"/>
    <w:rsid w:val="00FA64C1"/>
    <w:rsid w:val="00FA6809"/>
    <w:rsid w:val="00FA686F"/>
    <w:rsid w:val="00FA6BC3"/>
    <w:rsid w:val="00FA6BF1"/>
    <w:rsid w:val="00FA7274"/>
    <w:rsid w:val="00FA77D9"/>
    <w:rsid w:val="00FB028A"/>
    <w:rsid w:val="00FB10A0"/>
    <w:rsid w:val="00FB10B6"/>
    <w:rsid w:val="00FB1268"/>
    <w:rsid w:val="00FB1288"/>
    <w:rsid w:val="00FB13E9"/>
    <w:rsid w:val="00FB227C"/>
    <w:rsid w:val="00FB2E26"/>
    <w:rsid w:val="00FB30B4"/>
    <w:rsid w:val="00FB353D"/>
    <w:rsid w:val="00FB3642"/>
    <w:rsid w:val="00FB3D18"/>
    <w:rsid w:val="00FB3EDE"/>
    <w:rsid w:val="00FB44AB"/>
    <w:rsid w:val="00FB4FF1"/>
    <w:rsid w:val="00FB5C61"/>
    <w:rsid w:val="00FB60E3"/>
    <w:rsid w:val="00FB60EC"/>
    <w:rsid w:val="00FB61E6"/>
    <w:rsid w:val="00FB62EC"/>
    <w:rsid w:val="00FB6556"/>
    <w:rsid w:val="00FB6AED"/>
    <w:rsid w:val="00FB7779"/>
    <w:rsid w:val="00FC0321"/>
    <w:rsid w:val="00FC0360"/>
    <w:rsid w:val="00FC055B"/>
    <w:rsid w:val="00FC05BD"/>
    <w:rsid w:val="00FC0B2D"/>
    <w:rsid w:val="00FC0DCB"/>
    <w:rsid w:val="00FC1207"/>
    <w:rsid w:val="00FC1C87"/>
    <w:rsid w:val="00FC1D62"/>
    <w:rsid w:val="00FC1F4A"/>
    <w:rsid w:val="00FC282F"/>
    <w:rsid w:val="00FC2B8A"/>
    <w:rsid w:val="00FC2C0D"/>
    <w:rsid w:val="00FC2CD7"/>
    <w:rsid w:val="00FC31DA"/>
    <w:rsid w:val="00FC391C"/>
    <w:rsid w:val="00FC3EE6"/>
    <w:rsid w:val="00FC4694"/>
    <w:rsid w:val="00FC47B7"/>
    <w:rsid w:val="00FC4FF4"/>
    <w:rsid w:val="00FC4FFA"/>
    <w:rsid w:val="00FC536B"/>
    <w:rsid w:val="00FC54EA"/>
    <w:rsid w:val="00FC56DA"/>
    <w:rsid w:val="00FC629B"/>
    <w:rsid w:val="00FC6317"/>
    <w:rsid w:val="00FC6D02"/>
    <w:rsid w:val="00FC71F1"/>
    <w:rsid w:val="00FC74B0"/>
    <w:rsid w:val="00FC7CC0"/>
    <w:rsid w:val="00FD02E8"/>
    <w:rsid w:val="00FD06C7"/>
    <w:rsid w:val="00FD152F"/>
    <w:rsid w:val="00FD1EF7"/>
    <w:rsid w:val="00FD204B"/>
    <w:rsid w:val="00FD27B9"/>
    <w:rsid w:val="00FD2B18"/>
    <w:rsid w:val="00FD2F6B"/>
    <w:rsid w:val="00FD481A"/>
    <w:rsid w:val="00FD4C20"/>
    <w:rsid w:val="00FD4EEE"/>
    <w:rsid w:val="00FD5CAA"/>
    <w:rsid w:val="00FD5F51"/>
    <w:rsid w:val="00FD64DC"/>
    <w:rsid w:val="00FD6761"/>
    <w:rsid w:val="00FD6E18"/>
    <w:rsid w:val="00FD735C"/>
    <w:rsid w:val="00FD7663"/>
    <w:rsid w:val="00FD793B"/>
    <w:rsid w:val="00FD7981"/>
    <w:rsid w:val="00FE01D4"/>
    <w:rsid w:val="00FE0454"/>
    <w:rsid w:val="00FE0E5A"/>
    <w:rsid w:val="00FE108A"/>
    <w:rsid w:val="00FE15B7"/>
    <w:rsid w:val="00FE1DBE"/>
    <w:rsid w:val="00FE20CC"/>
    <w:rsid w:val="00FE2416"/>
    <w:rsid w:val="00FE2B67"/>
    <w:rsid w:val="00FE2E84"/>
    <w:rsid w:val="00FE39F2"/>
    <w:rsid w:val="00FE3FC4"/>
    <w:rsid w:val="00FE41D1"/>
    <w:rsid w:val="00FE425B"/>
    <w:rsid w:val="00FE432E"/>
    <w:rsid w:val="00FE4446"/>
    <w:rsid w:val="00FE448E"/>
    <w:rsid w:val="00FE4DEC"/>
    <w:rsid w:val="00FE4EF3"/>
    <w:rsid w:val="00FE5481"/>
    <w:rsid w:val="00FE64F1"/>
    <w:rsid w:val="00FE67F1"/>
    <w:rsid w:val="00FE6817"/>
    <w:rsid w:val="00FE6B0B"/>
    <w:rsid w:val="00FE6D00"/>
    <w:rsid w:val="00FE7085"/>
    <w:rsid w:val="00FE75FC"/>
    <w:rsid w:val="00FF0010"/>
    <w:rsid w:val="00FF001F"/>
    <w:rsid w:val="00FF01DF"/>
    <w:rsid w:val="00FF01E4"/>
    <w:rsid w:val="00FF1C98"/>
    <w:rsid w:val="00FF241C"/>
    <w:rsid w:val="00FF2474"/>
    <w:rsid w:val="00FF2524"/>
    <w:rsid w:val="00FF28BB"/>
    <w:rsid w:val="00FF39D6"/>
    <w:rsid w:val="00FF3ADA"/>
    <w:rsid w:val="00FF4234"/>
    <w:rsid w:val="00FF5312"/>
    <w:rsid w:val="00FF54F4"/>
    <w:rsid w:val="00FF585C"/>
    <w:rsid w:val="00FF5A64"/>
    <w:rsid w:val="00FF5FB9"/>
    <w:rsid w:val="00FF6716"/>
    <w:rsid w:val="00FF6802"/>
    <w:rsid w:val="00FF6E61"/>
    <w:rsid w:val="00FF7441"/>
    <w:rsid w:val="00FF755D"/>
    <w:rsid w:val="00FF7A2A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77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22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d363bb29bc9d98bd86a17bc01883fce7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459cb9c19a558672acfa9fa79e178863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3C1AB-52AC-452B-A787-230A61ADD42D}">
  <ds:schemaRefs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10E7C1-80E9-4CAC-8ED4-482AD43EB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AAD538-6BFB-4713-A9A7-CBA0FC5C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4942</TotalTime>
  <Pages>24</Pages>
  <Words>5790</Words>
  <Characters>33009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38722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Soisuda Moyai</cp:lastModifiedBy>
  <cp:revision>663</cp:revision>
  <cp:lastPrinted>2019-08-14T16:39:00Z</cp:lastPrinted>
  <dcterms:created xsi:type="dcterms:W3CDTF">2018-11-05T03:34:00Z</dcterms:created>
  <dcterms:modified xsi:type="dcterms:W3CDTF">2019-08-14T17:05:00Z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