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0574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5AE52268" w14:textId="77777777" w:rsidR="00D51E4C" w:rsidRPr="00D81524" w:rsidRDefault="00D51E4C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173059AE" w14:textId="77777777" w:rsidR="00424A46" w:rsidRPr="00D81524" w:rsidRDefault="00424A4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4ED2E7F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A1D8027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81524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  <w:r w:rsidR="00A32CC3" w:rsidRPr="00D81524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177075" w14:textId="77777777" w:rsidR="00423308" w:rsidRPr="00D81524" w:rsidRDefault="00423308" w:rsidP="0042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4D422334" w14:textId="77777777" w:rsidR="00423308" w:rsidRPr="00D81524" w:rsidRDefault="00423308" w:rsidP="0042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bookmarkStart w:id="1" w:name="_Hlk16610575"/>
      <w:r w:rsidRPr="00D81524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Pr="00D81524">
        <w:rPr>
          <w:rFonts w:asciiTheme="majorBidi" w:hAnsiTheme="majorBidi" w:cstheme="majorBidi"/>
          <w:sz w:val="32"/>
          <w:szCs w:val="32"/>
        </w:rPr>
        <w:t xml:space="preserve"> 30 </w:t>
      </w:r>
      <w:r w:rsidRPr="00D815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81524">
        <w:rPr>
          <w:rFonts w:asciiTheme="majorBidi" w:hAnsiTheme="majorBidi" w:cstheme="majorBidi"/>
          <w:sz w:val="32"/>
          <w:szCs w:val="32"/>
        </w:rPr>
        <w:t>256</w:t>
      </w:r>
      <w:r w:rsidRPr="00D81524">
        <w:rPr>
          <w:rFonts w:asciiTheme="majorBidi" w:hAnsiTheme="majorBidi" w:cstheme="majorBidi"/>
          <w:sz w:val="32"/>
          <w:szCs w:val="32"/>
          <w:cs/>
        </w:rPr>
        <w:t>2</w:t>
      </w: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7D4D4E8A" w14:textId="77777777" w:rsidR="00423308" w:rsidRPr="00D81524" w:rsidRDefault="00423308" w:rsidP="004233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CAFD5F" w14:textId="77777777" w:rsidR="00B65700" w:rsidRPr="00D81524" w:rsidRDefault="00423308" w:rsidP="004233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8F7D77">
          <w:footerReference w:type="default" r:id="rId8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1D0C18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4065C0EC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AA6ED2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10E5060E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3D25F77D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4945D49" w14:textId="77777777" w:rsidR="00DF010C" w:rsidRPr="00D81524" w:rsidRDefault="00DF010C" w:rsidP="003368DE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ACBA26A" w14:textId="77777777" w:rsidR="00D72C32" w:rsidRPr="00D81524" w:rsidRDefault="00D72C32" w:rsidP="00D72C32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122C819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24"/>
          <w:szCs w:val="24"/>
        </w:rPr>
      </w:pPr>
    </w:p>
    <w:p w14:paraId="5E635034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  <w:bookmarkStart w:id="2" w:name="_Hlk16610605"/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ษัท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ไทยพาณิชย์ จำกัด</w:t>
      </w:r>
      <w:bookmarkEnd w:id="2"/>
    </w:p>
    <w:p w14:paraId="2308D51A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E403BD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A703377" w14:textId="77777777" w:rsidR="00D72C32" w:rsidRPr="00D81524" w:rsidRDefault="00D72C32" w:rsidP="00D72C3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D7332DA" w14:textId="77777777" w:rsidR="00D72C32" w:rsidRPr="00D81524" w:rsidRDefault="00D72C32" w:rsidP="00D72C3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ของบริษัทหลักทรัพย์ ไทยพาณิชย์ จำกัด และบริษัทย่อย (กลุ่มบริษัท)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และของเฉพาะ</w:t>
      </w:r>
      <w:r w:rsidRPr="00D81524">
        <w:rPr>
          <w:rFonts w:asciiTheme="majorBidi" w:eastAsia="Calibri" w:hAnsiTheme="majorBidi" w:cstheme="majorBidi"/>
          <w:spacing w:val="-20"/>
          <w:sz w:val="30"/>
          <w:szCs w:val="30"/>
          <w:cs/>
        </w:rPr>
        <w:t>บริษัท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หลักทรัพย์ ไทยพาณิชย์ จำกัด </w:t>
      </w:r>
      <w:r w:rsidRPr="00D81524">
        <w:rPr>
          <w:rFonts w:asciiTheme="majorBidi" w:hAnsiTheme="majorBidi" w:cstheme="majorBidi"/>
          <w:sz w:val="30"/>
          <w:szCs w:val="30"/>
          <w:cs/>
        </w:rPr>
        <w:t>(บริษัท) ตามลำดับ</w:t>
      </w:r>
      <w:r w:rsidRPr="00D81524">
        <w:rPr>
          <w:rFonts w:asciiTheme="majorBid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D81524">
        <w:rPr>
          <w:rFonts w:asciiTheme="majorBidi" w:hAnsiTheme="majorBidi" w:cstheme="majorBidi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 3</w:t>
      </w:r>
      <w:r w:rsidRPr="00D81524">
        <w:rPr>
          <w:rFonts w:asciiTheme="majorBidi" w:hAnsiTheme="majorBidi" w:cstheme="majorBidi"/>
          <w:sz w:val="30"/>
          <w:szCs w:val="30"/>
        </w:rPr>
        <w:t>0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Pr="00D81524">
        <w:rPr>
          <w:rFonts w:asciiTheme="majorBidi" w:hAnsiTheme="majorBidi" w:cstheme="majorBidi"/>
          <w:sz w:val="30"/>
          <w:szCs w:val="30"/>
        </w:rPr>
        <w:t>6</w:t>
      </w:r>
      <w:r w:rsidRPr="00D81524">
        <w:rPr>
          <w:rFonts w:asciiTheme="majorBidi" w:hAnsiTheme="majorBidi" w:cstheme="majorBidi"/>
          <w:sz w:val="30"/>
          <w:szCs w:val="30"/>
          <w:cs/>
        </w:rPr>
        <w:t>2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3849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</w:t>
      </w:r>
      <w:r w:rsidRPr="00D81524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วันเดียวกัน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 ๆ</w:t>
      </w:r>
    </w:p>
    <w:p w14:paraId="677287C5" w14:textId="77777777" w:rsidR="00D72C32" w:rsidRPr="00D81524" w:rsidRDefault="00D72C32" w:rsidP="00D72C32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FCF81B6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งบการเงินรวมระหว่างกาลและงบการเงินเฉพาะกิจการระหว่างกาล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Pr="00D81524">
        <w:rPr>
          <w:rFonts w:asciiTheme="majorBidi" w:hAnsiTheme="majorBidi" w:cstheme="majorBidi"/>
          <w:sz w:val="30"/>
          <w:szCs w:val="30"/>
          <w:cs/>
        </w:rPr>
        <w:t>ณ วันที่ 3</w:t>
      </w:r>
      <w:r w:rsidRPr="00D81524">
        <w:rPr>
          <w:rFonts w:asciiTheme="majorBidi" w:hAnsiTheme="majorBidi" w:cstheme="majorBidi"/>
          <w:sz w:val="30"/>
          <w:szCs w:val="30"/>
        </w:rPr>
        <w:t>0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Pr="00D81524">
        <w:rPr>
          <w:rFonts w:asciiTheme="majorBidi" w:hAnsiTheme="majorBidi" w:cstheme="majorBidi"/>
          <w:sz w:val="30"/>
          <w:szCs w:val="30"/>
        </w:rPr>
        <w:t>6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ผลการดำเนินงานเฉพาะกิจการ</w:t>
      </w:r>
      <w:r w:rsidR="0038490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 สำหรับงวดหกเดือนสิ้นสุด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วันเดียวกันโดยถูกต้องตามที่ควรในสาระสำคัญตามมาตรฐานการรายงานทางการเงิน</w:t>
      </w:r>
    </w:p>
    <w:p w14:paraId="46AFE13C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4608486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5C8FEB1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ADFA95C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ระหว่างกาลและงบการเงินเฉพาะกิจการระหว่างกาล และข้าพเจ้าได้ปฏิบัติตามความรับผิดชอบด้านจรรยาบรรณอื่น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711F31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D72C32" w:rsidRPr="00D81524" w:rsidSect="008F7D77">
          <w:footerReference w:type="default" r:id="rId9"/>
          <w:footerReference w:type="first" r:id="rId10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0BC65C84" w14:textId="77777777" w:rsidR="00D72C32" w:rsidRPr="00D81524" w:rsidRDefault="00D72C32" w:rsidP="00D72C32">
      <w:pPr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53D7F2E4" w14:textId="77777777" w:rsidR="00D72C32" w:rsidRPr="00D81524" w:rsidRDefault="00D72C32" w:rsidP="00D72C32">
      <w:pPr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1E8E04D9" w14:textId="77777777" w:rsidR="00D72C32" w:rsidRPr="00D81524" w:rsidRDefault="00D72C32" w:rsidP="008F7D7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495CC183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789FC7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ที่ปราศจาก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9638F5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A13FA88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B7ED99F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6F74AB" w14:textId="77777777" w:rsidR="00D72C32" w:rsidRPr="00D81524" w:rsidRDefault="00D72C32" w:rsidP="008F7D77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ADB77AC" w14:textId="77777777" w:rsidR="00D72C32" w:rsidRPr="00D81524" w:rsidRDefault="00D72C32" w:rsidP="008F7D7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8ADA20" w14:textId="77777777" w:rsidR="00D72C32" w:rsidRPr="00D81524" w:rsidRDefault="00D72C32" w:rsidP="008F7D7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กิจการระหว่างกาล</w:t>
      </w:r>
    </w:p>
    <w:p w14:paraId="29DED2E5" w14:textId="77777777" w:rsidR="00D72C32" w:rsidRPr="00D81524" w:rsidRDefault="00D72C32" w:rsidP="008F7D7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4D69CA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ระหว่างกาลและ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992F3F"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งบการเงินรวมระหว่างกาลและงบการเงินเฉพาะกิจการระหว่างกาลเหล่านี้</w:t>
      </w:r>
    </w:p>
    <w:p w14:paraId="08E058FB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1C24C8F" w14:textId="77777777" w:rsidR="00D72C32" w:rsidRPr="00D81524" w:rsidRDefault="00D72C32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5FFC658" w14:textId="77777777" w:rsidR="00D72C32" w:rsidRPr="00D81524" w:rsidRDefault="00D72C32" w:rsidP="00D72C32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068E0E2" w14:textId="77777777" w:rsidR="00D72C32" w:rsidRPr="00D81524" w:rsidRDefault="00D72C32" w:rsidP="00D72C32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287F972" w14:textId="77777777" w:rsidR="008F7D77" w:rsidRDefault="008F7D77" w:rsidP="00D72C32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5795EDB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81524">
        <w:rPr>
          <w:rFonts w:asciiTheme="majorBidi" w:hAnsiTheme="majorBidi" w:cstheme="majorBidi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1A17A8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การแทรกแซงการควบคุมภ</w:t>
      </w:r>
      <w:r w:rsidRPr="00D8152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38EC99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D978EE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8012A03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81524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ระหว่างกาลและงบการเงินเฉพาะกิจการระหว่างกาล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FB58FFB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ระหว่างกาลและงบการเงินเฉพาะกิจการระหว่างกาลโดยรวม รวมถึงการเปิดเผยข้อมูลว่างบการเงินรวมระหว่างกาลและงบการเงินเฉพาะกิจการ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615053" w14:textId="77777777" w:rsidR="00D72C32" w:rsidRPr="00D81524" w:rsidRDefault="00D72C32" w:rsidP="00D72C32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การกำหนดแนวทางการควบคุมดูแล และการปฏิบัติงานตรวจสอบกลุ่มบริษัท</w:t>
      </w:r>
      <w:r w:rsidRPr="00D815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</w:t>
      </w:r>
      <w:r w:rsidR="00992F3F"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ผู้เดียวต่อความเห็นของข้าพเจ้า</w:t>
      </w:r>
    </w:p>
    <w:p w14:paraId="17534637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0B95916" w14:textId="77777777" w:rsidR="00D72C32" w:rsidRPr="00D81524" w:rsidRDefault="00D72C32" w:rsidP="008F7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119B882C" w14:textId="77777777" w:rsidR="00BB1AAB" w:rsidRDefault="00BB1AAB" w:rsidP="008F7D77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16C3B81C" w14:textId="77777777" w:rsidR="00D72C32" w:rsidRPr="00D81524" w:rsidRDefault="00D72C32" w:rsidP="00D72C3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D7ABF85" w14:textId="77777777" w:rsidR="00D72C32" w:rsidRPr="00D81524" w:rsidRDefault="00D72C32" w:rsidP="00D72C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37BF" w14:textId="77777777" w:rsidR="00D72C32" w:rsidRPr="00D81524" w:rsidRDefault="00D72C32" w:rsidP="00D72C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1598D" w14:textId="77777777" w:rsidR="00384908" w:rsidRPr="00D81524" w:rsidRDefault="00384908" w:rsidP="00D72C3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554C8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</w:t>
      </w:r>
      <w:r w:rsidR="00096367" w:rsidRPr="00D81524">
        <w:rPr>
          <w:rFonts w:asciiTheme="majorBidi" w:hAnsiTheme="majorBidi" w:cstheme="majorBidi"/>
          <w:sz w:val="30"/>
          <w:szCs w:val="30"/>
          <w:cs/>
        </w:rPr>
        <w:t>ฐิติมา พงศ์ไชยยง</w:t>
      </w:r>
      <w:r w:rsidRPr="00D81524">
        <w:rPr>
          <w:rFonts w:asciiTheme="majorBidi" w:hAnsiTheme="majorBidi" w:cstheme="majorBidi"/>
          <w:sz w:val="30"/>
          <w:szCs w:val="30"/>
          <w:cs/>
        </w:rPr>
        <w:t>)</w:t>
      </w:r>
    </w:p>
    <w:p w14:paraId="0F925F7D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D660849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096367" w:rsidRPr="00D81524">
        <w:rPr>
          <w:rFonts w:asciiTheme="majorBidi" w:hAnsiTheme="majorBidi" w:cstheme="majorBidi"/>
          <w:sz w:val="30"/>
          <w:szCs w:val="30"/>
          <w:cs/>
        </w:rPr>
        <w:t>10728</w:t>
      </w:r>
    </w:p>
    <w:p w14:paraId="4E58DC78" w14:textId="77777777" w:rsidR="00D72C32" w:rsidRPr="00DD430B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D43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0EBC7D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A61D988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6E3133F" w14:textId="23A536E9" w:rsidR="00D72C32" w:rsidRPr="00D81524" w:rsidRDefault="00CA341C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</w:rPr>
        <w:t>1</w:t>
      </w:r>
      <w:r w:rsidR="009305EB">
        <w:rPr>
          <w:rFonts w:asciiTheme="majorBidi" w:hAnsiTheme="majorBidi" w:cstheme="majorBidi"/>
          <w:sz w:val="30"/>
          <w:szCs w:val="30"/>
        </w:rPr>
        <w:t>9</w:t>
      </w:r>
      <w:r w:rsidR="00D72C32" w:rsidRPr="00D81524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="00D72C32" w:rsidRPr="00D81524">
        <w:rPr>
          <w:rFonts w:asciiTheme="majorBidi" w:hAnsiTheme="majorBidi" w:cstheme="majorBidi"/>
          <w:sz w:val="30"/>
          <w:szCs w:val="30"/>
        </w:rPr>
        <w:t xml:space="preserve"> 25</w:t>
      </w:r>
      <w:r w:rsidR="00D72C32" w:rsidRPr="00D81524">
        <w:rPr>
          <w:rFonts w:asciiTheme="majorBidi" w:hAnsiTheme="majorBidi" w:cstheme="majorBidi"/>
          <w:sz w:val="30"/>
          <w:szCs w:val="30"/>
          <w:cs/>
        </w:rPr>
        <w:t>62</w:t>
      </w:r>
    </w:p>
    <w:p w14:paraId="70660D62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_GoBack"/>
      <w:bookmarkEnd w:id="3"/>
    </w:p>
    <w:sectPr w:rsidR="00D72C32" w:rsidRPr="00D81524" w:rsidSect="00A41C6F">
      <w:headerReference w:type="default" r:id="rId11"/>
      <w:pgSz w:w="11907" w:h="16839" w:code="9"/>
      <w:pgMar w:top="691" w:right="1197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0435B" w14:textId="77777777" w:rsidR="00A24DFB" w:rsidRDefault="00A24DFB">
      <w:r>
        <w:separator/>
      </w:r>
    </w:p>
  </w:endnote>
  <w:endnote w:type="continuationSeparator" w:id="0">
    <w:p w14:paraId="7EB46272" w14:textId="77777777" w:rsidR="00A24DFB" w:rsidRDefault="00A2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6511F" w14:textId="77777777" w:rsidR="003869C4" w:rsidRDefault="003869C4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9405E" w14:textId="77777777" w:rsidR="003869C4" w:rsidRPr="0063090A" w:rsidRDefault="003869C4" w:rsidP="00536A07">
    <w:pPr>
      <w:pStyle w:val="Footer"/>
      <w:jc w:val="center"/>
      <w:rPr>
        <w:rFonts w:ascii="Angsana New" w:hAnsi="Angsana New"/>
        <w:sz w:val="30"/>
        <w:szCs w:val="30"/>
      </w:rPr>
    </w:pPr>
    <w:r w:rsidRPr="0063090A">
      <w:rPr>
        <w:rFonts w:ascii="Angsana New" w:hAnsi="Angsana New"/>
        <w:sz w:val="30"/>
        <w:szCs w:val="30"/>
      </w:rPr>
      <w:fldChar w:fldCharType="begin"/>
    </w:r>
    <w:r w:rsidRPr="0063090A">
      <w:rPr>
        <w:rFonts w:ascii="Angsana New" w:hAnsi="Angsana New"/>
        <w:sz w:val="30"/>
        <w:szCs w:val="30"/>
      </w:rPr>
      <w:instrText xml:space="preserve"> PAGE   \* MERGEFORMAT </w:instrText>
    </w:r>
    <w:r w:rsidRPr="006309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63090A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583" w14:textId="77777777" w:rsidR="003869C4" w:rsidRPr="008B6A4E" w:rsidRDefault="003869C4" w:rsidP="00536A07">
    <w:pPr>
      <w:tabs>
        <w:tab w:val="clear" w:pos="227"/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27A88" w14:textId="77777777" w:rsidR="00A24DFB" w:rsidRDefault="00A24DFB">
      <w:r>
        <w:separator/>
      </w:r>
    </w:p>
  </w:footnote>
  <w:footnote w:type="continuationSeparator" w:id="0">
    <w:p w14:paraId="48D1F2C4" w14:textId="77777777" w:rsidR="00A24DFB" w:rsidRDefault="00A2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2DA5" w14:textId="77777777" w:rsidR="003869C4" w:rsidRDefault="003869C4" w:rsidP="007522C2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2B0FF792" w14:textId="77777777" w:rsidR="003869C4" w:rsidRDefault="003869C4" w:rsidP="007522C2">
    <w:pPr>
      <w:tabs>
        <w:tab w:val="clear" w:pos="454"/>
        <w:tab w:val="left" w:pos="45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1E9973B5" w14:textId="77777777" w:rsidR="003869C4" w:rsidRDefault="003869C4" w:rsidP="007522C2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7FF8AE28" w14:textId="77777777" w:rsidR="003869C4" w:rsidRPr="000E0B3D" w:rsidRDefault="003869C4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30"/>
    <w:rsid w:val="00000291"/>
    <w:rsid w:val="00000C46"/>
    <w:rsid w:val="000011BC"/>
    <w:rsid w:val="000015C8"/>
    <w:rsid w:val="000018E6"/>
    <w:rsid w:val="00001BCA"/>
    <w:rsid w:val="00001DBA"/>
    <w:rsid w:val="00002417"/>
    <w:rsid w:val="00002E8C"/>
    <w:rsid w:val="000031CB"/>
    <w:rsid w:val="00003917"/>
    <w:rsid w:val="00003A4F"/>
    <w:rsid w:val="00003A58"/>
    <w:rsid w:val="00004632"/>
    <w:rsid w:val="00005329"/>
    <w:rsid w:val="00005904"/>
    <w:rsid w:val="000059B1"/>
    <w:rsid w:val="00005DB9"/>
    <w:rsid w:val="0000613C"/>
    <w:rsid w:val="00006987"/>
    <w:rsid w:val="000069A9"/>
    <w:rsid w:val="00007133"/>
    <w:rsid w:val="00007AED"/>
    <w:rsid w:val="00007E52"/>
    <w:rsid w:val="000100A1"/>
    <w:rsid w:val="00010458"/>
    <w:rsid w:val="000110B5"/>
    <w:rsid w:val="000111CC"/>
    <w:rsid w:val="00011238"/>
    <w:rsid w:val="000112F4"/>
    <w:rsid w:val="00011570"/>
    <w:rsid w:val="00011E02"/>
    <w:rsid w:val="00012234"/>
    <w:rsid w:val="000131F6"/>
    <w:rsid w:val="00013A3F"/>
    <w:rsid w:val="00013AD1"/>
    <w:rsid w:val="0001493A"/>
    <w:rsid w:val="0001547D"/>
    <w:rsid w:val="0001584D"/>
    <w:rsid w:val="00015D71"/>
    <w:rsid w:val="00015EFB"/>
    <w:rsid w:val="00016580"/>
    <w:rsid w:val="00016F39"/>
    <w:rsid w:val="00017021"/>
    <w:rsid w:val="0001795E"/>
    <w:rsid w:val="00017BF5"/>
    <w:rsid w:val="00020286"/>
    <w:rsid w:val="000202F5"/>
    <w:rsid w:val="0002083B"/>
    <w:rsid w:val="00021082"/>
    <w:rsid w:val="00021127"/>
    <w:rsid w:val="0002178F"/>
    <w:rsid w:val="00021A8B"/>
    <w:rsid w:val="000223D4"/>
    <w:rsid w:val="00023765"/>
    <w:rsid w:val="0002404C"/>
    <w:rsid w:val="00024184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923"/>
    <w:rsid w:val="00032DB1"/>
    <w:rsid w:val="000335EA"/>
    <w:rsid w:val="00033CAE"/>
    <w:rsid w:val="00034130"/>
    <w:rsid w:val="0003428F"/>
    <w:rsid w:val="00034507"/>
    <w:rsid w:val="00034ABD"/>
    <w:rsid w:val="00034FE8"/>
    <w:rsid w:val="00035B05"/>
    <w:rsid w:val="00035C9C"/>
    <w:rsid w:val="000361B0"/>
    <w:rsid w:val="00036A17"/>
    <w:rsid w:val="00036BCE"/>
    <w:rsid w:val="00036DDE"/>
    <w:rsid w:val="00036F7C"/>
    <w:rsid w:val="000371BA"/>
    <w:rsid w:val="000371E3"/>
    <w:rsid w:val="000373E1"/>
    <w:rsid w:val="00037723"/>
    <w:rsid w:val="00037C68"/>
    <w:rsid w:val="00037E11"/>
    <w:rsid w:val="00037EE2"/>
    <w:rsid w:val="000401F2"/>
    <w:rsid w:val="00040704"/>
    <w:rsid w:val="000415FC"/>
    <w:rsid w:val="000417F5"/>
    <w:rsid w:val="00041A9E"/>
    <w:rsid w:val="00042494"/>
    <w:rsid w:val="00042622"/>
    <w:rsid w:val="0004272D"/>
    <w:rsid w:val="00042A6E"/>
    <w:rsid w:val="00043123"/>
    <w:rsid w:val="00043261"/>
    <w:rsid w:val="00043E9A"/>
    <w:rsid w:val="000440BC"/>
    <w:rsid w:val="00044585"/>
    <w:rsid w:val="00045866"/>
    <w:rsid w:val="00045BCC"/>
    <w:rsid w:val="00045C18"/>
    <w:rsid w:val="00046821"/>
    <w:rsid w:val="00046D49"/>
    <w:rsid w:val="00047581"/>
    <w:rsid w:val="00050B45"/>
    <w:rsid w:val="00050C6B"/>
    <w:rsid w:val="00050EE4"/>
    <w:rsid w:val="00051E1E"/>
    <w:rsid w:val="00052243"/>
    <w:rsid w:val="00052307"/>
    <w:rsid w:val="00052890"/>
    <w:rsid w:val="00052B2A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5595"/>
    <w:rsid w:val="00055D25"/>
    <w:rsid w:val="0005621E"/>
    <w:rsid w:val="00056588"/>
    <w:rsid w:val="00056B23"/>
    <w:rsid w:val="00056D2F"/>
    <w:rsid w:val="00056FE0"/>
    <w:rsid w:val="000579E9"/>
    <w:rsid w:val="0006041B"/>
    <w:rsid w:val="00060718"/>
    <w:rsid w:val="000608D5"/>
    <w:rsid w:val="00060C56"/>
    <w:rsid w:val="00060F16"/>
    <w:rsid w:val="000614DB"/>
    <w:rsid w:val="00061BC4"/>
    <w:rsid w:val="00062056"/>
    <w:rsid w:val="00062118"/>
    <w:rsid w:val="000621A3"/>
    <w:rsid w:val="000627EE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50B1"/>
    <w:rsid w:val="00065135"/>
    <w:rsid w:val="00065986"/>
    <w:rsid w:val="00065D2F"/>
    <w:rsid w:val="00065E0A"/>
    <w:rsid w:val="00065E5E"/>
    <w:rsid w:val="00065FC9"/>
    <w:rsid w:val="00066328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A37"/>
    <w:rsid w:val="00072B4A"/>
    <w:rsid w:val="00072BB3"/>
    <w:rsid w:val="00072BDC"/>
    <w:rsid w:val="00073040"/>
    <w:rsid w:val="0007311D"/>
    <w:rsid w:val="00073179"/>
    <w:rsid w:val="000736B1"/>
    <w:rsid w:val="000737FC"/>
    <w:rsid w:val="000743CA"/>
    <w:rsid w:val="000743FA"/>
    <w:rsid w:val="000746B3"/>
    <w:rsid w:val="00074B8E"/>
    <w:rsid w:val="00074F87"/>
    <w:rsid w:val="0007596D"/>
    <w:rsid w:val="00075B86"/>
    <w:rsid w:val="00076C37"/>
    <w:rsid w:val="0007718E"/>
    <w:rsid w:val="0007719B"/>
    <w:rsid w:val="00077987"/>
    <w:rsid w:val="00077F1F"/>
    <w:rsid w:val="000808C6"/>
    <w:rsid w:val="00081973"/>
    <w:rsid w:val="00081F5A"/>
    <w:rsid w:val="000823E6"/>
    <w:rsid w:val="00082762"/>
    <w:rsid w:val="00082888"/>
    <w:rsid w:val="0008321A"/>
    <w:rsid w:val="000837AF"/>
    <w:rsid w:val="00083B5D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57D"/>
    <w:rsid w:val="00087B3E"/>
    <w:rsid w:val="00087C09"/>
    <w:rsid w:val="00087E01"/>
    <w:rsid w:val="00090A0B"/>
    <w:rsid w:val="00091781"/>
    <w:rsid w:val="00091904"/>
    <w:rsid w:val="0009221D"/>
    <w:rsid w:val="00092CD0"/>
    <w:rsid w:val="000937E5"/>
    <w:rsid w:val="00093CF7"/>
    <w:rsid w:val="0009457A"/>
    <w:rsid w:val="00094919"/>
    <w:rsid w:val="00094F22"/>
    <w:rsid w:val="000961BE"/>
    <w:rsid w:val="00096292"/>
    <w:rsid w:val="00096367"/>
    <w:rsid w:val="0009656B"/>
    <w:rsid w:val="00096ED8"/>
    <w:rsid w:val="000974FC"/>
    <w:rsid w:val="000976F8"/>
    <w:rsid w:val="00097DD5"/>
    <w:rsid w:val="00097DE2"/>
    <w:rsid w:val="000A0893"/>
    <w:rsid w:val="000A0951"/>
    <w:rsid w:val="000A0DBF"/>
    <w:rsid w:val="000A0E7D"/>
    <w:rsid w:val="000A1119"/>
    <w:rsid w:val="000A1235"/>
    <w:rsid w:val="000A1468"/>
    <w:rsid w:val="000A16F2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B56"/>
    <w:rsid w:val="000A5C68"/>
    <w:rsid w:val="000A6767"/>
    <w:rsid w:val="000A75EC"/>
    <w:rsid w:val="000B08A4"/>
    <w:rsid w:val="000B1246"/>
    <w:rsid w:val="000B2667"/>
    <w:rsid w:val="000B2DFF"/>
    <w:rsid w:val="000B30AE"/>
    <w:rsid w:val="000B39EE"/>
    <w:rsid w:val="000B39F2"/>
    <w:rsid w:val="000B4873"/>
    <w:rsid w:val="000B4881"/>
    <w:rsid w:val="000B48AE"/>
    <w:rsid w:val="000B567A"/>
    <w:rsid w:val="000B58C6"/>
    <w:rsid w:val="000B58E4"/>
    <w:rsid w:val="000B6B5B"/>
    <w:rsid w:val="000B7434"/>
    <w:rsid w:val="000B749E"/>
    <w:rsid w:val="000B7744"/>
    <w:rsid w:val="000B77E4"/>
    <w:rsid w:val="000C0237"/>
    <w:rsid w:val="000C02CF"/>
    <w:rsid w:val="000C0AA4"/>
    <w:rsid w:val="000C1178"/>
    <w:rsid w:val="000C119E"/>
    <w:rsid w:val="000C1559"/>
    <w:rsid w:val="000C15C7"/>
    <w:rsid w:val="000C16D0"/>
    <w:rsid w:val="000C1A7C"/>
    <w:rsid w:val="000C1F81"/>
    <w:rsid w:val="000C29C6"/>
    <w:rsid w:val="000C313B"/>
    <w:rsid w:val="000C32F6"/>
    <w:rsid w:val="000C392A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C5"/>
    <w:rsid w:val="000C6946"/>
    <w:rsid w:val="000C6AE6"/>
    <w:rsid w:val="000C6CBE"/>
    <w:rsid w:val="000C7062"/>
    <w:rsid w:val="000C754C"/>
    <w:rsid w:val="000C794A"/>
    <w:rsid w:val="000C7FE5"/>
    <w:rsid w:val="000D07CC"/>
    <w:rsid w:val="000D0DDB"/>
    <w:rsid w:val="000D1817"/>
    <w:rsid w:val="000D245F"/>
    <w:rsid w:val="000D26C8"/>
    <w:rsid w:val="000D2816"/>
    <w:rsid w:val="000D3DDE"/>
    <w:rsid w:val="000D484E"/>
    <w:rsid w:val="000D48E5"/>
    <w:rsid w:val="000D4950"/>
    <w:rsid w:val="000D59FC"/>
    <w:rsid w:val="000D5D04"/>
    <w:rsid w:val="000D6820"/>
    <w:rsid w:val="000D6CD3"/>
    <w:rsid w:val="000D6F93"/>
    <w:rsid w:val="000D72D9"/>
    <w:rsid w:val="000D74AE"/>
    <w:rsid w:val="000D75D9"/>
    <w:rsid w:val="000D79A5"/>
    <w:rsid w:val="000E075D"/>
    <w:rsid w:val="000E0903"/>
    <w:rsid w:val="000E0961"/>
    <w:rsid w:val="000E0A82"/>
    <w:rsid w:val="000E0B2F"/>
    <w:rsid w:val="000E0B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EA5"/>
    <w:rsid w:val="000E36FD"/>
    <w:rsid w:val="000E3815"/>
    <w:rsid w:val="000E3BE5"/>
    <w:rsid w:val="000E488C"/>
    <w:rsid w:val="000E49C6"/>
    <w:rsid w:val="000E4A90"/>
    <w:rsid w:val="000E5570"/>
    <w:rsid w:val="000E584E"/>
    <w:rsid w:val="000E5C3D"/>
    <w:rsid w:val="000E6028"/>
    <w:rsid w:val="000E6941"/>
    <w:rsid w:val="000E6BC7"/>
    <w:rsid w:val="000E6E03"/>
    <w:rsid w:val="000E6E0A"/>
    <w:rsid w:val="000E7392"/>
    <w:rsid w:val="000E7A29"/>
    <w:rsid w:val="000E7BA2"/>
    <w:rsid w:val="000F014B"/>
    <w:rsid w:val="000F0868"/>
    <w:rsid w:val="000F087B"/>
    <w:rsid w:val="000F0D27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623"/>
    <w:rsid w:val="000F548F"/>
    <w:rsid w:val="000F5A63"/>
    <w:rsid w:val="000F5D98"/>
    <w:rsid w:val="000F6444"/>
    <w:rsid w:val="000F69D3"/>
    <w:rsid w:val="000F6D3F"/>
    <w:rsid w:val="000F6F39"/>
    <w:rsid w:val="000F7203"/>
    <w:rsid w:val="000F7592"/>
    <w:rsid w:val="000F79B0"/>
    <w:rsid w:val="000F79F6"/>
    <w:rsid w:val="000F7A08"/>
    <w:rsid w:val="000F7BA4"/>
    <w:rsid w:val="001008A9"/>
    <w:rsid w:val="00100D48"/>
    <w:rsid w:val="00100F19"/>
    <w:rsid w:val="00101349"/>
    <w:rsid w:val="0010170B"/>
    <w:rsid w:val="00101B1B"/>
    <w:rsid w:val="00101CEA"/>
    <w:rsid w:val="00101D7A"/>
    <w:rsid w:val="00101F86"/>
    <w:rsid w:val="00102079"/>
    <w:rsid w:val="00102638"/>
    <w:rsid w:val="0010278F"/>
    <w:rsid w:val="00102A8C"/>
    <w:rsid w:val="00102D19"/>
    <w:rsid w:val="00102EEF"/>
    <w:rsid w:val="00103028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45C"/>
    <w:rsid w:val="00106629"/>
    <w:rsid w:val="001066F3"/>
    <w:rsid w:val="00106954"/>
    <w:rsid w:val="00106ACA"/>
    <w:rsid w:val="00106F38"/>
    <w:rsid w:val="0010703A"/>
    <w:rsid w:val="00107408"/>
    <w:rsid w:val="00107821"/>
    <w:rsid w:val="00107B27"/>
    <w:rsid w:val="00107D2D"/>
    <w:rsid w:val="00110862"/>
    <w:rsid w:val="00110BA5"/>
    <w:rsid w:val="00110CF9"/>
    <w:rsid w:val="00110E36"/>
    <w:rsid w:val="00111554"/>
    <w:rsid w:val="00111687"/>
    <w:rsid w:val="001118B9"/>
    <w:rsid w:val="00111E17"/>
    <w:rsid w:val="001120A6"/>
    <w:rsid w:val="00112108"/>
    <w:rsid w:val="00112511"/>
    <w:rsid w:val="00112B3C"/>
    <w:rsid w:val="00112E29"/>
    <w:rsid w:val="00112E8B"/>
    <w:rsid w:val="0011365C"/>
    <w:rsid w:val="00113D23"/>
    <w:rsid w:val="0011467F"/>
    <w:rsid w:val="001146AC"/>
    <w:rsid w:val="00115613"/>
    <w:rsid w:val="00115A41"/>
    <w:rsid w:val="00115B7F"/>
    <w:rsid w:val="00115EF3"/>
    <w:rsid w:val="001164EA"/>
    <w:rsid w:val="00116A45"/>
    <w:rsid w:val="00116BC4"/>
    <w:rsid w:val="00116CA5"/>
    <w:rsid w:val="00117473"/>
    <w:rsid w:val="00117B7F"/>
    <w:rsid w:val="00117C28"/>
    <w:rsid w:val="00117DCF"/>
    <w:rsid w:val="001202F0"/>
    <w:rsid w:val="001208C0"/>
    <w:rsid w:val="00120FD0"/>
    <w:rsid w:val="0012115D"/>
    <w:rsid w:val="001216ED"/>
    <w:rsid w:val="001217BC"/>
    <w:rsid w:val="00121C46"/>
    <w:rsid w:val="00122400"/>
    <w:rsid w:val="001224D9"/>
    <w:rsid w:val="0012321E"/>
    <w:rsid w:val="0012332C"/>
    <w:rsid w:val="00123C9A"/>
    <w:rsid w:val="00123F2D"/>
    <w:rsid w:val="00124098"/>
    <w:rsid w:val="0012427C"/>
    <w:rsid w:val="00124415"/>
    <w:rsid w:val="00124766"/>
    <w:rsid w:val="00124AAE"/>
    <w:rsid w:val="00124B65"/>
    <w:rsid w:val="00124EB4"/>
    <w:rsid w:val="001252FD"/>
    <w:rsid w:val="001273F7"/>
    <w:rsid w:val="001279B2"/>
    <w:rsid w:val="00130C20"/>
    <w:rsid w:val="00130CCE"/>
    <w:rsid w:val="00130D5F"/>
    <w:rsid w:val="0013119B"/>
    <w:rsid w:val="0013210E"/>
    <w:rsid w:val="001342E9"/>
    <w:rsid w:val="001343E5"/>
    <w:rsid w:val="001346E2"/>
    <w:rsid w:val="001347A1"/>
    <w:rsid w:val="0013489C"/>
    <w:rsid w:val="00134E0D"/>
    <w:rsid w:val="00135816"/>
    <w:rsid w:val="00135E28"/>
    <w:rsid w:val="0013672D"/>
    <w:rsid w:val="00136809"/>
    <w:rsid w:val="00137236"/>
    <w:rsid w:val="00140268"/>
    <w:rsid w:val="00140277"/>
    <w:rsid w:val="00140578"/>
    <w:rsid w:val="00141044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55A3"/>
    <w:rsid w:val="001455B1"/>
    <w:rsid w:val="00145AAA"/>
    <w:rsid w:val="00145DEF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9E2"/>
    <w:rsid w:val="001542F4"/>
    <w:rsid w:val="00154ADA"/>
    <w:rsid w:val="00155040"/>
    <w:rsid w:val="00155810"/>
    <w:rsid w:val="00156197"/>
    <w:rsid w:val="00157AED"/>
    <w:rsid w:val="00157B01"/>
    <w:rsid w:val="00157D76"/>
    <w:rsid w:val="00160874"/>
    <w:rsid w:val="00160A3C"/>
    <w:rsid w:val="00160F83"/>
    <w:rsid w:val="00161391"/>
    <w:rsid w:val="00161BDD"/>
    <w:rsid w:val="00161D8D"/>
    <w:rsid w:val="00162C2C"/>
    <w:rsid w:val="0016308B"/>
    <w:rsid w:val="00163936"/>
    <w:rsid w:val="00164946"/>
    <w:rsid w:val="00164992"/>
    <w:rsid w:val="00164AC8"/>
    <w:rsid w:val="00164BD8"/>
    <w:rsid w:val="00164D4C"/>
    <w:rsid w:val="00164E43"/>
    <w:rsid w:val="00165272"/>
    <w:rsid w:val="001653A4"/>
    <w:rsid w:val="0016590E"/>
    <w:rsid w:val="00165EA3"/>
    <w:rsid w:val="00166234"/>
    <w:rsid w:val="0016657E"/>
    <w:rsid w:val="00166B47"/>
    <w:rsid w:val="00167096"/>
    <w:rsid w:val="001675C8"/>
    <w:rsid w:val="00167893"/>
    <w:rsid w:val="00170008"/>
    <w:rsid w:val="00170DA7"/>
    <w:rsid w:val="00170FB3"/>
    <w:rsid w:val="001711C7"/>
    <w:rsid w:val="001718B8"/>
    <w:rsid w:val="00171D1D"/>
    <w:rsid w:val="00171DCD"/>
    <w:rsid w:val="001722B0"/>
    <w:rsid w:val="001724B9"/>
    <w:rsid w:val="001724E1"/>
    <w:rsid w:val="00172ABA"/>
    <w:rsid w:val="00172CC5"/>
    <w:rsid w:val="001732F4"/>
    <w:rsid w:val="001733B9"/>
    <w:rsid w:val="001737A1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5174"/>
    <w:rsid w:val="00175755"/>
    <w:rsid w:val="00175AA4"/>
    <w:rsid w:val="00175ACB"/>
    <w:rsid w:val="00175B59"/>
    <w:rsid w:val="00175EF6"/>
    <w:rsid w:val="00176ECB"/>
    <w:rsid w:val="00176F1E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A7D"/>
    <w:rsid w:val="00182ADF"/>
    <w:rsid w:val="00182C3B"/>
    <w:rsid w:val="00182FC3"/>
    <w:rsid w:val="00183779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507"/>
    <w:rsid w:val="00187C28"/>
    <w:rsid w:val="00190237"/>
    <w:rsid w:val="00190492"/>
    <w:rsid w:val="001906C2"/>
    <w:rsid w:val="00191061"/>
    <w:rsid w:val="00191792"/>
    <w:rsid w:val="00191918"/>
    <w:rsid w:val="00191C81"/>
    <w:rsid w:val="00191C98"/>
    <w:rsid w:val="00192019"/>
    <w:rsid w:val="001922AD"/>
    <w:rsid w:val="001922EB"/>
    <w:rsid w:val="00192561"/>
    <w:rsid w:val="001931BA"/>
    <w:rsid w:val="0019340E"/>
    <w:rsid w:val="001934EC"/>
    <w:rsid w:val="00193592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2B2"/>
    <w:rsid w:val="00196950"/>
    <w:rsid w:val="001A00B4"/>
    <w:rsid w:val="001A02E6"/>
    <w:rsid w:val="001A07A7"/>
    <w:rsid w:val="001A08F5"/>
    <w:rsid w:val="001A0CC8"/>
    <w:rsid w:val="001A10FC"/>
    <w:rsid w:val="001A117D"/>
    <w:rsid w:val="001A15E1"/>
    <w:rsid w:val="001A17A8"/>
    <w:rsid w:val="001A22B0"/>
    <w:rsid w:val="001A25F3"/>
    <w:rsid w:val="001A2A72"/>
    <w:rsid w:val="001A2F2B"/>
    <w:rsid w:val="001A3359"/>
    <w:rsid w:val="001A37BD"/>
    <w:rsid w:val="001A3874"/>
    <w:rsid w:val="001A422A"/>
    <w:rsid w:val="001A4ABE"/>
    <w:rsid w:val="001A4CFE"/>
    <w:rsid w:val="001A50DB"/>
    <w:rsid w:val="001A548A"/>
    <w:rsid w:val="001A57A7"/>
    <w:rsid w:val="001A6299"/>
    <w:rsid w:val="001A6BE6"/>
    <w:rsid w:val="001A7014"/>
    <w:rsid w:val="001A7FF5"/>
    <w:rsid w:val="001B01AF"/>
    <w:rsid w:val="001B0EA3"/>
    <w:rsid w:val="001B122D"/>
    <w:rsid w:val="001B14D2"/>
    <w:rsid w:val="001B1766"/>
    <w:rsid w:val="001B1F0B"/>
    <w:rsid w:val="001B1F6D"/>
    <w:rsid w:val="001B207B"/>
    <w:rsid w:val="001B22B4"/>
    <w:rsid w:val="001B291F"/>
    <w:rsid w:val="001B2DC7"/>
    <w:rsid w:val="001B3D20"/>
    <w:rsid w:val="001B42DC"/>
    <w:rsid w:val="001B43B8"/>
    <w:rsid w:val="001B4672"/>
    <w:rsid w:val="001B4817"/>
    <w:rsid w:val="001B4A95"/>
    <w:rsid w:val="001B4CB2"/>
    <w:rsid w:val="001B4D12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931"/>
    <w:rsid w:val="001B7DCC"/>
    <w:rsid w:val="001C0483"/>
    <w:rsid w:val="001C04AE"/>
    <w:rsid w:val="001C076B"/>
    <w:rsid w:val="001C1847"/>
    <w:rsid w:val="001C28C8"/>
    <w:rsid w:val="001C300B"/>
    <w:rsid w:val="001C315E"/>
    <w:rsid w:val="001C35C5"/>
    <w:rsid w:val="001C384B"/>
    <w:rsid w:val="001C3F73"/>
    <w:rsid w:val="001C49DF"/>
    <w:rsid w:val="001C5A91"/>
    <w:rsid w:val="001C67B3"/>
    <w:rsid w:val="001C6C9E"/>
    <w:rsid w:val="001C7BFE"/>
    <w:rsid w:val="001D0125"/>
    <w:rsid w:val="001D015E"/>
    <w:rsid w:val="001D0E63"/>
    <w:rsid w:val="001D1227"/>
    <w:rsid w:val="001D18C4"/>
    <w:rsid w:val="001D1966"/>
    <w:rsid w:val="001D1E83"/>
    <w:rsid w:val="001D2032"/>
    <w:rsid w:val="001D2404"/>
    <w:rsid w:val="001D2710"/>
    <w:rsid w:val="001D2F47"/>
    <w:rsid w:val="001D325F"/>
    <w:rsid w:val="001D35D6"/>
    <w:rsid w:val="001D399D"/>
    <w:rsid w:val="001D3F7F"/>
    <w:rsid w:val="001D402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686"/>
    <w:rsid w:val="001D7AC3"/>
    <w:rsid w:val="001D7B68"/>
    <w:rsid w:val="001D7FBC"/>
    <w:rsid w:val="001D7FE9"/>
    <w:rsid w:val="001E03BA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B65"/>
    <w:rsid w:val="001E2D8F"/>
    <w:rsid w:val="001E2E7C"/>
    <w:rsid w:val="001E35C3"/>
    <w:rsid w:val="001E37DA"/>
    <w:rsid w:val="001E3944"/>
    <w:rsid w:val="001E3B52"/>
    <w:rsid w:val="001E3DD6"/>
    <w:rsid w:val="001E464E"/>
    <w:rsid w:val="001E4C87"/>
    <w:rsid w:val="001E4D1C"/>
    <w:rsid w:val="001E4EF3"/>
    <w:rsid w:val="001E58C1"/>
    <w:rsid w:val="001E5AD1"/>
    <w:rsid w:val="001E5C67"/>
    <w:rsid w:val="001E5C6C"/>
    <w:rsid w:val="001E6362"/>
    <w:rsid w:val="001E6370"/>
    <w:rsid w:val="001E6BA8"/>
    <w:rsid w:val="001E6C92"/>
    <w:rsid w:val="001E6CCA"/>
    <w:rsid w:val="001E6D68"/>
    <w:rsid w:val="001E6DED"/>
    <w:rsid w:val="001E717B"/>
    <w:rsid w:val="001E71C6"/>
    <w:rsid w:val="001E722E"/>
    <w:rsid w:val="001E7508"/>
    <w:rsid w:val="001E7D36"/>
    <w:rsid w:val="001F0695"/>
    <w:rsid w:val="001F09F5"/>
    <w:rsid w:val="001F19B5"/>
    <w:rsid w:val="001F1D2F"/>
    <w:rsid w:val="001F2115"/>
    <w:rsid w:val="001F2770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7193"/>
    <w:rsid w:val="001F798A"/>
    <w:rsid w:val="001F79F4"/>
    <w:rsid w:val="001F7F99"/>
    <w:rsid w:val="002004AC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D79"/>
    <w:rsid w:val="00202E78"/>
    <w:rsid w:val="00203391"/>
    <w:rsid w:val="00203446"/>
    <w:rsid w:val="002034D0"/>
    <w:rsid w:val="0020361B"/>
    <w:rsid w:val="00204744"/>
    <w:rsid w:val="00204877"/>
    <w:rsid w:val="00205186"/>
    <w:rsid w:val="002052FB"/>
    <w:rsid w:val="002055B8"/>
    <w:rsid w:val="00205798"/>
    <w:rsid w:val="00205976"/>
    <w:rsid w:val="00205FE9"/>
    <w:rsid w:val="00206218"/>
    <w:rsid w:val="002067FE"/>
    <w:rsid w:val="002069E1"/>
    <w:rsid w:val="00206AAE"/>
    <w:rsid w:val="00207BDA"/>
    <w:rsid w:val="00207C94"/>
    <w:rsid w:val="00207EFF"/>
    <w:rsid w:val="0021034F"/>
    <w:rsid w:val="002106A9"/>
    <w:rsid w:val="00210B05"/>
    <w:rsid w:val="00210E84"/>
    <w:rsid w:val="00210FC1"/>
    <w:rsid w:val="002111F7"/>
    <w:rsid w:val="00211E0A"/>
    <w:rsid w:val="00211E13"/>
    <w:rsid w:val="0021216E"/>
    <w:rsid w:val="00212653"/>
    <w:rsid w:val="00212BC7"/>
    <w:rsid w:val="00213341"/>
    <w:rsid w:val="002133C7"/>
    <w:rsid w:val="00214373"/>
    <w:rsid w:val="00214B8A"/>
    <w:rsid w:val="002152F2"/>
    <w:rsid w:val="0021531B"/>
    <w:rsid w:val="0021566A"/>
    <w:rsid w:val="00215AB8"/>
    <w:rsid w:val="00215BA3"/>
    <w:rsid w:val="00215DB1"/>
    <w:rsid w:val="002161F0"/>
    <w:rsid w:val="00216716"/>
    <w:rsid w:val="002169B0"/>
    <w:rsid w:val="00216BDF"/>
    <w:rsid w:val="002173A9"/>
    <w:rsid w:val="002176A8"/>
    <w:rsid w:val="00217919"/>
    <w:rsid w:val="00217986"/>
    <w:rsid w:val="00217987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D10"/>
    <w:rsid w:val="00222DCC"/>
    <w:rsid w:val="0022321C"/>
    <w:rsid w:val="00223266"/>
    <w:rsid w:val="00223804"/>
    <w:rsid w:val="00223A3C"/>
    <w:rsid w:val="002248C0"/>
    <w:rsid w:val="0022495B"/>
    <w:rsid w:val="0022501F"/>
    <w:rsid w:val="00225277"/>
    <w:rsid w:val="00225754"/>
    <w:rsid w:val="00225763"/>
    <w:rsid w:val="00225C25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C72"/>
    <w:rsid w:val="00235F21"/>
    <w:rsid w:val="0023624E"/>
    <w:rsid w:val="00236721"/>
    <w:rsid w:val="002367A0"/>
    <w:rsid w:val="002376B6"/>
    <w:rsid w:val="002378A6"/>
    <w:rsid w:val="00237BB2"/>
    <w:rsid w:val="00240368"/>
    <w:rsid w:val="0024093C"/>
    <w:rsid w:val="00240B7B"/>
    <w:rsid w:val="00240DE5"/>
    <w:rsid w:val="002429CC"/>
    <w:rsid w:val="00242CAB"/>
    <w:rsid w:val="00242EE7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7393"/>
    <w:rsid w:val="00247AA2"/>
    <w:rsid w:val="00247C37"/>
    <w:rsid w:val="00247CAD"/>
    <w:rsid w:val="00247DD9"/>
    <w:rsid w:val="00250651"/>
    <w:rsid w:val="00251348"/>
    <w:rsid w:val="002517D9"/>
    <w:rsid w:val="00251821"/>
    <w:rsid w:val="00252500"/>
    <w:rsid w:val="002532CD"/>
    <w:rsid w:val="00253432"/>
    <w:rsid w:val="00253837"/>
    <w:rsid w:val="002541D9"/>
    <w:rsid w:val="002548B5"/>
    <w:rsid w:val="00255D39"/>
    <w:rsid w:val="0025632D"/>
    <w:rsid w:val="00256470"/>
    <w:rsid w:val="00256B74"/>
    <w:rsid w:val="00256C3A"/>
    <w:rsid w:val="00256D65"/>
    <w:rsid w:val="00256E0C"/>
    <w:rsid w:val="00257066"/>
    <w:rsid w:val="00257370"/>
    <w:rsid w:val="0025796D"/>
    <w:rsid w:val="00257A6D"/>
    <w:rsid w:val="00257B61"/>
    <w:rsid w:val="00260593"/>
    <w:rsid w:val="002610EF"/>
    <w:rsid w:val="0026110E"/>
    <w:rsid w:val="002611E8"/>
    <w:rsid w:val="002617FF"/>
    <w:rsid w:val="00261D70"/>
    <w:rsid w:val="00262C4B"/>
    <w:rsid w:val="00262DFC"/>
    <w:rsid w:val="00263971"/>
    <w:rsid w:val="00263CE9"/>
    <w:rsid w:val="00263EE5"/>
    <w:rsid w:val="00263EF9"/>
    <w:rsid w:val="0026461B"/>
    <w:rsid w:val="00264837"/>
    <w:rsid w:val="00264FE2"/>
    <w:rsid w:val="002652A4"/>
    <w:rsid w:val="00266638"/>
    <w:rsid w:val="002701F0"/>
    <w:rsid w:val="00271039"/>
    <w:rsid w:val="0027104F"/>
    <w:rsid w:val="00271263"/>
    <w:rsid w:val="0027170C"/>
    <w:rsid w:val="00271CA8"/>
    <w:rsid w:val="00272185"/>
    <w:rsid w:val="002727AC"/>
    <w:rsid w:val="00272C24"/>
    <w:rsid w:val="00272D92"/>
    <w:rsid w:val="00273533"/>
    <w:rsid w:val="002736B0"/>
    <w:rsid w:val="0027371D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441"/>
    <w:rsid w:val="00280851"/>
    <w:rsid w:val="00280968"/>
    <w:rsid w:val="00280A05"/>
    <w:rsid w:val="00280BE3"/>
    <w:rsid w:val="00281552"/>
    <w:rsid w:val="00281F10"/>
    <w:rsid w:val="00282228"/>
    <w:rsid w:val="002824B7"/>
    <w:rsid w:val="002826C7"/>
    <w:rsid w:val="0028270C"/>
    <w:rsid w:val="00282767"/>
    <w:rsid w:val="00282E98"/>
    <w:rsid w:val="002831B8"/>
    <w:rsid w:val="00283ADA"/>
    <w:rsid w:val="00283FA7"/>
    <w:rsid w:val="00284614"/>
    <w:rsid w:val="0028462A"/>
    <w:rsid w:val="00284C69"/>
    <w:rsid w:val="00284F5B"/>
    <w:rsid w:val="0028514B"/>
    <w:rsid w:val="0028534E"/>
    <w:rsid w:val="00285702"/>
    <w:rsid w:val="00285A29"/>
    <w:rsid w:val="00285E44"/>
    <w:rsid w:val="002874CE"/>
    <w:rsid w:val="00287563"/>
    <w:rsid w:val="00287777"/>
    <w:rsid w:val="00287781"/>
    <w:rsid w:val="002904BE"/>
    <w:rsid w:val="00290899"/>
    <w:rsid w:val="00290AF2"/>
    <w:rsid w:val="0029175D"/>
    <w:rsid w:val="00292353"/>
    <w:rsid w:val="00292661"/>
    <w:rsid w:val="002927B9"/>
    <w:rsid w:val="00292B37"/>
    <w:rsid w:val="002930FE"/>
    <w:rsid w:val="0029381B"/>
    <w:rsid w:val="002938BA"/>
    <w:rsid w:val="00293FA2"/>
    <w:rsid w:val="0029439B"/>
    <w:rsid w:val="002945AF"/>
    <w:rsid w:val="002947BD"/>
    <w:rsid w:val="0029525A"/>
    <w:rsid w:val="002958EB"/>
    <w:rsid w:val="00295B8C"/>
    <w:rsid w:val="00295C85"/>
    <w:rsid w:val="00296279"/>
    <w:rsid w:val="00296610"/>
    <w:rsid w:val="00296656"/>
    <w:rsid w:val="00296F9C"/>
    <w:rsid w:val="00297817"/>
    <w:rsid w:val="0029786B"/>
    <w:rsid w:val="002978C7"/>
    <w:rsid w:val="002A00D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A53"/>
    <w:rsid w:val="002A4F0A"/>
    <w:rsid w:val="002A57C7"/>
    <w:rsid w:val="002A626E"/>
    <w:rsid w:val="002A6647"/>
    <w:rsid w:val="002A6F7E"/>
    <w:rsid w:val="002A6F8D"/>
    <w:rsid w:val="002A7136"/>
    <w:rsid w:val="002A750D"/>
    <w:rsid w:val="002A7763"/>
    <w:rsid w:val="002A79B0"/>
    <w:rsid w:val="002A7EFC"/>
    <w:rsid w:val="002B1060"/>
    <w:rsid w:val="002B142F"/>
    <w:rsid w:val="002B1DCC"/>
    <w:rsid w:val="002B1F7D"/>
    <w:rsid w:val="002B25B0"/>
    <w:rsid w:val="002B2987"/>
    <w:rsid w:val="002B2B00"/>
    <w:rsid w:val="002B2DD1"/>
    <w:rsid w:val="002B2E56"/>
    <w:rsid w:val="002B3C20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6040"/>
    <w:rsid w:val="002B622C"/>
    <w:rsid w:val="002B68EC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A1A"/>
    <w:rsid w:val="002C232F"/>
    <w:rsid w:val="002C291F"/>
    <w:rsid w:val="002C2CF5"/>
    <w:rsid w:val="002C2E9D"/>
    <w:rsid w:val="002C2ED5"/>
    <w:rsid w:val="002C3C31"/>
    <w:rsid w:val="002C3C70"/>
    <w:rsid w:val="002C47C7"/>
    <w:rsid w:val="002C48BE"/>
    <w:rsid w:val="002C4BBF"/>
    <w:rsid w:val="002C4BCC"/>
    <w:rsid w:val="002C549F"/>
    <w:rsid w:val="002C54D8"/>
    <w:rsid w:val="002C5881"/>
    <w:rsid w:val="002C699C"/>
    <w:rsid w:val="002C6A9A"/>
    <w:rsid w:val="002C7D79"/>
    <w:rsid w:val="002C7E11"/>
    <w:rsid w:val="002D0452"/>
    <w:rsid w:val="002D05D7"/>
    <w:rsid w:val="002D0665"/>
    <w:rsid w:val="002D0745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6287"/>
    <w:rsid w:val="002D6530"/>
    <w:rsid w:val="002D7321"/>
    <w:rsid w:val="002D750D"/>
    <w:rsid w:val="002D76ED"/>
    <w:rsid w:val="002D7882"/>
    <w:rsid w:val="002D7A06"/>
    <w:rsid w:val="002E0034"/>
    <w:rsid w:val="002E0151"/>
    <w:rsid w:val="002E05EE"/>
    <w:rsid w:val="002E210B"/>
    <w:rsid w:val="002E21E1"/>
    <w:rsid w:val="002E24F9"/>
    <w:rsid w:val="002E291A"/>
    <w:rsid w:val="002E30CF"/>
    <w:rsid w:val="002E3677"/>
    <w:rsid w:val="002E3EE2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A15"/>
    <w:rsid w:val="002E7491"/>
    <w:rsid w:val="002E7B35"/>
    <w:rsid w:val="002E7C4A"/>
    <w:rsid w:val="002F0046"/>
    <w:rsid w:val="002F00CF"/>
    <w:rsid w:val="002F0B4C"/>
    <w:rsid w:val="002F0B9B"/>
    <w:rsid w:val="002F0FD8"/>
    <w:rsid w:val="002F11F2"/>
    <w:rsid w:val="002F1AE5"/>
    <w:rsid w:val="002F1B05"/>
    <w:rsid w:val="002F1C66"/>
    <w:rsid w:val="002F1E49"/>
    <w:rsid w:val="002F1F26"/>
    <w:rsid w:val="002F1F5A"/>
    <w:rsid w:val="002F21D8"/>
    <w:rsid w:val="002F26C0"/>
    <w:rsid w:val="002F2D41"/>
    <w:rsid w:val="002F2F5F"/>
    <w:rsid w:val="002F33DB"/>
    <w:rsid w:val="002F340B"/>
    <w:rsid w:val="002F34A8"/>
    <w:rsid w:val="002F4415"/>
    <w:rsid w:val="002F4678"/>
    <w:rsid w:val="002F48A8"/>
    <w:rsid w:val="002F505A"/>
    <w:rsid w:val="002F51E2"/>
    <w:rsid w:val="002F55BB"/>
    <w:rsid w:val="002F5852"/>
    <w:rsid w:val="002F5AE2"/>
    <w:rsid w:val="002F6438"/>
    <w:rsid w:val="002F6654"/>
    <w:rsid w:val="002F6686"/>
    <w:rsid w:val="002F6F98"/>
    <w:rsid w:val="002F74B3"/>
    <w:rsid w:val="002F7664"/>
    <w:rsid w:val="002F7B5F"/>
    <w:rsid w:val="002F7F94"/>
    <w:rsid w:val="00300168"/>
    <w:rsid w:val="00300415"/>
    <w:rsid w:val="00300CC7"/>
    <w:rsid w:val="003019AD"/>
    <w:rsid w:val="00301B49"/>
    <w:rsid w:val="003026BC"/>
    <w:rsid w:val="0030279C"/>
    <w:rsid w:val="00303F03"/>
    <w:rsid w:val="003041FF"/>
    <w:rsid w:val="003044C2"/>
    <w:rsid w:val="00304D51"/>
    <w:rsid w:val="00304E7B"/>
    <w:rsid w:val="0030503D"/>
    <w:rsid w:val="00305385"/>
    <w:rsid w:val="003057CC"/>
    <w:rsid w:val="00305A35"/>
    <w:rsid w:val="00306709"/>
    <w:rsid w:val="003067DF"/>
    <w:rsid w:val="00306D76"/>
    <w:rsid w:val="00307DEC"/>
    <w:rsid w:val="00307EF4"/>
    <w:rsid w:val="00310095"/>
    <w:rsid w:val="0031064A"/>
    <w:rsid w:val="00310D9D"/>
    <w:rsid w:val="00310DBB"/>
    <w:rsid w:val="00310FFC"/>
    <w:rsid w:val="0031100B"/>
    <w:rsid w:val="00311CF3"/>
    <w:rsid w:val="00312093"/>
    <w:rsid w:val="00312717"/>
    <w:rsid w:val="00312825"/>
    <w:rsid w:val="0031380B"/>
    <w:rsid w:val="00313A82"/>
    <w:rsid w:val="00313B67"/>
    <w:rsid w:val="00314048"/>
    <w:rsid w:val="003141A3"/>
    <w:rsid w:val="00314A3B"/>
    <w:rsid w:val="00315044"/>
    <w:rsid w:val="00315934"/>
    <w:rsid w:val="003159C0"/>
    <w:rsid w:val="00316180"/>
    <w:rsid w:val="0031662C"/>
    <w:rsid w:val="0031763F"/>
    <w:rsid w:val="0031780C"/>
    <w:rsid w:val="00317A89"/>
    <w:rsid w:val="00317D57"/>
    <w:rsid w:val="00317E84"/>
    <w:rsid w:val="0032079F"/>
    <w:rsid w:val="00320891"/>
    <w:rsid w:val="00320AC5"/>
    <w:rsid w:val="00320BDE"/>
    <w:rsid w:val="0032158B"/>
    <w:rsid w:val="00321F95"/>
    <w:rsid w:val="0032214E"/>
    <w:rsid w:val="0032222B"/>
    <w:rsid w:val="003224E3"/>
    <w:rsid w:val="00322565"/>
    <w:rsid w:val="00322A58"/>
    <w:rsid w:val="00323C43"/>
    <w:rsid w:val="00323CFB"/>
    <w:rsid w:val="003248B1"/>
    <w:rsid w:val="003248CC"/>
    <w:rsid w:val="003248E6"/>
    <w:rsid w:val="003255BB"/>
    <w:rsid w:val="00325E3B"/>
    <w:rsid w:val="00325F20"/>
    <w:rsid w:val="00326220"/>
    <w:rsid w:val="003268A3"/>
    <w:rsid w:val="003268FD"/>
    <w:rsid w:val="0032732E"/>
    <w:rsid w:val="00327459"/>
    <w:rsid w:val="00327900"/>
    <w:rsid w:val="00327AA3"/>
    <w:rsid w:val="00327E4D"/>
    <w:rsid w:val="00330192"/>
    <w:rsid w:val="00330893"/>
    <w:rsid w:val="003311E8"/>
    <w:rsid w:val="003312F5"/>
    <w:rsid w:val="0033161E"/>
    <w:rsid w:val="00331BD0"/>
    <w:rsid w:val="00331CA4"/>
    <w:rsid w:val="00331D7E"/>
    <w:rsid w:val="00331DB4"/>
    <w:rsid w:val="00331F4E"/>
    <w:rsid w:val="00332C3E"/>
    <w:rsid w:val="00332C9A"/>
    <w:rsid w:val="00332FC5"/>
    <w:rsid w:val="00333080"/>
    <w:rsid w:val="00333220"/>
    <w:rsid w:val="003336E1"/>
    <w:rsid w:val="00333ABA"/>
    <w:rsid w:val="00333B7A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7101"/>
    <w:rsid w:val="0033796E"/>
    <w:rsid w:val="00337C86"/>
    <w:rsid w:val="00337D5C"/>
    <w:rsid w:val="003400C8"/>
    <w:rsid w:val="0034019E"/>
    <w:rsid w:val="00340DB8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30C2"/>
    <w:rsid w:val="00343ED2"/>
    <w:rsid w:val="003441A5"/>
    <w:rsid w:val="00344583"/>
    <w:rsid w:val="00344D62"/>
    <w:rsid w:val="00345B9F"/>
    <w:rsid w:val="00345C43"/>
    <w:rsid w:val="00345F85"/>
    <w:rsid w:val="00346B74"/>
    <w:rsid w:val="00346EF1"/>
    <w:rsid w:val="0034758E"/>
    <w:rsid w:val="0034796E"/>
    <w:rsid w:val="00347A4C"/>
    <w:rsid w:val="00347C0F"/>
    <w:rsid w:val="00350607"/>
    <w:rsid w:val="00350E00"/>
    <w:rsid w:val="00351BEB"/>
    <w:rsid w:val="003523EE"/>
    <w:rsid w:val="0035292F"/>
    <w:rsid w:val="00352FBF"/>
    <w:rsid w:val="00353359"/>
    <w:rsid w:val="003533D5"/>
    <w:rsid w:val="003536D5"/>
    <w:rsid w:val="00353809"/>
    <w:rsid w:val="00353996"/>
    <w:rsid w:val="00353B13"/>
    <w:rsid w:val="00354790"/>
    <w:rsid w:val="0035521A"/>
    <w:rsid w:val="00355A30"/>
    <w:rsid w:val="00355C7B"/>
    <w:rsid w:val="00356012"/>
    <w:rsid w:val="003560C5"/>
    <w:rsid w:val="00356641"/>
    <w:rsid w:val="00356B48"/>
    <w:rsid w:val="0035722F"/>
    <w:rsid w:val="00357CC5"/>
    <w:rsid w:val="00357D34"/>
    <w:rsid w:val="003601C0"/>
    <w:rsid w:val="0036086D"/>
    <w:rsid w:val="00360874"/>
    <w:rsid w:val="003608D6"/>
    <w:rsid w:val="003610A5"/>
    <w:rsid w:val="00361497"/>
    <w:rsid w:val="00361890"/>
    <w:rsid w:val="00361A48"/>
    <w:rsid w:val="00362DB8"/>
    <w:rsid w:val="00362EE7"/>
    <w:rsid w:val="00363202"/>
    <w:rsid w:val="003632E9"/>
    <w:rsid w:val="00363562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75DF"/>
    <w:rsid w:val="00367F79"/>
    <w:rsid w:val="0037001A"/>
    <w:rsid w:val="0037007B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4173"/>
    <w:rsid w:val="003742CF"/>
    <w:rsid w:val="0037458D"/>
    <w:rsid w:val="0037465F"/>
    <w:rsid w:val="003748F5"/>
    <w:rsid w:val="00374974"/>
    <w:rsid w:val="00374A87"/>
    <w:rsid w:val="00374ABF"/>
    <w:rsid w:val="003754E0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80269"/>
    <w:rsid w:val="00380383"/>
    <w:rsid w:val="003804CE"/>
    <w:rsid w:val="00380E53"/>
    <w:rsid w:val="0038108B"/>
    <w:rsid w:val="003814D7"/>
    <w:rsid w:val="003826AB"/>
    <w:rsid w:val="00382E2E"/>
    <w:rsid w:val="003831D8"/>
    <w:rsid w:val="003839C8"/>
    <w:rsid w:val="00384005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BF6"/>
    <w:rsid w:val="00387348"/>
    <w:rsid w:val="00387B34"/>
    <w:rsid w:val="0039021A"/>
    <w:rsid w:val="00390666"/>
    <w:rsid w:val="00390BF7"/>
    <w:rsid w:val="00391159"/>
    <w:rsid w:val="003912FD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BFC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CCD"/>
    <w:rsid w:val="00397518"/>
    <w:rsid w:val="0039757C"/>
    <w:rsid w:val="00397761"/>
    <w:rsid w:val="00397AD5"/>
    <w:rsid w:val="00397C2B"/>
    <w:rsid w:val="00397F4D"/>
    <w:rsid w:val="003A0290"/>
    <w:rsid w:val="003A0308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7D0"/>
    <w:rsid w:val="003B399D"/>
    <w:rsid w:val="003B3D06"/>
    <w:rsid w:val="003B3D2E"/>
    <w:rsid w:val="003B3DA2"/>
    <w:rsid w:val="003B3DDA"/>
    <w:rsid w:val="003B5294"/>
    <w:rsid w:val="003B561E"/>
    <w:rsid w:val="003B56F8"/>
    <w:rsid w:val="003B5E40"/>
    <w:rsid w:val="003B6A17"/>
    <w:rsid w:val="003B6A2A"/>
    <w:rsid w:val="003C023A"/>
    <w:rsid w:val="003C0A47"/>
    <w:rsid w:val="003C0B15"/>
    <w:rsid w:val="003C116C"/>
    <w:rsid w:val="003C1476"/>
    <w:rsid w:val="003C18DB"/>
    <w:rsid w:val="003C1C5E"/>
    <w:rsid w:val="003C1EF0"/>
    <w:rsid w:val="003C1FB7"/>
    <w:rsid w:val="003C2443"/>
    <w:rsid w:val="003C2DE1"/>
    <w:rsid w:val="003C3029"/>
    <w:rsid w:val="003C304E"/>
    <w:rsid w:val="003C33F0"/>
    <w:rsid w:val="003C4331"/>
    <w:rsid w:val="003C4BC7"/>
    <w:rsid w:val="003C4F11"/>
    <w:rsid w:val="003C5000"/>
    <w:rsid w:val="003C5307"/>
    <w:rsid w:val="003C53DB"/>
    <w:rsid w:val="003C550D"/>
    <w:rsid w:val="003C5618"/>
    <w:rsid w:val="003C5951"/>
    <w:rsid w:val="003C664D"/>
    <w:rsid w:val="003C6D01"/>
    <w:rsid w:val="003C6D05"/>
    <w:rsid w:val="003C70F0"/>
    <w:rsid w:val="003C73C9"/>
    <w:rsid w:val="003D0162"/>
    <w:rsid w:val="003D09B4"/>
    <w:rsid w:val="003D0C18"/>
    <w:rsid w:val="003D10C5"/>
    <w:rsid w:val="003D1145"/>
    <w:rsid w:val="003D1651"/>
    <w:rsid w:val="003D1704"/>
    <w:rsid w:val="003D1BC1"/>
    <w:rsid w:val="003D1D86"/>
    <w:rsid w:val="003D2620"/>
    <w:rsid w:val="003D268C"/>
    <w:rsid w:val="003D26C5"/>
    <w:rsid w:val="003D2921"/>
    <w:rsid w:val="003D2E9C"/>
    <w:rsid w:val="003D2EDF"/>
    <w:rsid w:val="003D2F1F"/>
    <w:rsid w:val="003D4820"/>
    <w:rsid w:val="003D4D51"/>
    <w:rsid w:val="003D540A"/>
    <w:rsid w:val="003D5BDB"/>
    <w:rsid w:val="003D5EE4"/>
    <w:rsid w:val="003D65D1"/>
    <w:rsid w:val="003D6C14"/>
    <w:rsid w:val="003D7025"/>
    <w:rsid w:val="003D709F"/>
    <w:rsid w:val="003D7141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2A7D"/>
    <w:rsid w:val="003E2E41"/>
    <w:rsid w:val="003E37AE"/>
    <w:rsid w:val="003E3992"/>
    <w:rsid w:val="003E3A4D"/>
    <w:rsid w:val="003E3D7B"/>
    <w:rsid w:val="003E475E"/>
    <w:rsid w:val="003E4944"/>
    <w:rsid w:val="003E5503"/>
    <w:rsid w:val="003E5E98"/>
    <w:rsid w:val="003E610D"/>
    <w:rsid w:val="003E61FC"/>
    <w:rsid w:val="003E6906"/>
    <w:rsid w:val="003E748E"/>
    <w:rsid w:val="003E75D1"/>
    <w:rsid w:val="003F03E9"/>
    <w:rsid w:val="003F0A75"/>
    <w:rsid w:val="003F0C5D"/>
    <w:rsid w:val="003F1EA7"/>
    <w:rsid w:val="003F1F94"/>
    <w:rsid w:val="003F2015"/>
    <w:rsid w:val="003F31A6"/>
    <w:rsid w:val="003F3236"/>
    <w:rsid w:val="003F37D9"/>
    <w:rsid w:val="003F4462"/>
    <w:rsid w:val="003F490A"/>
    <w:rsid w:val="003F4CEB"/>
    <w:rsid w:val="003F4E5E"/>
    <w:rsid w:val="003F5325"/>
    <w:rsid w:val="003F5448"/>
    <w:rsid w:val="003F57BE"/>
    <w:rsid w:val="003F5978"/>
    <w:rsid w:val="003F70FB"/>
    <w:rsid w:val="003F77A6"/>
    <w:rsid w:val="003F7E68"/>
    <w:rsid w:val="00400267"/>
    <w:rsid w:val="004002B4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53E"/>
    <w:rsid w:val="0040390F"/>
    <w:rsid w:val="004046EB"/>
    <w:rsid w:val="00404ACA"/>
    <w:rsid w:val="00404C60"/>
    <w:rsid w:val="00404C7F"/>
    <w:rsid w:val="004050A6"/>
    <w:rsid w:val="0040583A"/>
    <w:rsid w:val="00405944"/>
    <w:rsid w:val="004062CA"/>
    <w:rsid w:val="004062F5"/>
    <w:rsid w:val="00406418"/>
    <w:rsid w:val="0040661F"/>
    <w:rsid w:val="00406D08"/>
    <w:rsid w:val="0040777E"/>
    <w:rsid w:val="00407DCA"/>
    <w:rsid w:val="00410374"/>
    <w:rsid w:val="00410C24"/>
    <w:rsid w:val="00411460"/>
    <w:rsid w:val="00411A90"/>
    <w:rsid w:val="00411A9B"/>
    <w:rsid w:val="004124B5"/>
    <w:rsid w:val="00412A85"/>
    <w:rsid w:val="00412BA3"/>
    <w:rsid w:val="00413347"/>
    <w:rsid w:val="00413530"/>
    <w:rsid w:val="0041362F"/>
    <w:rsid w:val="00413FEB"/>
    <w:rsid w:val="00414483"/>
    <w:rsid w:val="0041462D"/>
    <w:rsid w:val="00414676"/>
    <w:rsid w:val="0041470A"/>
    <w:rsid w:val="00414DE3"/>
    <w:rsid w:val="00415297"/>
    <w:rsid w:val="00415498"/>
    <w:rsid w:val="004156B9"/>
    <w:rsid w:val="00415B87"/>
    <w:rsid w:val="00415C46"/>
    <w:rsid w:val="00415FC3"/>
    <w:rsid w:val="004166FA"/>
    <w:rsid w:val="00417153"/>
    <w:rsid w:val="004172C6"/>
    <w:rsid w:val="004172D1"/>
    <w:rsid w:val="00417416"/>
    <w:rsid w:val="00417772"/>
    <w:rsid w:val="00417E9C"/>
    <w:rsid w:val="0042025A"/>
    <w:rsid w:val="00420ADD"/>
    <w:rsid w:val="004210CB"/>
    <w:rsid w:val="004214A2"/>
    <w:rsid w:val="004216C5"/>
    <w:rsid w:val="00421E4C"/>
    <w:rsid w:val="00422975"/>
    <w:rsid w:val="00423308"/>
    <w:rsid w:val="00423381"/>
    <w:rsid w:val="00423683"/>
    <w:rsid w:val="0042369C"/>
    <w:rsid w:val="00423788"/>
    <w:rsid w:val="00423B75"/>
    <w:rsid w:val="00424521"/>
    <w:rsid w:val="00424551"/>
    <w:rsid w:val="00424A46"/>
    <w:rsid w:val="00425071"/>
    <w:rsid w:val="0042567E"/>
    <w:rsid w:val="00425D23"/>
    <w:rsid w:val="0042664E"/>
    <w:rsid w:val="00426C30"/>
    <w:rsid w:val="00427008"/>
    <w:rsid w:val="00430B6B"/>
    <w:rsid w:val="00431025"/>
    <w:rsid w:val="004310D7"/>
    <w:rsid w:val="00431693"/>
    <w:rsid w:val="004316EA"/>
    <w:rsid w:val="0043186A"/>
    <w:rsid w:val="00431BE0"/>
    <w:rsid w:val="00431F93"/>
    <w:rsid w:val="00432C17"/>
    <w:rsid w:val="00432EB8"/>
    <w:rsid w:val="00433CAE"/>
    <w:rsid w:val="00433F79"/>
    <w:rsid w:val="00434CCA"/>
    <w:rsid w:val="00435A76"/>
    <w:rsid w:val="00435C9E"/>
    <w:rsid w:val="00436087"/>
    <w:rsid w:val="00436747"/>
    <w:rsid w:val="00436C6E"/>
    <w:rsid w:val="00436DA3"/>
    <w:rsid w:val="00437826"/>
    <w:rsid w:val="00437D62"/>
    <w:rsid w:val="00437DE2"/>
    <w:rsid w:val="004403D2"/>
    <w:rsid w:val="004404B8"/>
    <w:rsid w:val="00440806"/>
    <w:rsid w:val="00440F9B"/>
    <w:rsid w:val="00441F35"/>
    <w:rsid w:val="00441F92"/>
    <w:rsid w:val="0044292E"/>
    <w:rsid w:val="00442989"/>
    <w:rsid w:val="00442BDE"/>
    <w:rsid w:val="00442CBB"/>
    <w:rsid w:val="00443468"/>
    <w:rsid w:val="004437F1"/>
    <w:rsid w:val="00443966"/>
    <w:rsid w:val="00443F03"/>
    <w:rsid w:val="00444498"/>
    <w:rsid w:val="0044458F"/>
    <w:rsid w:val="0044496A"/>
    <w:rsid w:val="0044554E"/>
    <w:rsid w:val="00445799"/>
    <w:rsid w:val="004457C9"/>
    <w:rsid w:val="00446046"/>
    <w:rsid w:val="00446680"/>
    <w:rsid w:val="0044689F"/>
    <w:rsid w:val="0044699F"/>
    <w:rsid w:val="00450DE5"/>
    <w:rsid w:val="0045119D"/>
    <w:rsid w:val="00452D75"/>
    <w:rsid w:val="004538BB"/>
    <w:rsid w:val="00453B9D"/>
    <w:rsid w:val="00454B04"/>
    <w:rsid w:val="00454BF4"/>
    <w:rsid w:val="00454E1E"/>
    <w:rsid w:val="0045512C"/>
    <w:rsid w:val="0045536C"/>
    <w:rsid w:val="004554FD"/>
    <w:rsid w:val="00455A73"/>
    <w:rsid w:val="00455CD5"/>
    <w:rsid w:val="00456160"/>
    <w:rsid w:val="0045651F"/>
    <w:rsid w:val="004565CB"/>
    <w:rsid w:val="00456BCF"/>
    <w:rsid w:val="004605C6"/>
    <w:rsid w:val="00460E26"/>
    <w:rsid w:val="004614EE"/>
    <w:rsid w:val="00461DD9"/>
    <w:rsid w:val="0046236B"/>
    <w:rsid w:val="00462CF9"/>
    <w:rsid w:val="00463307"/>
    <w:rsid w:val="004638D4"/>
    <w:rsid w:val="00463A66"/>
    <w:rsid w:val="00463EF8"/>
    <w:rsid w:val="00464313"/>
    <w:rsid w:val="00464D69"/>
    <w:rsid w:val="00465AA5"/>
    <w:rsid w:val="00465FA5"/>
    <w:rsid w:val="004666DF"/>
    <w:rsid w:val="00466985"/>
    <w:rsid w:val="00466B2C"/>
    <w:rsid w:val="00466B39"/>
    <w:rsid w:val="00466C4B"/>
    <w:rsid w:val="00467E3D"/>
    <w:rsid w:val="00467FF6"/>
    <w:rsid w:val="0047019D"/>
    <w:rsid w:val="004702CB"/>
    <w:rsid w:val="00470658"/>
    <w:rsid w:val="00470AED"/>
    <w:rsid w:val="004721C6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EA0"/>
    <w:rsid w:val="004763B8"/>
    <w:rsid w:val="00476F1F"/>
    <w:rsid w:val="004770EC"/>
    <w:rsid w:val="0047724D"/>
    <w:rsid w:val="00477310"/>
    <w:rsid w:val="004778B7"/>
    <w:rsid w:val="00477C41"/>
    <w:rsid w:val="00477DD7"/>
    <w:rsid w:val="00480458"/>
    <w:rsid w:val="00480F07"/>
    <w:rsid w:val="00480F88"/>
    <w:rsid w:val="004813A3"/>
    <w:rsid w:val="004816C8"/>
    <w:rsid w:val="00481EFE"/>
    <w:rsid w:val="00482563"/>
    <w:rsid w:val="00482D90"/>
    <w:rsid w:val="00483961"/>
    <w:rsid w:val="00483AC5"/>
    <w:rsid w:val="00483E31"/>
    <w:rsid w:val="00484620"/>
    <w:rsid w:val="00484B41"/>
    <w:rsid w:val="004856B8"/>
    <w:rsid w:val="00485730"/>
    <w:rsid w:val="00485775"/>
    <w:rsid w:val="004863AC"/>
    <w:rsid w:val="0048688D"/>
    <w:rsid w:val="0048692A"/>
    <w:rsid w:val="00487281"/>
    <w:rsid w:val="004875EE"/>
    <w:rsid w:val="004877F0"/>
    <w:rsid w:val="00487EA9"/>
    <w:rsid w:val="004900C7"/>
    <w:rsid w:val="004901B3"/>
    <w:rsid w:val="004907D5"/>
    <w:rsid w:val="00490975"/>
    <w:rsid w:val="00491417"/>
    <w:rsid w:val="004915F0"/>
    <w:rsid w:val="004917FF"/>
    <w:rsid w:val="004926B4"/>
    <w:rsid w:val="004929DA"/>
    <w:rsid w:val="00492E39"/>
    <w:rsid w:val="004932F6"/>
    <w:rsid w:val="0049347A"/>
    <w:rsid w:val="00493919"/>
    <w:rsid w:val="00493954"/>
    <w:rsid w:val="00493AA1"/>
    <w:rsid w:val="00494103"/>
    <w:rsid w:val="00494646"/>
    <w:rsid w:val="004947DC"/>
    <w:rsid w:val="00494988"/>
    <w:rsid w:val="004950FE"/>
    <w:rsid w:val="004955B5"/>
    <w:rsid w:val="00495B64"/>
    <w:rsid w:val="0049608F"/>
    <w:rsid w:val="0049647F"/>
    <w:rsid w:val="0049662A"/>
    <w:rsid w:val="00496645"/>
    <w:rsid w:val="00496A2E"/>
    <w:rsid w:val="00496E6E"/>
    <w:rsid w:val="00497054"/>
    <w:rsid w:val="004972B1"/>
    <w:rsid w:val="004A0309"/>
    <w:rsid w:val="004A0749"/>
    <w:rsid w:val="004A13CA"/>
    <w:rsid w:val="004A14BA"/>
    <w:rsid w:val="004A164B"/>
    <w:rsid w:val="004A38D4"/>
    <w:rsid w:val="004A3BCD"/>
    <w:rsid w:val="004A4FF5"/>
    <w:rsid w:val="004A5239"/>
    <w:rsid w:val="004A5251"/>
    <w:rsid w:val="004A552F"/>
    <w:rsid w:val="004A5CD3"/>
    <w:rsid w:val="004A5E38"/>
    <w:rsid w:val="004A61ED"/>
    <w:rsid w:val="004A66C0"/>
    <w:rsid w:val="004A712C"/>
    <w:rsid w:val="004A7A6C"/>
    <w:rsid w:val="004A7E0E"/>
    <w:rsid w:val="004B0197"/>
    <w:rsid w:val="004B02B2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30BB"/>
    <w:rsid w:val="004B3542"/>
    <w:rsid w:val="004B3B84"/>
    <w:rsid w:val="004B3E55"/>
    <w:rsid w:val="004B4341"/>
    <w:rsid w:val="004B4410"/>
    <w:rsid w:val="004B4A5E"/>
    <w:rsid w:val="004B4BEF"/>
    <w:rsid w:val="004B5373"/>
    <w:rsid w:val="004B66C1"/>
    <w:rsid w:val="004B6AA2"/>
    <w:rsid w:val="004B6C67"/>
    <w:rsid w:val="004B6F7C"/>
    <w:rsid w:val="004B73C1"/>
    <w:rsid w:val="004B7816"/>
    <w:rsid w:val="004C07AC"/>
    <w:rsid w:val="004C091C"/>
    <w:rsid w:val="004C0A45"/>
    <w:rsid w:val="004C10C4"/>
    <w:rsid w:val="004C1151"/>
    <w:rsid w:val="004C1197"/>
    <w:rsid w:val="004C14D1"/>
    <w:rsid w:val="004C16E2"/>
    <w:rsid w:val="004C1927"/>
    <w:rsid w:val="004C1FA0"/>
    <w:rsid w:val="004C1FC6"/>
    <w:rsid w:val="004C23D7"/>
    <w:rsid w:val="004C28E7"/>
    <w:rsid w:val="004C2BDD"/>
    <w:rsid w:val="004C2BED"/>
    <w:rsid w:val="004C3110"/>
    <w:rsid w:val="004C32D1"/>
    <w:rsid w:val="004C3C3F"/>
    <w:rsid w:val="004C3FF7"/>
    <w:rsid w:val="004C40E3"/>
    <w:rsid w:val="004C45A4"/>
    <w:rsid w:val="004C4998"/>
    <w:rsid w:val="004C49EB"/>
    <w:rsid w:val="004C4D8E"/>
    <w:rsid w:val="004C50EE"/>
    <w:rsid w:val="004C5486"/>
    <w:rsid w:val="004C5528"/>
    <w:rsid w:val="004C588B"/>
    <w:rsid w:val="004C5890"/>
    <w:rsid w:val="004C5910"/>
    <w:rsid w:val="004C72DB"/>
    <w:rsid w:val="004C76DD"/>
    <w:rsid w:val="004C7CA5"/>
    <w:rsid w:val="004D06F2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D23"/>
    <w:rsid w:val="004D4020"/>
    <w:rsid w:val="004D4498"/>
    <w:rsid w:val="004D46B8"/>
    <w:rsid w:val="004D50B1"/>
    <w:rsid w:val="004D5C5B"/>
    <w:rsid w:val="004D5D18"/>
    <w:rsid w:val="004D6B2A"/>
    <w:rsid w:val="004D6CB2"/>
    <w:rsid w:val="004D7DFB"/>
    <w:rsid w:val="004E03C9"/>
    <w:rsid w:val="004E03EB"/>
    <w:rsid w:val="004E0438"/>
    <w:rsid w:val="004E0A2C"/>
    <w:rsid w:val="004E0DD2"/>
    <w:rsid w:val="004E1AB9"/>
    <w:rsid w:val="004E254E"/>
    <w:rsid w:val="004E3534"/>
    <w:rsid w:val="004E3A8F"/>
    <w:rsid w:val="004E3DF0"/>
    <w:rsid w:val="004E4574"/>
    <w:rsid w:val="004E474D"/>
    <w:rsid w:val="004E5101"/>
    <w:rsid w:val="004E5C34"/>
    <w:rsid w:val="004E688E"/>
    <w:rsid w:val="004E68D5"/>
    <w:rsid w:val="004E6950"/>
    <w:rsid w:val="004E6B4E"/>
    <w:rsid w:val="004E7010"/>
    <w:rsid w:val="004F01E9"/>
    <w:rsid w:val="004F02C4"/>
    <w:rsid w:val="004F0A90"/>
    <w:rsid w:val="004F1035"/>
    <w:rsid w:val="004F1308"/>
    <w:rsid w:val="004F1ACB"/>
    <w:rsid w:val="004F1AEC"/>
    <w:rsid w:val="004F1EC6"/>
    <w:rsid w:val="004F216F"/>
    <w:rsid w:val="004F255C"/>
    <w:rsid w:val="004F269A"/>
    <w:rsid w:val="004F28C5"/>
    <w:rsid w:val="004F2A4F"/>
    <w:rsid w:val="004F2BEB"/>
    <w:rsid w:val="004F2C0A"/>
    <w:rsid w:val="004F3181"/>
    <w:rsid w:val="004F34B1"/>
    <w:rsid w:val="004F39CA"/>
    <w:rsid w:val="004F3FFA"/>
    <w:rsid w:val="004F4584"/>
    <w:rsid w:val="004F480C"/>
    <w:rsid w:val="004F5EB6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141C"/>
    <w:rsid w:val="0050145A"/>
    <w:rsid w:val="0050161C"/>
    <w:rsid w:val="00501737"/>
    <w:rsid w:val="00501A28"/>
    <w:rsid w:val="00501B01"/>
    <w:rsid w:val="00501D62"/>
    <w:rsid w:val="00502F1A"/>
    <w:rsid w:val="005031DB"/>
    <w:rsid w:val="005032D6"/>
    <w:rsid w:val="005034E0"/>
    <w:rsid w:val="00503A7D"/>
    <w:rsid w:val="00503BC8"/>
    <w:rsid w:val="00504552"/>
    <w:rsid w:val="00504691"/>
    <w:rsid w:val="00504711"/>
    <w:rsid w:val="00504C9F"/>
    <w:rsid w:val="00505265"/>
    <w:rsid w:val="00505430"/>
    <w:rsid w:val="005055A2"/>
    <w:rsid w:val="0050639A"/>
    <w:rsid w:val="0050676A"/>
    <w:rsid w:val="00506F2A"/>
    <w:rsid w:val="005070E8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781"/>
    <w:rsid w:val="005128AC"/>
    <w:rsid w:val="00512D3C"/>
    <w:rsid w:val="00512EEF"/>
    <w:rsid w:val="00513701"/>
    <w:rsid w:val="00513920"/>
    <w:rsid w:val="00513D62"/>
    <w:rsid w:val="0051421A"/>
    <w:rsid w:val="00514273"/>
    <w:rsid w:val="0051429C"/>
    <w:rsid w:val="0051468D"/>
    <w:rsid w:val="00514ADA"/>
    <w:rsid w:val="00514C1D"/>
    <w:rsid w:val="00514C87"/>
    <w:rsid w:val="00515263"/>
    <w:rsid w:val="005170B4"/>
    <w:rsid w:val="005171CB"/>
    <w:rsid w:val="0051733D"/>
    <w:rsid w:val="00517574"/>
    <w:rsid w:val="00517D80"/>
    <w:rsid w:val="00520024"/>
    <w:rsid w:val="0052008C"/>
    <w:rsid w:val="00520487"/>
    <w:rsid w:val="00520C56"/>
    <w:rsid w:val="005213D6"/>
    <w:rsid w:val="00521693"/>
    <w:rsid w:val="005224E9"/>
    <w:rsid w:val="00522A45"/>
    <w:rsid w:val="00522CCF"/>
    <w:rsid w:val="00523602"/>
    <w:rsid w:val="005236B7"/>
    <w:rsid w:val="00523AA5"/>
    <w:rsid w:val="00524853"/>
    <w:rsid w:val="0052574C"/>
    <w:rsid w:val="00525B32"/>
    <w:rsid w:val="005260D7"/>
    <w:rsid w:val="0052666E"/>
    <w:rsid w:val="0052737C"/>
    <w:rsid w:val="00527B9C"/>
    <w:rsid w:val="00527FF4"/>
    <w:rsid w:val="0053005F"/>
    <w:rsid w:val="00530144"/>
    <w:rsid w:val="005304F7"/>
    <w:rsid w:val="00530A91"/>
    <w:rsid w:val="0053197E"/>
    <w:rsid w:val="0053265F"/>
    <w:rsid w:val="00532D49"/>
    <w:rsid w:val="00532DC9"/>
    <w:rsid w:val="00533163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40060"/>
    <w:rsid w:val="0054013F"/>
    <w:rsid w:val="0054059A"/>
    <w:rsid w:val="00540981"/>
    <w:rsid w:val="005409DD"/>
    <w:rsid w:val="00541C33"/>
    <w:rsid w:val="0054222E"/>
    <w:rsid w:val="0054261A"/>
    <w:rsid w:val="005428D0"/>
    <w:rsid w:val="00542B69"/>
    <w:rsid w:val="00543307"/>
    <w:rsid w:val="00543888"/>
    <w:rsid w:val="005439B0"/>
    <w:rsid w:val="00543BEB"/>
    <w:rsid w:val="00544009"/>
    <w:rsid w:val="005440FA"/>
    <w:rsid w:val="0054441A"/>
    <w:rsid w:val="00544D6C"/>
    <w:rsid w:val="005453AE"/>
    <w:rsid w:val="005458A6"/>
    <w:rsid w:val="00545A48"/>
    <w:rsid w:val="00545AEC"/>
    <w:rsid w:val="00545C03"/>
    <w:rsid w:val="00545CCA"/>
    <w:rsid w:val="00545EA6"/>
    <w:rsid w:val="00545FC1"/>
    <w:rsid w:val="005463EB"/>
    <w:rsid w:val="00547C6A"/>
    <w:rsid w:val="00547F50"/>
    <w:rsid w:val="00547F63"/>
    <w:rsid w:val="005502B7"/>
    <w:rsid w:val="00551249"/>
    <w:rsid w:val="00551874"/>
    <w:rsid w:val="00551AD1"/>
    <w:rsid w:val="00551C2B"/>
    <w:rsid w:val="00551CFB"/>
    <w:rsid w:val="00552340"/>
    <w:rsid w:val="0055258D"/>
    <w:rsid w:val="00552AF0"/>
    <w:rsid w:val="00552EFE"/>
    <w:rsid w:val="005538D7"/>
    <w:rsid w:val="00553C90"/>
    <w:rsid w:val="00554E6C"/>
    <w:rsid w:val="00555449"/>
    <w:rsid w:val="005555A5"/>
    <w:rsid w:val="00555C1E"/>
    <w:rsid w:val="00555C67"/>
    <w:rsid w:val="00556017"/>
    <w:rsid w:val="005567AE"/>
    <w:rsid w:val="00556A2C"/>
    <w:rsid w:val="00556B03"/>
    <w:rsid w:val="00556FEE"/>
    <w:rsid w:val="00557F0D"/>
    <w:rsid w:val="005607EE"/>
    <w:rsid w:val="00560B5A"/>
    <w:rsid w:val="005610E2"/>
    <w:rsid w:val="00561713"/>
    <w:rsid w:val="00562949"/>
    <w:rsid w:val="00562DD3"/>
    <w:rsid w:val="00562E88"/>
    <w:rsid w:val="005633F4"/>
    <w:rsid w:val="005634AB"/>
    <w:rsid w:val="005635DB"/>
    <w:rsid w:val="005639D0"/>
    <w:rsid w:val="00563BA1"/>
    <w:rsid w:val="00563EFA"/>
    <w:rsid w:val="00564111"/>
    <w:rsid w:val="00564502"/>
    <w:rsid w:val="00564B47"/>
    <w:rsid w:val="00564D18"/>
    <w:rsid w:val="00565612"/>
    <w:rsid w:val="005663E8"/>
    <w:rsid w:val="005666C4"/>
    <w:rsid w:val="00567975"/>
    <w:rsid w:val="0056799D"/>
    <w:rsid w:val="00571076"/>
    <w:rsid w:val="00571235"/>
    <w:rsid w:val="00571542"/>
    <w:rsid w:val="00571730"/>
    <w:rsid w:val="005723D4"/>
    <w:rsid w:val="005724C2"/>
    <w:rsid w:val="00572E96"/>
    <w:rsid w:val="00573103"/>
    <w:rsid w:val="00573433"/>
    <w:rsid w:val="005739A3"/>
    <w:rsid w:val="00573BDD"/>
    <w:rsid w:val="00573CA9"/>
    <w:rsid w:val="00573D9D"/>
    <w:rsid w:val="005745E4"/>
    <w:rsid w:val="00574661"/>
    <w:rsid w:val="0057514E"/>
    <w:rsid w:val="00575C25"/>
    <w:rsid w:val="00575D3F"/>
    <w:rsid w:val="00575ECF"/>
    <w:rsid w:val="00575F53"/>
    <w:rsid w:val="00575FA6"/>
    <w:rsid w:val="0057636F"/>
    <w:rsid w:val="0057666D"/>
    <w:rsid w:val="005779CC"/>
    <w:rsid w:val="00580056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C2F"/>
    <w:rsid w:val="00584C87"/>
    <w:rsid w:val="0058518D"/>
    <w:rsid w:val="00585192"/>
    <w:rsid w:val="005855B9"/>
    <w:rsid w:val="00585AC9"/>
    <w:rsid w:val="00585B3A"/>
    <w:rsid w:val="00585E12"/>
    <w:rsid w:val="00586005"/>
    <w:rsid w:val="0058609B"/>
    <w:rsid w:val="0058634D"/>
    <w:rsid w:val="00586A69"/>
    <w:rsid w:val="00586AEF"/>
    <w:rsid w:val="00586B45"/>
    <w:rsid w:val="005871A3"/>
    <w:rsid w:val="005875F0"/>
    <w:rsid w:val="0058781D"/>
    <w:rsid w:val="0059007A"/>
    <w:rsid w:val="005901F5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98C"/>
    <w:rsid w:val="00593036"/>
    <w:rsid w:val="00593165"/>
    <w:rsid w:val="0059376A"/>
    <w:rsid w:val="005939B4"/>
    <w:rsid w:val="00593CE2"/>
    <w:rsid w:val="00593ED6"/>
    <w:rsid w:val="00593FCA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75E0"/>
    <w:rsid w:val="005A0001"/>
    <w:rsid w:val="005A0815"/>
    <w:rsid w:val="005A106E"/>
    <w:rsid w:val="005A10F0"/>
    <w:rsid w:val="005A1613"/>
    <w:rsid w:val="005A1C29"/>
    <w:rsid w:val="005A284A"/>
    <w:rsid w:val="005A2A8B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B0168"/>
    <w:rsid w:val="005B0178"/>
    <w:rsid w:val="005B1542"/>
    <w:rsid w:val="005B172B"/>
    <w:rsid w:val="005B1894"/>
    <w:rsid w:val="005B1F76"/>
    <w:rsid w:val="005B203A"/>
    <w:rsid w:val="005B269D"/>
    <w:rsid w:val="005B3424"/>
    <w:rsid w:val="005B343C"/>
    <w:rsid w:val="005B3A7B"/>
    <w:rsid w:val="005B3BAC"/>
    <w:rsid w:val="005B3F27"/>
    <w:rsid w:val="005B452E"/>
    <w:rsid w:val="005B47A2"/>
    <w:rsid w:val="005B49EC"/>
    <w:rsid w:val="005B4B26"/>
    <w:rsid w:val="005B63D4"/>
    <w:rsid w:val="005B6596"/>
    <w:rsid w:val="005B6963"/>
    <w:rsid w:val="005B6CC9"/>
    <w:rsid w:val="005B789C"/>
    <w:rsid w:val="005C0416"/>
    <w:rsid w:val="005C05BF"/>
    <w:rsid w:val="005C098E"/>
    <w:rsid w:val="005C0B89"/>
    <w:rsid w:val="005C0CB8"/>
    <w:rsid w:val="005C14C2"/>
    <w:rsid w:val="005C154C"/>
    <w:rsid w:val="005C16FA"/>
    <w:rsid w:val="005C1C50"/>
    <w:rsid w:val="005C20B1"/>
    <w:rsid w:val="005C27DB"/>
    <w:rsid w:val="005C3723"/>
    <w:rsid w:val="005C3F85"/>
    <w:rsid w:val="005C4B71"/>
    <w:rsid w:val="005C5917"/>
    <w:rsid w:val="005C5A89"/>
    <w:rsid w:val="005C60C7"/>
    <w:rsid w:val="005C67D9"/>
    <w:rsid w:val="005C6FFA"/>
    <w:rsid w:val="005C7448"/>
    <w:rsid w:val="005C7664"/>
    <w:rsid w:val="005C7E2D"/>
    <w:rsid w:val="005C7E38"/>
    <w:rsid w:val="005C7EAF"/>
    <w:rsid w:val="005C7F34"/>
    <w:rsid w:val="005D00DB"/>
    <w:rsid w:val="005D102E"/>
    <w:rsid w:val="005D12EF"/>
    <w:rsid w:val="005D13E7"/>
    <w:rsid w:val="005D1B74"/>
    <w:rsid w:val="005D2079"/>
    <w:rsid w:val="005D2116"/>
    <w:rsid w:val="005D2920"/>
    <w:rsid w:val="005D2A44"/>
    <w:rsid w:val="005D37BB"/>
    <w:rsid w:val="005D399D"/>
    <w:rsid w:val="005D3CF5"/>
    <w:rsid w:val="005D496D"/>
    <w:rsid w:val="005D4CBF"/>
    <w:rsid w:val="005D5305"/>
    <w:rsid w:val="005D68B0"/>
    <w:rsid w:val="005D6B38"/>
    <w:rsid w:val="005D754D"/>
    <w:rsid w:val="005D7C78"/>
    <w:rsid w:val="005E02F8"/>
    <w:rsid w:val="005E0884"/>
    <w:rsid w:val="005E09FC"/>
    <w:rsid w:val="005E0C5B"/>
    <w:rsid w:val="005E0FA9"/>
    <w:rsid w:val="005E15A3"/>
    <w:rsid w:val="005E1CCF"/>
    <w:rsid w:val="005E1E06"/>
    <w:rsid w:val="005E2BB5"/>
    <w:rsid w:val="005E2C12"/>
    <w:rsid w:val="005E3121"/>
    <w:rsid w:val="005E3646"/>
    <w:rsid w:val="005E3BFA"/>
    <w:rsid w:val="005E40DA"/>
    <w:rsid w:val="005E479A"/>
    <w:rsid w:val="005E48B1"/>
    <w:rsid w:val="005E4DEF"/>
    <w:rsid w:val="005E50A2"/>
    <w:rsid w:val="005E557B"/>
    <w:rsid w:val="005E5740"/>
    <w:rsid w:val="005E5897"/>
    <w:rsid w:val="005E58A9"/>
    <w:rsid w:val="005E5ACF"/>
    <w:rsid w:val="005E5EB4"/>
    <w:rsid w:val="005E5FD8"/>
    <w:rsid w:val="005E603A"/>
    <w:rsid w:val="005E639A"/>
    <w:rsid w:val="005E64BB"/>
    <w:rsid w:val="005E68DB"/>
    <w:rsid w:val="005E6B2B"/>
    <w:rsid w:val="005E6CCD"/>
    <w:rsid w:val="005E6DBB"/>
    <w:rsid w:val="005E7770"/>
    <w:rsid w:val="005E7ED9"/>
    <w:rsid w:val="005F0350"/>
    <w:rsid w:val="005F0848"/>
    <w:rsid w:val="005F11E5"/>
    <w:rsid w:val="005F14A7"/>
    <w:rsid w:val="005F15BC"/>
    <w:rsid w:val="005F17DA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D7"/>
    <w:rsid w:val="005F35B6"/>
    <w:rsid w:val="005F3685"/>
    <w:rsid w:val="005F36E1"/>
    <w:rsid w:val="005F38D8"/>
    <w:rsid w:val="005F3D20"/>
    <w:rsid w:val="005F3F55"/>
    <w:rsid w:val="005F47EA"/>
    <w:rsid w:val="005F4898"/>
    <w:rsid w:val="005F4FD8"/>
    <w:rsid w:val="005F5164"/>
    <w:rsid w:val="005F58AC"/>
    <w:rsid w:val="005F5DA8"/>
    <w:rsid w:val="005F5DF3"/>
    <w:rsid w:val="005F6205"/>
    <w:rsid w:val="005F62EC"/>
    <w:rsid w:val="005F6508"/>
    <w:rsid w:val="005F680F"/>
    <w:rsid w:val="005F6877"/>
    <w:rsid w:val="005F6CED"/>
    <w:rsid w:val="005F6CFE"/>
    <w:rsid w:val="005F6DDF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4C"/>
    <w:rsid w:val="006031AF"/>
    <w:rsid w:val="00603318"/>
    <w:rsid w:val="00603832"/>
    <w:rsid w:val="00603842"/>
    <w:rsid w:val="0060405C"/>
    <w:rsid w:val="00604194"/>
    <w:rsid w:val="00604349"/>
    <w:rsid w:val="00605A5F"/>
    <w:rsid w:val="00605A7D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EBA"/>
    <w:rsid w:val="00607061"/>
    <w:rsid w:val="006076AA"/>
    <w:rsid w:val="00607B88"/>
    <w:rsid w:val="00607CEF"/>
    <w:rsid w:val="00607E69"/>
    <w:rsid w:val="0061033F"/>
    <w:rsid w:val="00610438"/>
    <w:rsid w:val="006114E2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A27"/>
    <w:rsid w:val="00614E68"/>
    <w:rsid w:val="0061538F"/>
    <w:rsid w:val="006156D5"/>
    <w:rsid w:val="00615D8A"/>
    <w:rsid w:val="00616042"/>
    <w:rsid w:val="006164D9"/>
    <w:rsid w:val="006167EF"/>
    <w:rsid w:val="00616B1B"/>
    <w:rsid w:val="00616FDB"/>
    <w:rsid w:val="00617D56"/>
    <w:rsid w:val="00617F9B"/>
    <w:rsid w:val="00620807"/>
    <w:rsid w:val="00620AE1"/>
    <w:rsid w:val="00620DC5"/>
    <w:rsid w:val="00620FB0"/>
    <w:rsid w:val="00621356"/>
    <w:rsid w:val="006214AA"/>
    <w:rsid w:val="006217C0"/>
    <w:rsid w:val="00621D8F"/>
    <w:rsid w:val="00622025"/>
    <w:rsid w:val="00622097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3C9"/>
    <w:rsid w:val="0062541C"/>
    <w:rsid w:val="006259BD"/>
    <w:rsid w:val="00625AFD"/>
    <w:rsid w:val="00626577"/>
    <w:rsid w:val="00626D27"/>
    <w:rsid w:val="006270F1"/>
    <w:rsid w:val="00627884"/>
    <w:rsid w:val="006278DC"/>
    <w:rsid w:val="00627FBB"/>
    <w:rsid w:val="0063003B"/>
    <w:rsid w:val="006306B2"/>
    <w:rsid w:val="00630B32"/>
    <w:rsid w:val="00631085"/>
    <w:rsid w:val="006314F0"/>
    <w:rsid w:val="006316D9"/>
    <w:rsid w:val="006319E5"/>
    <w:rsid w:val="006323B0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A60"/>
    <w:rsid w:val="00636E83"/>
    <w:rsid w:val="00637B80"/>
    <w:rsid w:val="00637CDE"/>
    <w:rsid w:val="0064015E"/>
    <w:rsid w:val="006402C8"/>
    <w:rsid w:val="00640652"/>
    <w:rsid w:val="006407A8"/>
    <w:rsid w:val="00640C88"/>
    <w:rsid w:val="00640E2E"/>
    <w:rsid w:val="006413FC"/>
    <w:rsid w:val="0064152A"/>
    <w:rsid w:val="0064167E"/>
    <w:rsid w:val="006416AA"/>
    <w:rsid w:val="00641B0B"/>
    <w:rsid w:val="00641B12"/>
    <w:rsid w:val="00641FC1"/>
    <w:rsid w:val="00642117"/>
    <w:rsid w:val="006424A0"/>
    <w:rsid w:val="00642587"/>
    <w:rsid w:val="006427BC"/>
    <w:rsid w:val="00643258"/>
    <w:rsid w:val="00643448"/>
    <w:rsid w:val="006434B3"/>
    <w:rsid w:val="006434F0"/>
    <w:rsid w:val="006439EC"/>
    <w:rsid w:val="00643BF8"/>
    <w:rsid w:val="00643C38"/>
    <w:rsid w:val="00643DDD"/>
    <w:rsid w:val="00643E81"/>
    <w:rsid w:val="006440C1"/>
    <w:rsid w:val="00644757"/>
    <w:rsid w:val="00644E34"/>
    <w:rsid w:val="0064500F"/>
    <w:rsid w:val="00645695"/>
    <w:rsid w:val="00645723"/>
    <w:rsid w:val="0064607D"/>
    <w:rsid w:val="006461A7"/>
    <w:rsid w:val="00646318"/>
    <w:rsid w:val="006466B2"/>
    <w:rsid w:val="00646859"/>
    <w:rsid w:val="006468C6"/>
    <w:rsid w:val="00646957"/>
    <w:rsid w:val="00646A43"/>
    <w:rsid w:val="00646A7D"/>
    <w:rsid w:val="00646AF3"/>
    <w:rsid w:val="00647069"/>
    <w:rsid w:val="00647509"/>
    <w:rsid w:val="00647B21"/>
    <w:rsid w:val="00650533"/>
    <w:rsid w:val="00650FF0"/>
    <w:rsid w:val="006517C3"/>
    <w:rsid w:val="00651B9D"/>
    <w:rsid w:val="00651F23"/>
    <w:rsid w:val="006526A6"/>
    <w:rsid w:val="006529AF"/>
    <w:rsid w:val="00653164"/>
    <w:rsid w:val="0065349A"/>
    <w:rsid w:val="006535E6"/>
    <w:rsid w:val="00653B8D"/>
    <w:rsid w:val="00653BA3"/>
    <w:rsid w:val="0065457C"/>
    <w:rsid w:val="00654924"/>
    <w:rsid w:val="00655909"/>
    <w:rsid w:val="00655BE0"/>
    <w:rsid w:val="00656A7C"/>
    <w:rsid w:val="00656E24"/>
    <w:rsid w:val="006572FC"/>
    <w:rsid w:val="00657811"/>
    <w:rsid w:val="00657D55"/>
    <w:rsid w:val="00657DA9"/>
    <w:rsid w:val="00660528"/>
    <w:rsid w:val="00661877"/>
    <w:rsid w:val="00661F03"/>
    <w:rsid w:val="0066233E"/>
    <w:rsid w:val="00662F7D"/>
    <w:rsid w:val="006630EC"/>
    <w:rsid w:val="00663639"/>
    <w:rsid w:val="006636F0"/>
    <w:rsid w:val="00663A0F"/>
    <w:rsid w:val="00663A8B"/>
    <w:rsid w:val="00663AA4"/>
    <w:rsid w:val="00663F54"/>
    <w:rsid w:val="00665251"/>
    <w:rsid w:val="006654FC"/>
    <w:rsid w:val="006659E0"/>
    <w:rsid w:val="006662E7"/>
    <w:rsid w:val="00666456"/>
    <w:rsid w:val="006667DE"/>
    <w:rsid w:val="006669D7"/>
    <w:rsid w:val="00666EE7"/>
    <w:rsid w:val="00667056"/>
    <w:rsid w:val="00667277"/>
    <w:rsid w:val="00667883"/>
    <w:rsid w:val="00670138"/>
    <w:rsid w:val="006705B5"/>
    <w:rsid w:val="00670FCC"/>
    <w:rsid w:val="00671348"/>
    <w:rsid w:val="00671647"/>
    <w:rsid w:val="00672418"/>
    <w:rsid w:val="006729C8"/>
    <w:rsid w:val="00672A26"/>
    <w:rsid w:val="00672BF3"/>
    <w:rsid w:val="00673141"/>
    <w:rsid w:val="00673283"/>
    <w:rsid w:val="00673BB5"/>
    <w:rsid w:val="00673BD9"/>
    <w:rsid w:val="00673E85"/>
    <w:rsid w:val="00674940"/>
    <w:rsid w:val="00674BBB"/>
    <w:rsid w:val="00674CE4"/>
    <w:rsid w:val="00674FDE"/>
    <w:rsid w:val="0067511D"/>
    <w:rsid w:val="00675915"/>
    <w:rsid w:val="00675946"/>
    <w:rsid w:val="00675FBC"/>
    <w:rsid w:val="0067635A"/>
    <w:rsid w:val="00676687"/>
    <w:rsid w:val="006775F2"/>
    <w:rsid w:val="006802AE"/>
    <w:rsid w:val="00680349"/>
    <w:rsid w:val="00680A5D"/>
    <w:rsid w:val="00680FEA"/>
    <w:rsid w:val="00681018"/>
    <w:rsid w:val="006810B9"/>
    <w:rsid w:val="00681805"/>
    <w:rsid w:val="00681950"/>
    <w:rsid w:val="0068226E"/>
    <w:rsid w:val="00682AA3"/>
    <w:rsid w:val="0068308C"/>
    <w:rsid w:val="00683497"/>
    <w:rsid w:val="0068369D"/>
    <w:rsid w:val="00683ECD"/>
    <w:rsid w:val="006847D2"/>
    <w:rsid w:val="0068492E"/>
    <w:rsid w:val="006849D8"/>
    <w:rsid w:val="00685170"/>
    <w:rsid w:val="00685280"/>
    <w:rsid w:val="006858B8"/>
    <w:rsid w:val="00685E2F"/>
    <w:rsid w:val="00685EF0"/>
    <w:rsid w:val="00685F65"/>
    <w:rsid w:val="006865C4"/>
    <w:rsid w:val="00686907"/>
    <w:rsid w:val="00686A27"/>
    <w:rsid w:val="00686A2F"/>
    <w:rsid w:val="00687182"/>
    <w:rsid w:val="00687370"/>
    <w:rsid w:val="00687963"/>
    <w:rsid w:val="00690185"/>
    <w:rsid w:val="0069020E"/>
    <w:rsid w:val="00690E5B"/>
    <w:rsid w:val="0069155B"/>
    <w:rsid w:val="00691B78"/>
    <w:rsid w:val="0069225E"/>
    <w:rsid w:val="0069277D"/>
    <w:rsid w:val="00692D2E"/>
    <w:rsid w:val="00692F6B"/>
    <w:rsid w:val="00694109"/>
    <w:rsid w:val="00694600"/>
    <w:rsid w:val="00694AD5"/>
    <w:rsid w:val="00694CCE"/>
    <w:rsid w:val="006954CE"/>
    <w:rsid w:val="006956C9"/>
    <w:rsid w:val="00695749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DDB"/>
    <w:rsid w:val="00697FE0"/>
    <w:rsid w:val="006A0164"/>
    <w:rsid w:val="006A018F"/>
    <w:rsid w:val="006A053F"/>
    <w:rsid w:val="006A05AA"/>
    <w:rsid w:val="006A074A"/>
    <w:rsid w:val="006A0B5C"/>
    <w:rsid w:val="006A1529"/>
    <w:rsid w:val="006A15B4"/>
    <w:rsid w:val="006A173E"/>
    <w:rsid w:val="006A1B61"/>
    <w:rsid w:val="006A2176"/>
    <w:rsid w:val="006A2D3D"/>
    <w:rsid w:val="006A2E5D"/>
    <w:rsid w:val="006A3D33"/>
    <w:rsid w:val="006A4A9B"/>
    <w:rsid w:val="006A4BAA"/>
    <w:rsid w:val="006A4D14"/>
    <w:rsid w:val="006A5012"/>
    <w:rsid w:val="006A5524"/>
    <w:rsid w:val="006A6616"/>
    <w:rsid w:val="006A6E92"/>
    <w:rsid w:val="006A7469"/>
    <w:rsid w:val="006A74F1"/>
    <w:rsid w:val="006A760F"/>
    <w:rsid w:val="006A77F6"/>
    <w:rsid w:val="006A7D1C"/>
    <w:rsid w:val="006B0659"/>
    <w:rsid w:val="006B0775"/>
    <w:rsid w:val="006B0855"/>
    <w:rsid w:val="006B0D85"/>
    <w:rsid w:val="006B128B"/>
    <w:rsid w:val="006B22C3"/>
    <w:rsid w:val="006B242C"/>
    <w:rsid w:val="006B29B7"/>
    <w:rsid w:val="006B30E2"/>
    <w:rsid w:val="006B3502"/>
    <w:rsid w:val="006B3949"/>
    <w:rsid w:val="006B406F"/>
    <w:rsid w:val="006B4AAD"/>
    <w:rsid w:val="006B4B6C"/>
    <w:rsid w:val="006B4FEB"/>
    <w:rsid w:val="006B52DA"/>
    <w:rsid w:val="006B5A7C"/>
    <w:rsid w:val="006B6120"/>
    <w:rsid w:val="006B63F9"/>
    <w:rsid w:val="006B64F3"/>
    <w:rsid w:val="006B682C"/>
    <w:rsid w:val="006B7074"/>
    <w:rsid w:val="006B7985"/>
    <w:rsid w:val="006C0093"/>
    <w:rsid w:val="006C00EE"/>
    <w:rsid w:val="006C0C5A"/>
    <w:rsid w:val="006C0E83"/>
    <w:rsid w:val="006C149D"/>
    <w:rsid w:val="006C1E28"/>
    <w:rsid w:val="006C2C4D"/>
    <w:rsid w:val="006C3009"/>
    <w:rsid w:val="006C363E"/>
    <w:rsid w:val="006C3D9B"/>
    <w:rsid w:val="006C4104"/>
    <w:rsid w:val="006C4622"/>
    <w:rsid w:val="006C46E7"/>
    <w:rsid w:val="006C4B60"/>
    <w:rsid w:val="006C50B4"/>
    <w:rsid w:val="006C5150"/>
    <w:rsid w:val="006C533A"/>
    <w:rsid w:val="006C5929"/>
    <w:rsid w:val="006C5BE8"/>
    <w:rsid w:val="006C5E9E"/>
    <w:rsid w:val="006C6A35"/>
    <w:rsid w:val="006C6C5E"/>
    <w:rsid w:val="006C71BB"/>
    <w:rsid w:val="006D07D8"/>
    <w:rsid w:val="006D099C"/>
    <w:rsid w:val="006D0A47"/>
    <w:rsid w:val="006D0D44"/>
    <w:rsid w:val="006D0FEA"/>
    <w:rsid w:val="006D106C"/>
    <w:rsid w:val="006D116E"/>
    <w:rsid w:val="006D16F4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45BA"/>
    <w:rsid w:val="006D48FA"/>
    <w:rsid w:val="006D4AEB"/>
    <w:rsid w:val="006D573E"/>
    <w:rsid w:val="006D5822"/>
    <w:rsid w:val="006D5D3F"/>
    <w:rsid w:val="006D5E3D"/>
    <w:rsid w:val="006D6749"/>
    <w:rsid w:val="006D69A3"/>
    <w:rsid w:val="006D741C"/>
    <w:rsid w:val="006D7B26"/>
    <w:rsid w:val="006D7CFE"/>
    <w:rsid w:val="006E04FF"/>
    <w:rsid w:val="006E05FB"/>
    <w:rsid w:val="006E0874"/>
    <w:rsid w:val="006E0DFE"/>
    <w:rsid w:val="006E1006"/>
    <w:rsid w:val="006E1494"/>
    <w:rsid w:val="006E1DF7"/>
    <w:rsid w:val="006E2651"/>
    <w:rsid w:val="006E2823"/>
    <w:rsid w:val="006E285C"/>
    <w:rsid w:val="006E2C6E"/>
    <w:rsid w:val="006E31CA"/>
    <w:rsid w:val="006E33AA"/>
    <w:rsid w:val="006E34C3"/>
    <w:rsid w:val="006E4247"/>
    <w:rsid w:val="006E43D5"/>
    <w:rsid w:val="006E4636"/>
    <w:rsid w:val="006E4FBA"/>
    <w:rsid w:val="006E4FDE"/>
    <w:rsid w:val="006E5F3E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71B"/>
    <w:rsid w:val="006F5BA8"/>
    <w:rsid w:val="006F6094"/>
    <w:rsid w:val="006F60D6"/>
    <w:rsid w:val="006F64F3"/>
    <w:rsid w:val="006F6720"/>
    <w:rsid w:val="006F6769"/>
    <w:rsid w:val="006F6C0A"/>
    <w:rsid w:val="006F7049"/>
    <w:rsid w:val="006F7177"/>
    <w:rsid w:val="006F72B0"/>
    <w:rsid w:val="006F73CE"/>
    <w:rsid w:val="006F7A4C"/>
    <w:rsid w:val="007000FC"/>
    <w:rsid w:val="0070031A"/>
    <w:rsid w:val="0070046E"/>
    <w:rsid w:val="0070047B"/>
    <w:rsid w:val="00700492"/>
    <w:rsid w:val="00700509"/>
    <w:rsid w:val="007011B2"/>
    <w:rsid w:val="00701C1F"/>
    <w:rsid w:val="00702748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E64"/>
    <w:rsid w:val="00705E96"/>
    <w:rsid w:val="0070647D"/>
    <w:rsid w:val="0070746C"/>
    <w:rsid w:val="00707B3D"/>
    <w:rsid w:val="00707B58"/>
    <w:rsid w:val="00707ECD"/>
    <w:rsid w:val="007105D4"/>
    <w:rsid w:val="00710D9C"/>
    <w:rsid w:val="00710E24"/>
    <w:rsid w:val="00711351"/>
    <w:rsid w:val="007116F1"/>
    <w:rsid w:val="0071194A"/>
    <w:rsid w:val="00711CC1"/>
    <w:rsid w:val="00711E64"/>
    <w:rsid w:val="00712FD4"/>
    <w:rsid w:val="007132BD"/>
    <w:rsid w:val="00713430"/>
    <w:rsid w:val="00713887"/>
    <w:rsid w:val="00713920"/>
    <w:rsid w:val="00713C61"/>
    <w:rsid w:val="0071411E"/>
    <w:rsid w:val="007144FE"/>
    <w:rsid w:val="007145D7"/>
    <w:rsid w:val="00715225"/>
    <w:rsid w:val="007154C3"/>
    <w:rsid w:val="00715560"/>
    <w:rsid w:val="007159A0"/>
    <w:rsid w:val="00715FF2"/>
    <w:rsid w:val="00716563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2320"/>
    <w:rsid w:val="00722F23"/>
    <w:rsid w:val="0072340F"/>
    <w:rsid w:val="00723655"/>
    <w:rsid w:val="00723A44"/>
    <w:rsid w:val="00723E2A"/>
    <w:rsid w:val="007245BE"/>
    <w:rsid w:val="007249E2"/>
    <w:rsid w:val="0072593E"/>
    <w:rsid w:val="0072668F"/>
    <w:rsid w:val="007267AB"/>
    <w:rsid w:val="00726C97"/>
    <w:rsid w:val="0072733A"/>
    <w:rsid w:val="007277AA"/>
    <w:rsid w:val="00727B85"/>
    <w:rsid w:val="00727C63"/>
    <w:rsid w:val="00730101"/>
    <w:rsid w:val="00730F22"/>
    <w:rsid w:val="0073116C"/>
    <w:rsid w:val="0073116D"/>
    <w:rsid w:val="00731D0B"/>
    <w:rsid w:val="00731D49"/>
    <w:rsid w:val="00731E22"/>
    <w:rsid w:val="00732723"/>
    <w:rsid w:val="007329D7"/>
    <w:rsid w:val="007330F9"/>
    <w:rsid w:val="007333A7"/>
    <w:rsid w:val="0073450F"/>
    <w:rsid w:val="0073476B"/>
    <w:rsid w:val="007347EF"/>
    <w:rsid w:val="00734C2A"/>
    <w:rsid w:val="007351E0"/>
    <w:rsid w:val="00735302"/>
    <w:rsid w:val="00735818"/>
    <w:rsid w:val="00736348"/>
    <w:rsid w:val="007364F4"/>
    <w:rsid w:val="00736E3C"/>
    <w:rsid w:val="00736E8C"/>
    <w:rsid w:val="00737B2C"/>
    <w:rsid w:val="00740380"/>
    <w:rsid w:val="007405CA"/>
    <w:rsid w:val="00742C3D"/>
    <w:rsid w:val="007439BF"/>
    <w:rsid w:val="00743D7A"/>
    <w:rsid w:val="00743F7E"/>
    <w:rsid w:val="00744028"/>
    <w:rsid w:val="00744526"/>
    <w:rsid w:val="00744EC9"/>
    <w:rsid w:val="007450A1"/>
    <w:rsid w:val="007453BD"/>
    <w:rsid w:val="00745477"/>
    <w:rsid w:val="0074574B"/>
    <w:rsid w:val="00745A2B"/>
    <w:rsid w:val="00745ACF"/>
    <w:rsid w:val="00745C63"/>
    <w:rsid w:val="00746B19"/>
    <w:rsid w:val="00746F1C"/>
    <w:rsid w:val="00746FB7"/>
    <w:rsid w:val="00747540"/>
    <w:rsid w:val="00747615"/>
    <w:rsid w:val="00747616"/>
    <w:rsid w:val="00747AB9"/>
    <w:rsid w:val="00747B30"/>
    <w:rsid w:val="00750506"/>
    <w:rsid w:val="00750B51"/>
    <w:rsid w:val="00750F93"/>
    <w:rsid w:val="0075127F"/>
    <w:rsid w:val="00751A9A"/>
    <w:rsid w:val="00751C75"/>
    <w:rsid w:val="00751D8D"/>
    <w:rsid w:val="00752104"/>
    <w:rsid w:val="00752286"/>
    <w:rsid w:val="007522C2"/>
    <w:rsid w:val="00752813"/>
    <w:rsid w:val="00752F59"/>
    <w:rsid w:val="00753228"/>
    <w:rsid w:val="0075391E"/>
    <w:rsid w:val="007539CA"/>
    <w:rsid w:val="00753FFA"/>
    <w:rsid w:val="00754C1C"/>
    <w:rsid w:val="00754C57"/>
    <w:rsid w:val="00754CC3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7021"/>
    <w:rsid w:val="00757122"/>
    <w:rsid w:val="007577A1"/>
    <w:rsid w:val="0075790A"/>
    <w:rsid w:val="00757BEF"/>
    <w:rsid w:val="00757F3E"/>
    <w:rsid w:val="00757FF5"/>
    <w:rsid w:val="00760828"/>
    <w:rsid w:val="007608CB"/>
    <w:rsid w:val="00760C17"/>
    <w:rsid w:val="00761194"/>
    <w:rsid w:val="00761577"/>
    <w:rsid w:val="00761F37"/>
    <w:rsid w:val="0076221B"/>
    <w:rsid w:val="00762360"/>
    <w:rsid w:val="0076252F"/>
    <w:rsid w:val="00762C48"/>
    <w:rsid w:val="007633AB"/>
    <w:rsid w:val="0076345F"/>
    <w:rsid w:val="00763CA2"/>
    <w:rsid w:val="00763D95"/>
    <w:rsid w:val="00763F48"/>
    <w:rsid w:val="0076474E"/>
    <w:rsid w:val="00764CB8"/>
    <w:rsid w:val="00764D1A"/>
    <w:rsid w:val="00765036"/>
    <w:rsid w:val="007653A5"/>
    <w:rsid w:val="00765B88"/>
    <w:rsid w:val="00766908"/>
    <w:rsid w:val="0076752B"/>
    <w:rsid w:val="00767ECD"/>
    <w:rsid w:val="007700F4"/>
    <w:rsid w:val="0077051A"/>
    <w:rsid w:val="00770866"/>
    <w:rsid w:val="0077095C"/>
    <w:rsid w:val="00770CE2"/>
    <w:rsid w:val="00771079"/>
    <w:rsid w:val="00771602"/>
    <w:rsid w:val="0077185B"/>
    <w:rsid w:val="00772B13"/>
    <w:rsid w:val="00772C81"/>
    <w:rsid w:val="00772D1C"/>
    <w:rsid w:val="00773489"/>
    <w:rsid w:val="0077351E"/>
    <w:rsid w:val="00773E3E"/>
    <w:rsid w:val="00773E4C"/>
    <w:rsid w:val="007740D5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CAE"/>
    <w:rsid w:val="00776146"/>
    <w:rsid w:val="0077624B"/>
    <w:rsid w:val="00776797"/>
    <w:rsid w:val="0077687E"/>
    <w:rsid w:val="00776B4C"/>
    <w:rsid w:val="00777C6D"/>
    <w:rsid w:val="00777E55"/>
    <w:rsid w:val="007800E4"/>
    <w:rsid w:val="00780CD8"/>
    <w:rsid w:val="00780FF5"/>
    <w:rsid w:val="0078115E"/>
    <w:rsid w:val="007819C0"/>
    <w:rsid w:val="00781DFE"/>
    <w:rsid w:val="007820D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8DA"/>
    <w:rsid w:val="00785D63"/>
    <w:rsid w:val="007866C7"/>
    <w:rsid w:val="0078722A"/>
    <w:rsid w:val="0078732F"/>
    <w:rsid w:val="00787C1E"/>
    <w:rsid w:val="0079011F"/>
    <w:rsid w:val="007903A4"/>
    <w:rsid w:val="007905F2"/>
    <w:rsid w:val="00790C01"/>
    <w:rsid w:val="0079109F"/>
    <w:rsid w:val="00791792"/>
    <w:rsid w:val="007917A6"/>
    <w:rsid w:val="0079210D"/>
    <w:rsid w:val="007922AB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547C"/>
    <w:rsid w:val="00795CEC"/>
    <w:rsid w:val="00795F82"/>
    <w:rsid w:val="00796307"/>
    <w:rsid w:val="0079666A"/>
    <w:rsid w:val="00796724"/>
    <w:rsid w:val="00796B83"/>
    <w:rsid w:val="00796DFC"/>
    <w:rsid w:val="007975A5"/>
    <w:rsid w:val="0079776E"/>
    <w:rsid w:val="007978BE"/>
    <w:rsid w:val="00797B7D"/>
    <w:rsid w:val="007A07B1"/>
    <w:rsid w:val="007A0B38"/>
    <w:rsid w:val="007A0E5A"/>
    <w:rsid w:val="007A10E2"/>
    <w:rsid w:val="007A11C1"/>
    <w:rsid w:val="007A12EA"/>
    <w:rsid w:val="007A1336"/>
    <w:rsid w:val="007A14DE"/>
    <w:rsid w:val="007A2DEF"/>
    <w:rsid w:val="007A31FE"/>
    <w:rsid w:val="007A3486"/>
    <w:rsid w:val="007A352C"/>
    <w:rsid w:val="007A359A"/>
    <w:rsid w:val="007A37F2"/>
    <w:rsid w:val="007A4429"/>
    <w:rsid w:val="007A45CA"/>
    <w:rsid w:val="007A475B"/>
    <w:rsid w:val="007A476B"/>
    <w:rsid w:val="007A498E"/>
    <w:rsid w:val="007A4A34"/>
    <w:rsid w:val="007A4D19"/>
    <w:rsid w:val="007A64C0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D26"/>
    <w:rsid w:val="007B0F86"/>
    <w:rsid w:val="007B10A6"/>
    <w:rsid w:val="007B2134"/>
    <w:rsid w:val="007B21A5"/>
    <w:rsid w:val="007B21A7"/>
    <w:rsid w:val="007B24CC"/>
    <w:rsid w:val="007B2C91"/>
    <w:rsid w:val="007B2ED5"/>
    <w:rsid w:val="007B328E"/>
    <w:rsid w:val="007B3458"/>
    <w:rsid w:val="007B3553"/>
    <w:rsid w:val="007B37F6"/>
    <w:rsid w:val="007B39CF"/>
    <w:rsid w:val="007B439A"/>
    <w:rsid w:val="007B4867"/>
    <w:rsid w:val="007B4953"/>
    <w:rsid w:val="007B4ADD"/>
    <w:rsid w:val="007B5069"/>
    <w:rsid w:val="007B5081"/>
    <w:rsid w:val="007B5367"/>
    <w:rsid w:val="007B55EF"/>
    <w:rsid w:val="007B6104"/>
    <w:rsid w:val="007B6599"/>
    <w:rsid w:val="007B674D"/>
    <w:rsid w:val="007B6AD0"/>
    <w:rsid w:val="007B6ECC"/>
    <w:rsid w:val="007B7321"/>
    <w:rsid w:val="007B7AE4"/>
    <w:rsid w:val="007B7CF3"/>
    <w:rsid w:val="007C03CE"/>
    <w:rsid w:val="007C0509"/>
    <w:rsid w:val="007C1A4D"/>
    <w:rsid w:val="007C1B6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A9A"/>
    <w:rsid w:val="007C4F99"/>
    <w:rsid w:val="007C53AA"/>
    <w:rsid w:val="007C5E36"/>
    <w:rsid w:val="007C6074"/>
    <w:rsid w:val="007C67AF"/>
    <w:rsid w:val="007C70CF"/>
    <w:rsid w:val="007C78D3"/>
    <w:rsid w:val="007C7904"/>
    <w:rsid w:val="007C7C87"/>
    <w:rsid w:val="007C7DF8"/>
    <w:rsid w:val="007D078A"/>
    <w:rsid w:val="007D0E40"/>
    <w:rsid w:val="007D1AE6"/>
    <w:rsid w:val="007D25E6"/>
    <w:rsid w:val="007D29E7"/>
    <w:rsid w:val="007D377C"/>
    <w:rsid w:val="007D3B29"/>
    <w:rsid w:val="007D3FEC"/>
    <w:rsid w:val="007D403D"/>
    <w:rsid w:val="007D452A"/>
    <w:rsid w:val="007D4F40"/>
    <w:rsid w:val="007D5063"/>
    <w:rsid w:val="007D51A3"/>
    <w:rsid w:val="007D5589"/>
    <w:rsid w:val="007D5692"/>
    <w:rsid w:val="007D5977"/>
    <w:rsid w:val="007D63E3"/>
    <w:rsid w:val="007D6DA9"/>
    <w:rsid w:val="007D6F68"/>
    <w:rsid w:val="007D7D72"/>
    <w:rsid w:val="007D7FE6"/>
    <w:rsid w:val="007E0278"/>
    <w:rsid w:val="007E0E31"/>
    <w:rsid w:val="007E12ED"/>
    <w:rsid w:val="007E156D"/>
    <w:rsid w:val="007E1743"/>
    <w:rsid w:val="007E1979"/>
    <w:rsid w:val="007E327D"/>
    <w:rsid w:val="007E35D2"/>
    <w:rsid w:val="007E39BD"/>
    <w:rsid w:val="007E448A"/>
    <w:rsid w:val="007E4831"/>
    <w:rsid w:val="007E4893"/>
    <w:rsid w:val="007E4E34"/>
    <w:rsid w:val="007E4EC6"/>
    <w:rsid w:val="007E5185"/>
    <w:rsid w:val="007E544F"/>
    <w:rsid w:val="007E57F8"/>
    <w:rsid w:val="007E5FEB"/>
    <w:rsid w:val="007E646E"/>
    <w:rsid w:val="007E6C18"/>
    <w:rsid w:val="007E7984"/>
    <w:rsid w:val="007E7BCE"/>
    <w:rsid w:val="007F006E"/>
    <w:rsid w:val="007F0615"/>
    <w:rsid w:val="007F089D"/>
    <w:rsid w:val="007F0B8C"/>
    <w:rsid w:val="007F1079"/>
    <w:rsid w:val="007F13CE"/>
    <w:rsid w:val="007F1572"/>
    <w:rsid w:val="007F195B"/>
    <w:rsid w:val="007F1D8A"/>
    <w:rsid w:val="007F231B"/>
    <w:rsid w:val="007F238F"/>
    <w:rsid w:val="007F2853"/>
    <w:rsid w:val="007F32DE"/>
    <w:rsid w:val="007F33F9"/>
    <w:rsid w:val="007F3AD8"/>
    <w:rsid w:val="007F3AFA"/>
    <w:rsid w:val="007F4068"/>
    <w:rsid w:val="007F47FF"/>
    <w:rsid w:val="007F4AC5"/>
    <w:rsid w:val="007F4E88"/>
    <w:rsid w:val="007F5329"/>
    <w:rsid w:val="007F5366"/>
    <w:rsid w:val="007F56F4"/>
    <w:rsid w:val="007F5F36"/>
    <w:rsid w:val="007F65AC"/>
    <w:rsid w:val="007F6B7D"/>
    <w:rsid w:val="007F6E90"/>
    <w:rsid w:val="007F6F5C"/>
    <w:rsid w:val="007F7332"/>
    <w:rsid w:val="007F761D"/>
    <w:rsid w:val="007F7C90"/>
    <w:rsid w:val="007F7E66"/>
    <w:rsid w:val="00800189"/>
    <w:rsid w:val="0080086F"/>
    <w:rsid w:val="00800A8B"/>
    <w:rsid w:val="00800DBE"/>
    <w:rsid w:val="008012A3"/>
    <w:rsid w:val="00801D27"/>
    <w:rsid w:val="00803328"/>
    <w:rsid w:val="00803407"/>
    <w:rsid w:val="00803974"/>
    <w:rsid w:val="00803F8D"/>
    <w:rsid w:val="00804097"/>
    <w:rsid w:val="00804098"/>
    <w:rsid w:val="008042B1"/>
    <w:rsid w:val="0080486A"/>
    <w:rsid w:val="00804893"/>
    <w:rsid w:val="00804A0D"/>
    <w:rsid w:val="0080541B"/>
    <w:rsid w:val="008056B7"/>
    <w:rsid w:val="00805D36"/>
    <w:rsid w:val="00805FF8"/>
    <w:rsid w:val="00806268"/>
    <w:rsid w:val="00806616"/>
    <w:rsid w:val="00806B1A"/>
    <w:rsid w:val="008074C5"/>
    <w:rsid w:val="00807899"/>
    <w:rsid w:val="008100D3"/>
    <w:rsid w:val="0081040F"/>
    <w:rsid w:val="00810453"/>
    <w:rsid w:val="0081086D"/>
    <w:rsid w:val="008108D4"/>
    <w:rsid w:val="00810B0B"/>
    <w:rsid w:val="00811030"/>
    <w:rsid w:val="008110D0"/>
    <w:rsid w:val="00811EE7"/>
    <w:rsid w:val="00811F8D"/>
    <w:rsid w:val="008125CE"/>
    <w:rsid w:val="008125D4"/>
    <w:rsid w:val="00812F38"/>
    <w:rsid w:val="00812FDD"/>
    <w:rsid w:val="008130F1"/>
    <w:rsid w:val="008139EA"/>
    <w:rsid w:val="00814401"/>
    <w:rsid w:val="00814757"/>
    <w:rsid w:val="008147E3"/>
    <w:rsid w:val="0081485A"/>
    <w:rsid w:val="00814887"/>
    <w:rsid w:val="00815160"/>
    <w:rsid w:val="008158BE"/>
    <w:rsid w:val="00815B2C"/>
    <w:rsid w:val="00815D35"/>
    <w:rsid w:val="00816224"/>
    <w:rsid w:val="00816937"/>
    <w:rsid w:val="00816EC6"/>
    <w:rsid w:val="00816ED8"/>
    <w:rsid w:val="0081775C"/>
    <w:rsid w:val="008178F8"/>
    <w:rsid w:val="0081797A"/>
    <w:rsid w:val="00817C17"/>
    <w:rsid w:val="00817C4A"/>
    <w:rsid w:val="0082080E"/>
    <w:rsid w:val="0082081B"/>
    <w:rsid w:val="0082110F"/>
    <w:rsid w:val="0082119A"/>
    <w:rsid w:val="0082191F"/>
    <w:rsid w:val="00821921"/>
    <w:rsid w:val="00822432"/>
    <w:rsid w:val="00823790"/>
    <w:rsid w:val="00823DE6"/>
    <w:rsid w:val="00824E57"/>
    <w:rsid w:val="00825037"/>
    <w:rsid w:val="0082523F"/>
    <w:rsid w:val="00825569"/>
    <w:rsid w:val="00825F8E"/>
    <w:rsid w:val="0082694F"/>
    <w:rsid w:val="00826D63"/>
    <w:rsid w:val="00827016"/>
    <w:rsid w:val="008276A1"/>
    <w:rsid w:val="008304FF"/>
    <w:rsid w:val="0083079D"/>
    <w:rsid w:val="00830A35"/>
    <w:rsid w:val="00830D16"/>
    <w:rsid w:val="00830FF8"/>
    <w:rsid w:val="00831010"/>
    <w:rsid w:val="00831102"/>
    <w:rsid w:val="0083296E"/>
    <w:rsid w:val="00832D0E"/>
    <w:rsid w:val="00832DDC"/>
    <w:rsid w:val="0083386C"/>
    <w:rsid w:val="008338F2"/>
    <w:rsid w:val="00833DC8"/>
    <w:rsid w:val="00833EFB"/>
    <w:rsid w:val="00833FCB"/>
    <w:rsid w:val="008341FC"/>
    <w:rsid w:val="0083456E"/>
    <w:rsid w:val="00835170"/>
    <w:rsid w:val="00835502"/>
    <w:rsid w:val="008357E1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49C"/>
    <w:rsid w:val="00840C82"/>
    <w:rsid w:val="0084112E"/>
    <w:rsid w:val="00841DE3"/>
    <w:rsid w:val="008420BE"/>
    <w:rsid w:val="00842402"/>
    <w:rsid w:val="00842B01"/>
    <w:rsid w:val="008431F9"/>
    <w:rsid w:val="008433BD"/>
    <w:rsid w:val="00843806"/>
    <w:rsid w:val="00843843"/>
    <w:rsid w:val="00843E39"/>
    <w:rsid w:val="0084412A"/>
    <w:rsid w:val="0084419D"/>
    <w:rsid w:val="00844735"/>
    <w:rsid w:val="00844A4E"/>
    <w:rsid w:val="008458F1"/>
    <w:rsid w:val="00845A8E"/>
    <w:rsid w:val="008468D8"/>
    <w:rsid w:val="00846B74"/>
    <w:rsid w:val="0084711D"/>
    <w:rsid w:val="0084719A"/>
    <w:rsid w:val="008501A4"/>
    <w:rsid w:val="00850293"/>
    <w:rsid w:val="00850803"/>
    <w:rsid w:val="00850ADF"/>
    <w:rsid w:val="00850CAA"/>
    <w:rsid w:val="00850D36"/>
    <w:rsid w:val="00850E59"/>
    <w:rsid w:val="00851507"/>
    <w:rsid w:val="008516D9"/>
    <w:rsid w:val="0085214C"/>
    <w:rsid w:val="008526FE"/>
    <w:rsid w:val="00852E51"/>
    <w:rsid w:val="00852FEC"/>
    <w:rsid w:val="00853AE0"/>
    <w:rsid w:val="008549E5"/>
    <w:rsid w:val="00854D1B"/>
    <w:rsid w:val="00854D21"/>
    <w:rsid w:val="00855737"/>
    <w:rsid w:val="008561AB"/>
    <w:rsid w:val="008563D9"/>
    <w:rsid w:val="0085678E"/>
    <w:rsid w:val="00856B7C"/>
    <w:rsid w:val="00856DBF"/>
    <w:rsid w:val="00856DE2"/>
    <w:rsid w:val="00856FB1"/>
    <w:rsid w:val="008571BA"/>
    <w:rsid w:val="00857430"/>
    <w:rsid w:val="008574E3"/>
    <w:rsid w:val="00860049"/>
    <w:rsid w:val="008612D2"/>
    <w:rsid w:val="008619DE"/>
    <w:rsid w:val="00861DE1"/>
    <w:rsid w:val="00861E0C"/>
    <w:rsid w:val="0086241A"/>
    <w:rsid w:val="0086253F"/>
    <w:rsid w:val="00862B91"/>
    <w:rsid w:val="00862EA1"/>
    <w:rsid w:val="0086364F"/>
    <w:rsid w:val="008637EA"/>
    <w:rsid w:val="00863B6B"/>
    <w:rsid w:val="00864173"/>
    <w:rsid w:val="00864775"/>
    <w:rsid w:val="00864A1B"/>
    <w:rsid w:val="008651EA"/>
    <w:rsid w:val="00865235"/>
    <w:rsid w:val="00865F03"/>
    <w:rsid w:val="00866413"/>
    <w:rsid w:val="00867148"/>
    <w:rsid w:val="00867C04"/>
    <w:rsid w:val="00867C1B"/>
    <w:rsid w:val="00867D0F"/>
    <w:rsid w:val="00867FA3"/>
    <w:rsid w:val="008707CF"/>
    <w:rsid w:val="00870C1D"/>
    <w:rsid w:val="00870E35"/>
    <w:rsid w:val="00871374"/>
    <w:rsid w:val="00871622"/>
    <w:rsid w:val="0087167E"/>
    <w:rsid w:val="00871958"/>
    <w:rsid w:val="00871D12"/>
    <w:rsid w:val="00871DEC"/>
    <w:rsid w:val="00871EFA"/>
    <w:rsid w:val="008720B0"/>
    <w:rsid w:val="008726F8"/>
    <w:rsid w:val="0087282B"/>
    <w:rsid w:val="00872B0C"/>
    <w:rsid w:val="00873242"/>
    <w:rsid w:val="0087422A"/>
    <w:rsid w:val="0087426B"/>
    <w:rsid w:val="008743C4"/>
    <w:rsid w:val="008746A3"/>
    <w:rsid w:val="00874B15"/>
    <w:rsid w:val="00874D78"/>
    <w:rsid w:val="00874F3A"/>
    <w:rsid w:val="00875FF2"/>
    <w:rsid w:val="008762AB"/>
    <w:rsid w:val="00876801"/>
    <w:rsid w:val="0087706C"/>
    <w:rsid w:val="0087780A"/>
    <w:rsid w:val="00877A97"/>
    <w:rsid w:val="00877EE2"/>
    <w:rsid w:val="0088067A"/>
    <w:rsid w:val="00880B10"/>
    <w:rsid w:val="00880DF8"/>
    <w:rsid w:val="00881E5D"/>
    <w:rsid w:val="00882425"/>
    <w:rsid w:val="008835B0"/>
    <w:rsid w:val="008838F7"/>
    <w:rsid w:val="0088587C"/>
    <w:rsid w:val="0088608F"/>
    <w:rsid w:val="008860C4"/>
    <w:rsid w:val="008861D4"/>
    <w:rsid w:val="00886572"/>
    <w:rsid w:val="008868EC"/>
    <w:rsid w:val="00887270"/>
    <w:rsid w:val="008874C6"/>
    <w:rsid w:val="00890895"/>
    <w:rsid w:val="008908B7"/>
    <w:rsid w:val="00890BFB"/>
    <w:rsid w:val="00891031"/>
    <w:rsid w:val="008914B4"/>
    <w:rsid w:val="00891A55"/>
    <w:rsid w:val="008920FE"/>
    <w:rsid w:val="00892917"/>
    <w:rsid w:val="00892ADC"/>
    <w:rsid w:val="00892B83"/>
    <w:rsid w:val="00892E0F"/>
    <w:rsid w:val="00893124"/>
    <w:rsid w:val="00893815"/>
    <w:rsid w:val="00894058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A05AE"/>
    <w:rsid w:val="008A07F9"/>
    <w:rsid w:val="008A0940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EB"/>
    <w:rsid w:val="008A5417"/>
    <w:rsid w:val="008A55E3"/>
    <w:rsid w:val="008A5E3A"/>
    <w:rsid w:val="008A680E"/>
    <w:rsid w:val="008A695E"/>
    <w:rsid w:val="008A6AA8"/>
    <w:rsid w:val="008A71B0"/>
    <w:rsid w:val="008A72B2"/>
    <w:rsid w:val="008A775F"/>
    <w:rsid w:val="008A7917"/>
    <w:rsid w:val="008B039A"/>
    <w:rsid w:val="008B0882"/>
    <w:rsid w:val="008B0FE1"/>
    <w:rsid w:val="008B11F3"/>
    <w:rsid w:val="008B18AC"/>
    <w:rsid w:val="008B19CC"/>
    <w:rsid w:val="008B1AFC"/>
    <w:rsid w:val="008B1E42"/>
    <w:rsid w:val="008B21A0"/>
    <w:rsid w:val="008B232E"/>
    <w:rsid w:val="008B2514"/>
    <w:rsid w:val="008B2603"/>
    <w:rsid w:val="008B267A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5AA0"/>
    <w:rsid w:val="008B5DB3"/>
    <w:rsid w:val="008B6248"/>
    <w:rsid w:val="008B67EB"/>
    <w:rsid w:val="008B69F7"/>
    <w:rsid w:val="008B7643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9FC"/>
    <w:rsid w:val="008C1AB3"/>
    <w:rsid w:val="008C209F"/>
    <w:rsid w:val="008C21D5"/>
    <w:rsid w:val="008C2596"/>
    <w:rsid w:val="008C266D"/>
    <w:rsid w:val="008C33D1"/>
    <w:rsid w:val="008C4430"/>
    <w:rsid w:val="008C45E3"/>
    <w:rsid w:val="008C494B"/>
    <w:rsid w:val="008C49A0"/>
    <w:rsid w:val="008C4AE6"/>
    <w:rsid w:val="008C52BC"/>
    <w:rsid w:val="008C587F"/>
    <w:rsid w:val="008C5C1D"/>
    <w:rsid w:val="008C5CBA"/>
    <w:rsid w:val="008C5D99"/>
    <w:rsid w:val="008C66C6"/>
    <w:rsid w:val="008C6831"/>
    <w:rsid w:val="008C6A19"/>
    <w:rsid w:val="008C6BD9"/>
    <w:rsid w:val="008C76FB"/>
    <w:rsid w:val="008C7B9E"/>
    <w:rsid w:val="008C7D67"/>
    <w:rsid w:val="008D0C1C"/>
    <w:rsid w:val="008D0E3A"/>
    <w:rsid w:val="008D1675"/>
    <w:rsid w:val="008D1777"/>
    <w:rsid w:val="008D1ECD"/>
    <w:rsid w:val="008D20D5"/>
    <w:rsid w:val="008D2120"/>
    <w:rsid w:val="008D2157"/>
    <w:rsid w:val="008D235F"/>
    <w:rsid w:val="008D23EE"/>
    <w:rsid w:val="008D25D0"/>
    <w:rsid w:val="008D2B5E"/>
    <w:rsid w:val="008D450A"/>
    <w:rsid w:val="008D57C8"/>
    <w:rsid w:val="008D5853"/>
    <w:rsid w:val="008D58EF"/>
    <w:rsid w:val="008D66DF"/>
    <w:rsid w:val="008D67DD"/>
    <w:rsid w:val="008D6858"/>
    <w:rsid w:val="008D6AB4"/>
    <w:rsid w:val="008D6B6E"/>
    <w:rsid w:val="008D6E4D"/>
    <w:rsid w:val="008E0538"/>
    <w:rsid w:val="008E11DD"/>
    <w:rsid w:val="008E14D2"/>
    <w:rsid w:val="008E1527"/>
    <w:rsid w:val="008E1B67"/>
    <w:rsid w:val="008E2008"/>
    <w:rsid w:val="008E2017"/>
    <w:rsid w:val="008E29BB"/>
    <w:rsid w:val="008E2D0F"/>
    <w:rsid w:val="008E2E6F"/>
    <w:rsid w:val="008E4035"/>
    <w:rsid w:val="008E4067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91A"/>
    <w:rsid w:val="008E6967"/>
    <w:rsid w:val="008E6C62"/>
    <w:rsid w:val="008E6FDB"/>
    <w:rsid w:val="008E7A45"/>
    <w:rsid w:val="008E7E2A"/>
    <w:rsid w:val="008E7F8E"/>
    <w:rsid w:val="008F0345"/>
    <w:rsid w:val="008F0AC5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7F"/>
    <w:rsid w:val="008F23DC"/>
    <w:rsid w:val="008F24D3"/>
    <w:rsid w:val="008F250C"/>
    <w:rsid w:val="008F26A0"/>
    <w:rsid w:val="008F2716"/>
    <w:rsid w:val="008F35FD"/>
    <w:rsid w:val="008F3650"/>
    <w:rsid w:val="008F36A0"/>
    <w:rsid w:val="008F4516"/>
    <w:rsid w:val="008F4558"/>
    <w:rsid w:val="008F47A9"/>
    <w:rsid w:val="008F4C21"/>
    <w:rsid w:val="008F4C9B"/>
    <w:rsid w:val="008F5360"/>
    <w:rsid w:val="008F61E1"/>
    <w:rsid w:val="008F6248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D8D"/>
    <w:rsid w:val="009020C4"/>
    <w:rsid w:val="009023DF"/>
    <w:rsid w:val="009024ED"/>
    <w:rsid w:val="00902B60"/>
    <w:rsid w:val="00903619"/>
    <w:rsid w:val="0090388D"/>
    <w:rsid w:val="00903C63"/>
    <w:rsid w:val="009046A5"/>
    <w:rsid w:val="00904BD1"/>
    <w:rsid w:val="00904D03"/>
    <w:rsid w:val="00904E62"/>
    <w:rsid w:val="009062F3"/>
    <w:rsid w:val="00906A58"/>
    <w:rsid w:val="00907176"/>
    <w:rsid w:val="00907285"/>
    <w:rsid w:val="009072F3"/>
    <w:rsid w:val="009078FD"/>
    <w:rsid w:val="00910025"/>
    <w:rsid w:val="009100C1"/>
    <w:rsid w:val="009115D1"/>
    <w:rsid w:val="00913622"/>
    <w:rsid w:val="00913F65"/>
    <w:rsid w:val="009142B1"/>
    <w:rsid w:val="00914529"/>
    <w:rsid w:val="009145EA"/>
    <w:rsid w:val="0091469F"/>
    <w:rsid w:val="009146F4"/>
    <w:rsid w:val="009148AB"/>
    <w:rsid w:val="00914D1F"/>
    <w:rsid w:val="0091527A"/>
    <w:rsid w:val="00915F1B"/>
    <w:rsid w:val="00916742"/>
    <w:rsid w:val="00916996"/>
    <w:rsid w:val="00916A14"/>
    <w:rsid w:val="009173F9"/>
    <w:rsid w:val="0091742E"/>
    <w:rsid w:val="00917784"/>
    <w:rsid w:val="00920031"/>
    <w:rsid w:val="0092020F"/>
    <w:rsid w:val="00920A8B"/>
    <w:rsid w:val="00920BD8"/>
    <w:rsid w:val="009213EE"/>
    <w:rsid w:val="00921406"/>
    <w:rsid w:val="009219FF"/>
    <w:rsid w:val="00921BDF"/>
    <w:rsid w:val="00921F11"/>
    <w:rsid w:val="009220F9"/>
    <w:rsid w:val="00922A4B"/>
    <w:rsid w:val="00922B92"/>
    <w:rsid w:val="00922C43"/>
    <w:rsid w:val="009237C2"/>
    <w:rsid w:val="0092383B"/>
    <w:rsid w:val="00923909"/>
    <w:rsid w:val="00923A23"/>
    <w:rsid w:val="00923B9F"/>
    <w:rsid w:val="00923DB3"/>
    <w:rsid w:val="0092434D"/>
    <w:rsid w:val="00924882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6487"/>
    <w:rsid w:val="00926822"/>
    <w:rsid w:val="00926F4F"/>
    <w:rsid w:val="00927A16"/>
    <w:rsid w:val="0093002B"/>
    <w:rsid w:val="0093030A"/>
    <w:rsid w:val="009305EB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FD5"/>
    <w:rsid w:val="00936364"/>
    <w:rsid w:val="009368C2"/>
    <w:rsid w:val="00936D9E"/>
    <w:rsid w:val="00936F04"/>
    <w:rsid w:val="00937152"/>
    <w:rsid w:val="00937B7E"/>
    <w:rsid w:val="009400F5"/>
    <w:rsid w:val="009405F3"/>
    <w:rsid w:val="0094083B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DF7"/>
    <w:rsid w:val="00943E62"/>
    <w:rsid w:val="00943FA9"/>
    <w:rsid w:val="009444B1"/>
    <w:rsid w:val="00945308"/>
    <w:rsid w:val="0094563D"/>
    <w:rsid w:val="0094593D"/>
    <w:rsid w:val="00946696"/>
    <w:rsid w:val="009469A6"/>
    <w:rsid w:val="00947664"/>
    <w:rsid w:val="00947800"/>
    <w:rsid w:val="009479C1"/>
    <w:rsid w:val="00947B2B"/>
    <w:rsid w:val="00947DA4"/>
    <w:rsid w:val="00947F7B"/>
    <w:rsid w:val="00947FF5"/>
    <w:rsid w:val="0095033D"/>
    <w:rsid w:val="0095069D"/>
    <w:rsid w:val="0095096A"/>
    <w:rsid w:val="00952063"/>
    <w:rsid w:val="00952198"/>
    <w:rsid w:val="009523C4"/>
    <w:rsid w:val="009529CD"/>
    <w:rsid w:val="00952CCC"/>
    <w:rsid w:val="00953B66"/>
    <w:rsid w:val="0095499B"/>
    <w:rsid w:val="009549F7"/>
    <w:rsid w:val="009555D1"/>
    <w:rsid w:val="00955916"/>
    <w:rsid w:val="00955CF1"/>
    <w:rsid w:val="00955F01"/>
    <w:rsid w:val="009577DF"/>
    <w:rsid w:val="009578E3"/>
    <w:rsid w:val="00957C30"/>
    <w:rsid w:val="00957D7C"/>
    <w:rsid w:val="00957DEA"/>
    <w:rsid w:val="0096021B"/>
    <w:rsid w:val="00961313"/>
    <w:rsid w:val="00961753"/>
    <w:rsid w:val="009617A8"/>
    <w:rsid w:val="00961950"/>
    <w:rsid w:val="00961ACC"/>
    <w:rsid w:val="00962296"/>
    <w:rsid w:val="009628BD"/>
    <w:rsid w:val="009636DD"/>
    <w:rsid w:val="009638E3"/>
    <w:rsid w:val="00963CB0"/>
    <w:rsid w:val="0096477B"/>
    <w:rsid w:val="00964BEB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F34"/>
    <w:rsid w:val="009673DF"/>
    <w:rsid w:val="00967C9F"/>
    <w:rsid w:val="00967D35"/>
    <w:rsid w:val="00967DB0"/>
    <w:rsid w:val="00967DD9"/>
    <w:rsid w:val="00970355"/>
    <w:rsid w:val="0097046D"/>
    <w:rsid w:val="00970965"/>
    <w:rsid w:val="00971108"/>
    <w:rsid w:val="009714A4"/>
    <w:rsid w:val="00971A13"/>
    <w:rsid w:val="00971BA7"/>
    <w:rsid w:val="00972333"/>
    <w:rsid w:val="0097256D"/>
    <w:rsid w:val="00972C55"/>
    <w:rsid w:val="00973035"/>
    <w:rsid w:val="00973260"/>
    <w:rsid w:val="009733E5"/>
    <w:rsid w:val="00973A7F"/>
    <w:rsid w:val="009754C3"/>
    <w:rsid w:val="009755FE"/>
    <w:rsid w:val="00975D50"/>
    <w:rsid w:val="00975EEA"/>
    <w:rsid w:val="00976E53"/>
    <w:rsid w:val="00977B85"/>
    <w:rsid w:val="00977CCF"/>
    <w:rsid w:val="00977D0E"/>
    <w:rsid w:val="00977EF8"/>
    <w:rsid w:val="00980385"/>
    <w:rsid w:val="00981106"/>
    <w:rsid w:val="0098135D"/>
    <w:rsid w:val="009817A5"/>
    <w:rsid w:val="00981CBB"/>
    <w:rsid w:val="009823CF"/>
    <w:rsid w:val="00982C2C"/>
    <w:rsid w:val="00982E36"/>
    <w:rsid w:val="00982F43"/>
    <w:rsid w:val="00984673"/>
    <w:rsid w:val="0098485D"/>
    <w:rsid w:val="00984975"/>
    <w:rsid w:val="0098572C"/>
    <w:rsid w:val="00985BE6"/>
    <w:rsid w:val="00986963"/>
    <w:rsid w:val="00986ABF"/>
    <w:rsid w:val="0098729E"/>
    <w:rsid w:val="00987C79"/>
    <w:rsid w:val="00987CA6"/>
    <w:rsid w:val="00990551"/>
    <w:rsid w:val="009906E6"/>
    <w:rsid w:val="009907C7"/>
    <w:rsid w:val="009908C1"/>
    <w:rsid w:val="009909F2"/>
    <w:rsid w:val="00990A81"/>
    <w:rsid w:val="00990C84"/>
    <w:rsid w:val="00990D96"/>
    <w:rsid w:val="00990F0F"/>
    <w:rsid w:val="009915E6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F3F"/>
    <w:rsid w:val="009935FE"/>
    <w:rsid w:val="00994330"/>
    <w:rsid w:val="009943BE"/>
    <w:rsid w:val="009943E9"/>
    <w:rsid w:val="00994679"/>
    <w:rsid w:val="0099486C"/>
    <w:rsid w:val="00994CF7"/>
    <w:rsid w:val="00994D7E"/>
    <w:rsid w:val="00994F35"/>
    <w:rsid w:val="0099576C"/>
    <w:rsid w:val="00995FD6"/>
    <w:rsid w:val="009966A3"/>
    <w:rsid w:val="00996B39"/>
    <w:rsid w:val="00996EC4"/>
    <w:rsid w:val="00997476"/>
    <w:rsid w:val="00997658"/>
    <w:rsid w:val="009976DA"/>
    <w:rsid w:val="00997852"/>
    <w:rsid w:val="00997C51"/>
    <w:rsid w:val="009A19FF"/>
    <w:rsid w:val="009A2C2C"/>
    <w:rsid w:val="009A2DED"/>
    <w:rsid w:val="009A347F"/>
    <w:rsid w:val="009A3A3D"/>
    <w:rsid w:val="009A3F1A"/>
    <w:rsid w:val="009A3FE4"/>
    <w:rsid w:val="009A586B"/>
    <w:rsid w:val="009A5E47"/>
    <w:rsid w:val="009A641A"/>
    <w:rsid w:val="009A6630"/>
    <w:rsid w:val="009A745F"/>
    <w:rsid w:val="009A7465"/>
    <w:rsid w:val="009B03B8"/>
    <w:rsid w:val="009B0709"/>
    <w:rsid w:val="009B0C42"/>
    <w:rsid w:val="009B1345"/>
    <w:rsid w:val="009B14AA"/>
    <w:rsid w:val="009B1DBA"/>
    <w:rsid w:val="009B1F5D"/>
    <w:rsid w:val="009B1FFB"/>
    <w:rsid w:val="009B2A3A"/>
    <w:rsid w:val="009B31CE"/>
    <w:rsid w:val="009B3307"/>
    <w:rsid w:val="009B3D14"/>
    <w:rsid w:val="009B3D9D"/>
    <w:rsid w:val="009B3E2C"/>
    <w:rsid w:val="009B40C0"/>
    <w:rsid w:val="009B5F63"/>
    <w:rsid w:val="009B676C"/>
    <w:rsid w:val="009B6782"/>
    <w:rsid w:val="009B6788"/>
    <w:rsid w:val="009B7954"/>
    <w:rsid w:val="009C0386"/>
    <w:rsid w:val="009C08C2"/>
    <w:rsid w:val="009C090E"/>
    <w:rsid w:val="009C20F2"/>
    <w:rsid w:val="009C20FD"/>
    <w:rsid w:val="009C23D0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E24"/>
    <w:rsid w:val="009C6FE4"/>
    <w:rsid w:val="009C754B"/>
    <w:rsid w:val="009C7D40"/>
    <w:rsid w:val="009C7F2A"/>
    <w:rsid w:val="009D0140"/>
    <w:rsid w:val="009D035C"/>
    <w:rsid w:val="009D0FF2"/>
    <w:rsid w:val="009D147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360"/>
    <w:rsid w:val="009D358A"/>
    <w:rsid w:val="009D374B"/>
    <w:rsid w:val="009D409D"/>
    <w:rsid w:val="009D4966"/>
    <w:rsid w:val="009D49BF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E98"/>
    <w:rsid w:val="009D73A2"/>
    <w:rsid w:val="009D7C73"/>
    <w:rsid w:val="009E02EE"/>
    <w:rsid w:val="009E0562"/>
    <w:rsid w:val="009E0CB7"/>
    <w:rsid w:val="009E0D9A"/>
    <w:rsid w:val="009E132B"/>
    <w:rsid w:val="009E17DD"/>
    <w:rsid w:val="009E223B"/>
    <w:rsid w:val="009E2608"/>
    <w:rsid w:val="009E266C"/>
    <w:rsid w:val="009E2DED"/>
    <w:rsid w:val="009E3236"/>
    <w:rsid w:val="009E3339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EDA"/>
    <w:rsid w:val="009E65E7"/>
    <w:rsid w:val="009E6A9F"/>
    <w:rsid w:val="009E6BAB"/>
    <w:rsid w:val="009E6ED9"/>
    <w:rsid w:val="009E75B8"/>
    <w:rsid w:val="009E7B32"/>
    <w:rsid w:val="009E7D22"/>
    <w:rsid w:val="009E7F99"/>
    <w:rsid w:val="009F009B"/>
    <w:rsid w:val="009F00BE"/>
    <w:rsid w:val="009F077A"/>
    <w:rsid w:val="009F0B5A"/>
    <w:rsid w:val="009F163D"/>
    <w:rsid w:val="009F2345"/>
    <w:rsid w:val="009F26EF"/>
    <w:rsid w:val="009F3ADC"/>
    <w:rsid w:val="009F496D"/>
    <w:rsid w:val="009F58C1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BEF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EDC"/>
    <w:rsid w:val="00A0516A"/>
    <w:rsid w:val="00A051D9"/>
    <w:rsid w:val="00A0595A"/>
    <w:rsid w:val="00A05BE8"/>
    <w:rsid w:val="00A07095"/>
    <w:rsid w:val="00A071E6"/>
    <w:rsid w:val="00A07A3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BE5"/>
    <w:rsid w:val="00A12C57"/>
    <w:rsid w:val="00A134B1"/>
    <w:rsid w:val="00A13718"/>
    <w:rsid w:val="00A13C25"/>
    <w:rsid w:val="00A13C58"/>
    <w:rsid w:val="00A15300"/>
    <w:rsid w:val="00A15522"/>
    <w:rsid w:val="00A15A8E"/>
    <w:rsid w:val="00A161DD"/>
    <w:rsid w:val="00A16220"/>
    <w:rsid w:val="00A1658A"/>
    <w:rsid w:val="00A166A4"/>
    <w:rsid w:val="00A166B6"/>
    <w:rsid w:val="00A16972"/>
    <w:rsid w:val="00A16985"/>
    <w:rsid w:val="00A16ECF"/>
    <w:rsid w:val="00A1730F"/>
    <w:rsid w:val="00A17B5A"/>
    <w:rsid w:val="00A17BBE"/>
    <w:rsid w:val="00A17E6B"/>
    <w:rsid w:val="00A20041"/>
    <w:rsid w:val="00A20048"/>
    <w:rsid w:val="00A204B6"/>
    <w:rsid w:val="00A20640"/>
    <w:rsid w:val="00A20DA4"/>
    <w:rsid w:val="00A214A7"/>
    <w:rsid w:val="00A2182D"/>
    <w:rsid w:val="00A2200D"/>
    <w:rsid w:val="00A22B7F"/>
    <w:rsid w:val="00A22EE4"/>
    <w:rsid w:val="00A230EC"/>
    <w:rsid w:val="00A234E8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6B83"/>
    <w:rsid w:val="00A26F85"/>
    <w:rsid w:val="00A27134"/>
    <w:rsid w:val="00A278B5"/>
    <w:rsid w:val="00A27C7C"/>
    <w:rsid w:val="00A30953"/>
    <w:rsid w:val="00A3099B"/>
    <w:rsid w:val="00A30C68"/>
    <w:rsid w:val="00A31065"/>
    <w:rsid w:val="00A310A8"/>
    <w:rsid w:val="00A32134"/>
    <w:rsid w:val="00A32469"/>
    <w:rsid w:val="00A32543"/>
    <w:rsid w:val="00A32784"/>
    <w:rsid w:val="00A32A78"/>
    <w:rsid w:val="00A32CC3"/>
    <w:rsid w:val="00A332AF"/>
    <w:rsid w:val="00A338A4"/>
    <w:rsid w:val="00A3390B"/>
    <w:rsid w:val="00A33EDA"/>
    <w:rsid w:val="00A33FBC"/>
    <w:rsid w:val="00A34231"/>
    <w:rsid w:val="00A348A5"/>
    <w:rsid w:val="00A34EAE"/>
    <w:rsid w:val="00A35380"/>
    <w:rsid w:val="00A35D73"/>
    <w:rsid w:val="00A36696"/>
    <w:rsid w:val="00A3688D"/>
    <w:rsid w:val="00A36ADF"/>
    <w:rsid w:val="00A372FC"/>
    <w:rsid w:val="00A37493"/>
    <w:rsid w:val="00A3762B"/>
    <w:rsid w:val="00A37877"/>
    <w:rsid w:val="00A3788E"/>
    <w:rsid w:val="00A37A99"/>
    <w:rsid w:val="00A37AC6"/>
    <w:rsid w:val="00A37B5F"/>
    <w:rsid w:val="00A4009D"/>
    <w:rsid w:val="00A40476"/>
    <w:rsid w:val="00A40DD6"/>
    <w:rsid w:val="00A40E44"/>
    <w:rsid w:val="00A40E61"/>
    <w:rsid w:val="00A410D9"/>
    <w:rsid w:val="00A411E9"/>
    <w:rsid w:val="00A41977"/>
    <w:rsid w:val="00A41BF6"/>
    <w:rsid w:val="00A41C6F"/>
    <w:rsid w:val="00A41DCB"/>
    <w:rsid w:val="00A41E5A"/>
    <w:rsid w:val="00A42BE0"/>
    <w:rsid w:val="00A42E08"/>
    <w:rsid w:val="00A42E94"/>
    <w:rsid w:val="00A43349"/>
    <w:rsid w:val="00A4337C"/>
    <w:rsid w:val="00A43C93"/>
    <w:rsid w:val="00A4499E"/>
    <w:rsid w:val="00A45225"/>
    <w:rsid w:val="00A45360"/>
    <w:rsid w:val="00A459D2"/>
    <w:rsid w:val="00A45AF8"/>
    <w:rsid w:val="00A45D0C"/>
    <w:rsid w:val="00A4668E"/>
    <w:rsid w:val="00A46B94"/>
    <w:rsid w:val="00A4722B"/>
    <w:rsid w:val="00A4735F"/>
    <w:rsid w:val="00A478CD"/>
    <w:rsid w:val="00A47EA0"/>
    <w:rsid w:val="00A50013"/>
    <w:rsid w:val="00A50159"/>
    <w:rsid w:val="00A50765"/>
    <w:rsid w:val="00A509FA"/>
    <w:rsid w:val="00A50D4D"/>
    <w:rsid w:val="00A50E8C"/>
    <w:rsid w:val="00A512F5"/>
    <w:rsid w:val="00A51395"/>
    <w:rsid w:val="00A5140B"/>
    <w:rsid w:val="00A517DE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D21"/>
    <w:rsid w:val="00A5758B"/>
    <w:rsid w:val="00A61541"/>
    <w:rsid w:val="00A61CA8"/>
    <w:rsid w:val="00A624C1"/>
    <w:rsid w:val="00A6303E"/>
    <w:rsid w:val="00A636FC"/>
    <w:rsid w:val="00A6402B"/>
    <w:rsid w:val="00A643BC"/>
    <w:rsid w:val="00A65269"/>
    <w:rsid w:val="00A65560"/>
    <w:rsid w:val="00A65764"/>
    <w:rsid w:val="00A65863"/>
    <w:rsid w:val="00A65897"/>
    <w:rsid w:val="00A65CBF"/>
    <w:rsid w:val="00A6615B"/>
    <w:rsid w:val="00A66B20"/>
    <w:rsid w:val="00A66BAF"/>
    <w:rsid w:val="00A67091"/>
    <w:rsid w:val="00A673D4"/>
    <w:rsid w:val="00A67BD7"/>
    <w:rsid w:val="00A70EE2"/>
    <w:rsid w:val="00A716AC"/>
    <w:rsid w:val="00A71A90"/>
    <w:rsid w:val="00A72732"/>
    <w:rsid w:val="00A72B82"/>
    <w:rsid w:val="00A72FB4"/>
    <w:rsid w:val="00A743CB"/>
    <w:rsid w:val="00A74B8D"/>
    <w:rsid w:val="00A75C1F"/>
    <w:rsid w:val="00A76DE5"/>
    <w:rsid w:val="00A77110"/>
    <w:rsid w:val="00A77B37"/>
    <w:rsid w:val="00A77E1F"/>
    <w:rsid w:val="00A80331"/>
    <w:rsid w:val="00A805D8"/>
    <w:rsid w:val="00A80804"/>
    <w:rsid w:val="00A80CDF"/>
    <w:rsid w:val="00A810AC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32CA"/>
    <w:rsid w:val="00A83BD2"/>
    <w:rsid w:val="00A8451A"/>
    <w:rsid w:val="00A84CC1"/>
    <w:rsid w:val="00A8518B"/>
    <w:rsid w:val="00A85CA6"/>
    <w:rsid w:val="00A85E57"/>
    <w:rsid w:val="00A8602D"/>
    <w:rsid w:val="00A8665E"/>
    <w:rsid w:val="00A86AE3"/>
    <w:rsid w:val="00A86B38"/>
    <w:rsid w:val="00A86C9A"/>
    <w:rsid w:val="00A8717D"/>
    <w:rsid w:val="00A87DEB"/>
    <w:rsid w:val="00A90547"/>
    <w:rsid w:val="00A9077E"/>
    <w:rsid w:val="00A9167D"/>
    <w:rsid w:val="00A91DC0"/>
    <w:rsid w:val="00A91E73"/>
    <w:rsid w:val="00A9233A"/>
    <w:rsid w:val="00A925FA"/>
    <w:rsid w:val="00A92941"/>
    <w:rsid w:val="00A92C85"/>
    <w:rsid w:val="00A935B0"/>
    <w:rsid w:val="00A93A1D"/>
    <w:rsid w:val="00A94093"/>
    <w:rsid w:val="00A94A60"/>
    <w:rsid w:val="00A94D59"/>
    <w:rsid w:val="00A94E21"/>
    <w:rsid w:val="00A95739"/>
    <w:rsid w:val="00A95949"/>
    <w:rsid w:val="00A96438"/>
    <w:rsid w:val="00A96E22"/>
    <w:rsid w:val="00A97063"/>
    <w:rsid w:val="00A97446"/>
    <w:rsid w:val="00A97586"/>
    <w:rsid w:val="00A97671"/>
    <w:rsid w:val="00A97DA5"/>
    <w:rsid w:val="00A97E9B"/>
    <w:rsid w:val="00A97FE2"/>
    <w:rsid w:val="00AA0F43"/>
    <w:rsid w:val="00AA1B22"/>
    <w:rsid w:val="00AA1C8A"/>
    <w:rsid w:val="00AA2078"/>
    <w:rsid w:val="00AA3065"/>
    <w:rsid w:val="00AA329A"/>
    <w:rsid w:val="00AA34BD"/>
    <w:rsid w:val="00AA3BFF"/>
    <w:rsid w:val="00AA3D89"/>
    <w:rsid w:val="00AA5283"/>
    <w:rsid w:val="00AA59A0"/>
    <w:rsid w:val="00AA6245"/>
    <w:rsid w:val="00AA6D7B"/>
    <w:rsid w:val="00AA6DF7"/>
    <w:rsid w:val="00AA6E15"/>
    <w:rsid w:val="00AA70B6"/>
    <w:rsid w:val="00AA70F9"/>
    <w:rsid w:val="00AA760B"/>
    <w:rsid w:val="00AA7B46"/>
    <w:rsid w:val="00AB0934"/>
    <w:rsid w:val="00AB0B3A"/>
    <w:rsid w:val="00AB185C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8CF"/>
    <w:rsid w:val="00AB531B"/>
    <w:rsid w:val="00AB5FA7"/>
    <w:rsid w:val="00AB61BD"/>
    <w:rsid w:val="00AB63C4"/>
    <w:rsid w:val="00AB658A"/>
    <w:rsid w:val="00AB65AB"/>
    <w:rsid w:val="00AB65B3"/>
    <w:rsid w:val="00AB6E98"/>
    <w:rsid w:val="00AB733C"/>
    <w:rsid w:val="00AB7ABD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36F"/>
    <w:rsid w:val="00AC3D47"/>
    <w:rsid w:val="00AC414E"/>
    <w:rsid w:val="00AC4324"/>
    <w:rsid w:val="00AC4496"/>
    <w:rsid w:val="00AC4B56"/>
    <w:rsid w:val="00AC4EDE"/>
    <w:rsid w:val="00AC4EE7"/>
    <w:rsid w:val="00AC5046"/>
    <w:rsid w:val="00AC57C9"/>
    <w:rsid w:val="00AC59BA"/>
    <w:rsid w:val="00AC5EAD"/>
    <w:rsid w:val="00AC616E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8FF"/>
    <w:rsid w:val="00AD198E"/>
    <w:rsid w:val="00AD1B11"/>
    <w:rsid w:val="00AD1EA8"/>
    <w:rsid w:val="00AD2855"/>
    <w:rsid w:val="00AD2C44"/>
    <w:rsid w:val="00AD2EF9"/>
    <w:rsid w:val="00AD3240"/>
    <w:rsid w:val="00AD337A"/>
    <w:rsid w:val="00AD3669"/>
    <w:rsid w:val="00AD3B9D"/>
    <w:rsid w:val="00AD429D"/>
    <w:rsid w:val="00AD43AD"/>
    <w:rsid w:val="00AD472B"/>
    <w:rsid w:val="00AD47FA"/>
    <w:rsid w:val="00AD4A9C"/>
    <w:rsid w:val="00AD4C72"/>
    <w:rsid w:val="00AD4CFC"/>
    <w:rsid w:val="00AD5190"/>
    <w:rsid w:val="00AD53D0"/>
    <w:rsid w:val="00AD5F73"/>
    <w:rsid w:val="00AD6097"/>
    <w:rsid w:val="00AD6131"/>
    <w:rsid w:val="00AD64CA"/>
    <w:rsid w:val="00AD66B7"/>
    <w:rsid w:val="00AD6BF2"/>
    <w:rsid w:val="00AD6DCE"/>
    <w:rsid w:val="00AD6DE3"/>
    <w:rsid w:val="00AD6EBE"/>
    <w:rsid w:val="00AD710F"/>
    <w:rsid w:val="00AE03B7"/>
    <w:rsid w:val="00AE03EF"/>
    <w:rsid w:val="00AE0627"/>
    <w:rsid w:val="00AE14D3"/>
    <w:rsid w:val="00AE177C"/>
    <w:rsid w:val="00AE198C"/>
    <w:rsid w:val="00AE1B39"/>
    <w:rsid w:val="00AE1E5C"/>
    <w:rsid w:val="00AE2299"/>
    <w:rsid w:val="00AE2A19"/>
    <w:rsid w:val="00AE2DDC"/>
    <w:rsid w:val="00AE349C"/>
    <w:rsid w:val="00AE36DC"/>
    <w:rsid w:val="00AE36F9"/>
    <w:rsid w:val="00AE3834"/>
    <w:rsid w:val="00AE3D3C"/>
    <w:rsid w:val="00AE501A"/>
    <w:rsid w:val="00AE5152"/>
    <w:rsid w:val="00AE5422"/>
    <w:rsid w:val="00AE631B"/>
    <w:rsid w:val="00AE647D"/>
    <w:rsid w:val="00AE6AF3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1332"/>
    <w:rsid w:val="00AF1FAA"/>
    <w:rsid w:val="00AF20CD"/>
    <w:rsid w:val="00AF232F"/>
    <w:rsid w:val="00AF24C6"/>
    <w:rsid w:val="00AF3138"/>
    <w:rsid w:val="00AF325C"/>
    <w:rsid w:val="00AF32A6"/>
    <w:rsid w:val="00AF4D46"/>
    <w:rsid w:val="00AF56BB"/>
    <w:rsid w:val="00AF5A8D"/>
    <w:rsid w:val="00AF6A2B"/>
    <w:rsid w:val="00AF6CDB"/>
    <w:rsid w:val="00AF7289"/>
    <w:rsid w:val="00AF77FE"/>
    <w:rsid w:val="00B00589"/>
    <w:rsid w:val="00B00886"/>
    <w:rsid w:val="00B00D82"/>
    <w:rsid w:val="00B00D92"/>
    <w:rsid w:val="00B0150F"/>
    <w:rsid w:val="00B0178E"/>
    <w:rsid w:val="00B019BE"/>
    <w:rsid w:val="00B019F0"/>
    <w:rsid w:val="00B01E59"/>
    <w:rsid w:val="00B01F52"/>
    <w:rsid w:val="00B020BC"/>
    <w:rsid w:val="00B0214A"/>
    <w:rsid w:val="00B024DB"/>
    <w:rsid w:val="00B025ED"/>
    <w:rsid w:val="00B035BD"/>
    <w:rsid w:val="00B035E0"/>
    <w:rsid w:val="00B0362C"/>
    <w:rsid w:val="00B03CB4"/>
    <w:rsid w:val="00B0415C"/>
    <w:rsid w:val="00B04827"/>
    <w:rsid w:val="00B049AA"/>
    <w:rsid w:val="00B04CFE"/>
    <w:rsid w:val="00B04F8A"/>
    <w:rsid w:val="00B05BC0"/>
    <w:rsid w:val="00B05F0F"/>
    <w:rsid w:val="00B0618F"/>
    <w:rsid w:val="00B06537"/>
    <w:rsid w:val="00B065E2"/>
    <w:rsid w:val="00B06782"/>
    <w:rsid w:val="00B07176"/>
    <w:rsid w:val="00B0798D"/>
    <w:rsid w:val="00B10A19"/>
    <w:rsid w:val="00B10ABD"/>
    <w:rsid w:val="00B1126F"/>
    <w:rsid w:val="00B114D0"/>
    <w:rsid w:val="00B11776"/>
    <w:rsid w:val="00B11A07"/>
    <w:rsid w:val="00B11BA3"/>
    <w:rsid w:val="00B1201A"/>
    <w:rsid w:val="00B120C1"/>
    <w:rsid w:val="00B132A7"/>
    <w:rsid w:val="00B133A9"/>
    <w:rsid w:val="00B13891"/>
    <w:rsid w:val="00B13D1B"/>
    <w:rsid w:val="00B13FB2"/>
    <w:rsid w:val="00B14349"/>
    <w:rsid w:val="00B1460B"/>
    <w:rsid w:val="00B14E52"/>
    <w:rsid w:val="00B1553E"/>
    <w:rsid w:val="00B1591B"/>
    <w:rsid w:val="00B15C9C"/>
    <w:rsid w:val="00B16105"/>
    <w:rsid w:val="00B16FD0"/>
    <w:rsid w:val="00B1731B"/>
    <w:rsid w:val="00B1746F"/>
    <w:rsid w:val="00B174B0"/>
    <w:rsid w:val="00B17573"/>
    <w:rsid w:val="00B175A4"/>
    <w:rsid w:val="00B17D53"/>
    <w:rsid w:val="00B20160"/>
    <w:rsid w:val="00B207DF"/>
    <w:rsid w:val="00B20C26"/>
    <w:rsid w:val="00B20F5F"/>
    <w:rsid w:val="00B21056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3C4"/>
    <w:rsid w:val="00B2450F"/>
    <w:rsid w:val="00B251CB"/>
    <w:rsid w:val="00B252D9"/>
    <w:rsid w:val="00B25DF4"/>
    <w:rsid w:val="00B26010"/>
    <w:rsid w:val="00B26692"/>
    <w:rsid w:val="00B267C1"/>
    <w:rsid w:val="00B26823"/>
    <w:rsid w:val="00B2698E"/>
    <w:rsid w:val="00B26B99"/>
    <w:rsid w:val="00B26DB2"/>
    <w:rsid w:val="00B27175"/>
    <w:rsid w:val="00B27314"/>
    <w:rsid w:val="00B27739"/>
    <w:rsid w:val="00B27853"/>
    <w:rsid w:val="00B27EAB"/>
    <w:rsid w:val="00B3018C"/>
    <w:rsid w:val="00B3021F"/>
    <w:rsid w:val="00B30220"/>
    <w:rsid w:val="00B306AB"/>
    <w:rsid w:val="00B30774"/>
    <w:rsid w:val="00B3084D"/>
    <w:rsid w:val="00B31051"/>
    <w:rsid w:val="00B31180"/>
    <w:rsid w:val="00B31526"/>
    <w:rsid w:val="00B315C5"/>
    <w:rsid w:val="00B31809"/>
    <w:rsid w:val="00B31845"/>
    <w:rsid w:val="00B31D0D"/>
    <w:rsid w:val="00B326EF"/>
    <w:rsid w:val="00B3310F"/>
    <w:rsid w:val="00B3351B"/>
    <w:rsid w:val="00B335AE"/>
    <w:rsid w:val="00B339AF"/>
    <w:rsid w:val="00B33E70"/>
    <w:rsid w:val="00B33F38"/>
    <w:rsid w:val="00B33F64"/>
    <w:rsid w:val="00B340B8"/>
    <w:rsid w:val="00B3453C"/>
    <w:rsid w:val="00B34C66"/>
    <w:rsid w:val="00B34CDD"/>
    <w:rsid w:val="00B34D40"/>
    <w:rsid w:val="00B3546E"/>
    <w:rsid w:val="00B355C5"/>
    <w:rsid w:val="00B3561D"/>
    <w:rsid w:val="00B365D2"/>
    <w:rsid w:val="00B36C4B"/>
    <w:rsid w:val="00B3724C"/>
    <w:rsid w:val="00B374FA"/>
    <w:rsid w:val="00B37A2A"/>
    <w:rsid w:val="00B37D05"/>
    <w:rsid w:val="00B40F40"/>
    <w:rsid w:val="00B41023"/>
    <w:rsid w:val="00B414E0"/>
    <w:rsid w:val="00B418E3"/>
    <w:rsid w:val="00B41928"/>
    <w:rsid w:val="00B41A9F"/>
    <w:rsid w:val="00B41E4E"/>
    <w:rsid w:val="00B4265D"/>
    <w:rsid w:val="00B4286C"/>
    <w:rsid w:val="00B428E3"/>
    <w:rsid w:val="00B42990"/>
    <w:rsid w:val="00B42B42"/>
    <w:rsid w:val="00B43661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D4B"/>
    <w:rsid w:val="00B460D6"/>
    <w:rsid w:val="00B46397"/>
    <w:rsid w:val="00B4675C"/>
    <w:rsid w:val="00B47429"/>
    <w:rsid w:val="00B47974"/>
    <w:rsid w:val="00B47C23"/>
    <w:rsid w:val="00B47D0E"/>
    <w:rsid w:val="00B47F72"/>
    <w:rsid w:val="00B504C7"/>
    <w:rsid w:val="00B50909"/>
    <w:rsid w:val="00B50B90"/>
    <w:rsid w:val="00B51450"/>
    <w:rsid w:val="00B524B0"/>
    <w:rsid w:val="00B5280C"/>
    <w:rsid w:val="00B5297A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8A8"/>
    <w:rsid w:val="00B56CAD"/>
    <w:rsid w:val="00B578B3"/>
    <w:rsid w:val="00B57A2B"/>
    <w:rsid w:val="00B6082A"/>
    <w:rsid w:val="00B61387"/>
    <w:rsid w:val="00B61700"/>
    <w:rsid w:val="00B61B70"/>
    <w:rsid w:val="00B620E1"/>
    <w:rsid w:val="00B62C6F"/>
    <w:rsid w:val="00B6307C"/>
    <w:rsid w:val="00B635D8"/>
    <w:rsid w:val="00B63A35"/>
    <w:rsid w:val="00B63C4E"/>
    <w:rsid w:val="00B63C9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5C7"/>
    <w:rsid w:val="00B665CB"/>
    <w:rsid w:val="00B66B89"/>
    <w:rsid w:val="00B66CF4"/>
    <w:rsid w:val="00B67200"/>
    <w:rsid w:val="00B67E33"/>
    <w:rsid w:val="00B67FD2"/>
    <w:rsid w:val="00B704A3"/>
    <w:rsid w:val="00B70963"/>
    <w:rsid w:val="00B70E23"/>
    <w:rsid w:val="00B70F95"/>
    <w:rsid w:val="00B71A3F"/>
    <w:rsid w:val="00B720F5"/>
    <w:rsid w:val="00B7221B"/>
    <w:rsid w:val="00B72464"/>
    <w:rsid w:val="00B731AC"/>
    <w:rsid w:val="00B737E4"/>
    <w:rsid w:val="00B74F4F"/>
    <w:rsid w:val="00B75353"/>
    <w:rsid w:val="00B753BD"/>
    <w:rsid w:val="00B75413"/>
    <w:rsid w:val="00B7565E"/>
    <w:rsid w:val="00B758B5"/>
    <w:rsid w:val="00B758C0"/>
    <w:rsid w:val="00B75999"/>
    <w:rsid w:val="00B75B71"/>
    <w:rsid w:val="00B75F5E"/>
    <w:rsid w:val="00B7631A"/>
    <w:rsid w:val="00B76DBC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4707"/>
    <w:rsid w:val="00B94915"/>
    <w:rsid w:val="00B94F6F"/>
    <w:rsid w:val="00B95192"/>
    <w:rsid w:val="00B95508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C1B"/>
    <w:rsid w:val="00BA0C2C"/>
    <w:rsid w:val="00BA0D24"/>
    <w:rsid w:val="00BA100D"/>
    <w:rsid w:val="00BA1355"/>
    <w:rsid w:val="00BA1EB4"/>
    <w:rsid w:val="00BA2257"/>
    <w:rsid w:val="00BA2885"/>
    <w:rsid w:val="00BA28B7"/>
    <w:rsid w:val="00BA29B4"/>
    <w:rsid w:val="00BA316B"/>
    <w:rsid w:val="00BA3D26"/>
    <w:rsid w:val="00BA3E22"/>
    <w:rsid w:val="00BA3FFF"/>
    <w:rsid w:val="00BA4867"/>
    <w:rsid w:val="00BA4934"/>
    <w:rsid w:val="00BA4CF3"/>
    <w:rsid w:val="00BA58AB"/>
    <w:rsid w:val="00BA625D"/>
    <w:rsid w:val="00BA6262"/>
    <w:rsid w:val="00BA6E36"/>
    <w:rsid w:val="00BA763E"/>
    <w:rsid w:val="00BA78EF"/>
    <w:rsid w:val="00BA7948"/>
    <w:rsid w:val="00BA7C87"/>
    <w:rsid w:val="00BA7D01"/>
    <w:rsid w:val="00BB1138"/>
    <w:rsid w:val="00BB1350"/>
    <w:rsid w:val="00BB19D0"/>
    <w:rsid w:val="00BB1AAB"/>
    <w:rsid w:val="00BB1F76"/>
    <w:rsid w:val="00BB2BDF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78D"/>
    <w:rsid w:val="00BB5E12"/>
    <w:rsid w:val="00BB6492"/>
    <w:rsid w:val="00BB6501"/>
    <w:rsid w:val="00BB70D1"/>
    <w:rsid w:val="00BB7116"/>
    <w:rsid w:val="00BB74FE"/>
    <w:rsid w:val="00BB7AED"/>
    <w:rsid w:val="00BB7D44"/>
    <w:rsid w:val="00BB7D60"/>
    <w:rsid w:val="00BB7EC1"/>
    <w:rsid w:val="00BC013C"/>
    <w:rsid w:val="00BC0A7E"/>
    <w:rsid w:val="00BC0ED2"/>
    <w:rsid w:val="00BC1041"/>
    <w:rsid w:val="00BC1097"/>
    <w:rsid w:val="00BC14BB"/>
    <w:rsid w:val="00BC14CA"/>
    <w:rsid w:val="00BC18AB"/>
    <w:rsid w:val="00BC206A"/>
    <w:rsid w:val="00BC261F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61A4"/>
    <w:rsid w:val="00BC61CE"/>
    <w:rsid w:val="00BC6B2C"/>
    <w:rsid w:val="00BC6B36"/>
    <w:rsid w:val="00BC6C15"/>
    <w:rsid w:val="00BC75BA"/>
    <w:rsid w:val="00BC75C9"/>
    <w:rsid w:val="00BC77B2"/>
    <w:rsid w:val="00BC7D05"/>
    <w:rsid w:val="00BC7F20"/>
    <w:rsid w:val="00BC7F34"/>
    <w:rsid w:val="00BD0223"/>
    <w:rsid w:val="00BD08F5"/>
    <w:rsid w:val="00BD09A4"/>
    <w:rsid w:val="00BD0A21"/>
    <w:rsid w:val="00BD0AF9"/>
    <w:rsid w:val="00BD1B31"/>
    <w:rsid w:val="00BD21ED"/>
    <w:rsid w:val="00BD28F9"/>
    <w:rsid w:val="00BD3040"/>
    <w:rsid w:val="00BD33C9"/>
    <w:rsid w:val="00BD3E34"/>
    <w:rsid w:val="00BD41C7"/>
    <w:rsid w:val="00BD4408"/>
    <w:rsid w:val="00BD44BB"/>
    <w:rsid w:val="00BD493B"/>
    <w:rsid w:val="00BD4BB0"/>
    <w:rsid w:val="00BD5124"/>
    <w:rsid w:val="00BD5162"/>
    <w:rsid w:val="00BD53C4"/>
    <w:rsid w:val="00BD54C4"/>
    <w:rsid w:val="00BD5CB6"/>
    <w:rsid w:val="00BD6207"/>
    <w:rsid w:val="00BD6293"/>
    <w:rsid w:val="00BD6B32"/>
    <w:rsid w:val="00BD6F0E"/>
    <w:rsid w:val="00BD71B6"/>
    <w:rsid w:val="00BD7E6B"/>
    <w:rsid w:val="00BE00E6"/>
    <w:rsid w:val="00BE02B4"/>
    <w:rsid w:val="00BE02E2"/>
    <w:rsid w:val="00BE0A64"/>
    <w:rsid w:val="00BE1550"/>
    <w:rsid w:val="00BE15CA"/>
    <w:rsid w:val="00BE18E8"/>
    <w:rsid w:val="00BE1D1E"/>
    <w:rsid w:val="00BE1F03"/>
    <w:rsid w:val="00BE24E5"/>
    <w:rsid w:val="00BE2785"/>
    <w:rsid w:val="00BE2D06"/>
    <w:rsid w:val="00BE3565"/>
    <w:rsid w:val="00BE3BE4"/>
    <w:rsid w:val="00BE3CC6"/>
    <w:rsid w:val="00BE3F7D"/>
    <w:rsid w:val="00BE3FD2"/>
    <w:rsid w:val="00BE421C"/>
    <w:rsid w:val="00BE4A32"/>
    <w:rsid w:val="00BE4B32"/>
    <w:rsid w:val="00BE4C1E"/>
    <w:rsid w:val="00BE5131"/>
    <w:rsid w:val="00BE5239"/>
    <w:rsid w:val="00BE5D19"/>
    <w:rsid w:val="00BE60A2"/>
    <w:rsid w:val="00BE61A2"/>
    <w:rsid w:val="00BE6803"/>
    <w:rsid w:val="00BE6A8F"/>
    <w:rsid w:val="00BE7171"/>
    <w:rsid w:val="00BE73FE"/>
    <w:rsid w:val="00BE77F7"/>
    <w:rsid w:val="00BE7930"/>
    <w:rsid w:val="00BE7AEC"/>
    <w:rsid w:val="00BE7BA5"/>
    <w:rsid w:val="00BE7C37"/>
    <w:rsid w:val="00BE7ED3"/>
    <w:rsid w:val="00BF0515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A8C"/>
    <w:rsid w:val="00BF4AD9"/>
    <w:rsid w:val="00BF4F43"/>
    <w:rsid w:val="00BF5AE4"/>
    <w:rsid w:val="00BF61D3"/>
    <w:rsid w:val="00BF64B5"/>
    <w:rsid w:val="00BF698A"/>
    <w:rsid w:val="00BF6C61"/>
    <w:rsid w:val="00BF730F"/>
    <w:rsid w:val="00BF74C0"/>
    <w:rsid w:val="00BF764C"/>
    <w:rsid w:val="00BF7B8A"/>
    <w:rsid w:val="00BF7FFC"/>
    <w:rsid w:val="00C0004E"/>
    <w:rsid w:val="00C00331"/>
    <w:rsid w:val="00C004F9"/>
    <w:rsid w:val="00C0064D"/>
    <w:rsid w:val="00C006F3"/>
    <w:rsid w:val="00C00777"/>
    <w:rsid w:val="00C01227"/>
    <w:rsid w:val="00C017A1"/>
    <w:rsid w:val="00C01A66"/>
    <w:rsid w:val="00C0204C"/>
    <w:rsid w:val="00C026F6"/>
    <w:rsid w:val="00C0283E"/>
    <w:rsid w:val="00C02A90"/>
    <w:rsid w:val="00C02AF8"/>
    <w:rsid w:val="00C033BE"/>
    <w:rsid w:val="00C03486"/>
    <w:rsid w:val="00C03A3D"/>
    <w:rsid w:val="00C03F2C"/>
    <w:rsid w:val="00C03F87"/>
    <w:rsid w:val="00C043B2"/>
    <w:rsid w:val="00C04663"/>
    <w:rsid w:val="00C04B2A"/>
    <w:rsid w:val="00C05AC8"/>
    <w:rsid w:val="00C05D2B"/>
    <w:rsid w:val="00C066CB"/>
    <w:rsid w:val="00C06D45"/>
    <w:rsid w:val="00C073BF"/>
    <w:rsid w:val="00C07640"/>
    <w:rsid w:val="00C07BB5"/>
    <w:rsid w:val="00C07F3A"/>
    <w:rsid w:val="00C102C2"/>
    <w:rsid w:val="00C10B40"/>
    <w:rsid w:val="00C10D94"/>
    <w:rsid w:val="00C10F05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3561"/>
    <w:rsid w:val="00C1424A"/>
    <w:rsid w:val="00C14416"/>
    <w:rsid w:val="00C14BDA"/>
    <w:rsid w:val="00C15295"/>
    <w:rsid w:val="00C15651"/>
    <w:rsid w:val="00C15709"/>
    <w:rsid w:val="00C15B83"/>
    <w:rsid w:val="00C160F4"/>
    <w:rsid w:val="00C1643D"/>
    <w:rsid w:val="00C17406"/>
    <w:rsid w:val="00C1746C"/>
    <w:rsid w:val="00C17B68"/>
    <w:rsid w:val="00C17FB6"/>
    <w:rsid w:val="00C20082"/>
    <w:rsid w:val="00C20EAB"/>
    <w:rsid w:val="00C210A3"/>
    <w:rsid w:val="00C217F8"/>
    <w:rsid w:val="00C2185B"/>
    <w:rsid w:val="00C21958"/>
    <w:rsid w:val="00C222ED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922"/>
    <w:rsid w:val="00C25C92"/>
    <w:rsid w:val="00C25C9B"/>
    <w:rsid w:val="00C25DB8"/>
    <w:rsid w:val="00C260D6"/>
    <w:rsid w:val="00C26EBD"/>
    <w:rsid w:val="00C27406"/>
    <w:rsid w:val="00C27643"/>
    <w:rsid w:val="00C27A6B"/>
    <w:rsid w:val="00C30763"/>
    <w:rsid w:val="00C30BFE"/>
    <w:rsid w:val="00C30E52"/>
    <w:rsid w:val="00C31057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556D"/>
    <w:rsid w:val="00C356DA"/>
    <w:rsid w:val="00C358D4"/>
    <w:rsid w:val="00C365BB"/>
    <w:rsid w:val="00C370CC"/>
    <w:rsid w:val="00C3736E"/>
    <w:rsid w:val="00C375F8"/>
    <w:rsid w:val="00C376CD"/>
    <w:rsid w:val="00C377DE"/>
    <w:rsid w:val="00C37A57"/>
    <w:rsid w:val="00C37F88"/>
    <w:rsid w:val="00C4001D"/>
    <w:rsid w:val="00C4098B"/>
    <w:rsid w:val="00C4122D"/>
    <w:rsid w:val="00C41820"/>
    <w:rsid w:val="00C41B09"/>
    <w:rsid w:val="00C41D1E"/>
    <w:rsid w:val="00C41ECD"/>
    <w:rsid w:val="00C420D9"/>
    <w:rsid w:val="00C426C2"/>
    <w:rsid w:val="00C42C36"/>
    <w:rsid w:val="00C43063"/>
    <w:rsid w:val="00C43547"/>
    <w:rsid w:val="00C43A4C"/>
    <w:rsid w:val="00C43B92"/>
    <w:rsid w:val="00C43D29"/>
    <w:rsid w:val="00C43D8B"/>
    <w:rsid w:val="00C43E05"/>
    <w:rsid w:val="00C44141"/>
    <w:rsid w:val="00C448EB"/>
    <w:rsid w:val="00C44919"/>
    <w:rsid w:val="00C44946"/>
    <w:rsid w:val="00C44A0F"/>
    <w:rsid w:val="00C44A8B"/>
    <w:rsid w:val="00C44BB6"/>
    <w:rsid w:val="00C44C63"/>
    <w:rsid w:val="00C450FA"/>
    <w:rsid w:val="00C45336"/>
    <w:rsid w:val="00C453D6"/>
    <w:rsid w:val="00C4567B"/>
    <w:rsid w:val="00C45929"/>
    <w:rsid w:val="00C45D70"/>
    <w:rsid w:val="00C46354"/>
    <w:rsid w:val="00C4674C"/>
    <w:rsid w:val="00C4720A"/>
    <w:rsid w:val="00C47782"/>
    <w:rsid w:val="00C477EA"/>
    <w:rsid w:val="00C4787C"/>
    <w:rsid w:val="00C47D87"/>
    <w:rsid w:val="00C47EE9"/>
    <w:rsid w:val="00C507BF"/>
    <w:rsid w:val="00C509EF"/>
    <w:rsid w:val="00C50AC1"/>
    <w:rsid w:val="00C50E5D"/>
    <w:rsid w:val="00C50F31"/>
    <w:rsid w:val="00C51695"/>
    <w:rsid w:val="00C519A9"/>
    <w:rsid w:val="00C51DEB"/>
    <w:rsid w:val="00C524C8"/>
    <w:rsid w:val="00C52581"/>
    <w:rsid w:val="00C528E7"/>
    <w:rsid w:val="00C52BEA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978"/>
    <w:rsid w:val="00C559F9"/>
    <w:rsid w:val="00C56EF2"/>
    <w:rsid w:val="00C577FD"/>
    <w:rsid w:val="00C578B9"/>
    <w:rsid w:val="00C57F3A"/>
    <w:rsid w:val="00C60B02"/>
    <w:rsid w:val="00C60E4F"/>
    <w:rsid w:val="00C61429"/>
    <w:rsid w:val="00C61F3B"/>
    <w:rsid w:val="00C620D6"/>
    <w:rsid w:val="00C62504"/>
    <w:rsid w:val="00C625F7"/>
    <w:rsid w:val="00C6268F"/>
    <w:rsid w:val="00C626BB"/>
    <w:rsid w:val="00C62AD7"/>
    <w:rsid w:val="00C635D3"/>
    <w:rsid w:val="00C6382C"/>
    <w:rsid w:val="00C64A7A"/>
    <w:rsid w:val="00C65443"/>
    <w:rsid w:val="00C667A7"/>
    <w:rsid w:val="00C66936"/>
    <w:rsid w:val="00C70F64"/>
    <w:rsid w:val="00C71551"/>
    <w:rsid w:val="00C716E6"/>
    <w:rsid w:val="00C7174D"/>
    <w:rsid w:val="00C71B64"/>
    <w:rsid w:val="00C71F69"/>
    <w:rsid w:val="00C73944"/>
    <w:rsid w:val="00C73C4A"/>
    <w:rsid w:val="00C73D3A"/>
    <w:rsid w:val="00C74288"/>
    <w:rsid w:val="00C7482A"/>
    <w:rsid w:val="00C74861"/>
    <w:rsid w:val="00C74F0E"/>
    <w:rsid w:val="00C75217"/>
    <w:rsid w:val="00C756B4"/>
    <w:rsid w:val="00C75DA9"/>
    <w:rsid w:val="00C75E34"/>
    <w:rsid w:val="00C760B0"/>
    <w:rsid w:val="00C7638A"/>
    <w:rsid w:val="00C76CC5"/>
    <w:rsid w:val="00C76CD2"/>
    <w:rsid w:val="00C76CF1"/>
    <w:rsid w:val="00C77367"/>
    <w:rsid w:val="00C77A34"/>
    <w:rsid w:val="00C80B6D"/>
    <w:rsid w:val="00C80B95"/>
    <w:rsid w:val="00C81CD1"/>
    <w:rsid w:val="00C81E1A"/>
    <w:rsid w:val="00C82118"/>
    <w:rsid w:val="00C821B4"/>
    <w:rsid w:val="00C82730"/>
    <w:rsid w:val="00C82C38"/>
    <w:rsid w:val="00C833F3"/>
    <w:rsid w:val="00C83B2F"/>
    <w:rsid w:val="00C83F87"/>
    <w:rsid w:val="00C84288"/>
    <w:rsid w:val="00C84435"/>
    <w:rsid w:val="00C85453"/>
    <w:rsid w:val="00C85556"/>
    <w:rsid w:val="00C855B7"/>
    <w:rsid w:val="00C85707"/>
    <w:rsid w:val="00C86224"/>
    <w:rsid w:val="00C862B2"/>
    <w:rsid w:val="00C86E64"/>
    <w:rsid w:val="00C86F06"/>
    <w:rsid w:val="00C86FC7"/>
    <w:rsid w:val="00C87568"/>
    <w:rsid w:val="00C90264"/>
    <w:rsid w:val="00C903E8"/>
    <w:rsid w:val="00C90CBF"/>
    <w:rsid w:val="00C90F24"/>
    <w:rsid w:val="00C9185F"/>
    <w:rsid w:val="00C92B64"/>
    <w:rsid w:val="00C930C0"/>
    <w:rsid w:val="00C93365"/>
    <w:rsid w:val="00C93DCF"/>
    <w:rsid w:val="00C94272"/>
    <w:rsid w:val="00C942BE"/>
    <w:rsid w:val="00C94A34"/>
    <w:rsid w:val="00C94A4D"/>
    <w:rsid w:val="00C95255"/>
    <w:rsid w:val="00C954A7"/>
    <w:rsid w:val="00C95CFE"/>
    <w:rsid w:val="00C95DB5"/>
    <w:rsid w:val="00C96094"/>
    <w:rsid w:val="00C97731"/>
    <w:rsid w:val="00C97CA0"/>
    <w:rsid w:val="00CA091B"/>
    <w:rsid w:val="00CA0B41"/>
    <w:rsid w:val="00CA1AAC"/>
    <w:rsid w:val="00CA2CAE"/>
    <w:rsid w:val="00CA2CE5"/>
    <w:rsid w:val="00CA341C"/>
    <w:rsid w:val="00CA3864"/>
    <w:rsid w:val="00CA3C4C"/>
    <w:rsid w:val="00CA3D0B"/>
    <w:rsid w:val="00CA3D2D"/>
    <w:rsid w:val="00CA42EC"/>
    <w:rsid w:val="00CA4564"/>
    <w:rsid w:val="00CA4570"/>
    <w:rsid w:val="00CA4B45"/>
    <w:rsid w:val="00CA4F0A"/>
    <w:rsid w:val="00CA4F72"/>
    <w:rsid w:val="00CA4FFF"/>
    <w:rsid w:val="00CA5700"/>
    <w:rsid w:val="00CA5783"/>
    <w:rsid w:val="00CA6B26"/>
    <w:rsid w:val="00CA72BF"/>
    <w:rsid w:val="00CA7322"/>
    <w:rsid w:val="00CA7490"/>
    <w:rsid w:val="00CB0050"/>
    <w:rsid w:val="00CB04B3"/>
    <w:rsid w:val="00CB1487"/>
    <w:rsid w:val="00CB1869"/>
    <w:rsid w:val="00CB19FE"/>
    <w:rsid w:val="00CB2019"/>
    <w:rsid w:val="00CB299B"/>
    <w:rsid w:val="00CB2A27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8B2"/>
    <w:rsid w:val="00CB7A4B"/>
    <w:rsid w:val="00CB7D61"/>
    <w:rsid w:val="00CC017E"/>
    <w:rsid w:val="00CC029B"/>
    <w:rsid w:val="00CC0A09"/>
    <w:rsid w:val="00CC0F27"/>
    <w:rsid w:val="00CC0FEB"/>
    <w:rsid w:val="00CC1071"/>
    <w:rsid w:val="00CC12EE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A6D"/>
    <w:rsid w:val="00CC2BDB"/>
    <w:rsid w:val="00CC2F09"/>
    <w:rsid w:val="00CC3597"/>
    <w:rsid w:val="00CC3AEB"/>
    <w:rsid w:val="00CC3D46"/>
    <w:rsid w:val="00CC3F40"/>
    <w:rsid w:val="00CC42F3"/>
    <w:rsid w:val="00CC4476"/>
    <w:rsid w:val="00CC4E3E"/>
    <w:rsid w:val="00CC5022"/>
    <w:rsid w:val="00CC513E"/>
    <w:rsid w:val="00CC5666"/>
    <w:rsid w:val="00CC58FE"/>
    <w:rsid w:val="00CC59DF"/>
    <w:rsid w:val="00CC5A49"/>
    <w:rsid w:val="00CC5F9A"/>
    <w:rsid w:val="00CC65E6"/>
    <w:rsid w:val="00CC66FD"/>
    <w:rsid w:val="00CC6E31"/>
    <w:rsid w:val="00CC717B"/>
    <w:rsid w:val="00CD0326"/>
    <w:rsid w:val="00CD03CF"/>
    <w:rsid w:val="00CD04BD"/>
    <w:rsid w:val="00CD0563"/>
    <w:rsid w:val="00CD1775"/>
    <w:rsid w:val="00CD19A0"/>
    <w:rsid w:val="00CD1CED"/>
    <w:rsid w:val="00CD265C"/>
    <w:rsid w:val="00CD27F9"/>
    <w:rsid w:val="00CD2D2A"/>
    <w:rsid w:val="00CD2D3A"/>
    <w:rsid w:val="00CD2D78"/>
    <w:rsid w:val="00CD36AE"/>
    <w:rsid w:val="00CD380B"/>
    <w:rsid w:val="00CD417A"/>
    <w:rsid w:val="00CD4747"/>
    <w:rsid w:val="00CD4AE9"/>
    <w:rsid w:val="00CD61D2"/>
    <w:rsid w:val="00CD6A44"/>
    <w:rsid w:val="00CD6EA1"/>
    <w:rsid w:val="00CD7D91"/>
    <w:rsid w:val="00CD7F04"/>
    <w:rsid w:val="00CD7F76"/>
    <w:rsid w:val="00CE00F7"/>
    <w:rsid w:val="00CE0624"/>
    <w:rsid w:val="00CE0709"/>
    <w:rsid w:val="00CE07C7"/>
    <w:rsid w:val="00CE0ED4"/>
    <w:rsid w:val="00CE13B6"/>
    <w:rsid w:val="00CE1C7C"/>
    <w:rsid w:val="00CE238B"/>
    <w:rsid w:val="00CE25B8"/>
    <w:rsid w:val="00CE27CB"/>
    <w:rsid w:val="00CE2A36"/>
    <w:rsid w:val="00CE2F0B"/>
    <w:rsid w:val="00CE3C3A"/>
    <w:rsid w:val="00CE43BA"/>
    <w:rsid w:val="00CE4940"/>
    <w:rsid w:val="00CE4B88"/>
    <w:rsid w:val="00CE5083"/>
    <w:rsid w:val="00CE541D"/>
    <w:rsid w:val="00CE5627"/>
    <w:rsid w:val="00CE5649"/>
    <w:rsid w:val="00CE5E76"/>
    <w:rsid w:val="00CE5F07"/>
    <w:rsid w:val="00CE5FAB"/>
    <w:rsid w:val="00CE60FF"/>
    <w:rsid w:val="00CE6840"/>
    <w:rsid w:val="00CE6F73"/>
    <w:rsid w:val="00CE734B"/>
    <w:rsid w:val="00CE7591"/>
    <w:rsid w:val="00CE77AE"/>
    <w:rsid w:val="00CF0EFE"/>
    <w:rsid w:val="00CF1A4A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40F0"/>
    <w:rsid w:val="00CF45F0"/>
    <w:rsid w:val="00CF48AF"/>
    <w:rsid w:val="00CF50CB"/>
    <w:rsid w:val="00CF57B9"/>
    <w:rsid w:val="00CF5961"/>
    <w:rsid w:val="00CF5A85"/>
    <w:rsid w:val="00CF5F87"/>
    <w:rsid w:val="00CF623B"/>
    <w:rsid w:val="00CF6288"/>
    <w:rsid w:val="00CF69FE"/>
    <w:rsid w:val="00CF6A64"/>
    <w:rsid w:val="00CF6F4E"/>
    <w:rsid w:val="00CF7358"/>
    <w:rsid w:val="00CF7471"/>
    <w:rsid w:val="00CF78E0"/>
    <w:rsid w:val="00CF7B07"/>
    <w:rsid w:val="00CF7ED9"/>
    <w:rsid w:val="00D007B9"/>
    <w:rsid w:val="00D00F27"/>
    <w:rsid w:val="00D0118A"/>
    <w:rsid w:val="00D01B29"/>
    <w:rsid w:val="00D02721"/>
    <w:rsid w:val="00D02A8E"/>
    <w:rsid w:val="00D02BAE"/>
    <w:rsid w:val="00D03156"/>
    <w:rsid w:val="00D03A0F"/>
    <w:rsid w:val="00D03C37"/>
    <w:rsid w:val="00D04140"/>
    <w:rsid w:val="00D04485"/>
    <w:rsid w:val="00D044DE"/>
    <w:rsid w:val="00D04D8D"/>
    <w:rsid w:val="00D04DB2"/>
    <w:rsid w:val="00D05137"/>
    <w:rsid w:val="00D05532"/>
    <w:rsid w:val="00D056ED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736"/>
    <w:rsid w:val="00D0774A"/>
    <w:rsid w:val="00D07957"/>
    <w:rsid w:val="00D079BA"/>
    <w:rsid w:val="00D079E4"/>
    <w:rsid w:val="00D07AD0"/>
    <w:rsid w:val="00D07BD6"/>
    <w:rsid w:val="00D07C2A"/>
    <w:rsid w:val="00D104DC"/>
    <w:rsid w:val="00D10AC2"/>
    <w:rsid w:val="00D10E5C"/>
    <w:rsid w:val="00D10FC8"/>
    <w:rsid w:val="00D112DE"/>
    <w:rsid w:val="00D113E2"/>
    <w:rsid w:val="00D114FC"/>
    <w:rsid w:val="00D11915"/>
    <w:rsid w:val="00D11A65"/>
    <w:rsid w:val="00D11D34"/>
    <w:rsid w:val="00D11DA1"/>
    <w:rsid w:val="00D1209F"/>
    <w:rsid w:val="00D129F1"/>
    <w:rsid w:val="00D12A23"/>
    <w:rsid w:val="00D1341D"/>
    <w:rsid w:val="00D135FE"/>
    <w:rsid w:val="00D13F2A"/>
    <w:rsid w:val="00D13F46"/>
    <w:rsid w:val="00D15433"/>
    <w:rsid w:val="00D1552F"/>
    <w:rsid w:val="00D15540"/>
    <w:rsid w:val="00D1570A"/>
    <w:rsid w:val="00D15F52"/>
    <w:rsid w:val="00D16087"/>
    <w:rsid w:val="00D16417"/>
    <w:rsid w:val="00D167C9"/>
    <w:rsid w:val="00D16A4A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253D"/>
    <w:rsid w:val="00D22A24"/>
    <w:rsid w:val="00D23106"/>
    <w:rsid w:val="00D2353B"/>
    <w:rsid w:val="00D23778"/>
    <w:rsid w:val="00D23EF7"/>
    <w:rsid w:val="00D2420F"/>
    <w:rsid w:val="00D249ED"/>
    <w:rsid w:val="00D25495"/>
    <w:rsid w:val="00D26636"/>
    <w:rsid w:val="00D2671B"/>
    <w:rsid w:val="00D268A3"/>
    <w:rsid w:val="00D26A2D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AE5"/>
    <w:rsid w:val="00D31FAC"/>
    <w:rsid w:val="00D321C0"/>
    <w:rsid w:val="00D32672"/>
    <w:rsid w:val="00D33358"/>
    <w:rsid w:val="00D33808"/>
    <w:rsid w:val="00D349CA"/>
    <w:rsid w:val="00D34B25"/>
    <w:rsid w:val="00D35491"/>
    <w:rsid w:val="00D3574A"/>
    <w:rsid w:val="00D35953"/>
    <w:rsid w:val="00D35F2C"/>
    <w:rsid w:val="00D35FD4"/>
    <w:rsid w:val="00D3670A"/>
    <w:rsid w:val="00D36848"/>
    <w:rsid w:val="00D36850"/>
    <w:rsid w:val="00D36986"/>
    <w:rsid w:val="00D36B14"/>
    <w:rsid w:val="00D36C15"/>
    <w:rsid w:val="00D40721"/>
    <w:rsid w:val="00D41031"/>
    <w:rsid w:val="00D41138"/>
    <w:rsid w:val="00D41343"/>
    <w:rsid w:val="00D41A87"/>
    <w:rsid w:val="00D41D22"/>
    <w:rsid w:val="00D4249C"/>
    <w:rsid w:val="00D424E6"/>
    <w:rsid w:val="00D432E1"/>
    <w:rsid w:val="00D438CB"/>
    <w:rsid w:val="00D441EC"/>
    <w:rsid w:val="00D445A9"/>
    <w:rsid w:val="00D44A67"/>
    <w:rsid w:val="00D45795"/>
    <w:rsid w:val="00D459B6"/>
    <w:rsid w:val="00D45B2C"/>
    <w:rsid w:val="00D46074"/>
    <w:rsid w:val="00D464C4"/>
    <w:rsid w:val="00D4656B"/>
    <w:rsid w:val="00D472B1"/>
    <w:rsid w:val="00D477AD"/>
    <w:rsid w:val="00D502FF"/>
    <w:rsid w:val="00D50CCE"/>
    <w:rsid w:val="00D50E56"/>
    <w:rsid w:val="00D5117C"/>
    <w:rsid w:val="00D517E1"/>
    <w:rsid w:val="00D51E4C"/>
    <w:rsid w:val="00D51F52"/>
    <w:rsid w:val="00D5221E"/>
    <w:rsid w:val="00D52A3B"/>
    <w:rsid w:val="00D52D15"/>
    <w:rsid w:val="00D538A2"/>
    <w:rsid w:val="00D5413D"/>
    <w:rsid w:val="00D54E47"/>
    <w:rsid w:val="00D55467"/>
    <w:rsid w:val="00D554E9"/>
    <w:rsid w:val="00D55533"/>
    <w:rsid w:val="00D558EB"/>
    <w:rsid w:val="00D55CC1"/>
    <w:rsid w:val="00D5611D"/>
    <w:rsid w:val="00D565AC"/>
    <w:rsid w:val="00D56F4A"/>
    <w:rsid w:val="00D570C5"/>
    <w:rsid w:val="00D57B22"/>
    <w:rsid w:val="00D6007C"/>
    <w:rsid w:val="00D603B4"/>
    <w:rsid w:val="00D6042A"/>
    <w:rsid w:val="00D6065B"/>
    <w:rsid w:val="00D60685"/>
    <w:rsid w:val="00D609C6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992"/>
    <w:rsid w:val="00D67AFD"/>
    <w:rsid w:val="00D67C33"/>
    <w:rsid w:val="00D67D5E"/>
    <w:rsid w:val="00D70070"/>
    <w:rsid w:val="00D70894"/>
    <w:rsid w:val="00D70987"/>
    <w:rsid w:val="00D70AB0"/>
    <w:rsid w:val="00D70C4D"/>
    <w:rsid w:val="00D7161B"/>
    <w:rsid w:val="00D71CAE"/>
    <w:rsid w:val="00D721E5"/>
    <w:rsid w:val="00D7283B"/>
    <w:rsid w:val="00D728E1"/>
    <w:rsid w:val="00D72C32"/>
    <w:rsid w:val="00D73877"/>
    <w:rsid w:val="00D73A53"/>
    <w:rsid w:val="00D7419A"/>
    <w:rsid w:val="00D741F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5FA"/>
    <w:rsid w:val="00D768E9"/>
    <w:rsid w:val="00D76903"/>
    <w:rsid w:val="00D771B2"/>
    <w:rsid w:val="00D77567"/>
    <w:rsid w:val="00D776B7"/>
    <w:rsid w:val="00D77835"/>
    <w:rsid w:val="00D779F4"/>
    <w:rsid w:val="00D77C7F"/>
    <w:rsid w:val="00D80842"/>
    <w:rsid w:val="00D80B0F"/>
    <w:rsid w:val="00D80B1A"/>
    <w:rsid w:val="00D813E9"/>
    <w:rsid w:val="00D81524"/>
    <w:rsid w:val="00D81797"/>
    <w:rsid w:val="00D82507"/>
    <w:rsid w:val="00D8251B"/>
    <w:rsid w:val="00D82829"/>
    <w:rsid w:val="00D82A20"/>
    <w:rsid w:val="00D82B9E"/>
    <w:rsid w:val="00D839C8"/>
    <w:rsid w:val="00D839D1"/>
    <w:rsid w:val="00D83A9E"/>
    <w:rsid w:val="00D83ABA"/>
    <w:rsid w:val="00D83E87"/>
    <w:rsid w:val="00D845F8"/>
    <w:rsid w:val="00D85718"/>
    <w:rsid w:val="00D85874"/>
    <w:rsid w:val="00D85C10"/>
    <w:rsid w:val="00D85C32"/>
    <w:rsid w:val="00D864C3"/>
    <w:rsid w:val="00D86845"/>
    <w:rsid w:val="00D87451"/>
    <w:rsid w:val="00D877D1"/>
    <w:rsid w:val="00D877FC"/>
    <w:rsid w:val="00D879C7"/>
    <w:rsid w:val="00D9015E"/>
    <w:rsid w:val="00D90894"/>
    <w:rsid w:val="00D90AA2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3535"/>
    <w:rsid w:val="00D9354D"/>
    <w:rsid w:val="00D937A5"/>
    <w:rsid w:val="00D93A39"/>
    <w:rsid w:val="00D93F8C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F5E"/>
    <w:rsid w:val="00D97228"/>
    <w:rsid w:val="00D97CD4"/>
    <w:rsid w:val="00DA0B9D"/>
    <w:rsid w:val="00DA1125"/>
    <w:rsid w:val="00DA173A"/>
    <w:rsid w:val="00DA180D"/>
    <w:rsid w:val="00DA1B9B"/>
    <w:rsid w:val="00DA1CAA"/>
    <w:rsid w:val="00DA30BC"/>
    <w:rsid w:val="00DA3303"/>
    <w:rsid w:val="00DA3442"/>
    <w:rsid w:val="00DA3578"/>
    <w:rsid w:val="00DA360B"/>
    <w:rsid w:val="00DA3802"/>
    <w:rsid w:val="00DA387D"/>
    <w:rsid w:val="00DA3DBC"/>
    <w:rsid w:val="00DA3E27"/>
    <w:rsid w:val="00DA3FE8"/>
    <w:rsid w:val="00DA53DA"/>
    <w:rsid w:val="00DA548E"/>
    <w:rsid w:val="00DA557B"/>
    <w:rsid w:val="00DA581D"/>
    <w:rsid w:val="00DA5C0A"/>
    <w:rsid w:val="00DA6C40"/>
    <w:rsid w:val="00DA7A7F"/>
    <w:rsid w:val="00DA7E4D"/>
    <w:rsid w:val="00DB05DE"/>
    <w:rsid w:val="00DB09E7"/>
    <w:rsid w:val="00DB0FF0"/>
    <w:rsid w:val="00DB13CB"/>
    <w:rsid w:val="00DB1646"/>
    <w:rsid w:val="00DB21C2"/>
    <w:rsid w:val="00DB2251"/>
    <w:rsid w:val="00DB22BD"/>
    <w:rsid w:val="00DB29CD"/>
    <w:rsid w:val="00DB3319"/>
    <w:rsid w:val="00DB3403"/>
    <w:rsid w:val="00DB34CB"/>
    <w:rsid w:val="00DB35DF"/>
    <w:rsid w:val="00DB440C"/>
    <w:rsid w:val="00DB57CD"/>
    <w:rsid w:val="00DB5A99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941"/>
    <w:rsid w:val="00DC0ACC"/>
    <w:rsid w:val="00DC0D00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93C"/>
    <w:rsid w:val="00DC2D07"/>
    <w:rsid w:val="00DC3A5A"/>
    <w:rsid w:val="00DC3E60"/>
    <w:rsid w:val="00DC4A70"/>
    <w:rsid w:val="00DC4CC0"/>
    <w:rsid w:val="00DC57EC"/>
    <w:rsid w:val="00DC5C5E"/>
    <w:rsid w:val="00DC5CF8"/>
    <w:rsid w:val="00DC5FF2"/>
    <w:rsid w:val="00DC65D5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F4"/>
    <w:rsid w:val="00DD091F"/>
    <w:rsid w:val="00DD1064"/>
    <w:rsid w:val="00DD1C2C"/>
    <w:rsid w:val="00DD1F68"/>
    <w:rsid w:val="00DD2C01"/>
    <w:rsid w:val="00DD3509"/>
    <w:rsid w:val="00DD357C"/>
    <w:rsid w:val="00DD36DF"/>
    <w:rsid w:val="00DD3D87"/>
    <w:rsid w:val="00DD3DB1"/>
    <w:rsid w:val="00DD430B"/>
    <w:rsid w:val="00DD4A92"/>
    <w:rsid w:val="00DD5EF8"/>
    <w:rsid w:val="00DD76BC"/>
    <w:rsid w:val="00DE0008"/>
    <w:rsid w:val="00DE03FA"/>
    <w:rsid w:val="00DE067A"/>
    <w:rsid w:val="00DE0D5B"/>
    <w:rsid w:val="00DE0D60"/>
    <w:rsid w:val="00DE0DF2"/>
    <w:rsid w:val="00DE1154"/>
    <w:rsid w:val="00DE12EE"/>
    <w:rsid w:val="00DE1901"/>
    <w:rsid w:val="00DE2AE8"/>
    <w:rsid w:val="00DE3180"/>
    <w:rsid w:val="00DE3393"/>
    <w:rsid w:val="00DE35C7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8C"/>
    <w:rsid w:val="00DE6D5D"/>
    <w:rsid w:val="00DE6F14"/>
    <w:rsid w:val="00DE74D9"/>
    <w:rsid w:val="00DE7595"/>
    <w:rsid w:val="00DE76BE"/>
    <w:rsid w:val="00DE7BE9"/>
    <w:rsid w:val="00DF010C"/>
    <w:rsid w:val="00DF01A1"/>
    <w:rsid w:val="00DF083A"/>
    <w:rsid w:val="00DF0F28"/>
    <w:rsid w:val="00DF1111"/>
    <w:rsid w:val="00DF18EB"/>
    <w:rsid w:val="00DF1CD8"/>
    <w:rsid w:val="00DF2A61"/>
    <w:rsid w:val="00DF3F8F"/>
    <w:rsid w:val="00DF5B77"/>
    <w:rsid w:val="00DF664C"/>
    <w:rsid w:val="00DF678A"/>
    <w:rsid w:val="00DF6B3A"/>
    <w:rsid w:val="00DF6E52"/>
    <w:rsid w:val="00DF7193"/>
    <w:rsid w:val="00DF75CE"/>
    <w:rsid w:val="00DF79F1"/>
    <w:rsid w:val="00DF7A33"/>
    <w:rsid w:val="00E00DA3"/>
    <w:rsid w:val="00E00EC0"/>
    <w:rsid w:val="00E00EF6"/>
    <w:rsid w:val="00E01149"/>
    <w:rsid w:val="00E01CB0"/>
    <w:rsid w:val="00E02435"/>
    <w:rsid w:val="00E0269D"/>
    <w:rsid w:val="00E02883"/>
    <w:rsid w:val="00E032E0"/>
    <w:rsid w:val="00E0351D"/>
    <w:rsid w:val="00E03E19"/>
    <w:rsid w:val="00E042A8"/>
    <w:rsid w:val="00E04397"/>
    <w:rsid w:val="00E045E4"/>
    <w:rsid w:val="00E05238"/>
    <w:rsid w:val="00E05E7B"/>
    <w:rsid w:val="00E06DB0"/>
    <w:rsid w:val="00E06F0F"/>
    <w:rsid w:val="00E075B0"/>
    <w:rsid w:val="00E077CF"/>
    <w:rsid w:val="00E07862"/>
    <w:rsid w:val="00E103C3"/>
    <w:rsid w:val="00E106D2"/>
    <w:rsid w:val="00E108E9"/>
    <w:rsid w:val="00E10945"/>
    <w:rsid w:val="00E11F55"/>
    <w:rsid w:val="00E12430"/>
    <w:rsid w:val="00E12739"/>
    <w:rsid w:val="00E12951"/>
    <w:rsid w:val="00E133F9"/>
    <w:rsid w:val="00E135C6"/>
    <w:rsid w:val="00E13670"/>
    <w:rsid w:val="00E13A4B"/>
    <w:rsid w:val="00E13D7E"/>
    <w:rsid w:val="00E142F3"/>
    <w:rsid w:val="00E146EA"/>
    <w:rsid w:val="00E14C95"/>
    <w:rsid w:val="00E15096"/>
    <w:rsid w:val="00E15212"/>
    <w:rsid w:val="00E154BF"/>
    <w:rsid w:val="00E1565F"/>
    <w:rsid w:val="00E157C2"/>
    <w:rsid w:val="00E160BA"/>
    <w:rsid w:val="00E161B2"/>
    <w:rsid w:val="00E163D1"/>
    <w:rsid w:val="00E16A59"/>
    <w:rsid w:val="00E16E93"/>
    <w:rsid w:val="00E17625"/>
    <w:rsid w:val="00E17B02"/>
    <w:rsid w:val="00E17D8C"/>
    <w:rsid w:val="00E17F37"/>
    <w:rsid w:val="00E203CF"/>
    <w:rsid w:val="00E2049E"/>
    <w:rsid w:val="00E20A96"/>
    <w:rsid w:val="00E20DED"/>
    <w:rsid w:val="00E211D9"/>
    <w:rsid w:val="00E2159B"/>
    <w:rsid w:val="00E2183F"/>
    <w:rsid w:val="00E22726"/>
    <w:rsid w:val="00E227BF"/>
    <w:rsid w:val="00E22953"/>
    <w:rsid w:val="00E22F5D"/>
    <w:rsid w:val="00E234EC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A50"/>
    <w:rsid w:val="00E25E08"/>
    <w:rsid w:val="00E25E35"/>
    <w:rsid w:val="00E25F90"/>
    <w:rsid w:val="00E266E4"/>
    <w:rsid w:val="00E26F08"/>
    <w:rsid w:val="00E27271"/>
    <w:rsid w:val="00E27345"/>
    <w:rsid w:val="00E2753A"/>
    <w:rsid w:val="00E279D4"/>
    <w:rsid w:val="00E301B6"/>
    <w:rsid w:val="00E303FF"/>
    <w:rsid w:val="00E307EE"/>
    <w:rsid w:val="00E309B3"/>
    <w:rsid w:val="00E312A4"/>
    <w:rsid w:val="00E31A81"/>
    <w:rsid w:val="00E3235B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55E8"/>
    <w:rsid w:val="00E355EB"/>
    <w:rsid w:val="00E35B40"/>
    <w:rsid w:val="00E35BEE"/>
    <w:rsid w:val="00E36102"/>
    <w:rsid w:val="00E371E5"/>
    <w:rsid w:val="00E37953"/>
    <w:rsid w:val="00E37DC8"/>
    <w:rsid w:val="00E40395"/>
    <w:rsid w:val="00E40427"/>
    <w:rsid w:val="00E4158B"/>
    <w:rsid w:val="00E415F7"/>
    <w:rsid w:val="00E41DD3"/>
    <w:rsid w:val="00E41E6E"/>
    <w:rsid w:val="00E4238D"/>
    <w:rsid w:val="00E42579"/>
    <w:rsid w:val="00E428EF"/>
    <w:rsid w:val="00E4306B"/>
    <w:rsid w:val="00E43177"/>
    <w:rsid w:val="00E436F6"/>
    <w:rsid w:val="00E43787"/>
    <w:rsid w:val="00E43BAD"/>
    <w:rsid w:val="00E443C9"/>
    <w:rsid w:val="00E44753"/>
    <w:rsid w:val="00E44AF1"/>
    <w:rsid w:val="00E44DA5"/>
    <w:rsid w:val="00E44E3A"/>
    <w:rsid w:val="00E454FF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5003A"/>
    <w:rsid w:val="00E50356"/>
    <w:rsid w:val="00E5103E"/>
    <w:rsid w:val="00E51171"/>
    <w:rsid w:val="00E51D28"/>
    <w:rsid w:val="00E51E8B"/>
    <w:rsid w:val="00E521A7"/>
    <w:rsid w:val="00E524C5"/>
    <w:rsid w:val="00E528E9"/>
    <w:rsid w:val="00E53811"/>
    <w:rsid w:val="00E538EC"/>
    <w:rsid w:val="00E5392C"/>
    <w:rsid w:val="00E54595"/>
    <w:rsid w:val="00E54608"/>
    <w:rsid w:val="00E54B33"/>
    <w:rsid w:val="00E5522A"/>
    <w:rsid w:val="00E552FF"/>
    <w:rsid w:val="00E55F17"/>
    <w:rsid w:val="00E55F25"/>
    <w:rsid w:val="00E56029"/>
    <w:rsid w:val="00E56244"/>
    <w:rsid w:val="00E56E3B"/>
    <w:rsid w:val="00E6099D"/>
    <w:rsid w:val="00E60FE2"/>
    <w:rsid w:val="00E61C22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4269"/>
    <w:rsid w:val="00E6435F"/>
    <w:rsid w:val="00E650E0"/>
    <w:rsid w:val="00E65137"/>
    <w:rsid w:val="00E6553F"/>
    <w:rsid w:val="00E6578E"/>
    <w:rsid w:val="00E65E1A"/>
    <w:rsid w:val="00E6646B"/>
    <w:rsid w:val="00E66A41"/>
    <w:rsid w:val="00E66DA5"/>
    <w:rsid w:val="00E672B3"/>
    <w:rsid w:val="00E672E5"/>
    <w:rsid w:val="00E67772"/>
    <w:rsid w:val="00E67784"/>
    <w:rsid w:val="00E70272"/>
    <w:rsid w:val="00E7060D"/>
    <w:rsid w:val="00E707B3"/>
    <w:rsid w:val="00E708AF"/>
    <w:rsid w:val="00E709BB"/>
    <w:rsid w:val="00E70BC8"/>
    <w:rsid w:val="00E713DC"/>
    <w:rsid w:val="00E715CD"/>
    <w:rsid w:val="00E72365"/>
    <w:rsid w:val="00E728D4"/>
    <w:rsid w:val="00E72BB5"/>
    <w:rsid w:val="00E72D73"/>
    <w:rsid w:val="00E72F4E"/>
    <w:rsid w:val="00E7378D"/>
    <w:rsid w:val="00E742A2"/>
    <w:rsid w:val="00E7444D"/>
    <w:rsid w:val="00E745CB"/>
    <w:rsid w:val="00E74699"/>
    <w:rsid w:val="00E75197"/>
    <w:rsid w:val="00E75571"/>
    <w:rsid w:val="00E756CC"/>
    <w:rsid w:val="00E760F7"/>
    <w:rsid w:val="00E76548"/>
    <w:rsid w:val="00E767D6"/>
    <w:rsid w:val="00E77009"/>
    <w:rsid w:val="00E7714A"/>
    <w:rsid w:val="00E7725C"/>
    <w:rsid w:val="00E772B6"/>
    <w:rsid w:val="00E77315"/>
    <w:rsid w:val="00E77D45"/>
    <w:rsid w:val="00E80186"/>
    <w:rsid w:val="00E8021E"/>
    <w:rsid w:val="00E80326"/>
    <w:rsid w:val="00E80360"/>
    <w:rsid w:val="00E8045E"/>
    <w:rsid w:val="00E80E1D"/>
    <w:rsid w:val="00E80E77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89A"/>
    <w:rsid w:val="00E84F1D"/>
    <w:rsid w:val="00E853B2"/>
    <w:rsid w:val="00E8554B"/>
    <w:rsid w:val="00E856CC"/>
    <w:rsid w:val="00E85A51"/>
    <w:rsid w:val="00E85FB3"/>
    <w:rsid w:val="00E86406"/>
    <w:rsid w:val="00E8663E"/>
    <w:rsid w:val="00E86867"/>
    <w:rsid w:val="00E87754"/>
    <w:rsid w:val="00E87B89"/>
    <w:rsid w:val="00E87BF0"/>
    <w:rsid w:val="00E9070B"/>
    <w:rsid w:val="00E90782"/>
    <w:rsid w:val="00E90EF8"/>
    <w:rsid w:val="00E91265"/>
    <w:rsid w:val="00E91374"/>
    <w:rsid w:val="00E91748"/>
    <w:rsid w:val="00E92394"/>
    <w:rsid w:val="00E92772"/>
    <w:rsid w:val="00E9290A"/>
    <w:rsid w:val="00E92A98"/>
    <w:rsid w:val="00E92F5B"/>
    <w:rsid w:val="00E931EB"/>
    <w:rsid w:val="00E9320C"/>
    <w:rsid w:val="00E9330C"/>
    <w:rsid w:val="00E9370E"/>
    <w:rsid w:val="00E9472D"/>
    <w:rsid w:val="00E948FD"/>
    <w:rsid w:val="00E94B91"/>
    <w:rsid w:val="00E95846"/>
    <w:rsid w:val="00E96029"/>
    <w:rsid w:val="00E96219"/>
    <w:rsid w:val="00E96C2A"/>
    <w:rsid w:val="00E96DC2"/>
    <w:rsid w:val="00EA0280"/>
    <w:rsid w:val="00EA0676"/>
    <w:rsid w:val="00EA06B7"/>
    <w:rsid w:val="00EA0711"/>
    <w:rsid w:val="00EA09B7"/>
    <w:rsid w:val="00EA0CAE"/>
    <w:rsid w:val="00EA0D80"/>
    <w:rsid w:val="00EA131B"/>
    <w:rsid w:val="00EA1A85"/>
    <w:rsid w:val="00EA1D9E"/>
    <w:rsid w:val="00EA23A3"/>
    <w:rsid w:val="00EA30ED"/>
    <w:rsid w:val="00EA354B"/>
    <w:rsid w:val="00EA3693"/>
    <w:rsid w:val="00EA3ACD"/>
    <w:rsid w:val="00EA3B7D"/>
    <w:rsid w:val="00EA3EB6"/>
    <w:rsid w:val="00EA4FC3"/>
    <w:rsid w:val="00EA61C9"/>
    <w:rsid w:val="00EA61E0"/>
    <w:rsid w:val="00EA6AC6"/>
    <w:rsid w:val="00EA7A54"/>
    <w:rsid w:val="00EB01F6"/>
    <w:rsid w:val="00EB02B1"/>
    <w:rsid w:val="00EB037B"/>
    <w:rsid w:val="00EB0DBE"/>
    <w:rsid w:val="00EB10F6"/>
    <w:rsid w:val="00EB161E"/>
    <w:rsid w:val="00EB1B51"/>
    <w:rsid w:val="00EB1DC8"/>
    <w:rsid w:val="00EB1DDE"/>
    <w:rsid w:val="00EB2366"/>
    <w:rsid w:val="00EB2775"/>
    <w:rsid w:val="00EB28E0"/>
    <w:rsid w:val="00EB2AD3"/>
    <w:rsid w:val="00EB30D8"/>
    <w:rsid w:val="00EB3340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6192"/>
    <w:rsid w:val="00EB657B"/>
    <w:rsid w:val="00EB6AB6"/>
    <w:rsid w:val="00EB78A0"/>
    <w:rsid w:val="00EC0019"/>
    <w:rsid w:val="00EC04B4"/>
    <w:rsid w:val="00EC0706"/>
    <w:rsid w:val="00EC0748"/>
    <w:rsid w:val="00EC07A1"/>
    <w:rsid w:val="00EC1235"/>
    <w:rsid w:val="00EC128D"/>
    <w:rsid w:val="00EC185C"/>
    <w:rsid w:val="00EC1ADC"/>
    <w:rsid w:val="00EC1F31"/>
    <w:rsid w:val="00EC2C35"/>
    <w:rsid w:val="00EC2E47"/>
    <w:rsid w:val="00EC2ECA"/>
    <w:rsid w:val="00EC31AD"/>
    <w:rsid w:val="00EC322B"/>
    <w:rsid w:val="00EC3488"/>
    <w:rsid w:val="00EC43EC"/>
    <w:rsid w:val="00EC47C1"/>
    <w:rsid w:val="00EC4A7B"/>
    <w:rsid w:val="00EC509B"/>
    <w:rsid w:val="00EC5304"/>
    <w:rsid w:val="00EC5372"/>
    <w:rsid w:val="00EC5A39"/>
    <w:rsid w:val="00EC5DC2"/>
    <w:rsid w:val="00EC6259"/>
    <w:rsid w:val="00EC62FF"/>
    <w:rsid w:val="00EC6683"/>
    <w:rsid w:val="00EC6A28"/>
    <w:rsid w:val="00EC6D28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6DE"/>
    <w:rsid w:val="00ED1957"/>
    <w:rsid w:val="00ED1C46"/>
    <w:rsid w:val="00ED2157"/>
    <w:rsid w:val="00ED23FF"/>
    <w:rsid w:val="00ED26EC"/>
    <w:rsid w:val="00ED3320"/>
    <w:rsid w:val="00ED35B3"/>
    <w:rsid w:val="00ED3D3A"/>
    <w:rsid w:val="00ED4008"/>
    <w:rsid w:val="00ED414F"/>
    <w:rsid w:val="00ED4E01"/>
    <w:rsid w:val="00ED4FAF"/>
    <w:rsid w:val="00ED59A6"/>
    <w:rsid w:val="00ED6A15"/>
    <w:rsid w:val="00ED79B6"/>
    <w:rsid w:val="00ED7C96"/>
    <w:rsid w:val="00ED7FB4"/>
    <w:rsid w:val="00EE0076"/>
    <w:rsid w:val="00EE0E9B"/>
    <w:rsid w:val="00EE1101"/>
    <w:rsid w:val="00EE1233"/>
    <w:rsid w:val="00EE13F1"/>
    <w:rsid w:val="00EE1800"/>
    <w:rsid w:val="00EE196B"/>
    <w:rsid w:val="00EE1BDF"/>
    <w:rsid w:val="00EE2ADA"/>
    <w:rsid w:val="00EE2E94"/>
    <w:rsid w:val="00EE30FC"/>
    <w:rsid w:val="00EE3115"/>
    <w:rsid w:val="00EE34D6"/>
    <w:rsid w:val="00EE36A1"/>
    <w:rsid w:val="00EE3988"/>
    <w:rsid w:val="00EE3D2E"/>
    <w:rsid w:val="00EE43F7"/>
    <w:rsid w:val="00EE4757"/>
    <w:rsid w:val="00EE5657"/>
    <w:rsid w:val="00EE5DFE"/>
    <w:rsid w:val="00EE5EDA"/>
    <w:rsid w:val="00EE6049"/>
    <w:rsid w:val="00EE60EB"/>
    <w:rsid w:val="00EE6564"/>
    <w:rsid w:val="00EE6BDB"/>
    <w:rsid w:val="00EE6CC2"/>
    <w:rsid w:val="00EE6ECA"/>
    <w:rsid w:val="00EE73D3"/>
    <w:rsid w:val="00EE73F1"/>
    <w:rsid w:val="00EE7CFA"/>
    <w:rsid w:val="00EE7DDB"/>
    <w:rsid w:val="00EF149E"/>
    <w:rsid w:val="00EF18B2"/>
    <w:rsid w:val="00EF1DDC"/>
    <w:rsid w:val="00EF1E5C"/>
    <w:rsid w:val="00EF2099"/>
    <w:rsid w:val="00EF2848"/>
    <w:rsid w:val="00EF31D8"/>
    <w:rsid w:val="00EF3502"/>
    <w:rsid w:val="00EF3B9B"/>
    <w:rsid w:val="00EF60A0"/>
    <w:rsid w:val="00EF62B1"/>
    <w:rsid w:val="00EF6AE2"/>
    <w:rsid w:val="00EF6ECC"/>
    <w:rsid w:val="00EF77DE"/>
    <w:rsid w:val="00EF7B46"/>
    <w:rsid w:val="00EF7F1A"/>
    <w:rsid w:val="00F00879"/>
    <w:rsid w:val="00F00EB5"/>
    <w:rsid w:val="00F013D2"/>
    <w:rsid w:val="00F024F7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680"/>
    <w:rsid w:val="00F0673D"/>
    <w:rsid w:val="00F069F3"/>
    <w:rsid w:val="00F06EE2"/>
    <w:rsid w:val="00F07141"/>
    <w:rsid w:val="00F075B3"/>
    <w:rsid w:val="00F076F3"/>
    <w:rsid w:val="00F07BAA"/>
    <w:rsid w:val="00F07C72"/>
    <w:rsid w:val="00F10402"/>
    <w:rsid w:val="00F10853"/>
    <w:rsid w:val="00F1133A"/>
    <w:rsid w:val="00F11EEA"/>
    <w:rsid w:val="00F123B8"/>
    <w:rsid w:val="00F127AA"/>
    <w:rsid w:val="00F12BAC"/>
    <w:rsid w:val="00F12BAD"/>
    <w:rsid w:val="00F132CC"/>
    <w:rsid w:val="00F13591"/>
    <w:rsid w:val="00F13C04"/>
    <w:rsid w:val="00F14572"/>
    <w:rsid w:val="00F14632"/>
    <w:rsid w:val="00F14956"/>
    <w:rsid w:val="00F158DE"/>
    <w:rsid w:val="00F15A3E"/>
    <w:rsid w:val="00F15AFE"/>
    <w:rsid w:val="00F160E0"/>
    <w:rsid w:val="00F163B4"/>
    <w:rsid w:val="00F166B5"/>
    <w:rsid w:val="00F16CCA"/>
    <w:rsid w:val="00F17174"/>
    <w:rsid w:val="00F17194"/>
    <w:rsid w:val="00F171F5"/>
    <w:rsid w:val="00F17245"/>
    <w:rsid w:val="00F173DC"/>
    <w:rsid w:val="00F17815"/>
    <w:rsid w:val="00F20005"/>
    <w:rsid w:val="00F209A5"/>
    <w:rsid w:val="00F20D36"/>
    <w:rsid w:val="00F20F4F"/>
    <w:rsid w:val="00F211F1"/>
    <w:rsid w:val="00F2139F"/>
    <w:rsid w:val="00F21BAE"/>
    <w:rsid w:val="00F21C13"/>
    <w:rsid w:val="00F220F5"/>
    <w:rsid w:val="00F222DC"/>
    <w:rsid w:val="00F230FF"/>
    <w:rsid w:val="00F23108"/>
    <w:rsid w:val="00F23363"/>
    <w:rsid w:val="00F2375F"/>
    <w:rsid w:val="00F237AA"/>
    <w:rsid w:val="00F23995"/>
    <w:rsid w:val="00F2401C"/>
    <w:rsid w:val="00F24689"/>
    <w:rsid w:val="00F2480D"/>
    <w:rsid w:val="00F25097"/>
    <w:rsid w:val="00F2553B"/>
    <w:rsid w:val="00F2560E"/>
    <w:rsid w:val="00F25757"/>
    <w:rsid w:val="00F2602C"/>
    <w:rsid w:val="00F27279"/>
    <w:rsid w:val="00F275BC"/>
    <w:rsid w:val="00F27640"/>
    <w:rsid w:val="00F27F3B"/>
    <w:rsid w:val="00F27F6C"/>
    <w:rsid w:val="00F30303"/>
    <w:rsid w:val="00F303F8"/>
    <w:rsid w:val="00F30885"/>
    <w:rsid w:val="00F30B40"/>
    <w:rsid w:val="00F30B43"/>
    <w:rsid w:val="00F30D1C"/>
    <w:rsid w:val="00F31CA7"/>
    <w:rsid w:val="00F32170"/>
    <w:rsid w:val="00F32CAB"/>
    <w:rsid w:val="00F3336B"/>
    <w:rsid w:val="00F335BE"/>
    <w:rsid w:val="00F34040"/>
    <w:rsid w:val="00F3413F"/>
    <w:rsid w:val="00F3420C"/>
    <w:rsid w:val="00F34CA7"/>
    <w:rsid w:val="00F34CD5"/>
    <w:rsid w:val="00F35113"/>
    <w:rsid w:val="00F354A8"/>
    <w:rsid w:val="00F367D1"/>
    <w:rsid w:val="00F367E8"/>
    <w:rsid w:val="00F3689A"/>
    <w:rsid w:val="00F36DAC"/>
    <w:rsid w:val="00F3755E"/>
    <w:rsid w:val="00F3764B"/>
    <w:rsid w:val="00F3765D"/>
    <w:rsid w:val="00F378D6"/>
    <w:rsid w:val="00F4073B"/>
    <w:rsid w:val="00F40FCF"/>
    <w:rsid w:val="00F4140E"/>
    <w:rsid w:val="00F41B51"/>
    <w:rsid w:val="00F41F0D"/>
    <w:rsid w:val="00F42397"/>
    <w:rsid w:val="00F42F44"/>
    <w:rsid w:val="00F4320C"/>
    <w:rsid w:val="00F434C1"/>
    <w:rsid w:val="00F43C35"/>
    <w:rsid w:val="00F43E1C"/>
    <w:rsid w:val="00F44CC0"/>
    <w:rsid w:val="00F45296"/>
    <w:rsid w:val="00F45355"/>
    <w:rsid w:val="00F45584"/>
    <w:rsid w:val="00F458F1"/>
    <w:rsid w:val="00F4686C"/>
    <w:rsid w:val="00F46BEC"/>
    <w:rsid w:val="00F47C68"/>
    <w:rsid w:val="00F47FF8"/>
    <w:rsid w:val="00F505DD"/>
    <w:rsid w:val="00F51046"/>
    <w:rsid w:val="00F51EE0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949"/>
    <w:rsid w:val="00F53C37"/>
    <w:rsid w:val="00F547EE"/>
    <w:rsid w:val="00F54A97"/>
    <w:rsid w:val="00F5527F"/>
    <w:rsid w:val="00F5551A"/>
    <w:rsid w:val="00F55E7F"/>
    <w:rsid w:val="00F55EC4"/>
    <w:rsid w:val="00F5647A"/>
    <w:rsid w:val="00F56579"/>
    <w:rsid w:val="00F5687A"/>
    <w:rsid w:val="00F56986"/>
    <w:rsid w:val="00F56F65"/>
    <w:rsid w:val="00F5717E"/>
    <w:rsid w:val="00F57614"/>
    <w:rsid w:val="00F57F6E"/>
    <w:rsid w:val="00F601EB"/>
    <w:rsid w:val="00F60440"/>
    <w:rsid w:val="00F6051B"/>
    <w:rsid w:val="00F60705"/>
    <w:rsid w:val="00F608A3"/>
    <w:rsid w:val="00F609CF"/>
    <w:rsid w:val="00F60D34"/>
    <w:rsid w:val="00F61488"/>
    <w:rsid w:val="00F6149E"/>
    <w:rsid w:val="00F61CE1"/>
    <w:rsid w:val="00F61ECD"/>
    <w:rsid w:val="00F624FF"/>
    <w:rsid w:val="00F6256E"/>
    <w:rsid w:val="00F62B85"/>
    <w:rsid w:val="00F62E31"/>
    <w:rsid w:val="00F631E0"/>
    <w:rsid w:val="00F6336D"/>
    <w:rsid w:val="00F63FC7"/>
    <w:rsid w:val="00F6419E"/>
    <w:rsid w:val="00F646E6"/>
    <w:rsid w:val="00F64C15"/>
    <w:rsid w:val="00F651DC"/>
    <w:rsid w:val="00F6558E"/>
    <w:rsid w:val="00F655A1"/>
    <w:rsid w:val="00F657F9"/>
    <w:rsid w:val="00F665BD"/>
    <w:rsid w:val="00F66ACD"/>
    <w:rsid w:val="00F66D6E"/>
    <w:rsid w:val="00F66E37"/>
    <w:rsid w:val="00F671A5"/>
    <w:rsid w:val="00F6783E"/>
    <w:rsid w:val="00F6798A"/>
    <w:rsid w:val="00F705AC"/>
    <w:rsid w:val="00F70BD2"/>
    <w:rsid w:val="00F7142D"/>
    <w:rsid w:val="00F7163F"/>
    <w:rsid w:val="00F72298"/>
    <w:rsid w:val="00F723B2"/>
    <w:rsid w:val="00F725D2"/>
    <w:rsid w:val="00F725E1"/>
    <w:rsid w:val="00F7289E"/>
    <w:rsid w:val="00F72C8E"/>
    <w:rsid w:val="00F732FB"/>
    <w:rsid w:val="00F73F86"/>
    <w:rsid w:val="00F74D0B"/>
    <w:rsid w:val="00F7527F"/>
    <w:rsid w:val="00F755A5"/>
    <w:rsid w:val="00F75FAE"/>
    <w:rsid w:val="00F76C3B"/>
    <w:rsid w:val="00F7735F"/>
    <w:rsid w:val="00F77486"/>
    <w:rsid w:val="00F77670"/>
    <w:rsid w:val="00F77B47"/>
    <w:rsid w:val="00F803CD"/>
    <w:rsid w:val="00F805D5"/>
    <w:rsid w:val="00F8128E"/>
    <w:rsid w:val="00F81D22"/>
    <w:rsid w:val="00F82074"/>
    <w:rsid w:val="00F82281"/>
    <w:rsid w:val="00F82B74"/>
    <w:rsid w:val="00F82C72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A4C"/>
    <w:rsid w:val="00F85B0B"/>
    <w:rsid w:val="00F85F82"/>
    <w:rsid w:val="00F85F94"/>
    <w:rsid w:val="00F86227"/>
    <w:rsid w:val="00F86822"/>
    <w:rsid w:val="00F8695C"/>
    <w:rsid w:val="00F86A7A"/>
    <w:rsid w:val="00F872B6"/>
    <w:rsid w:val="00F87333"/>
    <w:rsid w:val="00F876A0"/>
    <w:rsid w:val="00F878D6"/>
    <w:rsid w:val="00F87959"/>
    <w:rsid w:val="00F902AF"/>
    <w:rsid w:val="00F90EEE"/>
    <w:rsid w:val="00F910CA"/>
    <w:rsid w:val="00F9138C"/>
    <w:rsid w:val="00F914DB"/>
    <w:rsid w:val="00F9166F"/>
    <w:rsid w:val="00F91D7B"/>
    <w:rsid w:val="00F91E3E"/>
    <w:rsid w:val="00F91E85"/>
    <w:rsid w:val="00F92885"/>
    <w:rsid w:val="00F930E6"/>
    <w:rsid w:val="00F93BC9"/>
    <w:rsid w:val="00F94626"/>
    <w:rsid w:val="00F946BF"/>
    <w:rsid w:val="00F9477F"/>
    <w:rsid w:val="00F94C7D"/>
    <w:rsid w:val="00F95558"/>
    <w:rsid w:val="00F96055"/>
    <w:rsid w:val="00F96996"/>
    <w:rsid w:val="00F96E49"/>
    <w:rsid w:val="00F9780A"/>
    <w:rsid w:val="00FA0104"/>
    <w:rsid w:val="00FA04DB"/>
    <w:rsid w:val="00FA08D9"/>
    <w:rsid w:val="00FA0C71"/>
    <w:rsid w:val="00FA1442"/>
    <w:rsid w:val="00FA1664"/>
    <w:rsid w:val="00FA1C12"/>
    <w:rsid w:val="00FA290E"/>
    <w:rsid w:val="00FA30C1"/>
    <w:rsid w:val="00FA3452"/>
    <w:rsid w:val="00FA37CF"/>
    <w:rsid w:val="00FA390D"/>
    <w:rsid w:val="00FA3ED3"/>
    <w:rsid w:val="00FA4065"/>
    <w:rsid w:val="00FA42DB"/>
    <w:rsid w:val="00FA456A"/>
    <w:rsid w:val="00FA4EFC"/>
    <w:rsid w:val="00FA4F5A"/>
    <w:rsid w:val="00FA5CC8"/>
    <w:rsid w:val="00FA6013"/>
    <w:rsid w:val="00FA66E5"/>
    <w:rsid w:val="00FA67AC"/>
    <w:rsid w:val="00FA68D5"/>
    <w:rsid w:val="00FA68F5"/>
    <w:rsid w:val="00FA6F75"/>
    <w:rsid w:val="00FA7C9C"/>
    <w:rsid w:val="00FB00D4"/>
    <w:rsid w:val="00FB075C"/>
    <w:rsid w:val="00FB092F"/>
    <w:rsid w:val="00FB0DE7"/>
    <w:rsid w:val="00FB125D"/>
    <w:rsid w:val="00FB13BC"/>
    <w:rsid w:val="00FB2D01"/>
    <w:rsid w:val="00FB2E4F"/>
    <w:rsid w:val="00FB317F"/>
    <w:rsid w:val="00FB33DF"/>
    <w:rsid w:val="00FB3409"/>
    <w:rsid w:val="00FB364F"/>
    <w:rsid w:val="00FB3A85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B88"/>
    <w:rsid w:val="00FB6CCF"/>
    <w:rsid w:val="00FB72D4"/>
    <w:rsid w:val="00FB75E4"/>
    <w:rsid w:val="00FB763E"/>
    <w:rsid w:val="00FC0269"/>
    <w:rsid w:val="00FC3882"/>
    <w:rsid w:val="00FC39DF"/>
    <w:rsid w:val="00FC4065"/>
    <w:rsid w:val="00FC408D"/>
    <w:rsid w:val="00FC411F"/>
    <w:rsid w:val="00FC4698"/>
    <w:rsid w:val="00FC4A72"/>
    <w:rsid w:val="00FC4CF5"/>
    <w:rsid w:val="00FC4E12"/>
    <w:rsid w:val="00FC4F95"/>
    <w:rsid w:val="00FC5E25"/>
    <w:rsid w:val="00FC6279"/>
    <w:rsid w:val="00FC6476"/>
    <w:rsid w:val="00FC6FE6"/>
    <w:rsid w:val="00FC7390"/>
    <w:rsid w:val="00FC76EA"/>
    <w:rsid w:val="00FC7852"/>
    <w:rsid w:val="00FC79B8"/>
    <w:rsid w:val="00FC7A0D"/>
    <w:rsid w:val="00FC7CB5"/>
    <w:rsid w:val="00FC7D04"/>
    <w:rsid w:val="00FD08C8"/>
    <w:rsid w:val="00FD0958"/>
    <w:rsid w:val="00FD19EA"/>
    <w:rsid w:val="00FD1E7D"/>
    <w:rsid w:val="00FD254C"/>
    <w:rsid w:val="00FD2CDA"/>
    <w:rsid w:val="00FD2D7F"/>
    <w:rsid w:val="00FD3158"/>
    <w:rsid w:val="00FD3CFB"/>
    <w:rsid w:val="00FD3FD3"/>
    <w:rsid w:val="00FD419E"/>
    <w:rsid w:val="00FD432E"/>
    <w:rsid w:val="00FD48EC"/>
    <w:rsid w:val="00FD4ED8"/>
    <w:rsid w:val="00FD51BC"/>
    <w:rsid w:val="00FD53FA"/>
    <w:rsid w:val="00FD5D32"/>
    <w:rsid w:val="00FD614C"/>
    <w:rsid w:val="00FD6B41"/>
    <w:rsid w:val="00FD6FBB"/>
    <w:rsid w:val="00FD74EF"/>
    <w:rsid w:val="00FD7B52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F50"/>
    <w:rsid w:val="00FE5539"/>
    <w:rsid w:val="00FE5559"/>
    <w:rsid w:val="00FE59EB"/>
    <w:rsid w:val="00FE5C3A"/>
    <w:rsid w:val="00FE5F5D"/>
    <w:rsid w:val="00FE6625"/>
    <w:rsid w:val="00FE6696"/>
    <w:rsid w:val="00FE6909"/>
    <w:rsid w:val="00FE6D65"/>
    <w:rsid w:val="00FE7392"/>
    <w:rsid w:val="00FE7E38"/>
    <w:rsid w:val="00FE7ECA"/>
    <w:rsid w:val="00FE7EE0"/>
    <w:rsid w:val="00FF032C"/>
    <w:rsid w:val="00FF0541"/>
    <w:rsid w:val="00FF0FB9"/>
    <w:rsid w:val="00FF2131"/>
    <w:rsid w:val="00FF3102"/>
    <w:rsid w:val="00FF316D"/>
    <w:rsid w:val="00FF3B7D"/>
    <w:rsid w:val="00FF4276"/>
    <w:rsid w:val="00FF4376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2793CCCF-67EA-463C-9B51-C972ED0F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A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26AA3-BA43-427E-8DAB-DB91D272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2019-08-20T11:35:00Z</cp:lastPrinted>
  <dcterms:created xsi:type="dcterms:W3CDTF">2019-08-27T01:31:00Z</dcterms:created>
  <dcterms:modified xsi:type="dcterms:W3CDTF">2019-08-27T01:31:00Z</dcterms:modified>
</cp:coreProperties>
</file>