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30574" w14:textId="77777777" w:rsidR="00975D50" w:rsidRPr="00D81524" w:rsidRDefault="00975D50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52"/>
          <w:szCs w:val="52"/>
        </w:rPr>
      </w:pPr>
      <w:bookmarkStart w:id="0" w:name="Start"/>
      <w:bookmarkEnd w:id="0"/>
    </w:p>
    <w:p w14:paraId="5AE52268" w14:textId="77777777" w:rsidR="00D51E4C" w:rsidRPr="00D81524" w:rsidRDefault="00D51E4C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52"/>
          <w:szCs w:val="52"/>
        </w:rPr>
      </w:pPr>
    </w:p>
    <w:p w14:paraId="2365E5DF" w14:textId="77777777" w:rsidR="00261D70" w:rsidRPr="00D81524" w:rsidRDefault="00261D70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52"/>
          <w:szCs w:val="52"/>
        </w:rPr>
      </w:pPr>
    </w:p>
    <w:p w14:paraId="173059AE" w14:textId="77777777" w:rsidR="00424A46" w:rsidRPr="00D81524" w:rsidRDefault="00424A46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52"/>
          <w:szCs w:val="52"/>
        </w:rPr>
      </w:pPr>
    </w:p>
    <w:p w14:paraId="34ED2E7F" w14:textId="77777777" w:rsidR="00975D50" w:rsidRPr="00D81524" w:rsidRDefault="00975D50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0A1D8027" w14:textId="77777777" w:rsidR="00975D50" w:rsidRPr="00D81524" w:rsidRDefault="00975D50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A52E8EE" w14:textId="77777777" w:rsidR="00975D50" w:rsidRPr="00D81524" w:rsidRDefault="00975D50" w:rsidP="003368DE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D81524">
        <w:rPr>
          <w:rFonts w:asciiTheme="majorBidi" w:hAnsiTheme="majorBidi" w:cstheme="majorBidi"/>
          <w:sz w:val="52"/>
          <w:szCs w:val="52"/>
          <w:cs/>
        </w:rPr>
        <w:t>บริษัทหลักทรัพย์ ไทยพาณิชย์ จำกัด</w:t>
      </w:r>
      <w:r w:rsidR="00A32CC3" w:rsidRPr="00D81524">
        <w:rPr>
          <w:rFonts w:asciiTheme="majorBidi" w:hAnsiTheme="majorBidi" w:cstheme="majorBidi"/>
          <w:sz w:val="52"/>
          <w:szCs w:val="52"/>
          <w:cs/>
        </w:rPr>
        <w:t xml:space="preserve"> และบริษัทย่อย</w:t>
      </w:r>
    </w:p>
    <w:p w14:paraId="09BEE302" w14:textId="77777777" w:rsidR="001B61F6" w:rsidRPr="00D81524" w:rsidRDefault="001B61F6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B177075" w14:textId="77777777" w:rsidR="00423308" w:rsidRPr="00D81524" w:rsidRDefault="00423308" w:rsidP="0042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81524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</w:p>
    <w:p w14:paraId="4D422334" w14:textId="77777777" w:rsidR="00423308" w:rsidRPr="00D81524" w:rsidRDefault="00423308" w:rsidP="0042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bookmarkStart w:id="1" w:name="_Hlk16610575"/>
      <w:r w:rsidRPr="00D81524">
        <w:rPr>
          <w:rFonts w:asciiTheme="majorBidi" w:hAnsiTheme="majorBidi" w:cstheme="majorBidi"/>
          <w:sz w:val="32"/>
          <w:szCs w:val="32"/>
          <w:cs/>
        </w:rPr>
        <w:t>สำหรับงวดหกเดือนสิ้นสุดวันที่</w:t>
      </w:r>
      <w:r w:rsidRPr="00D81524">
        <w:rPr>
          <w:rFonts w:asciiTheme="majorBidi" w:hAnsiTheme="majorBidi" w:cstheme="majorBidi"/>
          <w:sz w:val="32"/>
          <w:szCs w:val="32"/>
        </w:rPr>
        <w:t xml:space="preserve"> 30 </w:t>
      </w:r>
      <w:r w:rsidRPr="00D8152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D81524">
        <w:rPr>
          <w:rFonts w:asciiTheme="majorBidi" w:hAnsiTheme="majorBidi" w:cstheme="majorBidi"/>
          <w:sz w:val="32"/>
          <w:szCs w:val="32"/>
        </w:rPr>
        <w:t>256</w:t>
      </w:r>
      <w:r w:rsidRPr="00D81524">
        <w:rPr>
          <w:rFonts w:asciiTheme="majorBidi" w:hAnsiTheme="majorBidi" w:cstheme="majorBidi"/>
          <w:sz w:val="32"/>
          <w:szCs w:val="32"/>
          <w:cs/>
        </w:rPr>
        <w:t>2</w:t>
      </w:r>
      <w:r w:rsidRPr="00D81524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1"/>
    <w:p w14:paraId="7D4D4E8A" w14:textId="77777777" w:rsidR="00423308" w:rsidRPr="00D81524" w:rsidRDefault="00423308" w:rsidP="0042330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D8152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9CAFD5F" w14:textId="77777777" w:rsidR="00B65700" w:rsidRPr="00D81524" w:rsidRDefault="00423308" w:rsidP="004233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8152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B66D518" w14:textId="77777777" w:rsidR="0036619E" w:rsidRPr="00D81524" w:rsidRDefault="0036619E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309BA4E" w14:textId="77777777" w:rsidR="00B114D0" w:rsidRPr="00D81524" w:rsidRDefault="00B114D0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3D3234" w14:textId="77777777" w:rsidR="00B114D0" w:rsidRPr="00D81524" w:rsidRDefault="00B114D0" w:rsidP="0033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1BBD5FF" w14:textId="77777777" w:rsidR="005E09FC" w:rsidRPr="00D81524" w:rsidRDefault="00DE2AE8" w:rsidP="0033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81524">
        <w:rPr>
          <w:rFonts w:asciiTheme="majorBidi" w:hAnsiTheme="majorBidi" w:cstheme="majorBidi"/>
          <w:sz w:val="32"/>
          <w:szCs w:val="32"/>
        </w:rPr>
        <w:t xml:space="preserve"> </w:t>
      </w:r>
      <w:r w:rsidR="005E09FC" w:rsidRPr="00D81524">
        <w:rPr>
          <w:rFonts w:asciiTheme="majorBidi" w:hAnsiTheme="majorBidi" w:cstheme="majorBidi"/>
          <w:sz w:val="32"/>
          <w:szCs w:val="32"/>
        </w:rPr>
        <w:t xml:space="preserve"> </w:t>
      </w:r>
    </w:p>
    <w:p w14:paraId="5E0D810F" w14:textId="77777777" w:rsidR="00102EEF" w:rsidRPr="00D81524" w:rsidRDefault="00102EEF" w:rsidP="0033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</w:rPr>
        <w:sectPr w:rsidR="00102EEF" w:rsidRPr="00D81524" w:rsidSect="008F7D77">
          <w:footerReference w:type="default" r:id="rId8"/>
          <w:type w:val="oddPage"/>
          <w:pgSz w:w="11907" w:h="16839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593217A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</w:rPr>
      </w:pPr>
      <w:bookmarkStart w:id="2" w:name="_GoBack"/>
      <w:bookmarkEnd w:id="2"/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ข้อมูลทั่วไป</w:t>
      </w:r>
    </w:p>
    <w:p w14:paraId="587824C7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341BB9" w:rsidRPr="00D81524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1427CFDF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565E4EDD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การบริหารความเสี่ยง</w:t>
      </w:r>
    </w:p>
    <w:p w14:paraId="7B045E9B" w14:textId="77777777" w:rsidR="001502AB" w:rsidRPr="00D81524" w:rsidRDefault="007D0E40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</w:t>
      </w:r>
    </w:p>
    <w:p w14:paraId="71AE56D8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8468418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ลูกหนี้สำนักหักบัญชีและบริษัทหลักทรัพย์</w:t>
      </w:r>
    </w:p>
    <w:p w14:paraId="54466EA6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ลูกหนี้ธุรกิจหลักทรัพย์</w:t>
      </w:r>
    </w:p>
    <w:p w14:paraId="2D0FBFA8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สินทรัพย์และหนี้สินตราสารอนุพันธ์</w:t>
      </w:r>
    </w:p>
    <w:p w14:paraId="50385258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</w:p>
    <w:p w14:paraId="1BBBCA4B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0E4C6E4C" w14:textId="77777777" w:rsidR="001502AB" w:rsidRPr="00D81524" w:rsidRDefault="007D0E40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ส่วนปรับปรุงอาคารเช่าและ</w:t>
      </w:r>
      <w:r w:rsidR="001502AB" w:rsidRPr="00D81524">
        <w:rPr>
          <w:rFonts w:asciiTheme="majorBidi" w:hAnsiTheme="majorBidi" w:cstheme="majorBidi"/>
          <w:sz w:val="30"/>
          <w:szCs w:val="30"/>
          <w:cs/>
          <w:lang w:bidi="th-TH"/>
        </w:rPr>
        <w:t>อุปกรณ์</w:t>
      </w:r>
    </w:p>
    <w:p w14:paraId="2530254A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14:paraId="43134CE4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สินทรัพย์อื่น</w:t>
      </w:r>
    </w:p>
    <w:p w14:paraId="5679ABD5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เจ้าหนี้สำนักหักบัญชีและบริษัทหลักทรัพย์</w:t>
      </w:r>
    </w:p>
    <w:p w14:paraId="14C1DE87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เจ้าหนี้ธุรกิจหลักทรัพย์</w:t>
      </w:r>
    </w:p>
    <w:p w14:paraId="6C8293D8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ตราสารหนี้ที่ออก</w:t>
      </w:r>
    </w:p>
    <w:p w14:paraId="686EA526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</w:t>
      </w:r>
    </w:p>
    <w:p w14:paraId="77C2A15B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หนี้สินอื่น</w:t>
      </w:r>
    </w:p>
    <w:p w14:paraId="00B5183F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3E6FE9DA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</w:p>
    <w:p w14:paraId="666B162D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รายได้ค่านายหน้า</w:t>
      </w:r>
    </w:p>
    <w:p w14:paraId="353EBAAE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รายได้ค่าธรรมเนียมและบริการ</w:t>
      </w:r>
    </w:p>
    <w:p w14:paraId="428C6221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กำไรและผลตอบแทนจากเครื่องมือทางการเงิน</w:t>
      </w:r>
    </w:p>
    <w:p w14:paraId="1E9D5951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รายได้อื่น</w:t>
      </w:r>
    </w:p>
    <w:p w14:paraId="15783D4A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ค่าใช้จ่ายผลประโยชน์พนักงาน</w:t>
      </w:r>
    </w:p>
    <w:p w14:paraId="40D3F096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ค่าตอบแทนที่จ่ายให้ผู้บริหารสำคัญ</w:t>
      </w:r>
    </w:p>
    <w:p w14:paraId="1DC186E2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ค่าใช้จ่ายอื่น</w:t>
      </w:r>
    </w:p>
    <w:p w14:paraId="24603E28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1B3D44E6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1888E028" w14:textId="77777777" w:rsidR="001502AB" w:rsidRPr="00D81524" w:rsidRDefault="001502AB" w:rsidP="001502AB">
      <w:pPr>
        <w:pStyle w:val="IndexHeading1"/>
        <w:spacing w:after="0" w:line="240" w:lineRule="auto"/>
        <w:ind w:left="1440" w:hanging="1404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br w:type="page"/>
      </w:r>
      <w:r w:rsidRPr="00D8152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D81524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D8152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60C25A3" w14:textId="77777777" w:rsidR="001502AB" w:rsidRPr="00D81524" w:rsidRDefault="001502AB" w:rsidP="001502AB">
      <w:pPr>
        <w:pStyle w:val="index"/>
        <w:tabs>
          <w:tab w:val="clear" w:pos="1134"/>
          <w:tab w:val="num" w:pos="8620"/>
        </w:tabs>
        <w:spacing w:after="0" w:line="390" w:lineRule="exact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2B0CC684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242889CD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240" w:lineRule="auto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23B3AC4" w14:textId="77777777" w:rsidR="001502AB" w:rsidRPr="00D81524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240" w:lineRule="auto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การเสนอข้อมูลทางการเงินจำแนกตามส่วนงาน</w:t>
      </w:r>
    </w:p>
    <w:p w14:paraId="754A3B01" w14:textId="77777777" w:rsidR="001502AB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240" w:lineRule="auto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BC69258" w14:textId="6F4812AA" w:rsidR="00736348" w:rsidRPr="00D81524" w:rsidRDefault="00736348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240" w:lineRule="auto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BE912E9" w14:textId="77777777" w:rsidR="001502AB" w:rsidRDefault="001502AB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240" w:lineRule="auto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47873F6C" w14:textId="77777777" w:rsidR="00736348" w:rsidRPr="00D81524" w:rsidRDefault="00736348" w:rsidP="001502AB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240" w:lineRule="auto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การจัดประเภทรายการใหม่</w:t>
      </w:r>
    </w:p>
    <w:p w14:paraId="2A98F6B7" w14:textId="77777777" w:rsidR="001502AB" w:rsidRPr="00D81524" w:rsidRDefault="001502AB" w:rsidP="0015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3D9436" w14:textId="77777777" w:rsidR="001502AB" w:rsidRPr="00D81524" w:rsidRDefault="001502AB" w:rsidP="0015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BAB44" w14:textId="77777777" w:rsidR="001502AB" w:rsidRPr="00D81524" w:rsidRDefault="001502AB" w:rsidP="0015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962CC3" w14:textId="77777777" w:rsidR="001502AB" w:rsidRPr="00D81524" w:rsidRDefault="001502AB" w:rsidP="0015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40259B" w14:textId="77777777" w:rsidR="001502AB" w:rsidRPr="00D81524" w:rsidRDefault="001502AB" w:rsidP="0015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EF9363" w14:textId="77777777" w:rsidR="00975D50" w:rsidRPr="00A31065" w:rsidRDefault="00CC5022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br w:type="page"/>
      </w:r>
      <w:r w:rsidR="00975D50" w:rsidRPr="00A3106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</w:t>
      </w:r>
      <w:r w:rsidR="0073476B" w:rsidRPr="00A31065">
        <w:rPr>
          <w:rFonts w:asciiTheme="majorBidi" w:hAnsiTheme="majorBidi" w:cstheme="majorBidi"/>
          <w:sz w:val="30"/>
          <w:szCs w:val="30"/>
          <w:cs/>
        </w:rPr>
        <w:t>การเงินเป็นส่วนหนึ่งของงบการเงิน</w:t>
      </w:r>
      <w:r w:rsidR="003141A3" w:rsidRPr="00A3106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75D50" w:rsidRPr="00A3106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3F5FBFB" w14:textId="77777777" w:rsidR="00975D50" w:rsidRPr="00A31065" w:rsidRDefault="00975D5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D09CCF" w14:textId="05C2142C" w:rsidR="00975D50" w:rsidRPr="00A31065" w:rsidRDefault="00A643B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1065">
        <w:rPr>
          <w:rFonts w:asciiTheme="majorBidi" w:hAnsiTheme="majorBidi" w:cstheme="majorBidi"/>
          <w:sz w:val="30"/>
          <w:szCs w:val="30"/>
          <w:cs/>
        </w:rPr>
        <w:t>ง</w:t>
      </w:r>
      <w:r w:rsidR="00975D50" w:rsidRPr="00A31065">
        <w:rPr>
          <w:rFonts w:asciiTheme="majorBidi" w:hAnsiTheme="majorBidi" w:cstheme="majorBidi"/>
          <w:sz w:val="30"/>
          <w:szCs w:val="30"/>
          <w:cs/>
        </w:rPr>
        <w:t>บการเงิน</w:t>
      </w:r>
      <w:r w:rsidR="003141A3" w:rsidRPr="00A3106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75D50" w:rsidRPr="00A31065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</w:t>
      </w:r>
      <w:r w:rsidR="00755D93" w:rsidRPr="00A31065">
        <w:rPr>
          <w:rFonts w:asciiTheme="majorBidi" w:hAnsiTheme="majorBidi" w:cstheme="majorBidi"/>
          <w:sz w:val="30"/>
          <w:szCs w:val="30"/>
          <w:cs/>
        </w:rPr>
        <w:t>คณะ</w:t>
      </w:r>
      <w:r w:rsidR="00975D50" w:rsidRPr="00A31065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975D50" w:rsidRPr="00A31065">
        <w:rPr>
          <w:rFonts w:asciiTheme="majorBidi" w:hAnsiTheme="majorBidi" w:cstheme="majorBidi"/>
          <w:sz w:val="30"/>
          <w:szCs w:val="30"/>
        </w:rPr>
        <w:t xml:space="preserve"> </w:t>
      </w:r>
      <w:r w:rsidR="008E6967" w:rsidRPr="00A31065">
        <w:rPr>
          <w:rFonts w:asciiTheme="majorBidi" w:hAnsiTheme="majorBidi" w:cstheme="majorBidi"/>
          <w:sz w:val="30"/>
          <w:szCs w:val="30"/>
        </w:rPr>
        <w:t>1</w:t>
      </w:r>
      <w:r w:rsidR="009305EB">
        <w:rPr>
          <w:rFonts w:asciiTheme="majorBidi" w:hAnsiTheme="majorBidi" w:cstheme="majorBidi"/>
          <w:sz w:val="30"/>
          <w:szCs w:val="30"/>
        </w:rPr>
        <w:t>9</w:t>
      </w:r>
      <w:r w:rsidR="003141A3" w:rsidRPr="00A31065">
        <w:rPr>
          <w:rFonts w:asciiTheme="majorBidi" w:hAnsiTheme="majorBidi" w:cstheme="majorBidi"/>
          <w:sz w:val="30"/>
          <w:szCs w:val="30"/>
          <w:cs/>
        </w:rPr>
        <w:t xml:space="preserve"> สิงหาคม</w:t>
      </w:r>
      <w:r w:rsidR="003141A3" w:rsidRPr="00A31065">
        <w:rPr>
          <w:rFonts w:asciiTheme="majorBidi" w:hAnsiTheme="majorBidi" w:cstheme="majorBidi"/>
          <w:sz w:val="30"/>
          <w:szCs w:val="30"/>
        </w:rPr>
        <w:t xml:space="preserve"> 25</w:t>
      </w:r>
      <w:r w:rsidR="003141A3" w:rsidRPr="00A31065">
        <w:rPr>
          <w:rFonts w:asciiTheme="majorBidi" w:hAnsiTheme="majorBidi" w:cstheme="majorBidi"/>
          <w:sz w:val="30"/>
          <w:szCs w:val="30"/>
          <w:cs/>
        </w:rPr>
        <w:t>62</w:t>
      </w:r>
    </w:p>
    <w:p w14:paraId="141C75C3" w14:textId="77777777" w:rsidR="00975D50" w:rsidRPr="00A31065" w:rsidRDefault="00975D5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DE7509" w14:textId="77777777" w:rsidR="00162C2C" w:rsidRPr="00A31065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31065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A3106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310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4B3CA0C7" w14:textId="77777777" w:rsidR="00162C2C" w:rsidRPr="00A31065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F0C935" w14:textId="0E1EDC3B" w:rsidR="00162C2C" w:rsidRPr="00A31065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A31065">
        <w:rPr>
          <w:rFonts w:asciiTheme="majorBidi" w:hAnsiTheme="majorBidi" w:cstheme="majorBidi"/>
          <w:spacing w:val="-4"/>
          <w:sz w:val="30"/>
          <w:szCs w:val="30"/>
          <w:cs/>
        </w:rPr>
        <w:t>บริษัทหลักทรัพย์ ไทยพาณิชย์ จำกัด</w:t>
      </w:r>
      <w:r w:rsidRPr="00A31065">
        <w:rPr>
          <w:rFonts w:asciiTheme="majorBidi" w:hAnsiTheme="majorBidi" w:cstheme="majorBidi"/>
          <w:spacing w:val="-4"/>
          <w:sz w:val="30"/>
          <w:szCs w:val="30"/>
        </w:rPr>
        <w:t xml:space="preserve"> “</w:t>
      </w:r>
      <w:r w:rsidRPr="00A31065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A31065">
        <w:rPr>
          <w:rFonts w:asciiTheme="majorBidi" w:hAnsiTheme="majorBidi" w:cstheme="majorBidi"/>
          <w:spacing w:val="-4"/>
          <w:sz w:val="30"/>
          <w:szCs w:val="30"/>
        </w:rPr>
        <w:t>”</w:t>
      </w:r>
      <w:r w:rsidRPr="00A3106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</w:t>
      </w:r>
      <w:r w:rsidR="007A4D19" w:rsidRPr="00A31065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A31065">
        <w:rPr>
          <w:rFonts w:asciiTheme="majorBidi" w:hAnsiTheme="majorBidi" w:cstheme="majorBidi"/>
          <w:spacing w:val="-4"/>
          <w:sz w:val="30"/>
          <w:szCs w:val="30"/>
          <w:cs/>
        </w:rPr>
        <w:t>สำนักงานใหญ่ตั้งอยู่เลขที่</w:t>
      </w:r>
      <w:r w:rsidRPr="00A31065">
        <w:rPr>
          <w:rFonts w:asciiTheme="majorBidi" w:hAnsiTheme="majorBidi" w:cstheme="majorBidi"/>
          <w:spacing w:val="-4"/>
          <w:sz w:val="30"/>
          <w:szCs w:val="30"/>
        </w:rPr>
        <w:t xml:space="preserve"> 19</w:t>
      </w:r>
      <w:r w:rsidRPr="00A3106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อาคาร</w:t>
      </w:r>
      <w:r w:rsidRPr="00A31065">
        <w:rPr>
          <w:rFonts w:asciiTheme="majorBidi" w:hAnsiTheme="majorBidi" w:cstheme="majorBidi"/>
          <w:spacing w:val="-4"/>
          <w:sz w:val="30"/>
          <w:szCs w:val="30"/>
        </w:rPr>
        <w:t xml:space="preserve"> 3</w:t>
      </w:r>
      <w:r w:rsidRPr="00A3106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ชั้น</w:t>
      </w:r>
      <w:r w:rsidR="001C315E" w:rsidRPr="00A31065">
        <w:rPr>
          <w:rFonts w:asciiTheme="majorBidi" w:hAnsiTheme="majorBidi" w:cstheme="majorBidi"/>
          <w:spacing w:val="-4"/>
          <w:sz w:val="30"/>
          <w:szCs w:val="30"/>
          <w:cs/>
        </w:rPr>
        <w:t xml:space="preserve"> 2,</w:t>
      </w:r>
      <w:r w:rsidRPr="00A31065">
        <w:rPr>
          <w:rFonts w:asciiTheme="majorBidi" w:hAnsiTheme="majorBidi" w:cstheme="majorBidi"/>
          <w:spacing w:val="-4"/>
          <w:sz w:val="30"/>
          <w:szCs w:val="30"/>
        </w:rPr>
        <w:t xml:space="preserve"> 20 - 21 </w:t>
      </w:r>
      <w:r w:rsidRPr="00A31065">
        <w:rPr>
          <w:rFonts w:asciiTheme="majorBidi" w:hAnsiTheme="majorBidi" w:cstheme="majorBidi"/>
          <w:spacing w:val="-4"/>
          <w:sz w:val="30"/>
          <w:szCs w:val="30"/>
          <w:cs/>
        </w:rPr>
        <w:t>ไทยพาณิชย์ ปาร์ค พลาซ่า</w:t>
      </w:r>
      <w:r w:rsidR="004E688E" w:rsidRPr="00A3106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31065">
        <w:rPr>
          <w:rFonts w:asciiTheme="majorBidi" w:hAnsiTheme="majorBidi" w:cstheme="majorBidi"/>
          <w:spacing w:val="-4"/>
          <w:sz w:val="30"/>
          <w:szCs w:val="30"/>
          <w:cs/>
        </w:rPr>
        <w:t>ถนนรัชดาภิเษก เขตจตุจักร กรุงเทพมหานคร</w:t>
      </w:r>
      <w:r w:rsidRPr="00A31065">
        <w:rPr>
          <w:rFonts w:asciiTheme="majorBidi" w:hAnsiTheme="majorBidi" w:cstheme="majorBidi"/>
          <w:spacing w:val="-4"/>
          <w:sz w:val="30"/>
          <w:szCs w:val="30"/>
        </w:rPr>
        <w:t xml:space="preserve"> 10900 </w:t>
      </w:r>
      <w:r w:rsidR="001906C2" w:rsidRPr="00A31065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บริษัทมีสาขา </w:t>
      </w:r>
      <w:r w:rsidR="0027170C" w:rsidRPr="00A31065">
        <w:rPr>
          <w:rFonts w:asciiTheme="majorBidi" w:hAnsiTheme="majorBidi" w:cstheme="majorBidi"/>
          <w:spacing w:val="-4"/>
          <w:sz w:val="30"/>
          <w:szCs w:val="30"/>
        </w:rPr>
        <w:t>9</w:t>
      </w:r>
      <w:r w:rsidR="001906C2" w:rsidRPr="00A3106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906C2" w:rsidRPr="00A31065">
        <w:rPr>
          <w:rFonts w:asciiTheme="majorBidi" w:hAnsiTheme="majorBidi" w:cstheme="majorBidi"/>
          <w:spacing w:val="-4"/>
          <w:sz w:val="30"/>
          <w:szCs w:val="30"/>
          <w:cs/>
        </w:rPr>
        <w:t>แห่ง ได้แก่ รัชโยธิน</w:t>
      </w:r>
      <w:r w:rsidR="0038490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(ปิดดำเนินการ</w:t>
      </w:r>
      <w:r w:rsidR="00605A5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ในระหว่างงวด </w:t>
      </w:r>
      <w:r w:rsidR="00384908">
        <w:rPr>
          <w:rFonts w:asciiTheme="majorBidi" w:hAnsiTheme="majorBidi" w:cstheme="majorBidi" w:hint="cs"/>
          <w:spacing w:val="-4"/>
          <w:sz w:val="30"/>
          <w:szCs w:val="30"/>
          <w:cs/>
        </w:rPr>
        <w:t>2562)</w:t>
      </w:r>
      <w:r w:rsidR="001906C2" w:rsidRPr="00A3106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สินธร เฉลิมนคร ถนนราษฎร์ยินดี</w:t>
      </w:r>
      <w:r w:rsidR="00552340" w:rsidRPr="00A3106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906C2" w:rsidRPr="00A31065">
        <w:rPr>
          <w:rFonts w:asciiTheme="majorBidi" w:hAnsiTheme="majorBidi" w:cstheme="majorBidi"/>
          <w:spacing w:val="-4"/>
          <w:sz w:val="30"/>
          <w:szCs w:val="30"/>
          <w:cs/>
        </w:rPr>
        <w:t xml:space="preserve"> (หาดใหญ่) ท่าแพ</w:t>
      </w:r>
      <w:r w:rsidR="007A4D19" w:rsidRPr="00A3106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C315E" w:rsidRPr="00A31065">
        <w:rPr>
          <w:rFonts w:asciiTheme="majorBidi" w:hAnsiTheme="majorBidi" w:cstheme="majorBidi"/>
          <w:spacing w:val="-4"/>
          <w:sz w:val="30"/>
          <w:szCs w:val="30"/>
          <w:cs/>
        </w:rPr>
        <w:t>ศรีนครพิง</w:t>
      </w:r>
      <w:r w:rsidR="00025581">
        <w:rPr>
          <w:rFonts w:asciiTheme="majorBidi" w:hAnsiTheme="majorBidi" w:cstheme="majorBidi" w:hint="cs"/>
          <w:spacing w:val="-4"/>
          <w:sz w:val="30"/>
          <w:szCs w:val="30"/>
          <w:cs/>
        </w:rPr>
        <w:t>ค์</w:t>
      </w:r>
      <w:r w:rsidR="001C315E" w:rsidRPr="00A31065">
        <w:rPr>
          <w:rFonts w:asciiTheme="majorBidi" w:hAnsiTheme="majorBidi" w:cstheme="majorBidi"/>
          <w:spacing w:val="-4"/>
          <w:sz w:val="30"/>
          <w:szCs w:val="30"/>
          <w:cs/>
        </w:rPr>
        <w:t xml:space="preserve"> 1 ศรีนครพิง</w:t>
      </w:r>
      <w:r w:rsidR="00025581">
        <w:rPr>
          <w:rFonts w:asciiTheme="majorBidi" w:hAnsiTheme="majorBidi" w:cstheme="majorBidi" w:hint="cs"/>
          <w:spacing w:val="-4"/>
          <w:sz w:val="30"/>
          <w:szCs w:val="30"/>
          <w:cs/>
        </w:rPr>
        <w:t>ค์</w:t>
      </w:r>
      <w:r w:rsidR="001C315E" w:rsidRPr="00A31065">
        <w:rPr>
          <w:rFonts w:asciiTheme="majorBidi" w:hAnsiTheme="majorBidi" w:cstheme="majorBidi"/>
          <w:spacing w:val="-4"/>
          <w:sz w:val="30"/>
          <w:szCs w:val="30"/>
          <w:cs/>
        </w:rPr>
        <w:t xml:space="preserve"> 2</w:t>
      </w:r>
      <w:r w:rsidR="0027170C" w:rsidRPr="00A3106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50B90" w:rsidRPr="00A31065">
        <w:rPr>
          <w:rFonts w:asciiTheme="majorBidi" w:hAnsiTheme="majorBidi" w:cstheme="majorBidi"/>
          <w:spacing w:val="-4"/>
          <w:sz w:val="30"/>
          <w:szCs w:val="30"/>
          <w:cs/>
        </w:rPr>
        <w:t>เซ็นทรัลพลาซ่าเวสต์เกต</w:t>
      </w:r>
      <w:r w:rsidR="004C16E2" w:rsidRPr="00A3106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C16E2" w:rsidRPr="00A31065">
        <w:rPr>
          <w:rFonts w:asciiTheme="majorBidi" w:hAnsiTheme="majorBidi" w:cstheme="majorBidi"/>
          <w:spacing w:val="-4"/>
          <w:sz w:val="30"/>
          <w:szCs w:val="30"/>
          <w:cs/>
        </w:rPr>
        <w:t>และเซ็นทรัลพลาซ่าปิ่นเกล้า</w:t>
      </w:r>
    </w:p>
    <w:p w14:paraId="0363EB12" w14:textId="77777777" w:rsidR="00B50B90" w:rsidRPr="00A31065" w:rsidRDefault="00B50B9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3DCBE9" w14:textId="77777777" w:rsidR="00162C2C" w:rsidRPr="00A31065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1065">
        <w:rPr>
          <w:rFonts w:asciiTheme="majorBidi" w:hAnsiTheme="majorBidi" w:cstheme="majorBidi"/>
          <w:sz w:val="30"/>
          <w:szCs w:val="30"/>
          <w:cs/>
        </w:rPr>
        <w:t xml:space="preserve">บริษัทจดทะเบียนเป็นนิติบุคคลตามประมวลกฎหมายแพ่งและพาณิชย์เมื่อวันที่ </w:t>
      </w:r>
      <w:r w:rsidRPr="00A31065">
        <w:rPr>
          <w:rFonts w:asciiTheme="majorBidi" w:hAnsiTheme="majorBidi" w:cstheme="majorBidi"/>
          <w:sz w:val="30"/>
          <w:szCs w:val="30"/>
        </w:rPr>
        <w:t>27</w:t>
      </w:r>
      <w:r w:rsidRPr="00A31065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A31065">
        <w:rPr>
          <w:rFonts w:asciiTheme="majorBidi" w:hAnsiTheme="majorBidi" w:cstheme="majorBidi"/>
          <w:sz w:val="30"/>
          <w:szCs w:val="30"/>
        </w:rPr>
        <w:t>2538</w:t>
      </w:r>
    </w:p>
    <w:p w14:paraId="7CC47039" w14:textId="77777777" w:rsidR="006636F0" w:rsidRPr="00A31065" w:rsidRDefault="006636F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123EF5" w14:textId="77777777" w:rsidR="006636F0" w:rsidRPr="00A31065" w:rsidRDefault="006636F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31065">
        <w:rPr>
          <w:rFonts w:asciiTheme="majorBidi" w:hAnsiTheme="majorBidi" w:cstheme="majorBidi"/>
          <w:sz w:val="30"/>
          <w:szCs w:val="30"/>
          <w:cs/>
        </w:rPr>
        <w:t>บริษัทใหญ่ในระหว่าง</w:t>
      </w:r>
      <w:r w:rsidR="00384908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A31065">
        <w:rPr>
          <w:rFonts w:asciiTheme="majorBidi" w:hAnsiTheme="majorBidi" w:cstheme="majorBidi"/>
          <w:sz w:val="30"/>
          <w:szCs w:val="30"/>
          <w:cs/>
        </w:rPr>
        <w:t>ได้แก่ ธนาคารไทยพาณิชย์ จำกัด (มหาชน)</w:t>
      </w:r>
      <w:r w:rsidRPr="00A31065">
        <w:rPr>
          <w:rFonts w:asciiTheme="majorBidi" w:hAnsiTheme="majorBidi" w:cstheme="majorBidi"/>
          <w:sz w:val="30"/>
          <w:szCs w:val="30"/>
        </w:rPr>
        <w:t xml:space="preserve"> </w:t>
      </w:r>
      <w:r w:rsidRPr="00A31065">
        <w:rPr>
          <w:rFonts w:asciiTheme="majorBidi" w:hAnsiTheme="majorBidi" w:cstheme="majorBidi"/>
          <w:sz w:val="30"/>
          <w:szCs w:val="30"/>
          <w:cs/>
        </w:rPr>
        <w:t>(</w:t>
      </w:r>
      <w:r w:rsidR="0025796D" w:rsidRPr="00A31065">
        <w:rPr>
          <w:rFonts w:asciiTheme="majorBidi" w:hAnsiTheme="majorBidi" w:cstheme="majorBidi"/>
          <w:sz w:val="30"/>
          <w:szCs w:val="30"/>
          <w:cs/>
        </w:rPr>
        <w:t xml:space="preserve">ถือหุ้นร้อยละ </w:t>
      </w:r>
      <w:r w:rsidR="00384908">
        <w:rPr>
          <w:rFonts w:asciiTheme="majorBidi" w:hAnsiTheme="majorBidi" w:cstheme="majorBidi" w:hint="cs"/>
          <w:sz w:val="30"/>
          <w:szCs w:val="30"/>
          <w:cs/>
        </w:rPr>
        <w:t>99.9</w:t>
      </w:r>
      <w:r w:rsidRPr="00A31065">
        <w:rPr>
          <w:rFonts w:asciiTheme="majorBidi" w:hAnsiTheme="majorBidi" w:cstheme="majorBidi"/>
          <w:sz w:val="30"/>
          <w:szCs w:val="30"/>
          <w:cs/>
        </w:rPr>
        <w:t>)</w:t>
      </w:r>
      <w:r w:rsidRPr="00A31065">
        <w:rPr>
          <w:rFonts w:asciiTheme="majorBidi" w:hAnsiTheme="majorBidi" w:cstheme="majorBidi"/>
          <w:sz w:val="30"/>
          <w:szCs w:val="30"/>
        </w:rPr>
        <w:t xml:space="preserve"> </w:t>
      </w:r>
      <w:r w:rsidRPr="00A31065">
        <w:rPr>
          <w:rFonts w:asciiTheme="majorBidi" w:hAnsiTheme="majorBidi" w:cstheme="majorBidi"/>
          <w:sz w:val="30"/>
          <w:szCs w:val="30"/>
          <w:cs/>
        </w:rPr>
        <w:t>ซึ่งเป็นนิติบุคคลที่จัดตั้งขึ้นในประเทศไทย</w:t>
      </w:r>
    </w:p>
    <w:p w14:paraId="32060769" w14:textId="77777777" w:rsidR="006636F0" w:rsidRPr="00A31065" w:rsidRDefault="006636F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5708C9" w14:textId="77777777" w:rsidR="00162C2C" w:rsidRPr="00A31065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1065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บริษัทดำเนินธุรกิจหลักเกี่ยวกับการเป็นนายหน้าซื้อขายหลักทรัพย์ การค้าหลักทรัพย์ การเป็นที่ปรึกษาการลงทุน การจัดจำหน่ายหลักทรัพย์ และการจัดการกองทุนส่วนบุคคล โดยได้รับใบอนุญาตประกอบธุรกิจหลักทรัพย์จากกระทรวงการคลังเมื่อวันที่ </w:t>
      </w:r>
      <w:r w:rsidRPr="00A31065">
        <w:rPr>
          <w:rFonts w:asciiTheme="majorBidi" w:hAnsiTheme="majorBidi" w:cstheme="majorBidi"/>
          <w:sz w:val="30"/>
          <w:szCs w:val="30"/>
        </w:rPr>
        <w:t xml:space="preserve">27 </w:t>
      </w:r>
      <w:r w:rsidRPr="00A3106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A31065">
        <w:rPr>
          <w:rFonts w:asciiTheme="majorBidi" w:hAnsiTheme="majorBidi" w:cstheme="majorBidi"/>
          <w:sz w:val="30"/>
          <w:szCs w:val="30"/>
        </w:rPr>
        <w:t>2538</w:t>
      </w:r>
    </w:p>
    <w:p w14:paraId="21F8BEFE" w14:textId="77777777" w:rsidR="00162C2C" w:rsidRPr="00A31065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3E40C" w14:textId="77777777" w:rsidR="00B56CAD" w:rsidRPr="00384908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84908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384908">
        <w:rPr>
          <w:rFonts w:asciiTheme="majorBidi" w:hAnsiTheme="majorBidi" w:cstheme="majorBidi"/>
          <w:sz w:val="30"/>
          <w:szCs w:val="30"/>
        </w:rPr>
        <w:t xml:space="preserve">27 </w:t>
      </w:r>
      <w:r w:rsidRPr="00384908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384908">
        <w:rPr>
          <w:rFonts w:asciiTheme="majorBidi" w:hAnsiTheme="majorBidi" w:cstheme="majorBidi"/>
          <w:sz w:val="30"/>
          <w:szCs w:val="30"/>
        </w:rPr>
        <w:t>2548</w:t>
      </w:r>
      <w:r w:rsidRPr="00384908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อนุญาตจากสำนักงานคณะกรรมการกำกับหลักทรัพย์และตลาดหลักทรัพย์ให้ประกอบธุรกิจเป็นตัวแทนซื้อขายสัญญาซื้อขายล่วงหน้าและการเป็นผู้ค้าสัญญาซื้อขายล่วงหน้า</w:t>
      </w:r>
      <w:r w:rsidR="006636F0" w:rsidRPr="00384908">
        <w:rPr>
          <w:rFonts w:asciiTheme="majorBidi" w:hAnsiTheme="majorBidi" w:cstheme="majorBidi"/>
          <w:sz w:val="30"/>
          <w:szCs w:val="30"/>
          <w:cs/>
        </w:rPr>
        <w:t xml:space="preserve"> รายละเอียดของบริษัทย่อย ณ วันที่ </w:t>
      </w:r>
      <w:r w:rsidR="00A76DE5" w:rsidRPr="00384908">
        <w:rPr>
          <w:rFonts w:asciiTheme="majorBidi" w:hAnsiTheme="majorBidi" w:cstheme="majorBidi"/>
          <w:sz w:val="30"/>
          <w:szCs w:val="30"/>
          <w:cs/>
        </w:rPr>
        <w:t>30 มิถุนายน 2562 และ 31 ธันวาคม 2561</w:t>
      </w:r>
      <w:r w:rsidR="006636F0" w:rsidRPr="00384908">
        <w:rPr>
          <w:rFonts w:asciiTheme="majorBidi" w:hAnsiTheme="majorBidi" w:cstheme="majorBidi"/>
          <w:sz w:val="30"/>
          <w:szCs w:val="30"/>
          <w:cs/>
        </w:rPr>
        <w:t xml:space="preserve"> ได้เปิดเผยในหมายเหตุประกอบ</w:t>
      </w:r>
      <w:r w:rsidR="00124B65">
        <w:rPr>
          <w:rFonts w:asciiTheme="majorBidi" w:hAnsiTheme="majorBidi" w:cstheme="majorBidi"/>
          <w:sz w:val="30"/>
          <w:szCs w:val="30"/>
        </w:rPr>
        <w:br/>
      </w:r>
      <w:r w:rsidR="006636F0" w:rsidRPr="00384908">
        <w:rPr>
          <w:rFonts w:asciiTheme="majorBidi" w:hAnsiTheme="majorBidi" w:cstheme="majorBidi"/>
          <w:sz w:val="30"/>
          <w:szCs w:val="30"/>
          <w:cs/>
        </w:rPr>
        <w:t xml:space="preserve">งบการเงินข้อ </w:t>
      </w:r>
      <w:r w:rsidR="004C3C3F" w:rsidRPr="00384908">
        <w:rPr>
          <w:rFonts w:asciiTheme="majorBidi" w:hAnsiTheme="majorBidi" w:cstheme="majorBidi"/>
          <w:sz w:val="30"/>
          <w:szCs w:val="30"/>
        </w:rPr>
        <w:t>11</w:t>
      </w:r>
      <w:r w:rsidR="006636F0" w:rsidRPr="00384908">
        <w:rPr>
          <w:rFonts w:asciiTheme="majorBidi" w:hAnsiTheme="majorBidi" w:cstheme="majorBidi"/>
          <w:sz w:val="30"/>
          <w:szCs w:val="30"/>
        </w:rPr>
        <w:t xml:space="preserve"> </w:t>
      </w:r>
      <w:r w:rsidR="006636F0" w:rsidRPr="003849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C4C41" w:rsidRPr="00384908">
        <w:rPr>
          <w:rFonts w:asciiTheme="majorBidi" w:hAnsiTheme="majorBidi" w:cstheme="majorBidi"/>
          <w:sz w:val="30"/>
          <w:szCs w:val="30"/>
        </w:rPr>
        <w:t>3</w:t>
      </w:r>
      <w:r w:rsidR="00221B74" w:rsidRPr="00384908">
        <w:rPr>
          <w:rFonts w:asciiTheme="majorBidi" w:hAnsiTheme="majorBidi" w:cstheme="majorBidi"/>
          <w:sz w:val="30"/>
          <w:szCs w:val="30"/>
        </w:rPr>
        <w:t>2</w:t>
      </w:r>
    </w:p>
    <w:p w14:paraId="1C108F08" w14:textId="77777777" w:rsidR="00B56CAD" w:rsidRPr="00A31065" w:rsidRDefault="00B56CAD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24BE43F" w14:textId="77777777" w:rsidR="00A31065" w:rsidRDefault="00A31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4802385" w14:textId="77777777" w:rsidR="00975D50" w:rsidRPr="00A31065" w:rsidRDefault="00975D5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3106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2</w:t>
      </w:r>
      <w:r w:rsidRPr="00A31065">
        <w:rPr>
          <w:rFonts w:asciiTheme="majorBidi" w:hAnsiTheme="majorBidi" w:cstheme="majorBidi"/>
          <w:b/>
          <w:bCs/>
          <w:sz w:val="30"/>
          <w:szCs w:val="30"/>
          <w:cs/>
        </w:rPr>
        <w:tab/>
        <w:t>เกณฑ์</w:t>
      </w:r>
      <w:r w:rsidR="0073476B" w:rsidRPr="00A31065">
        <w:rPr>
          <w:rFonts w:asciiTheme="majorBidi" w:hAnsiTheme="majorBidi" w:cstheme="majorBidi"/>
          <w:b/>
          <w:bCs/>
          <w:sz w:val="30"/>
          <w:szCs w:val="30"/>
          <w:cs/>
        </w:rPr>
        <w:t>การจัดทำงบการเงิน</w:t>
      </w:r>
      <w:r w:rsidR="003141A3" w:rsidRPr="00A31065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72DF8EF6" w14:textId="77777777" w:rsidR="00B339AF" w:rsidRPr="00A31065" w:rsidRDefault="00B339AF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706"/>
        <w:jc w:val="thaiDistribute"/>
        <w:rPr>
          <w:rFonts w:asciiTheme="majorBidi" w:hAnsiTheme="majorBidi" w:cstheme="majorBidi"/>
          <w:sz w:val="30"/>
          <w:szCs w:val="30"/>
        </w:rPr>
      </w:pPr>
    </w:p>
    <w:p w14:paraId="057C7812" w14:textId="77777777" w:rsidR="00B339AF" w:rsidRPr="00A31065" w:rsidRDefault="00B339AF" w:rsidP="00D310BE">
      <w:pPr>
        <w:pStyle w:val="a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310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A310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1316F208" w14:textId="77777777" w:rsidR="001040B4" w:rsidRPr="00A31065" w:rsidRDefault="001040B4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4FC5D0" w14:textId="77777777" w:rsidR="007A4D19" w:rsidRPr="00A31065" w:rsidRDefault="008341F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31065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141A3" w:rsidRPr="00A3106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A31065">
        <w:rPr>
          <w:rFonts w:asciiTheme="majorBidi" w:hAnsiTheme="majorBidi" w:cstheme="majorBidi"/>
          <w:sz w:val="30"/>
          <w:szCs w:val="30"/>
          <w:cs/>
        </w:rPr>
        <w:t>นี้</w:t>
      </w:r>
      <w:r w:rsidR="004E7010">
        <w:rPr>
          <w:rFonts w:asciiTheme="majorBidi" w:hAnsiTheme="majorBidi" w:cstheme="majorBidi" w:hint="cs"/>
          <w:sz w:val="30"/>
          <w:szCs w:val="30"/>
          <w:cs/>
        </w:rPr>
        <w:t>จัดทำขึ้น</w:t>
      </w:r>
      <w:r w:rsidRPr="00A31065">
        <w:rPr>
          <w:rFonts w:asciiTheme="majorBidi" w:hAnsiTheme="majorBidi" w:cstheme="majorBidi"/>
          <w:sz w:val="30"/>
          <w:szCs w:val="30"/>
          <w:cs/>
        </w:rPr>
        <w:t>ตามมาตรฐาน</w:t>
      </w:r>
      <w:r w:rsidR="003019AD" w:rsidRPr="00A31065">
        <w:rPr>
          <w:rFonts w:asciiTheme="majorBidi" w:hAnsiTheme="majorBidi" w:cstheme="majorBidi"/>
          <w:sz w:val="30"/>
          <w:szCs w:val="30"/>
          <w:cs/>
        </w:rPr>
        <w:t>การ</w:t>
      </w:r>
      <w:r w:rsidR="00EB1DC8" w:rsidRPr="00A31065">
        <w:rPr>
          <w:rFonts w:asciiTheme="majorBidi" w:hAnsiTheme="majorBidi" w:cstheme="majorBidi"/>
          <w:sz w:val="30"/>
          <w:szCs w:val="30"/>
          <w:cs/>
        </w:rPr>
        <w:t xml:space="preserve">บัญชีฉบับที่ </w:t>
      </w:r>
      <w:r w:rsidR="00EB1DC8" w:rsidRPr="00A31065">
        <w:rPr>
          <w:rFonts w:asciiTheme="majorBidi" w:hAnsiTheme="majorBidi" w:cstheme="majorBidi"/>
          <w:sz w:val="30"/>
          <w:szCs w:val="30"/>
        </w:rPr>
        <w:t>34</w:t>
      </w:r>
      <w:r w:rsidR="00EB1DC8" w:rsidRPr="00A310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2C91">
        <w:rPr>
          <w:rFonts w:asciiTheme="majorBidi" w:hAnsiTheme="majorBidi" w:cstheme="majorBidi" w:hint="cs"/>
          <w:sz w:val="30"/>
          <w:szCs w:val="30"/>
          <w:cs/>
        </w:rPr>
        <w:t xml:space="preserve">(ปรับปรุง </w:t>
      </w:r>
      <w:r w:rsidR="007B2C91">
        <w:rPr>
          <w:rFonts w:asciiTheme="majorBidi" w:hAnsiTheme="majorBidi" w:cstheme="majorBidi"/>
          <w:sz w:val="30"/>
          <w:szCs w:val="30"/>
        </w:rPr>
        <w:t>2561</w:t>
      </w:r>
      <w:r w:rsidR="007B2C91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="00EB1DC8" w:rsidRPr="00A3106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EB1DC8" w:rsidRPr="00A3106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="00EB1DC8" w:rsidRPr="00A310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31065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5E5897" w:rsidRPr="00A31065">
        <w:rPr>
          <w:rFonts w:asciiTheme="majorBidi" w:hAnsiTheme="majorBidi" w:cstheme="majorBidi"/>
          <w:sz w:val="30"/>
          <w:szCs w:val="30"/>
        </w:rPr>
        <w:t xml:space="preserve"> </w:t>
      </w:r>
      <w:r w:rsidRPr="00A31065">
        <w:rPr>
          <w:rFonts w:asciiTheme="majorBidi" w:hAnsiTheme="majorBidi" w:cstheme="majorBidi"/>
          <w:sz w:val="30"/>
          <w:szCs w:val="30"/>
          <w:cs/>
        </w:rPr>
        <w:t>และได้แสดงรายการตามประกาศสำนักงานคณะกรรมการกำกับหลักทรัพย์และตลาดหลักทรัพย์</w:t>
      </w:r>
      <w:r w:rsidR="00187507" w:rsidRPr="00A31065">
        <w:rPr>
          <w:rFonts w:asciiTheme="majorBidi" w:hAnsiTheme="majorBidi" w:cstheme="majorBidi"/>
          <w:sz w:val="30"/>
          <w:szCs w:val="30"/>
          <w:cs/>
        </w:rPr>
        <w:t>ที่ สธ.</w:t>
      </w:r>
      <w:r w:rsidR="000717B0" w:rsidRPr="00A31065">
        <w:rPr>
          <w:rFonts w:asciiTheme="majorBidi" w:hAnsiTheme="majorBidi" w:cstheme="majorBidi"/>
          <w:sz w:val="30"/>
          <w:szCs w:val="30"/>
          <w:cs/>
        </w:rPr>
        <w:t xml:space="preserve">22/2559 </w:t>
      </w:r>
      <w:r w:rsidRPr="00A31065">
        <w:rPr>
          <w:rFonts w:asciiTheme="majorBidi" w:hAnsiTheme="majorBidi" w:cstheme="majorBidi"/>
          <w:sz w:val="30"/>
          <w:szCs w:val="30"/>
          <w:cs/>
        </w:rPr>
        <w:t>เรื่อง แบบ</w:t>
      </w:r>
      <w:r w:rsidR="005E5897" w:rsidRPr="00A31065">
        <w:rPr>
          <w:rFonts w:asciiTheme="majorBidi" w:hAnsiTheme="majorBidi" w:cstheme="majorBidi"/>
          <w:sz w:val="30"/>
          <w:szCs w:val="30"/>
          <w:cs/>
        </w:rPr>
        <w:t>งบการเงินสำหรับบริษัทหลักทรัพย์</w:t>
      </w:r>
      <w:r w:rsidR="00363202" w:rsidRPr="00A31065">
        <w:rPr>
          <w:rFonts w:asciiTheme="majorBidi" w:hAnsiTheme="majorBidi" w:cstheme="majorBidi"/>
          <w:sz w:val="30"/>
          <w:szCs w:val="30"/>
        </w:rPr>
        <w:t xml:space="preserve"> </w:t>
      </w:r>
      <w:r w:rsidR="00363202" w:rsidRPr="00A31065">
        <w:rPr>
          <w:rFonts w:asciiTheme="majorBidi" w:hAnsiTheme="majorBidi" w:cstheme="majorBidi"/>
          <w:sz w:val="30"/>
          <w:szCs w:val="30"/>
          <w:cs/>
        </w:rPr>
        <w:t xml:space="preserve">(ฉบับที่ </w:t>
      </w:r>
      <w:r w:rsidR="00363202" w:rsidRPr="00A31065">
        <w:rPr>
          <w:rFonts w:asciiTheme="majorBidi" w:hAnsiTheme="majorBidi" w:cstheme="majorBidi"/>
          <w:sz w:val="30"/>
          <w:szCs w:val="30"/>
        </w:rPr>
        <w:t>2</w:t>
      </w:r>
      <w:r w:rsidR="00363202" w:rsidRPr="00A31065">
        <w:rPr>
          <w:rFonts w:asciiTheme="majorBidi" w:hAnsiTheme="majorBidi" w:cstheme="majorBidi"/>
          <w:sz w:val="30"/>
          <w:szCs w:val="30"/>
          <w:cs/>
        </w:rPr>
        <w:t>)</w:t>
      </w:r>
      <w:r w:rsidR="005E5897" w:rsidRPr="00A31065">
        <w:rPr>
          <w:rFonts w:asciiTheme="majorBidi" w:hAnsiTheme="majorBidi" w:cstheme="majorBidi"/>
          <w:sz w:val="30"/>
          <w:szCs w:val="30"/>
        </w:rPr>
        <w:t xml:space="preserve"> </w:t>
      </w:r>
      <w:r w:rsidR="000E0B2F" w:rsidRPr="00A31065">
        <w:rPr>
          <w:rFonts w:asciiTheme="majorBidi" w:hAnsiTheme="majorBidi" w:cstheme="majorBidi"/>
          <w:sz w:val="30"/>
          <w:szCs w:val="30"/>
          <w:cs/>
        </w:rPr>
        <w:t>ลงวันที่ 2 มิถุนายน 2559</w:t>
      </w:r>
    </w:p>
    <w:p w14:paraId="7964C381" w14:textId="77777777" w:rsidR="00D310BE" w:rsidRPr="00A31065" w:rsidRDefault="00D310BE" w:rsidP="002D4841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9AD3150" w14:textId="77777777" w:rsidR="002D4841" w:rsidRPr="001A17A8" w:rsidRDefault="002D4841" w:rsidP="002D4841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A31065">
        <w:rPr>
          <w:rFonts w:asciiTheme="majorBidi" w:hAnsiTheme="majorBidi" w:cstheme="majorBidi"/>
          <w:sz w:val="30"/>
          <w:szCs w:val="30"/>
          <w:cs/>
          <w:lang w:bidi="th-TH"/>
        </w:rPr>
        <w:t>มาตรฐานการรายงานทางการเงินหลายฉบับได้มีการออกและปรับปรุงใหม่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</w:t>
      </w:r>
      <w:r w:rsidRPr="00A31065">
        <w:rPr>
          <w:rFonts w:asciiTheme="majorBidi" w:hAnsiTheme="majorBidi" w:cstheme="majorBidi"/>
          <w:sz w:val="30"/>
          <w:szCs w:val="30"/>
          <w:rtl/>
          <w:cs/>
        </w:rPr>
        <w:t xml:space="preserve">1 </w:t>
      </w:r>
      <w:r w:rsidRPr="00A3106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3106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มกราคม </w:t>
      </w:r>
      <w:r w:rsidRPr="00A31065">
        <w:rPr>
          <w:rFonts w:asciiTheme="majorBidi" w:hAnsiTheme="majorBidi" w:cstheme="majorBidi"/>
          <w:sz w:val="30"/>
          <w:szCs w:val="30"/>
          <w:rtl/>
          <w:cs/>
        </w:rPr>
        <w:t>25</w:t>
      </w:r>
      <w:r w:rsidRPr="00A31065">
        <w:rPr>
          <w:rFonts w:asciiTheme="majorBidi" w:hAnsiTheme="majorBidi" w:cstheme="majorBidi"/>
          <w:sz w:val="30"/>
          <w:szCs w:val="30"/>
          <w:rtl/>
        </w:rPr>
        <w:t>6</w:t>
      </w:r>
      <w:r w:rsidR="007F1079" w:rsidRPr="00A31065">
        <w:rPr>
          <w:rFonts w:asciiTheme="majorBidi" w:hAnsiTheme="majorBidi" w:cstheme="majorBidi"/>
          <w:sz w:val="30"/>
          <w:szCs w:val="30"/>
          <w:cs/>
          <w:lang w:val="en-US" w:bidi="th-TH"/>
        </w:rPr>
        <w:t>2</w:t>
      </w:r>
      <w:r w:rsidRPr="00A3106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31065">
        <w:rPr>
          <w:rFonts w:asciiTheme="majorBidi" w:hAnsiTheme="majorBidi" w:cstheme="majorBidi"/>
          <w:sz w:val="30"/>
          <w:szCs w:val="30"/>
          <w:cs/>
          <w:lang w:bidi="th-TH"/>
        </w:rPr>
        <w:t>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มีผลให้เกิดการเปลี่ยนแปลงนโยบายการบัญชีของกลุ่มบริษัทในบางเรื่อง</w:t>
      </w:r>
      <w:r w:rsidRPr="00A3106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31065">
        <w:rPr>
          <w:rFonts w:asciiTheme="majorBidi" w:hAnsiTheme="majorBidi" w:cstheme="majorBidi"/>
          <w:sz w:val="30"/>
          <w:szCs w:val="30"/>
          <w:cs/>
          <w:lang w:bidi="th-TH"/>
        </w:rPr>
        <w:t>ทั้งนี้การเปลี่ยนแปลงดังกล่าวไม่มีผลกระทบอย่างเป็นสาระสำคัญต่องบการเงิน</w:t>
      </w:r>
      <w:r w:rsidR="001A17A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ระหว่างกาล</w:t>
      </w:r>
    </w:p>
    <w:p w14:paraId="744990DE" w14:textId="77777777" w:rsidR="00A31065" w:rsidRDefault="00A31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FFFFFF"/>
          <w:cs/>
        </w:rPr>
      </w:pPr>
    </w:p>
    <w:p w14:paraId="45478770" w14:textId="250EF25F" w:rsidR="002D4841" w:rsidRPr="00A31065" w:rsidRDefault="006F571B" w:rsidP="00EB4DA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นอกเหนือจาก</w:t>
      </w:r>
      <w:r w:rsidR="00EB4DAC" w:rsidRPr="00A31065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</w:t>
      </w:r>
      <w:r w:rsidR="00EB4DAC" w:rsidRPr="00A31065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และปรับปรุงใหม่</w:t>
      </w:r>
      <w:r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ข้างต้น ยังมีมาตรฐานการรายงานทางการเงินฉบับใหม่</w:t>
      </w:r>
      <w:r w:rsidR="00EB4DAC" w:rsidRPr="00A31065">
        <w:rPr>
          <w:rFonts w:asciiTheme="majorBidi" w:hAnsiTheme="majorBidi" w:cstheme="majorBidi"/>
          <w:sz w:val="30"/>
          <w:szCs w:val="30"/>
          <w:cs/>
        </w:rPr>
        <w:t>ซึ่งยังไม่มีผลบังคับในปัจจุบัน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84908">
        <w:rPr>
          <w:rFonts w:asciiTheme="majorBidi" w:hAnsiTheme="majorBidi" w:cstheme="majorBidi" w:hint="cs"/>
          <w:sz w:val="30"/>
          <w:szCs w:val="30"/>
          <w:cs/>
        </w:rPr>
        <w:t>กลุ่ม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บริษัทไม่ได้ใช้มาตรฐานการรายงานทางการเงินดังกล่าว</w:t>
      </w:r>
      <w:r w:rsidR="00F17815">
        <w:rPr>
          <w:rFonts w:asciiTheme="majorBidi" w:hAnsiTheme="majorBidi" w:cstheme="majorBidi"/>
          <w:sz w:val="30"/>
          <w:szCs w:val="30"/>
        </w:rPr>
        <w:br/>
      </w:r>
      <w:r w:rsidR="00EB4DAC" w:rsidRPr="00A3106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ในการจัดทำงบการเงินระหว่างกาลนี้ก่อนวันที่มีผลบังคับใช้</w:t>
      </w:r>
      <w:r w:rsidR="00EB4DAC" w:rsidRPr="00A31065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  <w:r w:rsidR="00EB4DAC" w:rsidRPr="00A31065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</w:t>
      </w:r>
      <w:r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ใหม่</w:t>
      </w:r>
      <w:r w:rsidR="00EB4DAC" w:rsidRPr="00A31065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ที่เกี่ยวกับการดำเนินงานของกลุ่มบริษัทได้เปิดเผย</w:t>
      </w:r>
      <w:r w:rsidR="00EB4DAC" w:rsidRPr="00A31065">
        <w:rPr>
          <w:rFonts w:asciiTheme="majorBidi" w:hAnsiTheme="majorBidi" w:cstheme="majorBidi"/>
          <w:sz w:val="30"/>
          <w:szCs w:val="30"/>
          <w:cs/>
        </w:rPr>
        <w:t>ในหมายเหตุ</w:t>
      </w:r>
      <w:r w:rsidR="00384908">
        <w:rPr>
          <w:rFonts w:asciiTheme="majorBidi" w:hAnsiTheme="majorBidi" w:cstheme="majorBidi" w:hint="cs"/>
          <w:sz w:val="30"/>
          <w:szCs w:val="30"/>
          <w:cs/>
        </w:rPr>
        <w:t>ประกอบงบการเงิน</w:t>
      </w:r>
      <w:r w:rsidR="00EB4DAC" w:rsidRPr="00A31065">
        <w:rPr>
          <w:rFonts w:asciiTheme="majorBidi" w:hAnsiTheme="majorBidi" w:cstheme="majorBidi"/>
          <w:sz w:val="30"/>
          <w:szCs w:val="30"/>
          <w:cs/>
        </w:rPr>
        <w:t>ข้อ 3</w:t>
      </w:r>
      <w:r w:rsidR="00025581">
        <w:rPr>
          <w:rFonts w:asciiTheme="majorBidi" w:hAnsiTheme="majorBidi" w:cstheme="majorBidi"/>
          <w:sz w:val="30"/>
          <w:szCs w:val="30"/>
        </w:rPr>
        <w:t>6</w:t>
      </w:r>
    </w:p>
    <w:p w14:paraId="6423B804" w14:textId="77777777" w:rsidR="007F1079" w:rsidRPr="00A31065" w:rsidRDefault="007F1079" w:rsidP="002D484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57539C" w14:textId="77777777" w:rsidR="002D4841" w:rsidRPr="00A31065" w:rsidRDefault="002D4841" w:rsidP="002D4841">
      <w:pPr>
        <w:pStyle w:val="a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310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A3106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A310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เกณฑ์การวัดมูลค่า</w:t>
      </w:r>
    </w:p>
    <w:p w14:paraId="362F5F90" w14:textId="77777777" w:rsidR="002D4841" w:rsidRPr="00A31065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71F3A0" w14:textId="77777777" w:rsidR="002D4841" w:rsidRPr="00D81524" w:rsidRDefault="002D4841" w:rsidP="002D484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F60FD" w:rsidRPr="00D8152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D81524">
        <w:rPr>
          <w:rFonts w:asciiTheme="majorBidi" w:hAnsiTheme="majorBidi" w:cstheme="majorBidi"/>
          <w:sz w:val="30"/>
          <w:szCs w:val="30"/>
          <w:cs/>
        </w:rPr>
        <w:t>นี้จัดทำขึ้นโดยถือหลักเกณฑ์การบันทึกตามราคาทุนเดิม ยกเว้นรายการดังต่อไปนี้</w:t>
      </w:r>
    </w:p>
    <w:p w14:paraId="789C1292" w14:textId="77777777" w:rsidR="002D4841" w:rsidRPr="00D81524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170"/>
        <w:gridCol w:w="4938"/>
      </w:tblGrid>
      <w:tr w:rsidR="002D4841" w:rsidRPr="00D81524" w14:paraId="02826376" w14:textId="77777777" w:rsidTr="00101CEA">
        <w:tc>
          <w:tcPr>
            <w:tcW w:w="4190" w:type="dxa"/>
            <w:shd w:val="clear" w:color="auto" w:fill="auto"/>
          </w:tcPr>
          <w:p w14:paraId="168155E4" w14:textId="77777777" w:rsidR="002D4841" w:rsidRPr="00D81524" w:rsidRDefault="002D4841" w:rsidP="005D2A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963" w:type="dxa"/>
            <w:shd w:val="clear" w:color="auto" w:fill="auto"/>
          </w:tcPr>
          <w:p w14:paraId="7AC8C033" w14:textId="77777777" w:rsidR="002D4841" w:rsidRPr="00D81524" w:rsidRDefault="002D4841" w:rsidP="005D2A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2D4841" w:rsidRPr="00D81524" w14:paraId="3007E297" w14:textId="77777777" w:rsidTr="00101CEA">
        <w:tc>
          <w:tcPr>
            <w:tcW w:w="4190" w:type="dxa"/>
            <w:shd w:val="clear" w:color="auto" w:fill="auto"/>
          </w:tcPr>
          <w:p w14:paraId="5F2E4DF4" w14:textId="77777777" w:rsidR="002D4841" w:rsidRPr="00D81524" w:rsidRDefault="002D4841" w:rsidP="005D2A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ตราสารอนุพันธ์</w:t>
            </w:r>
          </w:p>
        </w:tc>
        <w:tc>
          <w:tcPr>
            <w:tcW w:w="4963" w:type="dxa"/>
            <w:shd w:val="clear" w:color="auto" w:fill="auto"/>
          </w:tcPr>
          <w:p w14:paraId="0E716A4E" w14:textId="77777777" w:rsidR="002D4841" w:rsidRPr="00D81524" w:rsidRDefault="002D4841" w:rsidP="005D2A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D4841" w:rsidRPr="00D81524" w14:paraId="0E7DBFF2" w14:textId="77777777" w:rsidTr="00101CEA">
        <w:tc>
          <w:tcPr>
            <w:tcW w:w="4190" w:type="dxa"/>
            <w:shd w:val="clear" w:color="auto" w:fill="auto"/>
          </w:tcPr>
          <w:p w14:paraId="398C93CC" w14:textId="77777777" w:rsidR="002D4841" w:rsidRPr="00D81524" w:rsidRDefault="002D4841" w:rsidP="005D2A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เงินลงทุนเพื่อค้า</w:t>
            </w:r>
          </w:p>
        </w:tc>
        <w:tc>
          <w:tcPr>
            <w:tcW w:w="4963" w:type="dxa"/>
            <w:shd w:val="clear" w:color="auto" w:fill="auto"/>
          </w:tcPr>
          <w:p w14:paraId="610EC3E3" w14:textId="77777777" w:rsidR="002D4841" w:rsidRPr="00D81524" w:rsidRDefault="002D4841" w:rsidP="005D2A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D4841" w:rsidRPr="00D81524" w14:paraId="3FE532EB" w14:textId="77777777" w:rsidTr="00101CEA">
        <w:tc>
          <w:tcPr>
            <w:tcW w:w="4190" w:type="dxa"/>
            <w:shd w:val="clear" w:color="auto" w:fill="auto"/>
          </w:tcPr>
          <w:p w14:paraId="093970A6" w14:textId="77777777" w:rsidR="002D4841" w:rsidRPr="00D81524" w:rsidRDefault="002D4841" w:rsidP="005D2A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both"/>
              <w:rPr>
                <w:rFonts w:asciiTheme="majorBidi" w:hAnsiTheme="majorBidi" w:cstheme="majorBidi"/>
                <w:i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4963" w:type="dxa"/>
            <w:shd w:val="clear" w:color="auto" w:fill="auto"/>
          </w:tcPr>
          <w:p w14:paraId="7BA33996" w14:textId="77777777" w:rsidR="002D4841" w:rsidRPr="00D81524" w:rsidRDefault="002D4841" w:rsidP="005D2A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 w:hanging="18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D4841" w:rsidRPr="00D81524" w14:paraId="34FE8694" w14:textId="77777777" w:rsidTr="00101CEA">
        <w:tc>
          <w:tcPr>
            <w:tcW w:w="4190" w:type="dxa"/>
            <w:shd w:val="clear" w:color="auto" w:fill="auto"/>
          </w:tcPr>
          <w:p w14:paraId="56DF2BEC" w14:textId="77777777" w:rsidR="002D4841" w:rsidRPr="00D81524" w:rsidRDefault="002D4841" w:rsidP="005D2A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both"/>
              <w:rPr>
                <w:rFonts w:asciiTheme="majorBidi" w:hAnsiTheme="majorBidi" w:cstheme="majorBidi"/>
                <w:sz w:val="22"/>
              </w:rPr>
            </w:pPr>
            <w:r w:rsidRPr="00D81524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963" w:type="dxa"/>
            <w:shd w:val="clear" w:color="auto" w:fill="auto"/>
          </w:tcPr>
          <w:p w14:paraId="4AA4F2AC" w14:textId="77777777" w:rsidR="002D4841" w:rsidRPr="00D81524" w:rsidRDefault="002D4841" w:rsidP="005D2A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 w:right="-54" w:hanging="18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มูลค่าปัจจุบันของภาระผูกพันตามผลประโยชน์ที่กำหนดไว้ ซึ่งได้เปิดเผยในหมายเหตุประกอบงบการเงินข้อ</w:t>
            </w:r>
            <w:r w:rsidRPr="00D81524">
              <w:rPr>
                <w:rFonts w:asciiTheme="majorBidi" w:hAnsiTheme="majorBidi" w:cstheme="majorBidi"/>
                <w:sz w:val="30"/>
                <w:szCs w:val="30"/>
              </w:rPr>
              <w:t xml:space="preserve"> 3 (</w:t>
            </w: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ฑ</w:t>
            </w:r>
            <w:r w:rsidRPr="00D815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237DAA4B" w14:textId="77777777" w:rsidR="009E52BF" w:rsidRDefault="009E52BF" w:rsidP="002D4841">
      <w:pPr>
        <w:pStyle w:val="a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6FAC083" w14:textId="77777777" w:rsidR="00D81524" w:rsidRPr="00D81524" w:rsidRDefault="00571730" w:rsidP="002D4841">
      <w:pPr>
        <w:pStyle w:val="a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815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7CB81D14" w14:textId="77777777" w:rsidR="002D4841" w:rsidRPr="00101CEA" w:rsidRDefault="002D4841" w:rsidP="007819C0">
      <w:pPr>
        <w:pStyle w:val="a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01CE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(ค)</w:t>
      </w:r>
      <w:r w:rsidRPr="00101CEA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101CE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3E409103" w14:textId="77777777" w:rsidR="002D4841" w:rsidRPr="00D81524" w:rsidRDefault="002D4841" w:rsidP="00781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7E699" w14:textId="77777777" w:rsidR="002D4841" w:rsidRPr="00A0362E" w:rsidRDefault="002D4841" w:rsidP="00781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GB"/>
        </w:rPr>
      </w:pPr>
      <w:r w:rsidRPr="00A0362E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งบการเงิน</w:t>
      </w:r>
      <w:r w:rsidR="004F60FD" w:rsidRPr="00A0362E">
        <w:rPr>
          <w:rFonts w:asciiTheme="majorBidi" w:hAnsiTheme="majorBidi" w:cstheme="majorBidi"/>
          <w:spacing w:val="-6"/>
          <w:sz w:val="30"/>
          <w:szCs w:val="30"/>
          <w:cs/>
        </w:rPr>
        <w:t>ระหว่างกาล</w:t>
      </w:r>
      <w:r w:rsidRPr="00A0362E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นี้จัดทำและแสดงหน่วยเงินตราเป็นเงินบาท</w:t>
      </w:r>
      <w:r w:rsidRPr="00A0362E">
        <w:rPr>
          <w:rFonts w:asciiTheme="majorBidi" w:hAnsiTheme="majorBidi" w:cstheme="majorBidi"/>
          <w:spacing w:val="-6"/>
          <w:sz w:val="30"/>
          <w:szCs w:val="30"/>
          <w:cs/>
        </w:rPr>
        <w:t>ซึ่งเป็นสกุลเงินที่ใช้ในการดำเนินงานของกลุ่มบริษัท</w:t>
      </w:r>
    </w:p>
    <w:p w14:paraId="20265280" w14:textId="77777777" w:rsidR="002D4841" w:rsidRPr="00D81524" w:rsidRDefault="002D4841" w:rsidP="00781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937C6F2" w14:textId="77777777" w:rsidR="002D4841" w:rsidRPr="00101CEA" w:rsidRDefault="002D4841" w:rsidP="007819C0">
      <w:pPr>
        <w:pStyle w:val="a6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01CE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Pr="00101CE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14:paraId="6BD838EF" w14:textId="77777777" w:rsidR="002D4841" w:rsidRPr="00D81524" w:rsidRDefault="002D4841" w:rsidP="00781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0D0EF3" w14:textId="77777777" w:rsidR="004F60FD" w:rsidRPr="0049662A" w:rsidRDefault="00A0362E" w:rsidP="0049662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  <w:r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ในการจัดทำงบการเงินระหว่างกาลให้เป็นไปตามมาตรฐานการรายงานทางการเงิน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</w:t>
      </w:r>
      <w:r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</w:t>
      </w:r>
      <w:r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ซึ่งผลที่เกิดขึ้นจริงอาจแตกต่างจากที่ประมาณการไว้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</w:t>
      </w:r>
      <w:r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ทั้งนี้นโยบายการบัญชี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</w:t>
      </w:r>
      <w:r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31 </w:t>
      </w:r>
      <w:r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ธันวาคม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2561 </w:t>
      </w:r>
      <w:r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เว้นแต่การรับรู้รายได้ที่ต้องใช้วิจารณญาณเพิ่มเติมในการพิจารณาจังหวะเวลาในการส่งมอบการควบคุม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</w:t>
      </w:r>
      <w:r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เพื่อประเมินว่าจะรับรู้รายได้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</w:t>
      </w:r>
      <w:r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ณ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</w:t>
      </w:r>
      <w:r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เวลาใดเวลาหนึ่งหรือรับรู้ตลอดช่วงเวลาหนึ่งตามข้อกำหนดของมาตรฐานการรายงานทางการเงิน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</w:t>
      </w:r>
      <w:r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ฉบับที่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15 </w:t>
      </w:r>
      <w:r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เรื่อง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</w:t>
      </w:r>
      <w:r w:rsidRPr="00FF0541">
        <w:rPr>
          <w:rFonts w:asciiTheme="majorBidi" w:hAnsiTheme="majorBidi" w:cstheme="majorBidi" w:hint="cs"/>
          <w:i/>
          <w:iCs/>
          <w:sz w:val="30"/>
          <w:szCs w:val="30"/>
          <w:shd w:val="clear" w:color="auto" w:fill="FFFFFF"/>
          <w:cs/>
        </w:rPr>
        <w:t>รายได้จากสัญญาที่ทำกับลูกค้า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(“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TFRS 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15”) </w:t>
      </w:r>
      <w:r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ที่</w:t>
      </w:r>
      <w:r w:rsidR="00384908"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กลุ่ม</w:t>
      </w:r>
      <w:r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บริษัทถือปฏิบัติเป็นครั้งแรกแทนมาตรฐานการบัญชี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</w:t>
      </w:r>
      <w:r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ฉบับที่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18 </w:t>
      </w:r>
      <w:r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เรื่อง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</w:t>
      </w:r>
      <w:r w:rsidRPr="006E4247">
        <w:rPr>
          <w:rFonts w:asciiTheme="majorBidi" w:hAnsiTheme="majorBidi" w:cstheme="majorBidi" w:hint="cs"/>
          <w:i/>
          <w:iCs/>
          <w:sz w:val="30"/>
          <w:szCs w:val="30"/>
          <w:shd w:val="clear" w:color="auto" w:fill="FFFFFF"/>
          <w:cs/>
        </w:rPr>
        <w:t>รายได้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(“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TAS 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18”) </w:t>
      </w:r>
      <w:r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และการตีความมาตรฐานการรายงานทางการเงินที่เกี่ยวข้อง</w:t>
      </w:r>
    </w:p>
    <w:p w14:paraId="4D03704B" w14:textId="77777777" w:rsidR="00A0362E" w:rsidRPr="0049662A" w:rsidRDefault="00A0362E" w:rsidP="0049662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</w:p>
    <w:p w14:paraId="17F7DC4B" w14:textId="77777777" w:rsidR="001A17A8" w:rsidRPr="0049662A" w:rsidRDefault="001A17A8" w:rsidP="0049662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ตาม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TFRS 15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กลุ่มบริษัทรับรู้รายได้เมื่อลูกค้ามีอำนาจควบคุมในบริการ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 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ด้วยจำนวนเงินที่สะท้อนถึง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br/>
        <w:t>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</w:t>
      </w:r>
      <w:r w:rsidR="00977EF8"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 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เพื่อประเมินว่าจะรับรู้รายได้</w:t>
      </w:r>
      <w:r w:rsidR="00977EF8"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 ณ เวลาใดเวลาหนึ่งหรือรับรู้ตลอดช่วงเวลาหนึ่ง ในขณะที่ </w:t>
      </w:r>
      <w:r w:rsidR="00977EF8" w:rsidRPr="0049662A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TAS 18 </w:t>
      </w:r>
      <w:r w:rsidR="00977EF8"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กลุ่มบริษัทรับรู้รายได้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จากการให้บริการตามขั้นความสำเร็จของรายการ ณ วันสิ้นรอบระยะเวลารายงาน </w:t>
      </w:r>
      <w:r w:rsidRPr="00384908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กลุ่มบริษัทจะ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ไม่รับรู้รายได้</w:t>
      </w:r>
      <w:r w:rsidR="00977EF8"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ถ้า</w:t>
      </w:r>
      <w:r w:rsidR="00384908" w:rsidRPr="0049662A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ยัง</w:t>
      </w:r>
      <w:r w:rsidRPr="0049662A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มีความไม่แน่นอนที่มีนัยสำคัญในการได้รับประโยชน์เชิงเศรษฐกิจจากการให้บริการนั้น </w:t>
      </w:r>
      <w:r w:rsidRPr="00384908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384908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ระหว่างกาล</w:t>
      </w:r>
    </w:p>
    <w:p w14:paraId="1ACAE411" w14:textId="77777777" w:rsidR="001A17A8" w:rsidRPr="00D81524" w:rsidRDefault="001A17A8" w:rsidP="00781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49C2A34" w14:textId="77777777" w:rsidR="002D4841" w:rsidRPr="0059670A" w:rsidRDefault="002D4841" w:rsidP="0059670A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9670A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ประมาณการและข้อสมมติที่ใช้ในการจัดทำงบการเงิน</w:t>
      </w:r>
      <w:r w:rsidR="001E7508" w:rsidRPr="0059670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59670A">
        <w:rPr>
          <w:rFonts w:asciiTheme="majorBidi" w:hAnsiTheme="majorBidi" w:cstheme="majorBidi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60BF86A" w14:textId="77777777" w:rsidR="00214373" w:rsidRDefault="00214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445C729" w14:textId="77777777" w:rsidR="002D4841" w:rsidRPr="00025581" w:rsidRDefault="002D4841" w:rsidP="00781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25581">
        <w:rPr>
          <w:rFonts w:asciiTheme="majorBidi" w:hAnsiTheme="majorBidi" w:cstheme="majorBidi"/>
          <w:i/>
          <w:iCs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73F642C3" w14:textId="77777777" w:rsidR="002D4841" w:rsidRPr="005975E0" w:rsidRDefault="002D4841" w:rsidP="00781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6C2EFF" w14:textId="77777777" w:rsidR="002D4841" w:rsidRPr="0049662A" w:rsidRDefault="002D4841" w:rsidP="0059670A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9662A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มูลค่าตามบัญชีของสินทรัพย์และหนี้สิน</w:t>
      </w:r>
      <w:r w:rsidR="00A0362E" w:rsidRPr="0049662A">
        <w:rPr>
          <w:rFonts w:asciiTheme="majorBidi" w:hAnsiTheme="majorBidi" w:cstheme="majorBidi" w:hint="cs"/>
          <w:sz w:val="30"/>
          <w:szCs w:val="30"/>
          <w:cs/>
        </w:rPr>
        <w:t xml:space="preserve">ภายในงวดบัญชีสิ้นสุดวันที่ </w:t>
      </w:r>
      <w:r w:rsidR="00A0362E" w:rsidRPr="0049662A">
        <w:rPr>
          <w:rFonts w:asciiTheme="majorBidi" w:hAnsiTheme="majorBidi" w:cstheme="majorBidi"/>
          <w:sz w:val="30"/>
          <w:szCs w:val="30"/>
        </w:rPr>
        <w:t xml:space="preserve">30 </w:t>
      </w:r>
      <w:r w:rsidR="00A0362E" w:rsidRPr="0049662A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A0362E" w:rsidRPr="0049662A">
        <w:rPr>
          <w:rFonts w:asciiTheme="majorBidi" w:hAnsiTheme="majorBidi" w:cstheme="majorBidi"/>
          <w:sz w:val="30"/>
          <w:szCs w:val="30"/>
        </w:rPr>
        <w:t>2562</w:t>
      </w:r>
      <w:r w:rsidRPr="0049662A">
        <w:rPr>
          <w:rFonts w:asciiTheme="majorBidi" w:hAnsiTheme="majorBidi" w:cstheme="majorBidi"/>
          <w:sz w:val="30"/>
          <w:szCs w:val="30"/>
        </w:rPr>
        <w:t xml:space="preserve"> </w:t>
      </w:r>
      <w:r w:rsidRPr="0049662A">
        <w:rPr>
          <w:rFonts w:asciiTheme="majorBidi" w:hAnsiTheme="majorBidi" w:cstheme="majorBidi"/>
          <w:sz w:val="30"/>
          <w:szCs w:val="30"/>
          <w:cs/>
        </w:rPr>
        <w:t>ซึ่งได้เปิดเผยในหมายเหตุประกอบงบการเงินต่อไปนี้</w:t>
      </w:r>
    </w:p>
    <w:p w14:paraId="5653C5BA" w14:textId="77777777" w:rsidR="002D4841" w:rsidRPr="005975E0" w:rsidRDefault="002D4841" w:rsidP="00781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66D54949" w14:textId="77777777" w:rsidR="00124B65" w:rsidRDefault="00124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F6951C2" w14:textId="77777777" w:rsidR="002D4841" w:rsidRPr="005975E0" w:rsidRDefault="002D4841" w:rsidP="00781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320"/>
        </w:tabs>
        <w:spacing w:line="360" w:lineRule="exact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หมายเหตุประกอบงบการเงินข้อ </w:t>
      </w:r>
      <w:r w:rsidRPr="005975E0">
        <w:rPr>
          <w:rFonts w:asciiTheme="majorBidi" w:hAnsiTheme="majorBidi" w:cstheme="majorBidi"/>
          <w:sz w:val="30"/>
          <w:szCs w:val="30"/>
        </w:rPr>
        <w:t>3</w:t>
      </w:r>
      <w:r w:rsidRPr="005975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975E0">
        <w:rPr>
          <w:rFonts w:asciiTheme="majorBidi" w:hAnsiTheme="majorBidi" w:cstheme="majorBidi"/>
          <w:sz w:val="30"/>
          <w:szCs w:val="30"/>
        </w:rPr>
        <w:t>(</w:t>
      </w:r>
      <w:r w:rsidRPr="005975E0">
        <w:rPr>
          <w:rFonts w:asciiTheme="majorBidi" w:hAnsiTheme="majorBidi" w:cstheme="majorBidi"/>
          <w:sz w:val="30"/>
          <w:szCs w:val="30"/>
          <w:cs/>
        </w:rPr>
        <w:t>ต</w:t>
      </w:r>
      <w:r w:rsidRPr="005975E0">
        <w:rPr>
          <w:rFonts w:asciiTheme="majorBidi" w:hAnsiTheme="majorBidi" w:cstheme="majorBidi"/>
          <w:sz w:val="30"/>
          <w:szCs w:val="30"/>
        </w:rPr>
        <w:t>)</w:t>
      </w:r>
      <w:r w:rsidRPr="005975E0">
        <w:rPr>
          <w:rFonts w:asciiTheme="majorBidi" w:hAnsiTheme="majorBidi" w:cstheme="majorBidi"/>
          <w:sz w:val="30"/>
          <w:szCs w:val="30"/>
          <w:cs/>
        </w:rPr>
        <w:tab/>
        <w:t>ภาษีเงินได้ของ</w:t>
      </w:r>
      <w:r w:rsidR="00A76DE5" w:rsidRPr="005975E0">
        <w:rPr>
          <w:rFonts w:asciiTheme="majorBidi" w:hAnsiTheme="majorBidi" w:cstheme="majorBidi"/>
          <w:sz w:val="30"/>
          <w:szCs w:val="30"/>
          <w:cs/>
        </w:rPr>
        <w:t>งวด</w:t>
      </w:r>
      <w:r w:rsidRPr="005975E0">
        <w:rPr>
          <w:rFonts w:asciiTheme="majorBidi" w:hAnsiTheme="majorBidi" w:cstheme="majorBidi"/>
          <w:sz w:val="30"/>
          <w:szCs w:val="30"/>
          <w:cs/>
        </w:rPr>
        <w:t>ปัจจุบันและภาษีเงินได้รอการตัดบัญชี</w:t>
      </w:r>
    </w:p>
    <w:p w14:paraId="267249F5" w14:textId="77777777" w:rsidR="002D4841" w:rsidRPr="005975E0" w:rsidRDefault="002D4841" w:rsidP="00781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320"/>
        </w:tabs>
        <w:spacing w:line="360" w:lineRule="exact"/>
        <w:ind w:left="540" w:right="38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หมายเหตุประกอบงบการเงินข้อ 9</w:t>
      </w:r>
      <w:r w:rsidRPr="005975E0">
        <w:rPr>
          <w:rFonts w:asciiTheme="majorBidi" w:hAnsiTheme="majorBidi" w:cstheme="majorBidi"/>
          <w:sz w:val="30"/>
          <w:szCs w:val="30"/>
          <w:cs/>
        </w:rPr>
        <w:tab/>
        <w:t>สินทรัพย์และหนี้สินตราสารอนุพันธ์</w:t>
      </w:r>
    </w:p>
    <w:p w14:paraId="098C049D" w14:textId="77777777" w:rsidR="002D4841" w:rsidRPr="005975E0" w:rsidRDefault="002D4841" w:rsidP="00781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0"/>
        </w:tabs>
        <w:spacing w:line="360" w:lineRule="exact"/>
        <w:ind w:left="4320" w:right="18" w:hanging="37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หมายเหตุประกอบงบการเงินข้อ </w:t>
      </w:r>
      <w:r w:rsidRPr="005975E0">
        <w:rPr>
          <w:rFonts w:asciiTheme="majorBidi" w:hAnsiTheme="majorBidi" w:cstheme="majorBidi"/>
          <w:sz w:val="30"/>
          <w:szCs w:val="30"/>
        </w:rPr>
        <w:t>1</w:t>
      </w:r>
      <w:r w:rsidR="007819C0">
        <w:rPr>
          <w:rFonts w:asciiTheme="majorBidi" w:hAnsiTheme="majorBidi" w:cstheme="majorBidi" w:hint="cs"/>
          <w:sz w:val="30"/>
          <w:szCs w:val="30"/>
          <w:cs/>
        </w:rPr>
        <w:t>8</w:t>
      </w:r>
      <w:r w:rsidRPr="005975E0">
        <w:rPr>
          <w:rFonts w:asciiTheme="majorBidi" w:hAnsiTheme="majorBidi" w:cstheme="majorBidi"/>
          <w:sz w:val="30"/>
          <w:szCs w:val="30"/>
          <w:cs/>
        </w:rPr>
        <w:tab/>
        <w:t>การวัดมูลค่าภาระผูกพันของโครงการผลประโยชน์ที่กำหนดไว้</w:t>
      </w:r>
      <w:r w:rsidRPr="005975E0">
        <w:rPr>
          <w:rFonts w:asciiTheme="majorBidi" w:hAnsiTheme="majorBidi" w:cstheme="majorBidi"/>
          <w:sz w:val="30"/>
          <w:szCs w:val="30"/>
          <w:cs/>
        </w:rPr>
        <w:br/>
      </w:r>
      <w:r w:rsidRPr="005975E0">
        <w:rPr>
          <w:rFonts w:asciiTheme="majorBidi" w:hAnsiTheme="majorBidi" w:cstheme="majorBidi"/>
          <w:sz w:val="30"/>
          <w:szCs w:val="30"/>
          <w:cs/>
        </w:rPr>
        <w:tab/>
        <w:t>เกี่ยวกับข้อสมมติหลักในการประมาณการตามหลักคณิตศาสตร์</w:t>
      </w:r>
      <w:r w:rsidRPr="005975E0">
        <w:rPr>
          <w:rFonts w:asciiTheme="majorBidi" w:hAnsiTheme="majorBidi" w:cstheme="majorBidi"/>
          <w:sz w:val="30"/>
          <w:szCs w:val="30"/>
          <w:cs/>
        </w:rPr>
        <w:br/>
      </w:r>
      <w:r w:rsidRPr="005975E0">
        <w:rPr>
          <w:rFonts w:asciiTheme="majorBidi" w:hAnsiTheme="majorBidi" w:cstheme="majorBidi"/>
          <w:sz w:val="30"/>
          <w:szCs w:val="30"/>
          <w:cs/>
        </w:rPr>
        <w:tab/>
        <w:t>ประกันภัย</w:t>
      </w:r>
    </w:p>
    <w:p w14:paraId="5B99AEE2" w14:textId="77777777" w:rsidR="00214373" w:rsidRDefault="00214373" w:rsidP="005975E0">
      <w:pPr>
        <w:pStyle w:val="BodyText2"/>
        <w:tabs>
          <w:tab w:val="left" w:pos="-1710"/>
          <w:tab w:val="left" w:pos="540"/>
        </w:tabs>
        <w:ind w:left="0" w:right="387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1D7089E" w14:textId="77777777" w:rsidR="002D4841" w:rsidRPr="005975E0" w:rsidRDefault="002D4841" w:rsidP="005975E0">
      <w:pPr>
        <w:pStyle w:val="BodyText2"/>
        <w:tabs>
          <w:tab w:val="left" w:pos="-1710"/>
          <w:tab w:val="left" w:pos="540"/>
        </w:tabs>
        <w:ind w:left="0" w:right="387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975E0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5975E0">
        <w:rPr>
          <w:rFonts w:asciiTheme="majorBidi" w:hAnsiTheme="majorBidi" w:cstheme="majorBidi"/>
          <w:b/>
          <w:bCs/>
          <w:sz w:val="30"/>
          <w:szCs w:val="30"/>
          <w:cs/>
        </w:rPr>
        <w:tab/>
        <w:t>นโยบายการบัญชีที่สำคัญ</w:t>
      </w:r>
    </w:p>
    <w:p w14:paraId="21725A2F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AFA8D2C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5975E0">
        <w:rPr>
          <w:rFonts w:asciiTheme="majorBidi" w:hAnsiTheme="majorBidi" w:cstheme="majorBidi"/>
          <w:sz w:val="30"/>
          <w:szCs w:val="30"/>
        </w:rPr>
        <w:t xml:space="preserve"> </w:t>
      </w:r>
    </w:p>
    <w:p w14:paraId="3906B17E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0D406D0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5975E0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5975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</w:t>
      </w:r>
      <w:r w:rsidRPr="005975E0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5975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เกณฑ์ในการจัดทำงบการเงินรวม</w:t>
      </w:r>
    </w:p>
    <w:p w14:paraId="711643CF" w14:textId="77777777" w:rsidR="002D4841" w:rsidRPr="005975E0" w:rsidRDefault="002D4841" w:rsidP="005975E0">
      <w:pPr>
        <w:tabs>
          <w:tab w:val="clear" w:pos="454"/>
          <w:tab w:val="left" w:pos="63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E344BC4" w14:textId="77777777" w:rsidR="002D4841" w:rsidRPr="005975E0" w:rsidRDefault="002D4841" w:rsidP="005975E0">
      <w:pPr>
        <w:tabs>
          <w:tab w:val="clear" w:pos="454"/>
          <w:tab w:val="left" w:pos="63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5975E0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เงินของบริษัทและบริษัทย่อย (รวมกันเรียกว่า </w:t>
      </w:r>
      <w:r w:rsidRPr="005975E0">
        <w:rPr>
          <w:rFonts w:asciiTheme="majorBidi" w:hAnsiTheme="majorBidi" w:cstheme="majorBidi"/>
          <w:sz w:val="30"/>
          <w:szCs w:val="30"/>
        </w:rPr>
        <w:t>“</w:t>
      </w:r>
      <w:r w:rsidRPr="005975E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975E0">
        <w:rPr>
          <w:rFonts w:asciiTheme="majorBidi" w:hAnsiTheme="majorBidi" w:cstheme="majorBidi"/>
          <w:sz w:val="30"/>
          <w:szCs w:val="30"/>
        </w:rPr>
        <w:t>”</w:t>
      </w:r>
      <w:r w:rsidRPr="005975E0">
        <w:rPr>
          <w:rFonts w:asciiTheme="majorBidi" w:hAnsiTheme="majorBidi" w:cstheme="majorBidi"/>
          <w:sz w:val="30"/>
          <w:szCs w:val="30"/>
          <w:cs/>
        </w:rPr>
        <w:t>)</w:t>
      </w:r>
    </w:p>
    <w:p w14:paraId="374B89E0" w14:textId="77777777" w:rsidR="002D4841" w:rsidRPr="005975E0" w:rsidRDefault="002D4841" w:rsidP="005975E0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975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67F530F6" w14:textId="77777777" w:rsidR="002D4841" w:rsidRPr="005975E0" w:rsidRDefault="002D4841" w:rsidP="005975E0">
      <w:pPr>
        <w:pStyle w:val="BodyText2"/>
        <w:ind w:left="0" w:right="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975E0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5975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4643E5C" w14:textId="77777777" w:rsidR="002D4841" w:rsidRPr="005975E0" w:rsidRDefault="002D4841" w:rsidP="005975E0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4B925F7" w14:textId="77777777" w:rsidR="002D4841" w:rsidRPr="005975E0" w:rsidRDefault="002D4841" w:rsidP="005975E0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5DF246B3" w14:textId="77777777" w:rsidR="007819C0" w:rsidRDefault="007819C0" w:rsidP="005975E0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28F364B" w14:textId="77777777" w:rsidR="002D4841" w:rsidRPr="005975E0" w:rsidRDefault="002D4841" w:rsidP="005975E0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3B2298FD" w14:textId="77777777" w:rsidR="002D4841" w:rsidRPr="005975E0" w:rsidRDefault="002D4841" w:rsidP="005975E0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53EF29" w14:textId="77777777" w:rsidR="002D4841" w:rsidRPr="005975E0" w:rsidRDefault="002D4841" w:rsidP="005975E0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Pr="005975E0">
        <w:rPr>
          <w:rFonts w:asciiTheme="majorBidi" w:hAnsiTheme="majorBidi" w:cstheme="majorBidi"/>
          <w:sz w:val="30"/>
          <w:szCs w:val="30"/>
        </w:rPr>
        <w:t xml:space="preserve"> </w:t>
      </w:r>
      <w:r w:rsidRPr="005975E0">
        <w:rPr>
          <w:rFonts w:asciiTheme="majorBidi" w:hAnsiTheme="majorBidi" w:cstheme="majorBidi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640ADC26" w14:textId="77777777" w:rsidR="002D4841" w:rsidRPr="005975E0" w:rsidRDefault="002D4841" w:rsidP="005975E0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FAC78FF" w14:textId="77777777" w:rsidR="002D4841" w:rsidRPr="005975E0" w:rsidRDefault="002D4841" w:rsidP="005975E0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66AA8449" w14:textId="77777777" w:rsidR="002D4841" w:rsidRPr="005975E0" w:rsidRDefault="002D4841" w:rsidP="005975E0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6A1C075" w14:textId="77777777" w:rsidR="00124B65" w:rsidRDefault="00124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6611D78" w14:textId="77777777" w:rsidR="002D4841" w:rsidRPr="005975E0" w:rsidRDefault="002D4841" w:rsidP="005975E0">
      <w:pPr>
        <w:pStyle w:val="BodyText2"/>
        <w:ind w:left="540" w:right="47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5975E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บริษัทย่อย</w:t>
      </w:r>
    </w:p>
    <w:p w14:paraId="06B4840D" w14:textId="77777777" w:rsidR="002D4841" w:rsidRPr="005975E0" w:rsidRDefault="002D4841" w:rsidP="005975E0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63A9926" w14:textId="77777777" w:rsidR="007819C0" w:rsidRDefault="002D4841" w:rsidP="00214373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Pr="005975E0">
        <w:rPr>
          <w:rFonts w:asciiTheme="majorBidi" w:hAnsiTheme="majorBidi" w:cstheme="majorBidi"/>
          <w:sz w:val="30"/>
          <w:szCs w:val="30"/>
        </w:rPr>
        <w:t xml:space="preserve"> </w:t>
      </w:r>
      <w:r w:rsidRPr="005975E0">
        <w:rPr>
          <w:rFonts w:asciiTheme="majorBidi" w:hAnsiTheme="majorBidi" w:cstheme="majorBidi"/>
          <w:sz w:val="30"/>
          <w:szCs w:val="30"/>
          <w:cs/>
        </w:rPr>
        <w:t>การควบคุมเกิดขึ้นเมื่อกลุ่มบริษัทเปิดรับหรือมีสิทธิ</w:t>
      </w:r>
      <w:r w:rsidRPr="005975E0">
        <w:rPr>
          <w:rFonts w:asciiTheme="majorBidi" w:hAnsiTheme="majorBidi" w:cstheme="majorBidi"/>
          <w:sz w:val="30"/>
          <w:szCs w:val="30"/>
        </w:rPr>
        <w:br/>
      </w:r>
      <w:r w:rsidRPr="005975E0">
        <w:rPr>
          <w:rFonts w:asciiTheme="majorBidi" w:hAnsiTheme="majorBidi" w:cstheme="majorBidi"/>
          <w:sz w:val="30"/>
          <w:szCs w:val="30"/>
          <w:cs/>
        </w:rPr>
        <w:t xml:space="preserve"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Pr="005975E0">
        <w:rPr>
          <w:rFonts w:asciiTheme="majorBidi" w:hAnsiTheme="majorBidi" w:cstheme="majorBidi"/>
          <w:sz w:val="30"/>
          <w:szCs w:val="30"/>
        </w:rPr>
        <w:br/>
      </w:r>
      <w:r w:rsidRPr="005975E0">
        <w:rPr>
          <w:rFonts w:asciiTheme="majorBidi" w:hAnsiTheme="majorBidi" w:cstheme="majorBidi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14:paraId="21122A03" w14:textId="77777777" w:rsidR="00214373" w:rsidRDefault="00214373" w:rsidP="00214373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0E27B72" w14:textId="77777777" w:rsidR="002D4841" w:rsidRPr="005975E0" w:rsidRDefault="002D4841" w:rsidP="005975E0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975E0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การสูญเสียการควบคุม</w:t>
      </w:r>
      <w:r w:rsidRPr="005975E0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1BA6B3C3" w14:textId="77777777" w:rsidR="002D4841" w:rsidRPr="005975E0" w:rsidRDefault="002D4841" w:rsidP="005975E0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54AF02B" w14:textId="77777777" w:rsidR="002D4841" w:rsidRPr="005975E0" w:rsidRDefault="002D4841" w:rsidP="005975E0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</w:t>
      </w:r>
      <w:r w:rsidRPr="005975E0">
        <w:rPr>
          <w:rFonts w:asciiTheme="majorBidi" w:hAnsiTheme="majorBidi" w:cstheme="majorBidi"/>
          <w:sz w:val="30"/>
          <w:szCs w:val="30"/>
        </w:rPr>
        <w:br/>
      </w:r>
      <w:r w:rsidRPr="005975E0">
        <w:rPr>
          <w:rFonts w:asciiTheme="majorBidi" w:hAnsiTheme="majorBidi" w:cstheme="majorBidi"/>
          <w:sz w:val="30"/>
          <w:szCs w:val="30"/>
          <w:cs/>
        </w:rPr>
        <w:t xml:space="preserve">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B557DE">
        <w:rPr>
          <w:rFonts w:asciiTheme="majorBidi" w:hAnsiTheme="majorBidi" w:cstheme="majorBidi"/>
          <w:sz w:val="30"/>
          <w:szCs w:val="30"/>
        </w:rPr>
        <w:br/>
      </w:r>
      <w:r w:rsidRPr="005975E0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5975E0">
        <w:rPr>
          <w:rFonts w:asciiTheme="majorBidi" w:hAnsiTheme="majorBidi" w:cstheme="majorBidi"/>
          <w:sz w:val="30"/>
          <w:szCs w:val="30"/>
        </w:rPr>
        <w:t xml:space="preserve"> </w:t>
      </w:r>
      <w:r w:rsidRPr="005975E0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6EC8188" w14:textId="77777777" w:rsidR="002D4841" w:rsidRPr="005975E0" w:rsidRDefault="002D4841" w:rsidP="005975E0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320510" w14:textId="77777777" w:rsidR="002D4841" w:rsidRPr="005975E0" w:rsidRDefault="002D4841" w:rsidP="005975E0">
      <w:pPr>
        <w:pStyle w:val="BodyText2"/>
        <w:tabs>
          <w:tab w:val="left" w:pos="540"/>
        </w:tabs>
        <w:ind w:left="540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5975E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14:paraId="2BF91BAB" w14:textId="77777777" w:rsidR="002D4841" w:rsidRPr="005975E0" w:rsidRDefault="002D4841" w:rsidP="005975E0">
      <w:pPr>
        <w:pStyle w:val="BodyText2"/>
        <w:tabs>
          <w:tab w:val="left" w:pos="540"/>
        </w:tabs>
        <w:ind w:left="540" w:right="47" w:firstLine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A73555" w14:textId="77777777" w:rsidR="002D4841" w:rsidRPr="005975E0" w:rsidRDefault="002D4841" w:rsidP="005975E0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 xml:space="preserve"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</w:t>
      </w:r>
    </w:p>
    <w:p w14:paraId="3FB5B8EC" w14:textId="77777777" w:rsidR="002D4841" w:rsidRPr="005975E0" w:rsidRDefault="002D4841" w:rsidP="005975E0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8414AB" w14:textId="77777777" w:rsidR="002D4841" w:rsidRPr="005975E0" w:rsidRDefault="002D4841" w:rsidP="005975E0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975E0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5975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5975E0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5975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รายได้</w:t>
      </w:r>
    </w:p>
    <w:p w14:paraId="1B19C348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56EDB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975E0">
        <w:rPr>
          <w:rFonts w:asciiTheme="majorBidi" w:hAnsiTheme="majorBidi" w:cstheme="majorBidi"/>
          <w:i/>
          <w:iCs/>
          <w:sz w:val="30"/>
          <w:szCs w:val="30"/>
          <w:cs/>
        </w:rPr>
        <w:t>ค่านายหน้า</w:t>
      </w:r>
    </w:p>
    <w:p w14:paraId="3C5AAF43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025FCC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ค่านายหน้าจากการซื้อขายหลักทรัพย์และสัญญาซื้อขายล่วงหน้าบันทึกในกำไรหรือขาดทุน ณ วันที่เกิดรายการ</w:t>
      </w:r>
    </w:p>
    <w:p w14:paraId="3C2219BC" w14:textId="77777777" w:rsidR="00214373" w:rsidRDefault="00214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3420842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975E0">
        <w:rPr>
          <w:rFonts w:asciiTheme="majorBidi" w:hAnsiTheme="majorBidi" w:cstheme="majorBidi"/>
          <w:i/>
          <w:iCs/>
          <w:sz w:val="30"/>
          <w:szCs w:val="30"/>
          <w:cs/>
        </w:rPr>
        <w:t>ค่าธรรมเนียมและบริการ</w:t>
      </w:r>
    </w:p>
    <w:p w14:paraId="17437FFB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9175EA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ค่าธรรมเนียมบันทึกในกำไรหรือขาดทุนตามเกณฑ์คงค้าง</w:t>
      </w:r>
    </w:p>
    <w:p w14:paraId="4E653F30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D360296" w14:textId="41B51C56" w:rsidR="002D4841" w:rsidRPr="005975E0" w:rsidRDefault="00B557DE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2D4841" w:rsidRPr="005975E0">
        <w:rPr>
          <w:rFonts w:asciiTheme="majorBidi" w:hAnsiTheme="majorBidi" w:cstheme="majorBidi"/>
          <w:sz w:val="30"/>
          <w:szCs w:val="30"/>
          <w:cs/>
        </w:rPr>
        <w:t>บริษัทรับรู้รายได้จากการให้บริการ</w:t>
      </w:r>
      <w:r w:rsidR="009305EB">
        <w:rPr>
          <w:rFonts w:asciiTheme="majorBidi" w:hAnsiTheme="majorBidi" w:cstheme="majorBidi" w:hint="cs"/>
          <w:sz w:val="30"/>
          <w:szCs w:val="30"/>
          <w:cs/>
        </w:rPr>
        <w:t>เมื่อลูกค้ามีอำนาจควบคุมในบริการด้วยจำนวนเงินที่สะท้อนถึงสิ่งตอบแทนที่กลุ่มบริษัทคาดว่าจะมีสิทธิได้รับ ณ เวลาใดเวลาหนึ่งหรือรับรู้ตลอดช่วงเวลาตามจังหวะเวลาในการส่งมอบการควบคุม</w:t>
      </w:r>
    </w:p>
    <w:p w14:paraId="3C0DE86B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975E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กำไรและผลตอบแทนจากเครื่องมือทางการเงิน</w:t>
      </w:r>
    </w:p>
    <w:p w14:paraId="7C9A25FC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B041F0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กำไรและผลตอบแทนจากเครื่องมือทางการเงินบันทึกในกำไรหรือขาดทุนตามเกณฑ์คงค้าง</w:t>
      </w:r>
    </w:p>
    <w:p w14:paraId="44DE64BC" w14:textId="77777777" w:rsidR="00124B65" w:rsidRDefault="00124B65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CB6441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975E0">
        <w:rPr>
          <w:rFonts w:asciiTheme="majorBidi" w:hAnsiTheme="majorBidi" w:cstheme="majorBidi"/>
          <w:i/>
          <w:iCs/>
          <w:sz w:val="30"/>
          <w:szCs w:val="30"/>
          <w:cs/>
        </w:rPr>
        <w:t>เงินปันผลรับ</w:t>
      </w:r>
    </w:p>
    <w:p w14:paraId="6FD1D0ED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F490098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</w:p>
    <w:p w14:paraId="0EA8A1A9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4E8D15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i/>
          <w:iCs/>
          <w:sz w:val="30"/>
          <w:szCs w:val="30"/>
          <w:cs/>
        </w:rPr>
        <w:t>ดอกเบี้ยรับ</w:t>
      </w:r>
    </w:p>
    <w:p w14:paraId="3E8763C7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0B9A96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975E0">
        <w:rPr>
          <w:rFonts w:asciiTheme="majorBidi" w:hAnsiTheme="majorBidi" w:cstheme="majorBidi"/>
          <w:sz w:val="30"/>
          <w:szCs w:val="30"/>
          <w:cs/>
        </w:rPr>
        <w:t>ดอกเบี้ยรับบันทึกในกำไรหรือขาดทุนตามเกณฑ์คงค้าง ยกเว้นกรณีที่ลูกหนี้ค้างชำระเงินต้นและดอกเบี้ยตั้งแต่</w:t>
      </w:r>
      <w:r w:rsidRPr="005975E0">
        <w:rPr>
          <w:rFonts w:asciiTheme="majorBidi" w:hAnsiTheme="majorBidi" w:cstheme="majorBidi"/>
          <w:sz w:val="30"/>
          <w:szCs w:val="30"/>
        </w:rPr>
        <w:t xml:space="preserve"> </w:t>
      </w:r>
      <w:r w:rsidRPr="005975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975E0">
        <w:rPr>
          <w:rFonts w:asciiTheme="majorBidi" w:hAnsiTheme="majorBidi" w:cstheme="majorBidi"/>
          <w:sz w:val="30"/>
          <w:szCs w:val="30"/>
        </w:rPr>
        <w:br/>
      </w:r>
      <w:r w:rsidRPr="005975E0">
        <w:rPr>
          <w:rFonts w:asciiTheme="majorBidi" w:hAnsiTheme="majorBidi" w:cstheme="majorBidi"/>
          <w:sz w:val="30"/>
          <w:szCs w:val="30"/>
          <w:cs/>
        </w:rPr>
        <w:t>สามเดือนขึ้นไปจะรับรู้ตามเกณฑ์เงินสด ซึ่งเป็นไปตามประกาศคณะกรรมการกำกับหลักทรัพย์และตลาดหลักทรัพย์ เรื่อง การจัดทำบัญชีเกี่ยวกับลูกหนี้ด้อยคุณภาพของบริษัทหลักทรัพย์</w:t>
      </w:r>
    </w:p>
    <w:p w14:paraId="37366FC4" w14:textId="77777777" w:rsidR="002D4841" w:rsidRPr="005975E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6A9509" w14:textId="77777777" w:rsidR="002D4841" w:rsidRPr="00AD5F73" w:rsidRDefault="002D4841" w:rsidP="00504552">
      <w:pPr>
        <w:pStyle w:val="AccPolicyHeading"/>
        <w:rPr>
          <w:cs/>
        </w:rPr>
      </w:pPr>
      <w:r w:rsidRPr="00AD5F73">
        <w:t>(</w:t>
      </w:r>
      <w:r w:rsidRPr="00AD5F73">
        <w:rPr>
          <w:cs/>
        </w:rPr>
        <w:t>ค</w:t>
      </w:r>
      <w:r w:rsidRPr="00AD5F73">
        <w:t>)</w:t>
      </w:r>
      <w:r w:rsidRPr="00AD5F73">
        <w:tab/>
      </w:r>
      <w:r w:rsidRPr="00AD5F73">
        <w:rPr>
          <w:cs/>
        </w:rPr>
        <w:t>ค่าใช้จ่าย</w:t>
      </w:r>
    </w:p>
    <w:p w14:paraId="19E44427" w14:textId="77777777" w:rsidR="002D4841" w:rsidRPr="00AD5F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174363" w14:textId="77777777" w:rsidR="002D4841" w:rsidRPr="00AD5F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5F73">
        <w:rPr>
          <w:rFonts w:asciiTheme="majorBidi" w:hAnsiTheme="majorBidi" w:cstheme="majorBidi"/>
          <w:sz w:val="30"/>
          <w:szCs w:val="30"/>
          <w:cs/>
        </w:rPr>
        <w:t>ค่าใช้จ่ายบันทึกในกำไร</w:t>
      </w:r>
      <w:r w:rsidR="007819C0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AD5F73">
        <w:rPr>
          <w:rFonts w:asciiTheme="majorBidi" w:hAnsiTheme="majorBidi" w:cstheme="majorBidi"/>
          <w:sz w:val="30"/>
          <w:szCs w:val="30"/>
          <w:cs/>
        </w:rPr>
        <w:t>ขาดทุนตามเกณฑ์คงค้าง</w:t>
      </w:r>
    </w:p>
    <w:p w14:paraId="48812826" w14:textId="77777777" w:rsidR="002D4841" w:rsidRPr="00AD5F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DEE04F6" w14:textId="77777777" w:rsidR="002D4841" w:rsidRPr="00AD5F73" w:rsidRDefault="002D4841" w:rsidP="00597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AD5F73">
        <w:rPr>
          <w:rFonts w:asciiTheme="majorBidi" w:hAnsiTheme="majorBidi" w:cstheme="majorBidi"/>
          <w:iCs/>
          <w:sz w:val="30"/>
          <w:szCs w:val="30"/>
          <w:cs/>
        </w:rPr>
        <w:t>สัญญาเช่าดำเนินงาน</w:t>
      </w:r>
    </w:p>
    <w:p w14:paraId="4F410BF6" w14:textId="77777777" w:rsidR="002D4841" w:rsidRPr="00AD5F73" w:rsidRDefault="002D4841" w:rsidP="005975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0D74B7DC" w14:textId="77777777" w:rsidR="002D4841" w:rsidRPr="00AD5F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5F73">
        <w:rPr>
          <w:rFonts w:asciiTheme="majorBidi" w:hAnsiTheme="majorBidi" w:cstheme="majorBidi"/>
          <w:sz w:val="30"/>
          <w:szCs w:val="30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</w:t>
      </w:r>
      <w:r w:rsidR="00B557DE">
        <w:rPr>
          <w:rFonts w:asciiTheme="majorBidi" w:hAnsiTheme="majorBidi" w:cstheme="majorBidi" w:hint="cs"/>
          <w:sz w:val="30"/>
          <w:szCs w:val="30"/>
          <w:cs/>
        </w:rPr>
        <w:t>ประโยชน์ที่ได้รับตามสัญญาเช่า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14:paraId="51BE1E14" w14:textId="77777777" w:rsidR="00214373" w:rsidRDefault="00214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594D716" w14:textId="77777777" w:rsidR="002D4841" w:rsidRPr="00AD5F73" w:rsidRDefault="002D4841" w:rsidP="00504552">
      <w:pPr>
        <w:pStyle w:val="AccPolicyHeading"/>
      </w:pPr>
      <w:r w:rsidRPr="00AD5F73">
        <w:t>(</w:t>
      </w:r>
      <w:r w:rsidRPr="00AD5F73">
        <w:rPr>
          <w:cs/>
        </w:rPr>
        <w:t>ง</w:t>
      </w:r>
      <w:r w:rsidRPr="00AD5F73">
        <w:t>)</w:t>
      </w:r>
      <w:r w:rsidRPr="00AD5F73">
        <w:tab/>
      </w:r>
      <w:r w:rsidRPr="00AD5F73">
        <w:rPr>
          <w:cs/>
        </w:rPr>
        <w:t>เงินสดและรายการเทียบเท่าเงินสด</w:t>
      </w:r>
    </w:p>
    <w:p w14:paraId="3A0C1719" w14:textId="77777777" w:rsidR="002D4841" w:rsidRPr="00AD5F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DEE515" w14:textId="77777777" w:rsidR="002D4841" w:rsidRPr="00AD5F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5F7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Pr="00AD5F73">
        <w:rPr>
          <w:rFonts w:asciiTheme="majorBidi" w:hAnsiTheme="majorBidi" w:cstheme="majorBidi"/>
          <w:sz w:val="30"/>
          <w:szCs w:val="30"/>
        </w:rPr>
        <w:br/>
      </w:r>
      <w:r w:rsidRPr="00AD5F73">
        <w:rPr>
          <w:rFonts w:asciiTheme="majorBidi" w:hAnsiTheme="majorBidi" w:cstheme="majorBidi"/>
          <w:sz w:val="30"/>
          <w:szCs w:val="30"/>
          <w:cs/>
        </w:rPr>
        <w:t>เผื่อเรียก และเงินลงทุนระยะสั้นที่มีสภาพคล่องสูง</w:t>
      </w:r>
    </w:p>
    <w:p w14:paraId="0E075004" w14:textId="77777777" w:rsidR="002D4841" w:rsidRPr="00AD5F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9566D2" w14:textId="77777777" w:rsidR="002D4841" w:rsidRPr="00AD5F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t>(</w:t>
      </w: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จ</w:t>
      </w: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t>)</w:t>
      </w: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tab/>
      </w: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ลูกหนี้ธุรกิจหลักทรัพย์</w:t>
      </w:r>
    </w:p>
    <w:p w14:paraId="03965711" w14:textId="77777777" w:rsidR="002D4841" w:rsidRPr="00AD5F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96D34F" w14:textId="77777777" w:rsidR="00A230EC" w:rsidRDefault="002D4841" w:rsidP="00124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 w:rsidRPr="00AD5F73">
        <w:rPr>
          <w:rFonts w:asciiTheme="majorBidi" w:hAnsiTheme="majorBidi" w:cstheme="majorBidi"/>
          <w:sz w:val="30"/>
          <w:szCs w:val="30"/>
          <w:cs/>
        </w:rPr>
        <w:t>ลูกหนี้ธุรกิจหลักทรัพย์ ได้แก่ ลูกหนี้จากการประกอบธุรกิจหลักทรัพย์ที่อยู่ระหว่างการเรียกชำระเงินตามปกติ</w:t>
      </w:r>
      <w:r w:rsidRPr="00AD5F73">
        <w:rPr>
          <w:rFonts w:asciiTheme="majorBidi" w:hAnsiTheme="majorBidi" w:cstheme="majorBidi"/>
          <w:sz w:val="30"/>
          <w:szCs w:val="30"/>
          <w:cs/>
        </w:rPr>
        <w:br/>
        <w:t>เงินให้กู้ยืมเพื่อซื้อหลักทรัพย์และลูกหนี้ซื้อหลักทรัพย์ที่ไม่สามารถชำระเงินภายในระยะเวลาที่กำหนด</w:t>
      </w:r>
      <w:r w:rsidR="00A230E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6A355703" w14:textId="77777777" w:rsidR="002D4841" w:rsidRPr="00AD5F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(ฉ)</w:t>
      </w: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ab/>
        <w:t>การยืมและให้ยืมหลักทรัพย์</w:t>
      </w:r>
    </w:p>
    <w:p w14:paraId="1B57FBB6" w14:textId="77777777" w:rsidR="002D4841" w:rsidRPr="00AD5F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6044FE" w14:textId="77777777" w:rsidR="002D4841" w:rsidRPr="007819C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19C0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รับรู้ภาระที่ต้องส่งคืนหลักทรัพย์ที่ยืมมาเป็นเจ้าหนี้ธุรกิจหลักทรัพย์ในงบแสดงฐานะการเงิน และบันทึกการเปลี่ยนแปลงมูลค่าของการขายชอร์ตในกำไรหรือขาดทุน เงินสดที่นำไปวางเป็นหลักประกันแก่คู่สัญญาจะบันทึกในบัญชีลูกหนี้ทรัพย์สินวางประกัน และบันทึกค่าธรรมเนียมการยืมและการให้ยืมหลักทรัพย์ตามเกณฑ์คงค้าง</w:t>
      </w:r>
    </w:p>
    <w:p w14:paraId="1D438FE1" w14:textId="77777777" w:rsidR="00CA4564" w:rsidRPr="00AD5F73" w:rsidRDefault="00CA4564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F368C7" w14:textId="77777777" w:rsidR="002D4841" w:rsidRPr="00AD5F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t>(</w:t>
      </w: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ช</w:t>
      </w: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t>)</w:t>
      </w: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tab/>
      </w: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ค่าเผื่อหนี้สงสัยจะสูญ</w:t>
      </w:r>
    </w:p>
    <w:p w14:paraId="6C07836A" w14:textId="77777777" w:rsidR="002D4841" w:rsidRPr="00AD5F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4973A3" w14:textId="4974FF27" w:rsidR="002D4841" w:rsidRPr="007819C0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19C0">
        <w:rPr>
          <w:rFonts w:asciiTheme="majorBidi" w:hAnsiTheme="majorBidi" w:cstheme="majorBidi"/>
          <w:sz w:val="30"/>
          <w:szCs w:val="30"/>
          <w:cs/>
        </w:rPr>
        <w:t>กลุ่มบริษัทพิจารณาตั้งค่าเผื่อหนี้สงสัยจะสูญตามประกาศของคณะกรรมการกำกับหลักทรัพย์และตลาดหลักทรัพย์</w:t>
      </w:r>
      <w:r w:rsidRPr="007819C0">
        <w:rPr>
          <w:rFonts w:asciiTheme="majorBidi" w:hAnsiTheme="majorBidi" w:cstheme="majorBidi"/>
          <w:sz w:val="30"/>
          <w:szCs w:val="30"/>
          <w:cs/>
        </w:rPr>
        <w:br/>
        <w:t>ที่ กธ.33/2543 ลงวันที่ 25 สิงหาคม 2543</w:t>
      </w:r>
      <w:r w:rsidRPr="007819C0">
        <w:rPr>
          <w:rFonts w:asciiTheme="majorBidi" w:hAnsiTheme="majorBidi" w:cstheme="majorBidi"/>
          <w:sz w:val="30"/>
          <w:szCs w:val="30"/>
        </w:rPr>
        <w:t xml:space="preserve">, </w:t>
      </w:r>
      <w:r w:rsidRPr="007819C0">
        <w:rPr>
          <w:rFonts w:asciiTheme="majorBidi" w:hAnsiTheme="majorBidi" w:cstheme="majorBidi"/>
          <w:sz w:val="30"/>
          <w:szCs w:val="30"/>
          <w:cs/>
        </w:rPr>
        <w:t>กธ.5/2544 ลงวันที่ 15 กุมภาพันธ์ 2545 และ กธ.29/2560 ลงวันที่</w:t>
      </w:r>
      <w:r w:rsidR="00583540">
        <w:rPr>
          <w:rFonts w:asciiTheme="majorBidi" w:hAnsiTheme="majorBidi" w:cstheme="majorBidi"/>
          <w:sz w:val="30"/>
          <w:szCs w:val="30"/>
          <w:cs/>
        </w:rPr>
        <w:br/>
      </w:r>
      <w:r w:rsidRPr="007819C0">
        <w:rPr>
          <w:rFonts w:asciiTheme="majorBidi" w:hAnsiTheme="majorBidi" w:cstheme="majorBidi"/>
          <w:sz w:val="30"/>
          <w:szCs w:val="30"/>
          <w:cs/>
        </w:rPr>
        <w:t>8 ธันวาคม 2560</w:t>
      </w:r>
      <w:r w:rsidR="007819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19C0">
        <w:rPr>
          <w:rFonts w:asciiTheme="majorBidi" w:hAnsiTheme="majorBidi" w:cstheme="majorBidi"/>
          <w:sz w:val="30"/>
          <w:szCs w:val="30"/>
          <w:cs/>
        </w:rPr>
        <w:t>เรื่องการจัดทำบัญชีเกี่ยวกับลูกหนี้ด้อยคุณภาพของบริษัทหลักทรัพย์ โดยกลุ่มบริษัทจัดชั้นลูกหนี้ธุรกิจหลักทรัพย์ด้อยคุณภาพเป็น 3 ประเภท คือ มูลหนี้จัดชั้นสูญ มูลหนี้จัดชั้นสงสัย และมูลหนี้จัดชั้นต่ำกว่ามาตรฐานโดยให้ตัดจำหน่ายมูลหนี้จัดชั้นสูญออกจากบัญชีทันที</w:t>
      </w:r>
      <w:r w:rsidRPr="007819C0">
        <w:rPr>
          <w:rFonts w:asciiTheme="majorBidi" w:hAnsiTheme="majorBidi" w:cstheme="majorBidi"/>
          <w:sz w:val="30"/>
          <w:szCs w:val="30"/>
        </w:rPr>
        <w:t xml:space="preserve"> </w:t>
      </w:r>
      <w:r w:rsidRPr="007819C0">
        <w:rPr>
          <w:rFonts w:asciiTheme="majorBidi" w:hAnsiTheme="majorBidi" w:cstheme="majorBidi"/>
          <w:sz w:val="30"/>
          <w:szCs w:val="30"/>
          <w:cs/>
        </w:rPr>
        <w:t>และตั้งค่าเผื่อหนี้สงสัยจะสูญอัตราไม่ต่ำกว่า</w:t>
      </w:r>
      <w:r w:rsidR="00025581">
        <w:rPr>
          <w:rFonts w:asciiTheme="majorBidi" w:hAnsiTheme="majorBidi" w:cstheme="majorBidi"/>
          <w:sz w:val="30"/>
          <w:szCs w:val="30"/>
          <w:cs/>
        </w:rPr>
        <w:br/>
      </w:r>
      <w:r w:rsidRPr="007819C0">
        <w:rPr>
          <w:rFonts w:asciiTheme="majorBidi" w:hAnsiTheme="majorBidi" w:cstheme="majorBidi"/>
          <w:sz w:val="30"/>
          <w:szCs w:val="30"/>
          <w:cs/>
        </w:rPr>
        <w:t>ร้อยละ 100 ของมูลหนี้จัดชั้นสงสัยทั้งจำนวน และไม่ต้องตั้งค่าเผื่อหนี้สงสัยจะสูญสำหรับมูลหนี้จัดชั้นต่ำกว่ามาตรฐานที่มีหลักประกันคุ้มหนี้ โดยมีการกำหนดหลักเกณฑ์การคำนวณมูลค่าหลักประกันตามประเภท และระยะเวลาที่มีการประเมินราคาของหลักประกัน</w:t>
      </w:r>
    </w:p>
    <w:p w14:paraId="57E6376A" w14:textId="77777777" w:rsidR="002D4841" w:rsidRPr="00AD5F73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8B972" w14:textId="77777777" w:rsidR="002D4841" w:rsidRPr="00CA4564" w:rsidRDefault="002D4841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4564">
        <w:rPr>
          <w:rFonts w:asciiTheme="majorBidi" w:hAnsiTheme="majorBidi" w:cstheme="majorBidi"/>
          <w:sz w:val="30"/>
          <w:szCs w:val="30"/>
          <w:cs/>
        </w:rPr>
        <w:t>ค่าเผื่อหนี้สงสัยจะสูญที่สำรองสำหรับ</w:t>
      </w:r>
      <w:r w:rsidR="006E5F3E" w:rsidRPr="00CA4564">
        <w:rPr>
          <w:rFonts w:asciiTheme="majorBidi" w:hAnsiTheme="majorBidi" w:cstheme="majorBidi"/>
          <w:sz w:val="30"/>
          <w:szCs w:val="30"/>
          <w:cs/>
        </w:rPr>
        <w:t>งวด</w:t>
      </w:r>
      <w:r w:rsidRPr="00CA4564">
        <w:rPr>
          <w:rFonts w:asciiTheme="majorBidi" w:hAnsiTheme="majorBidi" w:cstheme="majorBidi"/>
          <w:sz w:val="30"/>
          <w:szCs w:val="30"/>
          <w:cs/>
        </w:rPr>
        <w:t>ถือเป็นหนี้สูญและหนี้สงสัยจะสูญในกำไรหรือขาดทุน</w:t>
      </w:r>
    </w:p>
    <w:p w14:paraId="3C1F1F62" w14:textId="77777777" w:rsidR="00D93535" w:rsidRDefault="00D93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1103CBB2" w14:textId="77777777" w:rsidR="002D4841" w:rsidRPr="00AD5F73" w:rsidRDefault="002D4841" w:rsidP="00AD5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t>(</w:t>
      </w: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ซ</w:t>
      </w: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t>)</w:t>
      </w:r>
      <w:r w:rsidRPr="00AD5F7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ab/>
        <w:t>สินทรัพย์และหนี้สินตราสารอนุพันธ์</w:t>
      </w:r>
    </w:p>
    <w:p w14:paraId="59AA1E04" w14:textId="77777777" w:rsidR="002D4841" w:rsidRPr="00CA4564" w:rsidRDefault="002D4841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6E4E5BB0" w14:textId="77777777" w:rsidR="002D4841" w:rsidRPr="00CA4564" w:rsidRDefault="002D4841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4564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สินทรัพย์และหนี้สินตราสารอนุพันธ์จะถูกบันทึกบัญชีในขั้นแรกด้วยมูลค่ายุติธรรม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14:paraId="4F205FC7" w14:textId="77777777" w:rsidR="002D4841" w:rsidRPr="00CA4564" w:rsidRDefault="002D4841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07446A" w14:textId="77777777" w:rsidR="002D4841" w:rsidRPr="00CA4564" w:rsidRDefault="002D4841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A4564">
        <w:rPr>
          <w:rFonts w:asciiTheme="majorBidi" w:hAnsiTheme="majorBidi" w:cstheme="majorBidi"/>
          <w:sz w:val="30"/>
          <w:szCs w:val="30"/>
          <w:cs/>
        </w:rPr>
        <w:t>มูลค่ายุติธรรมของออปชั่นในการซื้อหรือขายหลักทรัพย์ถือตามราคาอ้างอิงของนายหน้า ณ วันที่รายงาน ราคาอ้างอิงเหล่านั้นสามารถทดสอบหาความสมเหตุสมผลได้ โดยการคิดลดประมาณการกระแสเงินสดในอนาคต ภายใต้ข้อกำหนดต่าง ๆ และวันสิ้นสุดของแต่ละสัญญา และโดยการใช้อัตราดอกเบี้ยในท้องตลาดของเครื่องมือทางการเงินที่คล้ายคลึงกัน ณ วันที่รายงาน</w:t>
      </w:r>
    </w:p>
    <w:p w14:paraId="39D8584C" w14:textId="77777777" w:rsidR="002C04E9" w:rsidRDefault="002C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3BC02185" w14:textId="77777777" w:rsidR="002D4841" w:rsidRPr="002C04E9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C04E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กลุ่มบริษัทออกธุรกรรมหุ้นกู้อนุพันธ์ </w:t>
      </w:r>
      <w:r w:rsidRPr="002C04E9">
        <w:rPr>
          <w:rFonts w:asciiTheme="majorBidi" w:hAnsiTheme="majorBidi" w:cstheme="majorBidi"/>
          <w:sz w:val="30"/>
          <w:szCs w:val="30"/>
        </w:rPr>
        <w:t xml:space="preserve">(Structured notes) </w:t>
      </w:r>
      <w:r w:rsidRPr="002C04E9">
        <w:rPr>
          <w:rFonts w:asciiTheme="majorBidi" w:hAnsiTheme="majorBidi" w:cstheme="majorBidi"/>
          <w:sz w:val="30"/>
          <w:szCs w:val="30"/>
          <w:cs/>
        </w:rPr>
        <w:t xml:space="preserve">ซึ่งประกอบด้วยรายการเงินกู้ยืมหลัก </w:t>
      </w:r>
      <w:r w:rsidRPr="002C04E9">
        <w:rPr>
          <w:rFonts w:asciiTheme="majorBidi" w:hAnsiTheme="majorBidi" w:cstheme="majorBidi"/>
          <w:sz w:val="30"/>
          <w:szCs w:val="30"/>
        </w:rPr>
        <w:t xml:space="preserve">(Host borrowing transaction) </w:t>
      </w:r>
      <w:r w:rsidRPr="002C04E9">
        <w:rPr>
          <w:rFonts w:asciiTheme="majorBidi" w:hAnsiTheme="majorBidi" w:cstheme="majorBidi"/>
          <w:sz w:val="30"/>
          <w:szCs w:val="30"/>
          <w:cs/>
        </w:rPr>
        <w:t xml:space="preserve">และตราสารอนุพันธ์แฝง </w:t>
      </w:r>
      <w:r w:rsidRPr="002C04E9">
        <w:rPr>
          <w:rFonts w:asciiTheme="majorBidi" w:hAnsiTheme="majorBidi" w:cstheme="majorBidi"/>
          <w:sz w:val="30"/>
          <w:szCs w:val="30"/>
        </w:rPr>
        <w:t xml:space="preserve">(Embedded derivative) </w:t>
      </w:r>
      <w:r w:rsidRPr="002C04E9">
        <w:rPr>
          <w:rFonts w:asciiTheme="majorBidi" w:hAnsiTheme="majorBidi" w:cstheme="majorBidi"/>
          <w:sz w:val="30"/>
          <w:szCs w:val="30"/>
          <w:cs/>
        </w:rPr>
        <w:t>โดยตราสารอนุพันธ์แฝงจะถูกแยกออกจากรายการเงินกู้ยืมหลักและรับรู้ด้วยมูลค่ายุติธรรมเป็นสินทรัพย์</w:t>
      </w:r>
      <w:r w:rsidRPr="002C04E9">
        <w:rPr>
          <w:rFonts w:asciiTheme="majorBidi" w:hAnsiTheme="majorBidi" w:cstheme="majorBidi"/>
          <w:sz w:val="30"/>
          <w:szCs w:val="30"/>
        </w:rPr>
        <w:t>/</w:t>
      </w:r>
      <w:r w:rsidRPr="002C04E9">
        <w:rPr>
          <w:rFonts w:asciiTheme="majorBidi" w:hAnsiTheme="majorBidi" w:cstheme="majorBidi"/>
          <w:sz w:val="30"/>
          <w:szCs w:val="30"/>
          <w:cs/>
        </w:rPr>
        <w:t>หนี้สินตราสารอนุพันธ์แสดงในงบแสดงฐานะการเงิน</w:t>
      </w:r>
      <w:r w:rsidRPr="002C04E9">
        <w:rPr>
          <w:rFonts w:asciiTheme="majorBidi" w:hAnsiTheme="majorBidi" w:cstheme="majorBidi"/>
          <w:sz w:val="30"/>
          <w:szCs w:val="30"/>
        </w:rPr>
        <w:t xml:space="preserve"> </w:t>
      </w:r>
      <w:r w:rsidRPr="002C04E9">
        <w:rPr>
          <w:rFonts w:asciiTheme="majorBidi" w:hAnsiTheme="majorBidi" w:cstheme="majorBidi"/>
          <w:sz w:val="30"/>
          <w:szCs w:val="30"/>
          <w:cs/>
        </w:rPr>
        <w:br/>
        <w:t>มูลค่ายุติธรรมของตราสารอนุพันธ์แฝงคำนวณมูลค่าด้วยแบบจำลองที่เหมาะสม ซึ่งใช้ข้อมูลที่หาได้จากตลาดอ้างอิง</w:t>
      </w:r>
      <w:r w:rsidR="00CA4564" w:rsidRPr="002C04E9">
        <w:rPr>
          <w:rFonts w:asciiTheme="majorBidi" w:hAnsiTheme="majorBidi" w:cstheme="majorBidi"/>
          <w:sz w:val="30"/>
          <w:szCs w:val="30"/>
        </w:rPr>
        <w:t xml:space="preserve"> </w:t>
      </w:r>
      <w:r w:rsidRPr="002C04E9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การเปลี่ยนแปลงในมูลค่ายุติธรรมของตราสารอนุพันธ์แฝง บันทึกเป็นกำไรหรือขาดทุนในส่วนของกำไรและผลตอบแทนจากเครื่องมือทางการเงิน</w:t>
      </w:r>
    </w:p>
    <w:p w14:paraId="54D2B0D9" w14:textId="77777777" w:rsidR="002D4841" w:rsidRPr="002C04E9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D76440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ใบสำคัญแสดงสิทธิอนุพันธ์</w:t>
      </w:r>
    </w:p>
    <w:p w14:paraId="2F2DC8E9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A816E6F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กลุ่มบริษัทบันทึกภาระจากใบสำคัญแสดงสิทธิอนุพันธ์ที่กลุ่มบริษัทเป็นผู้ออกเป็นรายการหนี้สิน และรับรู้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การเปลี่ยนแปลงของมูลค่ายุติธรรมในส่วนของกำไรหรือขาดทุน มูลค่ายุติธรรมของใบสำคัญแสดงสิทธิอนุพันธ์คำนวณจากราคาเสนอขายล่าสุด ณ วันสิ้นวันทำการของ</w:t>
      </w:r>
      <w:r w:rsidR="006E5F3E" w:rsidRPr="009577DF">
        <w:rPr>
          <w:rFonts w:asciiTheme="majorBidi" w:hAnsiTheme="majorBidi" w:cstheme="majorBidi"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>ของตลาดหลักทรัพย์แห่งประเทศไทย</w:t>
      </w:r>
    </w:p>
    <w:p w14:paraId="22765F5C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350764" w14:textId="77777777" w:rsidR="002D4841" w:rsidRPr="00193E9B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93E9B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193E9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ฌ</w:t>
      </w:r>
      <w:r w:rsidRPr="00193E9B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193E9B"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tab/>
      </w:r>
      <w:r w:rsidRPr="00193E9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เงินลงทุน</w:t>
      </w:r>
    </w:p>
    <w:p w14:paraId="37695F4B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79A386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เงินลงทุนในบริษัทย่อย</w:t>
      </w:r>
    </w:p>
    <w:p w14:paraId="35833F5F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22E460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บันทึกบัญชีโดยใช้วิธีราคาทุนหักค่าเผื่อขาดทุนจากการด้อยค่า</w:t>
      </w:r>
    </w:p>
    <w:p w14:paraId="609FE794" w14:textId="77777777" w:rsidR="00D93535" w:rsidRDefault="00D93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183F526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14:paraId="6E60B195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E8987DC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แสดงในมูลค่ายุติธรรม  กำไรหรือขาดทุนจากการตีราคาหลักทรัพย์ได้บันทึกในกำไรหรือขาดทุน</w:t>
      </w:r>
    </w:p>
    <w:p w14:paraId="4D2DB799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E936A8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 xml:space="preserve">ตราสารหนี้ซึ่งกลุ่มบริษัทตั้งใจและสามารถถือจนครบกำหนดจัดประเภทเป็นเงินลงทุนที่จะถือจนครบกำหนด 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เงินลงทุนที่จะถือจนครบกำหนดแสดงในราคาทุนตัดจำหน่ายหักด้วยค่าเผื่อ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26E2AF36" w14:textId="77777777" w:rsidR="005E2BB5" w:rsidRDefault="005E2BB5" w:rsidP="00D93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1687EE9" w14:textId="77777777" w:rsidR="00A230EC" w:rsidRDefault="00A23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0D997C0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lastRenderedPageBreak/>
        <w:t>ตราสารหนี้และตราสารทุนซึ่งเป็นหลักทรัพย์ในความต้องการของตลาด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และการเปลี่ยนแปลงบันทึกโดยตรงในส่วนของเจ้าของ ส่วนผลขาดทุนจากการด้อยค่ารับรู้ในกำไรหรือขาดทุน เมื่อมีการตัดจำหน่ายเงินลงทุน จะรับรู้ผลกำไรหรือขาดทุนสะสมที่เคยบันทึกในส่วนของเจ้าของโดยตรงเข้ากำไรหรือขาดทุน ในกรณีที่เป็นเงินลงทุนประเภทที่มีดอกเบี้ยจะต้องบันทึกดอกเบี้ยในกำไรหรือขาดทุนโดยวิธีอัตราดอกเบี้ยที่แท้จริง</w:t>
      </w:r>
    </w:p>
    <w:p w14:paraId="369F51D4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130AE2" w14:textId="77777777" w:rsidR="002D4841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ค่าเผื่อขาดทุนจากการด้อยค่า</w:t>
      </w:r>
    </w:p>
    <w:p w14:paraId="0A954F61" w14:textId="77777777" w:rsidR="005E2BB5" w:rsidRPr="009577DF" w:rsidRDefault="005E2BB5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12F676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มูลค่ายุติธรรมของเครื่องมือทางการเงินสำหรับเงินลงทุนเพื่อค้าและเงินลงทุนเผื่อขายจะใช้ราคาเสนอซื้อ ณ วันที่รายงาน</w:t>
      </w:r>
    </w:p>
    <w:p w14:paraId="7B85C582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F718B7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037C1481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B3B2E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03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เจ้าของ จะถูกบันทึกในกำไรหรือขาดทุน</w:t>
      </w:r>
    </w:p>
    <w:p w14:paraId="778A34E4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1BFF39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</w:t>
      </w:r>
      <w:r w:rsidRPr="009577DF">
        <w:rPr>
          <w:rFonts w:asciiTheme="majorBidi" w:hAnsiTheme="majorBidi" w:cstheme="majorBidi"/>
          <w:sz w:val="30"/>
          <w:szCs w:val="30"/>
        </w:rPr>
        <w:br/>
      </w:r>
      <w:r w:rsidRPr="009577DF">
        <w:rPr>
          <w:rFonts w:asciiTheme="majorBidi" w:hAnsiTheme="majorBidi" w:cstheme="majorBidi"/>
          <w:sz w:val="30"/>
          <w:szCs w:val="30"/>
          <w:cs/>
        </w:rPr>
        <w:t>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291AF2DE" w14:textId="77777777" w:rsidR="00D93535" w:rsidRDefault="00D93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9E3FB3B" w14:textId="77777777" w:rsidR="002D4841" w:rsidRPr="00193E9B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93E9B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193E9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ญ</w:t>
      </w:r>
      <w:r w:rsidRPr="00193E9B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193E9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ทรัพย์สินรอการขาย</w:t>
      </w:r>
    </w:p>
    <w:p w14:paraId="0A29ABFA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B7495E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ทรัพย์สินรอการขายแสดงด้วยราคาทุนหักค่าเผื่อขาดทุนจากการด้อยค่า</w:t>
      </w:r>
    </w:p>
    <w:p w14:paraId="41869A27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3D49F82" w14:textId="77777777" w:rsidR="002D4841" w:rsidRPr="00193E9B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93E9B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193E9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ฎ</w:t>
      </w:r>
      <w:r w:rsidRPr="00193E9B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193E9B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B557D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ส่วนปรับปรุงอาคารเช่าและ</w:t>
      </w:r>
      <w:r w:rsidRPr="00193E9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อุปกรณ์</w:t>
      </w:r>
    </w:p>
    <w:p w14:paraId="6EF83A28" w14:textId="77777777" w:rsidR="002D4841" w:rsidRPr="009577DF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DBFB01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6939338C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7B6810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333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6353FE5C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851F361" w14:textId="77777777" w:rsidR="005E2BB5" w:rsidRDefault="00B557DE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="002D4841" w:rsidRPr="009577DF">
        <w:rPr>
          <w:rFonts w:asciiTheme="majorBidi" w:hAnsiTheme="majorBidi" w:cstheme="majorBidi"/>
          <w:sz w:val="30"/>
          <w:szCs w:val="30"/>
          <w:cs/>
        </w:rPr>
        <w:t>อุปกรณ์วัดมูลค่าด้วยราคาทุนหักค่าเสื่อมราคาสะสมและค่าเผื่อขาดทุนจากการด้อยค่า</w:t>
      </w:r>
    </w:p>
    <w:p w14:paraId="6AF28F8D" w14:textId="77777777" w:rsidR="002D4841" w:rsidRPr="00442BDE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42BDE">
        <w:rPr>
          <w:rFonts w:asciiTheme="majorBidi" w:eastAsia="Calibri" w:hAnsiTheme="majorBidi" w:cstheme="majorBidi"/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ราคาทุนรวมถึงต้นทุนทางตรงที่เกี่ยวข้องกับการได้มาของสินทรัพย์และต้นทุนทางตรงอื่น ๆ ที่เกี่ยวข้องกับ</w:t>
      </w:r>
      <w:r w:rsidRPr="00442BDE">
        <w:rPr>
          <w:rFonts w:asciiTheme="majorBidi" w:eastAsia="Calibri" w:hAnsiTheme="majorBidi" w:cstheme="majorBidi"/>
          <w:sz w:val="30"/>
          <w:szCs w:val="30"/>
          <w:cs/>
        </w:rPr>
        <w:br/>
        <w:t>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442BDE">
        <w:rPr>
          <w:rFonts w:asciiTheme="majorBidi" w:eastAsia="Calibri" w:hAnsiTheme="majorBidi" w:cstheme="majorBidi"/>
          <w:sz w:val="30"/>
          <w:szCs w:val="30"/>
        </w:rPr>
        <w:t xml:space="preserve">       </w:t>
      </w:r>
      <w:r w:rsidRPr="00442BDE">
        <w:rPr>
          <w:rFonts w:asciiTheme="majorBidi" w:eastAsia="Calibri" w:hAnsiTheme="majorBidi" w:cstheme="majorBidi"/>
          <w:sz w:val="30"/>
          <w:szCs w:val="30"/>
          <w:cs/>
        </w:rPr>
        <w:t>การขนย้าย</w:t>
      </w:r>
      <w:r w:rsidRPr="00442BD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42BDE">
        <w:rPr>
          <w:rFonts w:asciiTheme="majorBidi" w:eastAsia="Calibri" w:hAnsiTheme="majorBidi" w:cstheme="majorBidi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767A00B7" w14:textId="77777777" w:rsidR="002D4841" w:rsidRPr="009577DF" w:rsidRDefault="002D4841" w:rsidP="005E2BB5">
      <w:pPr>
        <w:autoSpaceDE w:val="0"/>
        <w:autoSpaceDN w:val="0"/>
        <w:adjustRightInd w:val="0"/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7A6D48" w14:textId="77777777" w:rsidR="002D4841" w:rsidRPr="00442BDE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42BDE">
        <w:rPr>
          <w:rFonts w:asciiTheme="majorBidi" w:eastAsia="Calibri" w:hAnsiTheme="majorBidi" w:cstheme="majorBidi"/>
          <w:sz w:val="30"/>
          <w:szCs w:val="30"/>
          <w:cs/>
        </w:rPr>
        <w:t>ส่วนประกอบของรายการ</w:t>
      </w:r>
      <w:r w:rsidR="00B557DE" w:rsidRPr="00442BDE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442BDE">
        <w:rPr>
          <w:rFonts w:asciiTheme="majorBidi" w:eastAsia="Calibri" w:hAnsiTheme="majorBidi" w:cstheme="majorBidi"/>
          <w:sz w:val="30"/>
          <w:szCs w:val="30"/>
          <w:cs/>
        </w:rPr>
        <w:t>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10BF464A" w14:textId="77777777" w:rsidR="005E2BB5" w:rsidRDefault="005E2BB5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F84446" w14:textId="77777777" w:rsidR="002D4841" w:rsidRPr="00442BDE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42BDE">
        <w:rPr>
          <w:rFonts w:asciiTheme="majorBidi" w:eastAsia="Calibri" w:hAnsiTheme="majorBidi" w:cstheme="majorBidi"/>
          <w:sz w:val="30"/>
          <w:szCs w:val="30"/>
          <w:cs/>
        </w:rPr>
        <w:t>กำไรหรือขาดทุนจากการจำหน่าย</w:t>
      </w:r>
      <w:r w:rsidR="00B557DE" w:rsidRPr="00442BDE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442BDE">
        <w:rPr>
          <w:rFonts w:asciiTheme="majorBidi" w:eastAsia="Calibri" w:hAnsiTheme="majorBidi" w:cstheme="majorBidi"/>
          <w:sz w:val="30"/>
          <w:szCs w:val="30"/>
          <w:cs/>
        </w:rPr>
        <w:t>อุปกรณ์ คือผลต่างระหว่างสิ่งตอบแทนสุทธิที่ได้รับจากการจำหน่ายกับมูลค่าตามบัญชีของ</w:t>
      </w:r>
      <w:r w:rsidR="00B557DE" w:rsidRPr="00442BDE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442BDE">
        <w:rPr>
          <w:rFonts w:asciiTheme="majorBidi" w:eastAsia="Calibri" w:hAnsiTheme="majorBidi" w:cstheme="majorBidi"/>
          <w:sz w:val="30"/>
          <w:szCs w:val="30"/>
          <w:cs/>
        </w:rPr>
        <w:t xml:space="preserve">อุปกรณ์ โดยรับรู้ในกำไรหรือขาดทุน </w:t>
      </w:r>
    </w:p>
    <w:p w14:paraId="135FFE89" w14:textId="77777777" w:rsidR="00193E9B" w:rsidRPr="009577DF" w:rsidRDefault="00193E9B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4B47DB9" w14:textId="77777777" w:rsidR="002D4841" w:rsidRPr="009577DF" w:rsidRDefault="002D4841" w:rsidP="005E2BB5">
      <w:pPr>
        <w:spacing w:line="360" w:lineRule="exact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B4805A2" w14:textId="77777777" w:rsidR="002D4841" w:rsidRPr="009577DF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0D197B" w14:textId="77777777" w:rsidR="002D4841" w:rsidRPr="00442BDE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42BDE">
        <w:rPr>
          <w:rFonts w:asciiTheme="majorBidi" w:eastAsia="Calibr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B557DE" w:rsidRPr="00442BDE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442BDE">
        <w:rPr>
          <w:rFonts w:asciiTheme="majorBidi" w:eastAsia="Calibri" w:hAnsiTheme="majorBidi" w:cstheme="majorBidi"/>
          <w:sz w:val="30"/>
          <w:szCs w:val="30"/>
          <w:cs/>
        </w:rPr>
        <w:t>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</w:t>
      </w:r>
      <w:r w:rsidR="00B557DE" w:rsidRPr="00442BDE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442BDE">
        <w:rPr>
          <w:rFonts w:asciiTheme="majorBidi" w:eastAsia="Calibri" w:hAnsiTheme="majorBidi" w:cstheme="majorBidi"/>
          <w:sz w:val="30"/>
          <w:szCs w:val="30"/>
          <w:cs/>
        </w:rPr>
        <w:t>อุปกรณ์ที่เกิดขึ้นเป็นประจำจะรับรู้</w:t>
      </w:r>
      <w:r w:rsidR="00F17815" w:rsidRPr="00442BDE">
        <w:rPr>
          <w:rFonts w:asciiTheme="majorBidi" w:eastAsia="Calibri" w:hAnsiTheme="majorBidi" w:cstheme="majorBidi"/>
          <w:sz w:val="30"/>
          <w:szCs w:val="30"/>
        </w:rPr>
        <w:br/>
      </w:r>
      <w:r w:rsidRPr="00442BDE">
        <w:rPr>
          <w:rFonts w:asciiTheme="majorBidi" w:eastAsia="Calibri" w:hAnsiTheme="majorBidi" w:cstheme="majorBidi"/>
          <w:sz w:val="30"/>
          <w:szCs w:val="30"/>
          <w:cs/>
        </w:rPr>
        <w:t>ในกำไรหรือขาดทุนเมื่อเกิดขึ้น</w:t>
      </w:r>
    </w:p>
    <w:p w14:paraId="32974074" w14:textId="77777777" w:rsidR="00D93535" w:rsidRDefault="00D93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F906187" w14:textId="77777777" w:rsidR="002D4841" w:rsidRPr="009577DF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60" w:lineRule="exac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10FA6B83" w14:textId="77777777" w:rsidR="002D4841" w:rsidRPr="009577DF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FB309E" w14:textId="77777777" w:rsidR="002D4841" w:rsidRPr="00442BDE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42BDE">
        <w:rPr>
          <w:rFonts w:asciiTheme="majorBidi" w:eastAsia="Calibri" w:hAnsiTheme="majorBidi" w:cstheme="majorBidi"/>
          <w:sz w:val="30"/>
          <w:szCs w:val="30"/>
          <w:cs/>
        </w:rPr>
        <w:t>ค่าเสื่อมราคาคำนวณจากมูลค่าเสื่อมสภาพของรายการ</w:t>
      </w:r>
      <w:r w:rsidR="00B557DE" w:rsidRPr="00442BDE">
        <w:rPr>
          <w:rFonts w:asciiTheme="majorBidi" w:eastAsia="Calibr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442BDE">
        <w:rPr>
          <w:rFonts w:asciiTheme="majorBidi" w:eastAsia="Calibri" w:hAnsiTheme="majorBidi" w:cstheme="majorBidi"/>
          <w:sz w:val="30"/>
          <w:szCs w:val="30"/>
          <w:cs/>
        </w:rPr>
        <w:t>อุปกรณ์ ซึ่งประกอบด้วย</w:t>
      </w:r>
      <w:r w:rsidR="00F17815" w:rsidRPr="00442BDE">
        <w:rPr>
          <w:rFonts w:asciiTheme="majorBidi" w:eastAsia="Calibri" w:hAnsiTheme="majorBidi" w:cstheme="majorBidi"/>
          <w:sz w:val="30"/>
          <w:szCs w:val="30"/>
        </w:rPr>
        <w:br/>
      </w:r>
      <w:r w:rsidRPr="00442BDE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ราคาทุนของสินทรัพย์หรือต้นทุนในการเปลี่ยนแทนอื่น</w:t>
      </w:r>
      <w:r w:rsidRPr="00442BD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42BDE">
        <w:rPr>
          <w:rFonts w:asciiTheme="majorBidi" w:eastAsia="Calibr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4C8507CC" w14:textId="77777777" w:rsidR="002D4841" w:rsidRPr="00442BDE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688F441" w14:textId="77777777" w:rsidR="002D4841" w:rsidRPr="00442BDE" w:rsidRDefault="002D4841" w:rsidP="0044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42BDE">
        <w:rPr>
          <w:rFonts w:asciiTheme="majorBidi" w:eastAsia="Calibr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6F0F1E9A" w14:textId="77777777" w:rsidR="002D4841" w:rsidRPr="009577DF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04" w:type="dxa"/>
        <w:tblInd w:w="270" w:type="dxa"/>
        <w:tblLook w:val="0000" w:firstRow="0" w:lastRow="0" w:firstColumn="0" w:lastColumn="0" w:noHBand="0" w:noVBand="0"/>
      </w:tblPr>
      <w:tblGrid>
        <w:gridCol w:w="5447"/>
        <w:gridCol w:w="1591"/>
        <w:gridCol w:w="2466"/>
      </w:tblGrid>
      <w:tr w:rsidR="002D4841" w:rsidRPr="00D81524" w14:paraId="6B92093A" w14:textId="77777777" w:rsidTr="009577DF">
        <w:tc>
          <w:tcPr>
            <w:tcW w:w="5447" w:type="dxa"/>
            <w:vAlign w:val="bottom"/>
          </w:tcPr>
          <w:p w14:paraId="3215F49B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60" w:lineRule="exact"/>
              <w:ind w:left="-8" w:firstLine="1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591" w:type="dxa"/>
          </w:tcPr>
          <w:p w14:paraId="0F559F20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815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62C646AB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D81524" w14:paraId="0C090427" w14:textId="77777777" w:rsidTr="009577DF">
        <w:tc>
          <w:tcPr>
            <w:tcW w:w="5447" w:type="dxa"/>
            <w:vAlign w:val="bottom"/>
          </w:tcPr>
          <w:p w14:paraId="5C78E09E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60" w:lineRule="exact"/>
              <w:ind w:left="-8" w:firstLine="1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91" w:type="dxa"/>
          </w:tcPr>
          <w:p w14:paraId="244DF2A1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5D61CD2C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D81524" w14:paraId="565344AE" w14:textId="77777777" w:rsidTr="009577DF">
        <w:tc>
          <w:tcPr>
            <w:tcW w:w="5447" w:type="dxa"/>
            <w:vAlign w:val="bottom"/>
          </w:tcPr>
          <w:p w14:paraId="50F1069D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60" w:lineRule="exact"/>
              <w:ind w:left="-8" w:firstLine="18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คอมพิวเตอร์และอุปกรณ์</w:t>
            </w:r>
          </w:p>
        </w:tc>
        <w:tc>
          <w:tcPr>
            <w:tcW w:w="1591" w:type="dxa"/>
          </w:tcPr>
          <w:p w14:paraId="49978296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>3, 5</w:t>
            </w:r>
          </w:p>
        </w:tc>
        <w:tc>
          <w:tcPr>
            <w:tcW w:w="2466" w:type="dxa"/>
          </w:tcPr>
          <w:p w14:paraId="54798E41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D81524" w14:paraId="60CAE2CA" w14:textId="77777777" w:rsidTr="009577DF">
        <w:tc>
          <w:tcPr>
            <w:tcW w:w="5447" w:type="dxa"/>
            <w:vAlign w:val="bottom"/>
          </w:tcPr>
          <w:p w14:paraId="537EA4B8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60" w:lineRule="exact"/>
              <w:ind w:left="-8" w:firstLine="18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91" w:type="dxa"/>
          </w:tcPr>
          <w:p w14:paraId="3C821B0F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6654DDB9" w14:textId="77777777" w:rsidR="002D4841" w:rsidRPr="00D81524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26B3E64" w14:textId="77777777" w:rsidR="002D4841" w:rsidRPr="005C7E38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456875" w14:textId="77777777" w:rsidR="002D4841" w:rsidRPr="005C7E38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7E38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กลุ่มบริษัทไม่คิดค่าเสื่อมราคาสำหรับสินทรัพย์ที่อยู่ระหว่างการติดตั้ง</w:t>
      </w:r>
    </w:p>
    <w:p w14:paraId="4CC51A15" w14:textId="77777777" w:rsidR="002D4841" w:rsidRPr="005C7E38" w:rsidRDefault="002D4841" w:rsidP="005C7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7E38">
        <w:rPr>
          <w:rFonts w:asciiTheme="majorBidi" w:hAnsiTheme="majorBidi" w:cstheme="majorBidi"/>
          <w:sz w:val="30"/>
          <w:szCs w:val="30"/>
          <w:cs/>
        </w:rPr>
        <w:lastRenderedPageBreak/>
        <w:t>วิธีการคิดค่าเสื่อมราคา อายุการให้ประโยชน์ของสินทรัพย์ และมูลค่าคงเหลือถูกทบทวนอย่างน้อยที่สุดทุกสิ้น</w:t>
      </w:r>
      <w:r w:rsidRPr="005C7E38">
        <w:rPr>
          <w:rFonts w:asciiTheme="majorBidi" w:hAnsiTheme="majorBidi" w:cstheme="majorBidi"/>
          <w:sz w:val="30"/>
          <w:szCs w:val="30"/>
        </w:rPr>
        <w:br/>
      </w:r>
      <w:r w:rsidRPr="005C7E38">
        <w:rPr>
          <w:rFonts w:asciiTheme="majorBidi" w:hAnsiTheme="majorBidi" w:cstheme="majorBidi"/>
          <w:sz w:val="30"/>
          <w:szCs w:val="30"/>
          <w:cs/>
        </w:rPr>
        <w:t>รอบปีบัญชีและปรับปรุงตามความเหมาะสม</w:t>
      </w:r>
    </w:p>
    <w:p w14:paraId="40867FB4" w14:textId="77777777" w:rsidR="002D4841" w:rsidRPr="005C7E38" w:rsidRDefault="002D4841" w:rsidP="005C7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DE01B3" w14:textId="77777777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C7E38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5C7E3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ฏ</w:t>
      </w:r>
      <w:r w:rsidRPr="005C7E38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Pr="005C7E3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14:paraId="19F3D352" w14:textId="77777777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FEB979" w14:textId="77777777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5C7E3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รายจ่ายในการวิจัยและพัฒนา</w:t>
      </w:r>
    </w:p>
    <w:p w14:paraId="7C1E28C6" w14:textId="77777777" w:rsidR="002D4841" w:rsidRPr="005C7E38" w:rsidRDefault="002D4841" w:rsidP="009577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C0F419F" w14:textId="77777777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C7E38">
        <w:rPr>
          <w:rFonts w:asciiTheme="majorBidi" w:eastAsia="Calibri" w:hAnsiTheme="majorBidi" w:cstheme="majorBidi"/>
          <w:sz w:val="30"/>
          <w:szCs w:val="30"/>
          <w:cs/>
        </w:rPr>
        <w:t xml:space="preserve">รายจ่ายในขั้นตอนการวิจัย ได้แก่ การสำรวจตรวจสอบเพื่อให้ได้มาซึ่งความรู้ความเข้าใจใหม่ทางด้านวิทยาศาสตร์หรือทางด้านเทคนิค รับรู้ในกำไรหรือขาดทุนเมื่อเกิดขึ้น </w:t>
      </w:r>
      <w:r w:rsidRPr="005C7E38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605536D1" w14:textId="77777777" w:rsidR="002D4841" w:rsidRPr="005C7E38" w:rsidRDefault="002D4841" w:rsidP="009577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024E9C2" w14:textId="77777777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C7E38">
        <w:rPr>
          <w:rFonts w:asciiTheme="majorBidi" w:eastAsia="Calibri" w:hAnsiTheme="majorBidi" w:cstheme="majorBidi"/>
          <w:sz w:val="30"/>
          <w:szCs w:val="30"/>
          <w:cs/>
        </w:rPr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กว่าเดิม</w:t>
      </w:r>
      <w:r w:rsidRPr="005C7E3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C7E38">
        <w:rPr>
          <w:rFonts w:asciiTheme="majorBidi" w:eastAsia="Calibri" w:hAnsiTheme="majorBidi" w:cstheme="majorBidi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</w:t>
      </w:r>
      <w:r w:rsidRPr="005C7E3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C7E38">
        <w:rPr>
          <w:rFonts w:asciiTheme="majorBidi" w:eastAsia="Calibri" w:hAnsiTheme="majorBidi" w:cstheme="majorBidi"/>
          <w:sz w:val="30"/>
          <w:szCs w:val="30"/>
          <w:cs/>
        </w:rPr>
        <w:t>มีความตั้งใจและมีทรัพยากรเพียงพอที่จะนำมาใช้เพื่อทำให้การพัฒนาเสร็จสิ้นสมบูรณ์</w:t>
      </w:r>
      <w:r w:rsidRPr="005C7E3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C7E38">
        <w:rPr>
          <w:rFonts w:asciiTheme="majorBidi" w:eastAsia="Calibri" w:hAnsiTheme="majorBidi" w:cstheme="majorBidi"/>
          <w:sz w:val="30"/>
          <w:szCs w:val="30"/>
          <w:cs/>
        </w:rPr>
        <w:t>และนำสินทรัพย์มาใช้ประโยชน์หรือนำมาขายได้ รายจ่ายในการพัฒนารับรู้เป็นสินทรัพย์รวมถึงต้นทุนสำหรับวัตถุดิบ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สามารถนำมารวมเป็นส่วนหนึ่งของราคาทุนของสินทรัพย์ รายจ่ายในการพัฒนาอื่นรับรู้ในกำไรหรือขาดทุนเมื่อเกิดขึ้น</w:t>
      </w:r>
    </w:p>
    <w:p w14:paraId="63289EA7" w14:textId="77777777" w:rsidR="00D93535" w:rsidRDefault="00D93535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85B4B14" w14:textId="77777777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5C7E38">
        <w:rPr>
          <w:rFonts w:asciiTheme="majorBidi" w:eastAsia="Calibri" w:hAnsiTheme="majorBidi" w:cstheme="majorBidi"/>
          <w:sz w:val="30"/>
          <w:szCs w:val="30"/>
          <w:cs/>
        </w:rPr>
        <w:t xml:space="preserve">รายจ่ายในการพัฒนาซึ่งรับรู้เป็นสินทรัพย์วัดมูลค่าด้วยราคาทุนหักค่าตัดจำหน่ายสะสมและค่าเผื่อขาดทุนจากการ   ด้อยค่า </w:t>
      </w:r>
    </w:p>
    <w:p w14:paraId="515C1302" w14:textId="77777777" w:rsidR="00B557DE" w:rsidRPr="005C7E38" w:rsidRDefault="00B557DE" w:rsidP="006E4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4521E46" w14:textId="77777777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5C7E3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สินทรัพย์ไม่มีตัวตนอื่น</w:t>
      </w:r>
    </w:p>
    <w:p w14:paraId="6D604881" w14:textId="77777777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CA7E57" w14:textId="77777777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7E38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ที่กลุ่มบริษัทซื้อมาและมีอายุการใช้งานจำกัดวัดมูลค่าด้วยราคาทุนหักค่าตัดจำหน่ายสะสมและค่าเผื่อขาดทุนจากการด้อยค่า</w:t>
      </w:r>
    </w:p>
    <w:p w14:paraId="5382545D" w14:textId="286D5070" w:rsidR="006E4247" w:rsidRDefault="006E4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9EB4887" w14:textId="77777777" w:rsidR="002D4841" w:rsidRPr="005C7E38" w:rsidRDefault="002D4841" w:rsidP="009577DF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7E38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624A4D97" w14:textId="77777777" w:rsidR="002D4841" w:rsidRPr="005C7E38" w:rsidRDefault="002D4841" w:rsidP="009577DF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78F7EEF" w14:textId="5BB731E5" w:rsidR="00025581" w:rsidRDefault="002D4841" w:rsidP="009577DF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5C7E38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โดยรวมเป็นสินทรัพย์ที่สามารถระบุได้ที่เกี่ยวข้องนั้น</w:t>
      </w:r>
      <w:r w:rsidR="00721A8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721A8F">
        <w:rPr>
          <w:rFonts w:asciiTheme="majorBidi" w:eastAsia="Calibri" w:hAnsiTheme="majorBidi" w:cstheme="majorBidi" w:hint="cs"/>
          <w:sz w:val="30"/>
          <w:szCs w:val="30"/>
          <w:cs/>
        </w:rPr>
        <w:t>ค่าใช้จ่ายอื่นรับรู้ในกำไรหรือขาดทุนเมื่อเกิดขึ้น</w:t>
      </w:r>
      <w:r w:rsidR="006E4247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</w:p>
    <w:p w14:paraId="1E020E70" w14:textId="77777777" w:rsidR="00025581" w:rsidRDefault="00025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66F0D93B" w14:textId="77777777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C7E3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ค่าตัดจำหน่าย</w:t>
      </w:r>
    </w:p>
    <w:p w14:paraId="40CA8C7E" w14:textId="77777777" w:rsidR="002D4841" w:rsidRPr="005D7C7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57C925E" w14:textId="77777777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C7E38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0707FCC3" w14:textId="77777777" w:rsidR="00D93535" w:rsidRPr="005D7C78" w:rsidRDefault="00D93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8788BCC" w14:textId="77777777" w:rsidR="002D4841" w:rsidRPr="005C7E3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7E38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              ไม่มีตัวตน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</w:t>
      </w:r>
      <w:r w:rsidR="00705BE4" w:rsidRPr="005C7E38">
        <w:rPr>
          <w:rFonts w:asciiTheme="majorBidi" w:hAnsiTheme="majorBidi" w:cstheme="majorBidi"/>
          <w:sz w:val="30"/>
          <w:szCs w:val="30"/>
          <w:cs/>
        </w:rPr>
        <w:t>งวด</w:t>
      </w:r>
      <w:r w:rsidRPr="005C7E38">
        <w:rPr>
          <w:rFonts w:asciiTheme="majorBidi" w:hAnsiTheme="majorBidi" w:cstheme="majorBidi"/>
          <w:sz w:val="30"/>
          <w:szCs w:val="30"/>
          <w:cs/>
        </w:rPr>
        <w:t>ปัจจุบันและ</w:t>
      </w:r>
      <w:r w:rsidR="00721A8F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5C7E38">
        <w:rPr>
          <w:rFonts w:asciiTheme="majorBidi" w:hAnsiTheme="majorBidi" w:cstheme="majorBidi"/>
          <w:sz w:val="30"/>
          <w:szCs w:val="30"/>
          <w:cs/>
        </w:rPr>
        <w:t>เปรียบเทียบแสดงได้ดังนี้</w:t>
      </w:r>
    </w:p>
    <w:p w14:paraId="2397EB7A" w14:textId="77777777" w:rsidR="002D4841" w:rsidRPr="005D7C7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24" w:type="dxa"/>
        <w:tblInd w:w="450" w:type="dxa"/>
        <w:tblLook w:val="0000" w:firstRow="0" w:lastRow="0" w:firstColumn="0" w:lastColumn="0" w:noHBand="0" w:noVBand="0"/>
      </w:tblPr>
      <w:tblGrid>
        <w:gridCol w:w="5267"/>
        <w:gridCol w:w="1591"/>
        <w:gridCol w:w="2466"/>
      </w:tblGrid>
      <w:tr w:rsidR="002D4841" w:rsidRPr="009577DF" w14:paraId="1D28C7BF" w14:textId="77777777" w:rsidTr="005C7E38">
        <w:tc>
          <w:tcPr>
            <w:tcW w:w="5267" w:type="dxa"/>
            <w:vAlign w:val="bottom"/>
          </w:tcPr>
          <w:p w14:paraId="16315D0C" w14:textId="77777777" w:rsidR="002D4841" w:rsidRPr="009577DF" w:rsidRDefault="002D4841" w:rsidP="0095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7DF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591" w:type="dxa"/>
          </w:tcPr>
          <w:p w14:paraId="7ECB51E6" w14:textId="77777777" w:rsidR="002D4841" w:rsidRPr="009577DF" w:rsidRDefault="002D4841" w:rsidP="0095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77D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5911DBC4" w14:textId="77777777" w:rsidR="002D4841" w:rsidRPr="009577DF" w:rsidRDefault="002D4841" w:rsidP="00957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7D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E4247" w:rsidRPr="009577DF" w14:paraId="4B78AF34" w14:textId="77777777" w:rsidTr="005C7E38">
        <w:tc>
          <w:tcPr>
            <w:tcW w:w="5267" w:type="dxa"/>
            <w:vAlign w:val="bottom"/>
          </w:tcPr>
          <w:p w14:paraId="4083A02F" w14:textId="77777777" w:rsidR="006E4247" w:rsidRPr="009577DF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7DF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591" w:type="dxa"/>
          </w:tcPr>
          <w:p w14:paraId="14A514F3" w14:textId="77777777" w:rsidR="006E4247" w:rsidRPr="009577DF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77DF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</w:p>
        </w:tc>
        <w:tc>
          <w:tcPr>
            <w:tcW w:w="2466" w:type="dxa"/>
          </w:tcPr>
          <w:p w14:paraId="1C217B02" w14:textId="77777777" w:rsidR="006E4247" w:rsidRPr="009577DF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7D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E4247" w:rsidRPr="009577DF" w14:paraId="2CDC2419" w14:textId="77777777" w:rsidTr="005C7E38">
        <w:tc>
          <w:tcPr>
            <w:tcW w:w="5267" w:type="dxa"/>
            <w:vAlign w:val="bottom"/>
          </w:tcPr>
          <w:p w14:paraId="6FE62F8F" w14:textId="1A871304" w:rsidR="006E4247" w:rsidRPr="009577DF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7DF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สิทธิการใช้ซอฟต์แวร์</w:t>
            </w:r>
          </w:p>
        </w:tc>
        <w:tc>
          <w:tcPr>
            <w:tcW w:w="1591" w:type="dxa"/>
          </w:tcPr>
          <w:p w14:paraId="6CBB80B3" w14:textId="77777777" w:rsidR="006E4247" w:rsidRPr="009577DF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77DF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2466" w:type="dxa"/>
          </w:tcPr>
          <w:p w14:paraId="704547B0" w14:textId="77777777" w:rsidR="006E4247" w:rsidRPr="009577DF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7D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461A1FC" w14:textId="77777777" w:rsidR="002D4841" w:rsidRPr="005D7C7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08FFE4B" w14:textId="77777777" w:rsidR="002D4841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กลุ่มบริษัทไม่คิดค่าตัดจำหน่ายสำหรับซอฟต์แวร์ที่อยู่ระหว่างการติดตั้ง</w:t>
      </w:r>
    </w:p>
    <w:p w14:paraId="2F1B2A23" w14:textId="77777777" w:rsidR="00A230EC" w:rsidRPr="005D7C78" w:rsidRDefault="00A230EC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2C3E9B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</w:t>
      </w:r>
      <w:r w:rsidRPr="009577DF">
        <w:rPr>
          <w:rFonts w:asciiTheme="majorBidi" w:hAnsiTheme="majorBidi" w:cstheme="majorBidi"/>
          <w:sz w:val="30"/>
          <w:szCs w:val="30"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และมูลค่าคงเหลือจะได้รับการทบทวนทุกสิ้นรอบปีบัญชีและปรับปรุงตามความเหมาะสม</w:t>
      </w:r>
    </w:p>
    <w:p w14:paraId="7C6AA6FF" w14:textId="77777777" w:rsidR="002D4841" w:rsidRPr="005D7C7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2956F56" w14:textId="77777777" w:rsidR="002D4841" w:rsidRPr="005C7E38" w:rsidRDefault="002D4841" w:rsidP="009577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C7E3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(ฐ)</w:t>
      </w:r>
      <w:r w:rsidRPr="005C7E3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การด้อยค่า</w:t>
      </w:r>
    </w:p>
    <w:p w14:paraId="59DD02E5" w14:textId="77777777" w:rsidR="002D4841" w:rsidRPr="005D7C7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C4DE11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9577DF">
        <w:rPr>
          <w:rFonts w:asciiTheme="majorBidi" w:hAnsiTheme="majorBidi" w:cstheme="majorBidi"/>
          <w:sz w:val="30"/>
          <w:szCs w:val="30"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</w:t>
      </w:r>
    </w:p>
    <w:p w14:paraId="44E6D053" w14:textId="4FF095E9" w:rsidR="006E4247" w:rsidRPr="005D7C78" w:rsidRDefault="006E4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5D2D1E6" w14:textId="32218DEF" w:rsidR="002D4841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  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14:paraId="4C4ED92C" w14:textId="77777777" w:rsidR="005D7C78" w:rsidRPr="009577DF" w:rsidRDefault="005D7C78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1F8F1E" w14:textId="5BB3E076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ซึ่งได้บันทึกในส่วนของเจ้าของ และมีความชัดเจนว่าสินทรัพย์ดังกล่าวมีการด้อยค่า ยอดขาดทุนซึ่งเคยบันทึกในส่วนของเจ้าของจะถูกบันทึกในกำไรหรือขาดทุนโดยไม่ต้องปรับกับยอดสินทรัพย์ทางการเงินดังกล่าว ยอดขาดทุนสะสม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 ๆ ซึ่งเคยรับรู้แล้วในกำไรหรือขาดทุน</w:t>
      </w:r>
    </w:p>
    <w:p w14:paraId="5A129D36" w14:textId="77777777" w:rsidR="002D4841" w:rsidRPr="009577DF" w:rsidRDefault="002D4841" w:rsidP="009577DF">
      <w:pPr>
        <w:pStyle w:val="BodyText"/>
        <w:tabs>
          <w:tab w:val="clear" w:pos="454"/>
          <w:tab w:val="left" w:pos="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9577DF">
        <w:rPr>
          <w:rFonts w:asciiTheme="majorBidi" w:hAnsiTheme="majorBidi" w:cstheme="majorBidi"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17261343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DA15F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เงินลงทุน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คิดลดด้วยอัตราดอกเบี้ยที่แท้จริง</w:t>
      </w:r>
    </w:p>
    <w:p w14:paraId="47E47D8C" w14:textId="77777777" w:rsidR="006E4247" w:rsidRDefault="006E4247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B13B01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เงินลงทุนเผื่อขายคำนวณโดยอ้างอิงถึงมูลค่ายุติธรรม</w:t>
      </w:r>
    </w:p>
    <w:p w14:paraId="6131525A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31415A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8A500CC" w14:textId="77777777" w:rsidR="002D4841" w:rsidRPr="005D7C78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7D1C698C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460A1F16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577952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ะเภทเป็นเงินลงทุน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ส่วนสินทรัพย์ทางการเงินที่เป็นตราสารทุนที่จัดประเภทเป็นเงินลงทุนเผื่อขาย                   การกลับรายการจะถูกรับรู้โดยตรงในกำไรขาดทุนเบ็ดเสร็จอื่น</w:t>
      </w:r>
    </w:p>
    <w:p w14:paraId="6FD5E899" w14:textId="77777777" w:rsidR="00504552" w:rsidRPr="005D7C78" w:rsidRDefault="00504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2F5D5F0" w14:textId="0C1D50E7" w:rsidR="00025581" w:rsidRDefault="002D4841" w:rsidP="00025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 ๆ ที่เคยรับรู้ใน</w:t>
      </w:r>
      <w:r w:rsidR="0012115D" w:rsidRPr="009577DF">
        <w:rPr>
          <w:rFonts w:asciiTheme="majorBidi" w:hAnsiTheme="majorBidi" w:cstheme="majorBidi"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 xml:space="preserve">ก่อนจะถูกประเมิน ณ 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="0002558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F3A8CB7" w14:textId="77777777" w:rsidR="002D4841" w:rsidRPr="00504552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04552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Pr="005045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ฑ)</w:t>
      </w:r>
      <w:r w:rsidRPr="005045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ผลประโยชน์ของพนักงาน </w:t>
      </w:r>
    </w:p>
    <w:p w14:paraId="6435375F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9A311E" w14:textId="77777777" w:rsidR="002D4841" w:rsidRPr="009577DF" w:rsidRDefault="002D4841" w:rsidP="009577DF">
      <w:pPr>
        <w:tabs>
          <w:tab w:val="clear" w:pos="680"/>
          <w:tab w:val="left" w:pos="540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7E5B4488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61002F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  <w:cs/>
        </w:rPr>
      </w:pPr>
      <w:r w:rsidRPr="009577DF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ในรอบระยะเวลาที่พนักงานได้ทำงานให้กับกิจการ</w:t>
      </w:r>
    </w:p>
    <w:p w14:paraId="3A50B868" w14:textId="77777777" w:rsidR="005005D2" w:rsidRDefault="00500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5BF4380" w14:textId="77777777" w:rsidR="002D4841" w:rsidRPr="009577DF" w:rsidRDefault="002D4841" w:rsidP="009577DF">
      <w:pPr>
        <w:tabs>
          <w:tab w:val="clear" w:pos="680"/>
          <w:tab w:val="left" w:pos="540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558D578C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646BBB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577D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="00A76DE5" w:rsidRPr="009577DF">
        <w:rPr>
          <w:rFonts w:asciiTheme="majorBidi" w:hAnsiTheme="majorBidi" w:cstheme="majorBidi"/>
          <w:i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i/>
          <w:sz w:val="30"/>
          <w:szCs w:val="30"/>
          <w:cs/>
        </w:rPr>
        <w:t>ปัจจุบันและ</w:t>
      </w:r>
      <w:r w:rsidR="00A76DE5" w:rsidRPr="009577DF">
        <w:rPr>
          <w:rFonts w:asciiTheme="majorBidi" w:hAnsiTheme="majorBidi" w:cstheme="majorBidi"/>
          <w:i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i/>
          <w:sz w:val="30"/>
          <w:szCs w:val="30"/>
          <w:cs/>
        </w:rPr>
        <w:t>ก่อน ๆ ผลประโยชน์ดังกล่าวได้มีการคิดลดกระแสเงินสดเพื่อให้เป็นมูลค่าปัจจุบัน</w:t>
      </w:r>
    </w:p>
    <w:p w14:paraId="69859E8D" w14:textId="77777777" w:rsidR="002D4841" w:rsidRPr="00211E0A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207B36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 </w:t>
      </w:r>
    </w:p>
    <w:p w14:paraId="6723A759" w14:textId="77777777" w:rsidR="002D4841" w:rsidRPr="00211E0A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D7EE47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หลักคณิตศาสตร์ประกันภัยจะถูกรับรู้รายการในกำไรขาดทุนเบ็ดเสร็จอื่นทันที</w:t>
      </w:r>
      <w:r w:rsidRPr="009577DF">
        <w:rPr>
          <w:rFonts w:asciiTheme="majorBidi" w:hAnsiTheme="majorBidi" w:cstheme="majorBidi"/>
          <w:sz w:val="30"/>
          <w:szCs w:val="30"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กลุ่มบริษัทกำหนดดอกเบี้ยจ่ายของ</w:t>
      </w:r>
      <w:r w:rsidRPr="009577DF">
        <w:rPr>
          <w:rFonts w:asciiTheme="majorBidi" w:hAnsiTheme="majorBidi" w:cstheme="majorBidi"/>
          <w:spacing w:val="-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</w:t>
      </w:r>
      <w:r w:rsidR="00A76DE5" w:rsidRPr="009577DF">
        <w:rPr>
          <w:rFonts w:asciiTheme="majorBidi" w:hAnsiTheme="majorBidi" w:cstheme="majorBidi"/>
          <w:spacing w:val="-4"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 xml:space="preserve"> โดยคำนึงถึงการเปลี่ยนแปลงใด ๆ ในหนี้สินผลประโยชน์ที่กำหนดไว้สุทธิซึ่งเป็นผลมาจากการสมทบเงินและ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ในกำไรหรือขาดทุน</w:t>
      </w:r>
    </w:p>
    <w:p w14:paraId="3FDCF7AE" w14:textId="77777777" w:rsidR="002D4841" w:rsidRPr="00211E0A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16988B" w14:textId="600239B7" w:rsidR="002D4841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 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506D1864" w14:textId="38444C77" w:rsidR="00F02D85" w:rsidRPr="00211E0A" w:rsidRDefault="00F02D85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B6197B" w14:textId="77777777" w:rsidR="00186500" w:rsidRPr="00866987" w:rsidRDefault="00186500" w:rsidP="0018650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76FC6769" w14:textId="77777777" w:rsidR="00186500" w:rsidRPr="00F61F5E" w:rsidRDefault="00186500" w:rsidP="00186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C181E48" w14:textId="138AAA13" w:rsidR="00186500" w:rsidRPr="00866987" w:rsidRDefault="00186500" w:rsidP="0018650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</w:t>
      </w:r>
      <w:r w:rsidRPr="00211E0A">
        <w:rPr>
          <w:rFonts w:ascii="Angsana New" w:hAnsi="Angsana New" w:hint="cs"/>
          <w:i/>
          <w:sz w:val="30"/>
          <w:szCs w:val="30"/>
          <w:cs/>
        </w:rPr>
        <w:t>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</w:t>
      </w:r>
      <w:r w:rsidRPr="00211E0A">
        <w:rPr>
          <w:rFonts w:ascii="Angsana New" w:hAnsi="Angsana New"/>
          <w:i/>
          <w:sz w:val="30"/>
          <w:szCs w:val="30"/>
          <w:cs/>
        </w:rPr>
        <w:t xml:space="preserve"> </w:t>
      </w:r>
      <w:r w:rsidRPr="00211E0A">
        <w:rPr>
          <w:rFonts w:ascii="Angsana New" w:hAnsi="Angsana New" w:hint="cs"/>
          <w:i/>
          <w:sz w:val="30"/>
          <w:szCs w:val="30"/>
          <w:cs/>
        </w:rPr>
        <w:t>หรือเมื่อกลุ่มบริษัท</w:t>
      </w:r>
      <w:r w:rsidR="00211E0A" w:rsidRPr="00211E0A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211E0A">
        <w:rPr>
          <w:rFonts w:ascii="Angsana New" w:hAnsi="Angsana New" w:hint="cs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 w:rsidRPr="00211E0A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211E0A">
        <w:rPr>
          <w:rFonts w:ascii="Angsana New" w:hAnsi="Angsana New"/>
          <w:iCs/>
          <w:sz w:val="30"/>
          <w:szCs w:val="30"/>
        </w:rPr>
        <w:t>12</w:t>
      </w:r>
      <w:r w:rsidRPr="00211E0A">
        <w:rPr>
          <w:rFonts w:ascii="Angsana New" w:hAnsi="Angsana New"/>
          <w:i/>
          <w:sz w:val="30"/>
          <w:szCs w:val="30"/>
        </w:rPr>
        <w:t xml:space="preserve"> </w:t>
      </w:r>
      <w:r w:rsidRPr="00211E0A">
        <w:rPr>
          <w:rFonts w:ascii="Angsana New" w:hAnsi="Angsana New"/>
          <w:i/>
          <w:sz w:val="30"/>
          <w:szCs w:val="30"/>
          <w:cs/>
        </w:rPr>
        <w:t>เดือนนับจากวัน</w:t>
      </w:r>
      <w:r w:rsidRPr="00211E0A">
        <w:rPr>
          <w:rFonts w:ascii="Angsana New" w:hAnsi="Angsana New" w:hint="cs"/>
          <w:i/>
          <w:sz w:val="30"/>
          <w:szCs w:val="30"/>
          <w:cs/>
        </w:rPr>
        <w:t>สิ้นรอบระยะเวลา</w:t>
      </w:r>
      <w:r w:rsidRPr="00211E0A">
        <w:rPr>
          <w:rFonts w:ascii="Angsana New" w:hAnsi="Angsana New"/>
          <w:i/>
          <w:sz w:val="30"/>
          <w:szCs w:val="30"/>
          <w:cs/>
        </w:rPr>
        <w:t>รายงาน</w:t>
      </w:r>
      <w:r w:rsidRPr="00211E0A">
        <w:rPr>
          <w:rFonts w:ascii="Angsana New" w:hAnsi="Angsana New" w:hint="cs"/>
          <w:i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4CE6C72A" w14:textId="01AFCE61" w:rsidR="002D4841" w:rsidRPr="00504552" w:rsidRDefault="002D4841" w:rsidP="009577DF">
      <w:pPr>
        <w:tabs>
          <w:tab w:val="clear" w:pos="907"/>
          <w:tab w:val="left" w:pos="540"/>
        </w:tabs>
        <w:spacing w:line="240" w:lineRule="auto"/>
        <w:ind w:left="313" w:right="-23" w:firstLine="2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455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ผลประโยชน์ร</w:t>
      </w:r>
      <w:r w:rsidR="00BC54F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04552">
        <w:rPr>
          <w:rFonts w:asciiTheme="majorBidi" w:hAnsiTheme="majorBidi" w:cstheme="majorBidi"/>
          <w:i/>
          <w:iCs/>
          <w:sz w:val="30"/>
          <w:szCs w:val="30"/>
          <w:cs/>
        </w:rPr>
        <w:t>ะยะสั้นของพนักงาน</w:t>
      </w:r>
    </w:p>
    <w:p w14:paraId="4C7378B7" w14:textId="77777777" w:rsidR="002D4841" w:rsidRPr="00504552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AD1E3" w14:textId="2A6D72E7" w:rsidR="00025581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04552">
        <w:rPr>
          <w:rFonts w:asciiTheme="majorBidi" w:hAnsiTheme="majorBidi" w:cstheme="majorBidi"/>
          <w:sz w:val="30"/>
          <w:szCs w:val="30"/>
        </w:rPr>
        <w:t xml:space="preserve"> </w:t>
      </w:r>
      <w:r w:rsidRPr="00504552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</w:t>
      </w:r>
      <w:r w:rsidR="00D6007C">
        <w:rPr>
          <w:rFonts w:asciiTheme="majorBidi" w:hAnsiTheme="majorBidi" w:cstheme="majorBidi"/>
          <w:sz w:val="30"/>
          <w:szCs w:val="30"/>
          <w:cs/>
        </w:rPr>
        <w:br/>
      </w:r>
      <w:r w:rsidRPr="00504552">
        <w:rPr>
          <w:rFonts w:asciiTheme="majorBidi" w:hAnsiTheme="majorBidi" w:cstheme="majorBidi"/>
          <w:sz w:val="30"/>
          <w:szCs w:val="30"/>
          <w:cs/>
        </w:rPr>
        <w:t>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3DDCDD3" w14:textId="77777777" w:rsidR="00211E0A" w:rsidRDefault="00211E0A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E4FB69" w14:textId="65FD0F64" w:rsidR="002D4841" w:rsidRPr="00504552" w:rsidRDefault="00186500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045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2D4841" w:rsidRPr="005045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(ฒ)</w:t>
      </w:r>
      <w:r w:rsidR="002D4841" w:rsidRPr="005045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ประมาณการหนี้สิน</w:t>
      </w:r>
    </w:p>
    <w:p w14:paraId="5E8DA18A" w14:textId="77777777" w:rsidR="002D4841" w:rsidRPr="00504552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7B2663" w14:textId="77777777" w:rsidR="002D4841" w:rsidRPr="00504552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721A8F">
        <w:rPr>
          <w:rFonts w:asciiTheme="majorBidi" w:hAnsiTheme="majorBidi" w:cstheme="majorBidi" w:hint="cs"/>
          <w:sz w:val="30"/>
          <w:szCs w:val="30"/>
          <w:cs/>
        </w:rPr>
        <w:t>ผูกพัน</w:t>
      </w:r>
      <w:r w:rsidRPr="00504552">
        <w:rPr>
          <w:rFonts w:asciiTheme="majorBidi" w:hAnsiTheme="majorBidi" w:cstheme="majorBidi"/>
          <w:sz w:val="30"/>
          <w:szCs w:val="30"/>
          <w:cs/>
        </w:rPr>
        <w:t xml:space="preserve">ดังกล่าว 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17C9C73" w14:textId="77777777" w:rsidR="002D4841" w:rsidRPr="00504552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8AC49E" w14:textId="77777777" w:rsidR="002D4841" w:rsidRPr="00504552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04552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5045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ณ)</w:t>
      </w:r>
      <w:r w:rsidRPr="005045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เงินตราต่างประเทศ</w:t>
      </w:r>
    </w:p>
    <w:p w14:paraId="5AA596E5" w14:textId="77777777" w:rsidR="002D4841" w:rsidRPr="00504552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9AC38F" w14:textId="77777777" w:rsidR="002D4841" w:rsidRPr="00504552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554CFBCC" w14:textId="77777777" w:rsidR="002D4841" w:rsidRPr="00504552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649974" w14:textId="77777777" w:rsidR="002D4841" w:rsidRPr="00504552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14:paraId="7F5FB088" w14:textId="77777777" w:rsidR="002D4841" w:rsidRPr="00504552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0456DB" w14:textId="77777777" w:rsidR="002D4841" w:rsidRPr="00504552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Pr="00504552">
        <w:rPr>
          <w:rFonts w:asciiTheme="majorBidi" w:hAnsiTheme="majorBidi" w:cstheme="majorBidi"/>
          <w:sz w:val="30"/>
          <w:szCs w:val="30"/>
          <w:cs/>
        </w:rPr>
        <w:br/>
        <w:t>การดำเนินงานโดยใช้อัตราแลกเปลี่ยน ณ วันนั้น</w:t>
      </w:r>
    </w:p>
    <w:p w14:paraId="6284D65D" w14:textId="77777777" w:rsidR="002D4841" w:rsidRPr="00504552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20A094" w14:textId="77777777" w:rsidR="002D4841" w:rsidRPr="00504552" w:rsidRDefault="002D4841" w:rsidP="009577D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04552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7A77E716" w14:textId="2F2E038D" w:rsidR="00211E0A" w:rsidRDefault="00211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4E9353F" w14:textId="3F7CDE74" w:rsidR="002D4841" w:rsidRPr="00504552" w:rsidRDefault="00211E0A" w:rsidP="00504552">
      <w:pPr>
        <w:pStyle w:val="AccPolicyHeading"/>
      </w:pPr>
      <w:r w:rsidRPr="00504552">
        <w:lastRenderedPageBreak/>
        <w:t xml:space="preserve"> </w:t>
      </w:r>
      <w:r w:rsidR="002D4841" w:rsidRPr="00504552">
        <w:t>(</w:t>
      </w:r>
      <w:r w:rsidR="002D4841" w:rsidRPr="00504552">
        <w:rPr>
          <w:cs/>
        </w:rPr>
        <w:t>ด</w:t>
      </w:r>
      <w:r w:rsidR="002D4841" w:rsidRPr="00504552">
        <w:t>)</w:t>
      </w:r>
      <w:r w:rsidR="002D4841" w:rsidRPr="00504552">
        <w:tab/>
      </w:r>
      <w:r w:rsidR="002D4841" w:rsidRPr="00504552">
        <w:rPr>
          <w:cs/>
        </w:rPr>
        <w:t>การหักกลบ</w:t>
      </w:r>
    </w:p>
    <w:p w14:paraId="61AC8E46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DAEBD9" w14:textId="77777777" w:rsidR="002D4841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สินทรัพย์และหนี้สินทางการเงินแสดงยอดคงเหลือสุทธิในงบแสดงฐานะการเงิน เมื่อกิจการมีสิทธิตามกฎหมายในการนำสินทรัพย์และหนี้สินดังกล่าวหักกลบหนี้กัน และกิจการตั้งใจที่จะรับชำระจำนวนดังกล่าวด้วยยอดสุทธิ หรือตั้งใจที่จะรับชำระสินทรัพย์และจ่ายชำระหนี้ในเวลาเดียวกัน</w:t>
      </w:r>
    </w:p>
    <w:p w14:paraId="7096A431" w14:textId="77777777" w:rsidR="00A230EC" w:rsidRDefault="00A23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E25ED20" w14:textId="3A5ADA91" w:rsidR="002D4841" w:rsidRPr="009577DF" w:rsidRDefault="002D4841" w:rsidP="00504552">
      <w:pPr>
        <w:pStyle w:val="AccPolicyHeading"/>
      </w:pPr>
      <w:r w:rsidRPr="009577DF">
        <w:t>(</w:t>
      </w:r>
      <w:r w:rsidRPr="009577DF">
        <w:rPr>
          <w:cs/>
        </w:rPr>
        <w:t>ต</w:t>
      </w:r>
      <w:r w:rsidRPr="009577DF">
        <w:t>)</w:t>
      </w:r>
      <w:r w:rsidRPr="009577DF">
        <w:tab/>
      </w:r>
      <w:r w:rsidRPr="009577DF">
        <w:rPr>
          <w:cs/>
        </w:rPr>
        <w:t>ภาษีเงินได้</w:t>
      </w:r>
    </w:p>
    <w:p w14:paraId="7006D23E" w14:textId="77777777" w:rsidR="002D4841" w:rsidRPr="009577DF" w:rsidRDefault="002D4841" w:rsidP="009577DF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BC8AC2" w14:textId="77777777" w:rsidR="002D4841" w:rsidRPr="009577DF" w:rsidRDefault="002D4841" w:rsidP="009577DF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</w:t>
      </w:r>
      <w:r w:rsidR="00147DE9" w:rsidRPr="009577DF">
        <w:rPr>
          <w:rFonts w:asciiTheme="majorBidi" w:hAnsiTheme="majorBidi" w:cstheme="majorBidi"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>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</w:t>
      </w:r>
      <w:r w:rsidRPr="009577DF">
        <w:rPr>
          <w:rFonts w:asciiTheme="majorBidi" w:hAnsiTheme="majorBidi" w:cstheme="majorBidi"/>
          <w:sz w:val="30"/>
          <w:szCs w:val="30"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เว้นแต่ในส่วนที่เกี่ยวกับรายการที่เกี่ยวข้องในการรวมธุรกิจ หรือรายการที่รับรู้โดยตรงในส่วนของเจ้าของหรือกำไรขาดทุนเบ็ดเสร็จอื่น</w:t>
      </w:r>
    </w:p>
    <w:p w14:paraId="6C242697" w14:textId="77777777" w:rsidR="002D4841" w:rsidRPr="009577DF" w:rsidRDefault="002D4841" w:rsidP="009577DF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E96132" w14:textId="73345823" w:rsidR="002D4841" w:rsidRPr="009577DF" w:rsidRDefault="002D4841" w:rsidP="009577DF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</w:t>
      </w:r>
      <w:r w:rsidR="00025581">
        <w:rPr>
          <w:rFonts w:asciiTheme="majorBidi" w:hAnsiTheme="majorBidi" w:cstheme="majorBidi" w:hint="cs"/>
          <w:sz w:val="30"/>
          <w:szCs w:val="30"/>
          <w:cs/>
        </w:rPr>
        <w:t>ประจำ</w:t>
      </w:r>
      <w:r w:rsidR="00A76DE5" w:rsidRPr="009577DF">
        <w:rPr>
          <w:rFonts w:asciiTheme="majorBidi" w:hAnsiTheme="majorBidi" w:cstheme="majorBidi"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</w:t>
      </w:r>
      <w:r w:rsidR="00A76DE5" w:rsidRPr="009577DF">
        <w:rPr>
          <w:rFonts w:asciiTheme="majorBidi" w:hAnsiTheme="majorBidi" w:cstheme="majorBidi"/>
          <w:sz w:val="30"/>
          <w:szCs w:val="30"/>
          <w:cs/>
        </w:rPr>
        <w:t>งวด</w:t>
      </w:r>
      <w:r w:rsidRPr="009577DF">
        <w:rPr>
          <w:rFonts w:asciiTheme="majorBidi" w:hAnsiTheme="majorBidi" w:cstheme="majorBidi"/>
          <w:sz w:val="30"/>
          <w:szCs w:val="30"/>
          <w:cs/>
        </w:rPr>
        <w:t>ก่อน ๆ</w:t>
      </w:r>
    </w:p>
    <w:p w14:paraId="31429C33" w14:textId="77777777" w:rsidR="002D4841" w:rsidRPr="009577DF" w:rsidRDefault="002D4841" w:rsidP="009577DF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6F0C9E" w14:textId="77777777" w:rsidR="002D4841" w:rsidRPr="009577DF" w:rsidRDefault="002D4841" w:rsidP="009577DF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ผลแตกต่างชั่วคราวต่อไปนี้ การรับรู้สินทรัพย์หรือหนี้สินในครั้งแรกซึ่งเป็นรายการที่ไม่ใช่การรวมธุรกิจและ</w:t>
      </w:r>
      <w:r w:rsidRPr="00F17815">
        <w:rPr>
          <w:rFonts w:asciiTheme="majorBidi" w:hAnsiTheme="majorBidi" w:cstheme="majorBidi"/>
          <w:spacing w:val="-6"/>
          <w:sz w:val="30"/>
          <w:szCs w:val="30"/>
          <w:cs/>
        </w:rPr>
        <w:t>รายการนั้นไม่มีผลกระทบต่อกำไรขาดทุนทางบัญชีหรือทางภาษี</w:t>
      </w:r>
      <w:r w:rsidRPr="00F1781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17815">
        <w:rPr>
          <w:rFonts w:asciiTheme="majorBidi" w:hAnsiTheme="majorBidi" w:cstheme="majorBidi"/>
          <w:spacing w:val="-6"/>
          <w:sz w:val="30"/>
          <w:szCs w:val="30"/>
          <w:cs/>
        </w:rPr>
        <w:t>และผลแตกต่างที่เกี่ยวข้องกับเงินลงทุนในบริษัทย่อย</w:t>
      </w:r>
      <w:r w:rsidRPr="009577DF">
        <w:rPr>
          <w:rFonts w:asciiTheme="majorBidi" w:hAnsiTheme="majorBidi" w:cstheme="majorBid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3643FD2A" w14:textId="77777777" w:rsidR="002D4841" w:rsidRPr="009577DF" w:rsidRDefault="002D4841" w:rsidP="009577D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9540015" w14:textId="77777777" w:rsidR="002D4841" w:rsidRPr="009577DF" w:rsidRDefault="002D4841" w:rsidP="009577D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9577DF">
        <w:rPr>
          <w:rFonts w:asciiTheme="majorBidi" w:hAnsiTheme="majorBidi" w:cstheme="majorBidi"/>
          <w:sz w:val="30"/>
          <w:szCs w:val="30"/>
        </w:rPr>
        <w:br/>
      </w:r>
      <w:r w:rsidRPr="009577DF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577DF">
        <w:rPr>
          <w:rFonts w:asciiTheme="majorBidi" w:hAnsiTheme="majorBidi" w:cstheme="majorBidi"/>
          <w:spacing w:val="-4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</w:t>
      </w:r>
      <w:r w:rsidRPr="009577DF">
        <w:rPr>
          <w:rFonts w:asciiTheme="majorBidi" w:hAnsiTheme="majorBidi" w:cstheme="majorBidi"/>
          <w:sz w:val="30"/>
          <w:szCs w:val="30"/>
          <w:cs/>
        </w:rPr>
        <w:t>เวลาที่รายงาน</w:t>
      </w:r>
    </w:p>
    <w:p w14:paraId="56941EF0" w14:textId="77777777" w:rsidR="002D4841" w:rsidRPr="009577DF" w:rsidRDefault="002D4841" w:rsidP="009577D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C28E1B" w14:textId="00744487" w:rsidR="006E4247" w:rsidRDefault="002D4841" w:rsidP="00025581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7CFCA935" w14:textId="03F449F2" w:rsidR="00211E0A" w:rsidRDefault="00211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5D27EA6" w14:textId="77777777" w:rsidR="002D4841" w:rsidRPr="009577DF" w:rsidRDefault="002D4841" w:rsidP="009577D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lastRenderedPageBreak/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 xml:space="preserve">การประเมินผลกระทบจากหลายปัจจัย รวมถึงการตีความทางกฎหมายภาษี และจากประสบการณ์ในอดีต 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การประเมินนี้อยู่บน</w:t>
      </w:r>
      <w:r w:rsidRPr="009577DF">
        <w:rPr>
          <w:rFonts w:asciiTheme="majorBidi" w:hAnsiTheme="majorBidi" w:cstheme="majorBidi"/>
          <w:spacing w:val="-2"/>
          <w:sz w:val="30"/>
          <w:szCs w:val="30"/>
          <w:cs/>
        </w:rPr>
        <w:t>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 ๆ</w:t>
      </w:r>
      <w:r w:rsidRPr="009577DF">
        <w:rPr>
          <w:rFonts w:asciiTheme="majorBidi" w:hAnsiTheme="majorBidi" w:cstheme="majorBidi"/>
          <w:sz w:val="30"/>
          <w:szCs w:val="30"/>
          <w:cs/>
        </w:rPr>
        <w:t xml:space="preserve"> อาจจะทำให้กลุ่มบริษัทเปลี่ยนการตัดสินใจโดยขึ้นอยู่กับความเพียงพอของภาษีเงินได้</w:t>
      </w:r>
      <w:r w:rsidR="00F17815">
        <w:rPr>
          <w:rFonts w:asciiTheme="majorBidi" w:hAnsiTheme="majorBidi" w:cstheme="majorBidi"/>
          <w:sz w:val="30"/>
          <w:szCs w:val="30"/>
        </w:rPr>
        <w:br/>
      </w:r>
      <w:r w:rsidRPr="009577DF">
        <w:rPr>
          <w:rFonts w:asciiTheme="majorBidi" w:hAnsiTheme="majorBidi" w:cstheme="majorBidi"/>
          <w:sz w:val="30"/>
          <w:szCs w:val="30"/>
          <w:cs/>
        </w:rPr>
        <w:t>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17515BCE" w14:textId="77777777" w:rsidR="002D4841" w:rsidRPr="009577DF" w:rsidRDefault="002D4841" w:rsidP="009577D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73BBBD7" w14:textId="77777777" w:rsidR="002D4841" w:rsidRPr="009577DF" w:rsidRDefault="002D4841" w:rsidP="009577D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9577DF">
        <w:rPr>
          <w:rFonts w:asciiTheme="majorBidi" w:hAnsiTheme="majorBidi" w:cstheme="majorBidi"/>
          <w:sz w:val="30"/>
          <w:szCs w:val="30"/>
        </w:rPr>
        <w:t xml:space="preserve">          </w:t>
      </w:r>
      <w:r w:rsidRPr="009577DF">
        <w:rPr>
          <w:rFonts w:asciiTheme="majorBidi" w:hAnsiTheme="majorBidi" w:cstheme="majorBidi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39A1DDF4" w14:textId="77777777" w:rsidR="002D4841" w:rsidRPr="009577DF" w:rsidRDefault="002D4841" w:rsidP="009577D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CCB1FC" w14:textId="77777777" w:rsidR="002D4841" w:rsidRPr="009577DF" w:rsidRDefault="002D4841" w:rsidP="009577D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กันดังนั้นกำไรเพื่อเสียภาษีในอนาคตหลังปรับปรุงการกลับรายการผลแตกต่างชั่วคราวที่พิจารณาจากแผนธุรกิจของ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4D4C9F0" w14:textId="77777777" w:rsidR="002D4841" w:rsidRPr="009577DF" w:rsidRDefault="002D4841" w:rsidP="009577D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25401A3" w14:textId="77777777" w:rsidR="002D4841" w:rsidRPr="009577DF" w:rsidRDefault="002D4841" w:rsidP="00504552">
      <w:pPr>
        <w:pStyle w:val="AccPolicyHeading"/>
      </w:pPr>
      <w:r w:rsidRPr="009577DF">
        <w:t>(</w:t>
      </w:r>
      <w:r w:rsidRPr="009577DF">
        <w:rPr>
          <w:cs/>
        </w:rPr>
        <w:t>ถ</w:t>
      </w:r>
      <w:r w:rsidRPr="009577DF">
        <w:t>)</w:t>
      </w:r>
      <w:r w:rsidRPr="009577DF">
        <w:rPr>
          <w:cs/>
        </w:rPr>
        <w:tab/>
        <w:t>กำไรต่อหุ้น</w:t>
      </w:r>
    </w:p>
    <w:p w14:paraId="0BCF9107" w14:textId="77777777" w:rsidR="002D4841" w:rsidRPr="009577DF" w:rsidRDefault="002D4841" w:rsidP="009577D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FB5F9C" w14:textId="77777777" w:rsidR="002D4841" w:rsidRPr="009577DF" w:rsidRDefault="002D4841" w:rsidP="009577DF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9577DF">
        <w:rPr>
          <w:rFonts w:asciiTheme="majorBidi" w:hAnsiTheme="majorBidi" w:cstheme="majorBidi"/>
          <w:sz w:val="30"/>
          <w:szCs w:val="30"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กำไรต่อหุ้นขั้นพื้นฐานคำนวณโดยการหารกำไรของ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>ผู้ถือหุ้นสามัญของกลุ่มบริษัทด้วยจำนวนหุ้นสามัญที่ออกจำหน่ายระหว่าง</w:t>
      </w:r>
      <w:r w:rsidR="0051468D" w:rsidRPr="009577DF">
        <w:rPr>
          <w:rFonts w:asciiTheme="majorBidi" w:hAnsiTheme="majorBidi" w:cstheme="majorBidi"/>
          <w:sz w:val="30"/>
          <w:szCs w:val="30"/>
          <w:cs/>
        </w:rPr>
        <w:t>งวด</w:t>
      </w:r>
    </w:p>
    <w:p w14:paraId="2A8FA1A4" w14:textId="77777777" w:rsidR="002D4841" w:rsidRPr="009577DF" w:rsidRDefault="002D4841" w:rsidP="009577DF">
      <w:pPr>
        <w:pStyle w:val="BodyText"/>
        <w:spacing w:after="0" w:line="240" w:lineRule="auto"/>
        <w:ind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38CC5E" w14:textId="77777777" w:rsidR="002D4841" w:rsidRPr="009577DF" w:rsidRDefault="002D4841" w:rsidP="00504552">
      <w:pPr>
        <w:pStyle w:val="AccPolicyHeading"/>
      </w:pPr>
      <w:r w:rsidRPr="009577DF">
        <w:t>(</w:t>
      </w:r>
      <w:r w:rsidRPr="009577DF">
        <w:rPr>
          <w:cs/>
        </w:rPr>
        <w:t>ท</w:t>
      </w:r>
      <w:r w:rsidRPr="009577DF">
        <w:t>)</w:t>
      </w:r>
      <w:r w:rsidRPr="009577DF">
        <w:rPr>
          <w:cs/>
        </w:rPr>
        <w:tab/>
      </w:r>
      <w:r w:rsidRPr="009577DF">
        <w:rPr>
          <w:cs/>
          <w:lang w:val="th-TH"/>
        </w:rPr>
        <w:t>รายงานทางการเงินจำแนกตามส่วนงาน</w:t>
      </w:r>
    </w:p>
    <w:p w14:paraId="15053068" w14:textId="77777777" w:rsidR="002D4841" w:rsidRPr="009577DF" w:rsidRDefault="002D4841" w:rsidP="009577D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1EBBBC" w14:textId="47E58E9C" w:rsidR="002D4841" w:rsidRDefault="002D4841" w:rsidP="009577DF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D14C661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left" w:pos="540"/>
          <w:tab w:val="left" w:pos="630"/>
          <w:tab w:val="left" w:pos="126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b/>
          <w:sz w:val="30"/>
          <w:szCs w:val="30"/>
        </w:rPr>
        <w:lastRenderedPageBreak/>
        <w:t>4</w:t>
      </w:r>
      <w:r w:rsidRPr="009577DF">
        <w:rPr>
          <w:rFonts w:asciiTheme="majorBidi" w:hAnsiTheme="majorBidi" w:cstheme="majorBidi"/>
          <w:b/>
          <w:sz w:val="30"/>
          <w:szCs w:val="30"/>
        </w:rPr>
        <w:tab/>
      </w:r>
      <w:r w:rsidRPr="009577DF">
        <w:rPr>
          <w:rFonts w:asciiTheme="majorBidi" w:hAnsiTheme="majorBidi" w:cstheme="majorBidi"/>
          <w:bCs/>
          <w:sz w:val="30"/>
          <w:szCs w:val="30"/>
          <w:cs/>
        </w:rPr>
        <w:t>การบริหารความเสี่ยง</w:t>
      </w:r>
    </w:p>
    <w:p w14:paraId="310B6217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CBED796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7D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061570E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558B75" w14:textId="77777777" w:rsidR="002D4841" w:rsidRPr="009577DF" w:rsidRDefault="002D4841" w:rsidP="009577DF">
      <w:pPr>
        <w:pStyle w:val="BodyText2"/>
        <w:tabs>
          <w:tab w:val="left" w:pos="540"/>
        </w:tabs>
        <w:ind w:left="540" w:right="72" w:firstLine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 อัตราแลกเปลี่ยน</w:t>
      </w:r>
      <w:r w:rsidRPr="009577DF">
        <w:rPr>
          <w:rFonts w:asciiTheme="majorBidi" w:hAnsiTheme="majorBidi" w:cstheme="majorBidi"/>
          <w:spacing w:val="-2"/>
          <w:sz w:val="30"/>
          <w:szCs w:val="30"/>
          <w:cs/>
        </w:rPr>
        <w:t>เงินตราต่างประเทศ ราคาเงินลงทุนประเภทตราสารทุน ราคาตราสารอนุพันธ์ และจากการไม่ปฏิบัติตามข้อกำหนดตามสัญญาของคู่สัญญา</w:t>
      </w:r>
    </w:p>
    <w:p w14:paraId="19D3B30A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9884E90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577D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2D3AD28A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4ABC502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นโยบายของคณะกรรมการ</w:t>
      </w:r>
      <w:r w:rsidRPr="009577DF">
        <w:rPr>
          <w:rFonts w:asciiTheme="majorBidi" w:hAnsiTheme="majorBidi" w:cstheme="majorBidi"/>
          <w:sz w:val="30"/>
          <w:szCs w:val="30"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คือการดำรงฐานเงินทุนที่เพียงพอเพื่อการดำเนินงานทางธุรกิจอย่างต่อเนื่องในอนาคต คณะกรรมการได้มีการกำกับดูแลผลตอบแทนจากการลงทุนและระดับการจ่ายเงินปันผลให้แก่ผู้ถือหุ้นสามัญ</w:t>
      </w:r>
    </w:p>
    <w:p w14:paraId="0CB1C581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F2AF4C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577D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9577D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6B3BAA62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045F25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กลุ่มบริษัทอาจเผชิญความเสี่ยงด้านสภาพคล่องเมื่อกลุ่มบริษัทไม่สามารถเปลี่ยนสินทรัพย์เป็นเงินสดและ</w:t>
      </w:r>
      <w:r w:rsidRPr="009577DF">
        <w:rPr>
          <w:rFonts w:asciiTheme="majorBidi" w:hAnsiTheme="majorBidi" w:cstheme="majorBidi"/>
          <w:sz w:val="30"/>
          <w:szCs w:val="30"/>
        </w:rPr>
        <w:t>/</w:t>
      </w:r>
      <w:r w:rsidRPr="009577DF">
        <w:rPr>
          <w:rFonts w:asciiTheme="majorBidi" w:hAnsiTheme="majorBidi" w:cstheme="majorBidi"/>
          <w:sz w:val="30"/>
          <w:szCs w:val="30"/>
          <w:cs/>
        </w:rPr>
        <w:t>หรือไม่สามารถจัดหาเงินทุนได้เพียงพอตามความต้องการและทันต่อเวลาที่กลุ่มบริษัทจะต้องนำไปชำระภาระผูกพัน</w:t>
      </w:r>
      <w:r w:rsidR="00D6007C">
        <w:rPr>
          <w:rFonts w:asciiTheme="majorBidi" w:hAnsiTheme="majorBidi" w:cstheme="majorBidi"/>
          <w:sz w:val="30"/>
          <w:szCs w:val="30"/>
          <w:cs/>
        </w:rPr>
        <w:br/>
      </w:r>
      <w:r w:rsidRPr="009577DF">
        <w:rPr>
          <w:rFonts w:asciiTheme="majorBidi" w:hAnsiTheme="majorBidi" w:cstheme="majorBidi"/>
          <w:sz w:val="30"/>
          <w:szCs w:val="30"/>
          <w:cs/>
        </w:rPr>
        <w:t>ได้ตามกำหนด</w:t>
      </w:r>
      <w:r w:rsidRPr="009577DF">
        <w:rPr>
          <w:rFonts w:asciiTheme="majorBidi" w:hAnsiTheme="majorBidi" w:cstheme="majorBidi"/>
          <w:sz w:val="30"/>
          <w:szCs w:val="30"/>
        </w:rPr>
        <w:t xml:space="preserve"> </w:t>
      </w:r>
      <w:r w:rsidRPr="009577DF">
        <w:rPr>
          <w:rFonts w:asciiTheme="majorBidi" w:hAnsiTheme="majorBidi" w:cstheme="majorBidi"/>
          <w:sz w:val="30"/>
          <w:szCs w:val="30"/>
          <w:cs/>
        </w:rPr>
        <w:t>ทั้งนี้เพื่อลดความเสี่ยงด้านสภาพคล่องกลุ่มบริษัทมีนโยบายความเสี่ยงด้านสภาพคล่องซึ่งถือเป็นแนวทางปฏิบัติด้านการบริหารสภาพคล่องของกลุ่มบริษัทให้อยู่ในระดับที่ยอมรับได้ รวมถึงการจัดทำแผนการจัดหาเงินทุนฉุกเฉินเพื่อรองรับกรณีที่กลุ่มบริษัทมีความต้องการใช้เงินทุนฉุกเฉิน ทั้งนี้กลุ่มบริษัทสามารถดำรงอั</w:t>
      </w:r>
      <w:r w:rsidRPr="00D6007C">
        <w:rPr>
          <w:rFonts w:asciiTheme="majorBidi" w:hAnsiTheme="majorBidi" w:cstheme="majorBidi"/>
          <w:spacing w:val="-6"/>
          <w:sz w:val="30"/>
          <w:szCs w:val="30"/>
          <w:cs/>
        </w:rPr>
        <w:t>ตราส่วนเงินกองทุนสภาพคล่องสุทธิให้เป็นไปตามเกณฑ์ได้ โดยกลุ่มบริษัทได้มีการกำหนดระดับเพดานความเสี่ยง</w:t>
      </w:r>
      <w:r w:rsidRPr="009577DF">
        <w:rPr>
          <w:rFonts w:asciiTheme="majorBidi" w:hAnsiTheme="majorBidi" w:cstheme="majorBidi"/>
          <w:sz w:val="30"/>
          <w:szCs w:val="30"/>
          <w:cs/>
        </w:rPr>
        <w:t>เพื่อการควบคุมและติดตามระดับเงินกองทุนสภาพคล่องสุทธิของกลุ่มบริษัทอย่างสม่ำเสมอโดยหน่วยงานสนับสนุนด้านบริหารความเสี่ยง นอกจากนี้กลุ่มบริษัทได้รับการสนับสนุนด้านวงเงินกู้หมุนเวียนจากธนาคาร</w:t>
      </w:r>
      <w:r w:rsidR="00721A8F">
        <w:rPr>
          <w:rFonts w:asciiTheme="majorBidi" w:hAnsiTheme="majorBidi" w:cstheme="majorBidi"/>
          <w:sz w:val="30"/>
          <w:szCs w:val="30"/>
          <w:cs/>
        </w:rPr>
        <w:br/>
      </w:r>
      <w:r w:rsidRPr="009577DF">
        <w:rPr>
          <w:rFonts w:asciiTheme="majorBidi" w:hAnsiTheme="majorBidi" w:cstheme="majorBidi"/>
          <w:sz w:val="30"/>
          <w:szCs w:val="30"/>
          <w:cs/>
        </w:rPr>
        <w:t xml:space="preserve">ไทยพาณิชย์ จำกัด </w:t>
      </w:r>
      <w:r w:rsidRPr="009577DF">
        <w:rPr>
          <w:rFonts w:asciiTheme="majorBidi" w:hAnsiTheme="majorBidi" w:cstheme="majorBidi"/>
          <w:sz w:val="30"/>
          <w:szCs w:val="30"/>
        </w:rPr>
        <w:t>(</w:t>
      </w:r>
      <w:r w:rsidRPr="009577DF">
        <w:rPr>
          <w:rFonts w:asciiTheme="majorBidi" w:hAnsiTheme="majorBidi" w:cstheme="majorBidi"/>
          <w:sz w:val="30"/>
          <w:szCs w:val="30"/>
          <w:cs/>
        </w:rPr>
        <w:t xml:space="preserve">มหาชน) เพื่อรองรับการดำรงเงินกองทุนสภาพคล่อง </w:t>
      </w:r>
      <w:r w:rsidRPr="009577DF">
        <w:rPr>
          <w:rFonts w:asciiTheme="majorBidi" w:hAnsiTheme="majorBidi" w:cstheme="majorBidi"/>
          <w:sz w:val="30"/>
          <w:szCs w:val="30"/>
        </w:rPr>
        <w:t xml:space="preserve">(NCR) </w:t>
      </w:r>
      <w:r w:rsidRPr="009577DF">
        <w:rPr>
          <w:rFonts w:asciiTheme="majorBidi" w:hAnsiTheme="majorBidi" w:cstheme="majorBidi"/>
          <w:sz w:val="30"/>
          <w:szCs w:val="30"/>
          <w:cs/>
        </w:rPr>
        <w:t>ของกลุ่มบริษัทในสภาวะการณ์ฉุกเฉินให้เป็นไปตามเกณฑ์ที่สำนักงานคณะกรรมการกำกับหลักทรัพย์และตลาดหลักทรัพย์กำหนด</w:t>
      </w:r>
    </w:p>
    <w:p w14:paraId="21C2FDDD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091BEA8" w14:textId="77777777" w:rsidR="002D4841" w:rsidRPr="009577DF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024C15CA" w14:textId="77777777" w:rsidR="002D4841" w:rsidRPr="00F17815" w:rsidRDefault="002D484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DE6ED3" w14:textId="2E86F740" w:rsidR="008F26A0" w:rsidRDefault="002D4841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สินทรัพย์และหนี้สินทางการเงินที่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 xml:space="preserve">อาจทำให้กลุ่มบริษัทมีความเสี่ยงจากอัตราดอกเบี้ย ได้แก่ เงินฝากธนาคาร เงินให้กู้ยืมเพื่อซื้อหลักทรัพย์ </w:t>
      </w:r>
      <w:r w:rsidRPr="009577DF">
        <w:rPr>
          <w:rFonts w:asciiTheme="majorBidi" w:hAnsiTheme="majorBidi" w:cstheme="majorBidi"/>
          <w:sz w:val="30"/>
          <w:szCs w:val="30"/>
          <w:cs/>
        </w:rPr>
        <w:br/>
        <w:t xml:space="preserve">เงินลงทุน </w:t>
      </w:r>
      <w:r w:rsidR="00721A8F">
        <w:rPr>
          <w:rFonts w:asciiTheme="majorBidi" w:hAnsiTheme="majorBidi" w:cstheme="majorBidi" w:hint="cs"/>
          <w:sz w:val="30"/>
          <w:szCs w:val="30"/>
          <w:cs/>
        </w:rPr>
        <w:t>และตราสารหนี้ที่ออก</w:t>
      </w:r>
    </w:p>
    <w:p w14:paraId="6426722B" w14:textId="77777777" w:rsidR="00D13F2A" w:rsidRPr="009577DF" w:rsidRDefault="00D13F2A" w:rsidP="00D13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9577DF">
        <w:rPr>
          <w:rFonts w:asciiTheme="majorBidi" w:hAnsiTheme="majorBidi" w:cstheme="majorBidi"/>
          <w:sz w:val="30"/>
          <w:szCs w:val="30"/>
          <w:cs/>
        </w:rPr>
        <w:lastRenderedPageBreak/>
        <w:t>ณ วันที่ 3</w:t>
      </w:r>
      <w:r w:rsidRPr="009577DF">
        <w:rPr>
          <w:rFonts w:asciiTheme="majorBidi" w:hAnsiTheme="majorBidi" w:cstheme="majorBidi"/>
          <w:sz w:val="30"/>
          <w:szCs w:val="30"/>
        </w:rPr>
        <w:t>0</w:t>
      </w:r>
      <w:r w:rsidRPr="009577DF">
        <w:rPr>
          <w:rFonts w:asciiTheme="majorBidi" w:hAnsiTheme="majorBidi" w:cstheme="majorBidi"/>
          <w:sz w:val="30"/>
          <w:szCs w:val="30"/>
          <w:cs/>
        </w:rPr>
        <w:t xml:space="preserve"> มิถุนายน 25</w:t>
      </w:r>
      <w:r w:rsidRPr="009577DF">
        <w:rPr>
          <w:rFonts w:asciiTheme="majorBidi" w:hAnsiTheme="majorBidi" w:cstheme="majorBidi"/>
          <w:sz w:val="30"/>
          <w:szCs w:val="30"/>
        </w:rPr>
        <w:t>6</w:t>
      </w:r>
      <w:r w:rsidRPr="009577DF">
        <w:rPr>
          <w:rFonts w:asciiTheme="majorBidi" w:hAnsiTheme="majorBidi" w:cstheme="majorBidi"/>
          <w:sz w:val="30"/>
          <w:szCs w:val="30"/>
          <w:cs/>
        </w:rPr>
        <w:t xml:space="preserve">2 และ </w:t>
      </w:r>
      <w:r w:rsidRPr="009577DF">
        <w:rPr>
          <w:rFonts w:asciiTheme="majorBidi" w:hAnsiTheme="majorBidi" w:cstheme="majorBidi"/>
          <w:sz w:val="30"/>
          <w:szCs w:val="30"/>
        </w:rPr>
        <w:t>31</w:t>
      </w:r>
      <w:r w:rsidRPr="009577DF">
        <w:rPr>
          <w:rFonts w:asciiTheme="majorBidi" w:hAnsiTheme="majorBidi" w:cstheme="majorBidi"/>
          <w:sz w:val="30"/>
          <w:szCs w:val="30"/>
          <w:cs/>
        </w:rPr>
        <w:t xml:space="preserve"> ธันวาคม 25</w:t>
      </w:r>
      <w:r w:rsidRPr="009577DF">
        <w:rPr>
          <w:rFonts w:asciiTheme="majorBidi" w:hAnsiTheme="majorBidi" w:cstheme="majorBidi"/>
          <w:sz w:val="30"/>
          <w:szCs w:val="30"/>
        </w:rPr>
        <w:t>6</w:t>
      </w:r>
      <w:r w:rsidRPr="009577DF">
        <w:rPr>
          <w:rFonts w:asciiTheme="majorBidi" w:hAnsiTheme="majorBidi" w:cstheme="majorBidi"/>
          <w:sz w:val="30"/>
          <w:szCs w:val="30"/>
          <w:cs/>
        </w:rPr>
        <w:t>1 สินทรัพย์และหนี้สินทางการเงินวิเคราะห์ตามระยะเวลาครบกำหนดหรือระยะเวลาของการเปลี่ยนแปลงอัตราดอกเบี้ยแสดงได้ดังนี้</w:t>
      </w:r>
    </w:p>
    <w:p w14:paraId="0AC81491" w14:textId="77777777" w:rsidR="00D13F2A" w:rsidRDefault="00D13F2A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0077" w:type="dxa"/>
        <w:tblLayout w:type="fixed"/>
        <w:tblLook w:val="0000" w:firstRow="0" w:lastRow="0" w:firstColumn="0" w:lastColumn="0" w:noHBand="0" w:noVBand="0"/>
      </w:tblPr>
      <w:tblGrid>
        <w:gridCol w:w="2462"/>
        <w:gridCol w:w="1136"/>
        <w:gridCol w:w="14"/>
        <w:gridCol w:w="1188"/>
        <w:gridCol w:w="1137"/>
        <w:gridCol w:w="1083"/>
        <w:gridCol w:w="1170"/>
        <w:gridCol w:w="981"/>
        <w:gridCol w:w="906"/>
      </w:tblGrid>
      <w:tr w:rsidR="008F26A0" w:rsidRPr="00D81524" w14:paraId="04432509" w14:textId="77777777" w:rsidTr="00AC1BDA">
        <w:trPr>
          <w:tblHeader/>
        </w:trPr>
        <w:tc>
          <w:tcPr>
            <w:tcW w:w="2462" w:type="dxa"/>
          </w:tcPr>
          <w:p w14:paraId="13E0DAF2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7615" w:type="dxa"/>
            <w:gridSpan w:val="8"/>
          </w:tcPr>
          <w:p w14:paraId="343C317C" w14:textId="77777777" w:rsidR="008F26A0" w:rsidRPr="00D81524" w:rsidRDefault="008F26A0" w:rsidP="008F26A0">
            <w:pPr>
              <w:pStyle w:val="BodyText"/>
              <w:spacing w:after="0"/>
              <w:ind w:left="-153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F26A0" w:rsidRPr="00D81524" w14:paraId="04743132" w14:textId="77777777" w:rsidTr="00AC1BDA">
        <w:trPr>
          <w:tblHeader/>
        </w:trPr>
        <w:tc>
          <w:tcPr>
            <w:tcW w:w="2462" w:type="dxa"/>
          </w:tcPr>
          <w:p w14:paraId="1EF08C95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615" w:type="dxa"/>
            <w:gridSpan w:val="8"/>
          </w:tcPr>
          <w:p w14:paraId="0D4E0075" w14:textId="77777777" w:rsidR="008F26A0" w:rsidRPr="00D81524" w:rsidRDefault="008F26A0" w:rsidP="008F26A0">
            <w:pPr>
              <w:pStyle w:val="BodyText"/>
              <w:spacing w:after="0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D8152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</w:tr>
      <w:tr w:rsidR="008F26A0" w:rsidRPr="00D81524" w14:paraId="20F76D6F" w14:textId="77777777" w:rsidTr="00AC1BDA">
        <w:trPr>
          <w:tblHeader/>
        </w:trPr>
        <w:tc>
          <w:tcPr>
            <w:tcW w:w="2462" w:type="dxa"/>
          </w:tcPr>
          <w:p w14:paraId="788FF07A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450963B1" w14:textId="77777777" w:rsidR="008F26A0" w:rsidRPr="00D81524" w:rsidRDefault="008F26A0" w:rsidP="008F26A0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gridSpan w:val="2"/>
          </w:tcPr>
          <w:p w14:paraId="14426262" w14:textId="29CC06FC" w:rsidR="008F26A0" w:rsidRPr="00D81524" w:rsidRDefault="008F26A0" w:rsidP="008F26A0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ระยะเวลา</w:t>
            </w:r>
          </w:p>
        </w:tc>
        <w:tc>
          <w:tcPr>
            <w:tcW w:w="1137" w:type="dxa"/>
          </w:tcPr>
          <w:p w14:paraId="51C4FE5A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3" w:type="dxa"/>
          </w:tcPr>
          <w:p w14:paraId="0D5E97BE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00F00DB9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1" w:type="dxa"/>
          </w:tcPr>
          <w:p w14:paraId="144B2071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6" w:type="dxa"/>
          </w:tcPr>
          <w:p w14:paraId="2128454D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8F26A0" w:rsidRPr="00D81524" w14:paraId="56B6117D" w14:textId="77777777" w:rsidTr="00AC1BDA">
        <w:trPr>
          <w:tblHeader/>
        </w:trPr>
        <w:tc>
          <w:tcPr>
            <w:tcW w:w="2462" w:type="dxa"/>
          </w:tcPr>
          <w:p w14:paraId="4F2DFDF9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327515F5" w14:textId="77777777" w:rsidR="008F26A0" w:rsidRPr="00D81524" w:rsidRDefault="008F26A0" w:rsidP="008F26A0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gridSpan w:val="2"/>
          </w:tcPr>
          <w:p w14:paraId="50D827BA" w14:textId="1334BBCE" w:rsidR="008F26A0" w:rsidRPr="00D81524" w:rsidRDefault="00FB317F" w:rsidP="008F26A0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คง</w:t>
            </w:r>
            <w:r w:rsidR="008F26A0"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เหลือก่อน</w:t>
            </w:r>
          </w:p>
        </w:tc>
        <w:tc>
          <w:tcPr>
            <w:tcW w:w="1137" w:type="dxa"/>
          </w:tcPr>
          <w:p w14:paraId="0F78EE9A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3" w:type="dxa"/>
          </w:tcPr>
          <w:p w14:paraId="2D66503B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4920A972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1" w:type="dxa"/>
          </w:tcPr>
          <w:p w14:paraId="0511553B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6" w:type="dxa"/>
          </w:tcPr>
          <w:p w14:paraId="04FF719C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8F26A0" w:rsidRPr="00D81524" w14:paraId="216B24DF" w14:textId="77777777" w:rsidTr="00AC1BDA">
        <w:trPr>
          <w:tblHeader/>
        </w:trPr>
        <w:tc>
          <w:tcPr>
            <w:tcW w:w="2462" w:type="dxa"/>
          </w:tcPr>
          <w:p w14:paraId="21C9BB82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532B2E8F" w14:textId="77777777" w:rsidR="008F26A0" w:rsidRPr="00D81524" w:rsidRDefault="008F26A0" w:rsidP="008F26A0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gridSpan w:val="2"/>
          </w:tcPr>
          <w:p w14:paraId="3AA616F7" w14:textId="77777777" w:rsidR="008F26A0" w:rsidRPr="00D81524" w:rsidRDefault="008F26A0" w:rsidP="008F26A0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ครบกำหนด</w:t>
            </w:r>
          </w:p>
        </w:tc>
        <w:tc>
          <w:tcPr>
            <w:tcW w:w="1137" w:type="dxa"/>
          </w:tcPr>
          <w:p w14:paraId="10CBD49B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3" w:type="dxa"/>
          </w:tcPr>
          <w:p w14:paraId="76A7EDBC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235844AD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1" w:type="dxa"/>
          </w:tcPr>
          <w:p w14:paraId="0C4F7299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6" w:type="dxa"/>
          </w:tcPr>
          <w:p w14:paraId="5EEC1193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8F26A0" w:rsidRPr="00D81524" w14:paraId="76541043" w14:textId="77777777" w:rsidTr="00AC1BDA">
        <w:trPr>
          <w:tblHeader/>
        </w:trPr>
        <w:tc>
          <w:tcPr>
            <w:tcW w:w="2462" w:type="dxa"/>
          </w:tcPr>
          <w:p w14:paraId="26724B24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09B96C8A" w14:textId="77777777" w:rsidR="008F26A0" w:rsidRPr="00D81524" w:rsidRDefault="008F26A0" w:rsidP="008F26A0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gridSpan w:val="2"/>
          </w:tcPr>
          <w:p w14:paraId="2985900C" w14:textId="77777777" w:rsidR="008F26A0" w:rsidRPr="00D81524" w:rsidRDefault="008F26A0" w:rsidP="008F26A0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ของสัญญา</w:t>
            </w:r>
          </w:p>
        </w:tc>
        <w:tc>
          <w:tcPr>
            <w:tcW w:w="1137" w:type="dxa"/>
          </w:tcPr>
          <w:p w14:paraId="03F3F2C1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3" w:type="dxa"/>
          </w:tcPr>
          <w:p w14:paraId="40B49A26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6B8A7AF2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1" w:type="dxa"/>
          </w:tcPr>
          <w:p w14:paraId="3A9B7945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6" w:type="dxa"/>
          </w:tcPr>
          <w:p w14:paraId="79882082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8F26A0" w:rsidRPr="00D81524" w14:paraId="40943ED0" w14:textId="77777777" w:rsidTr="00AC1BDA">
        <w:trPr>
          <w:tblHeader/>
        </w:trPr>
        <w:tc>
          <w:tcPr>
            <w:tcW w:w="2462" w:type="dxa"/>
          </w:tcPr>
          <w:p w14:paraId="1200D00E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443A6A59" w14:textId="77777777" w:rsidR="008F26A0" w:rsidRPr="00D81524" w:rsidRDefault="008F26A0" w:rsidP="008F26A0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02" w:type="dxa"/>
            <w:gridSpan w:val="2"/>
          </w:tcPr>
          <w:p w14:paraId="100EBA31" w14:textId="77777777" w:rsidR="008F26A0" w:rsidRPr="00D81524" w:rsidRDefault="008F26A0" w:rsidP="008F26A0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หรือก่อน</w:t>
            </w:r>
          </w:p>
        </w:tc>
        <w:tc>
          <w:tcPr>
            <w:tcW w:w="1137" w:type="dxa"/>
          </w:tcPr>
          <w:p w14:paraId="2009A5D2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3" w:type="dxa"/>
          </w:tcPr>
          <w:p w14:paraId="2D2B2FB9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6CD29C27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1" w:type="dxa"/>
          </w:tcPr>
          <w:p w14:paraId="66BD7D1A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6" w:type="dxa"/>
          </w:tcPr>
          <w:p w14:paraId="0E752EE2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8F26A0" w:rsidRPr="00D81524" w14:paraId="13ECB452" w14:textId="77777777" w:rsidTr="00AC1BDA">
        <w:trPr>
          <w:tblHeader/>
        </w:trPr>
        <w:tc>
          <w:tcPr>
            <w:tcW w:w="2462" w:type="dxa"/>
          </w:tcPr>
          <w:p w14:paraId="123A7992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68569EDE" w14:textId="77777777" w:rsidR="008F26A0" w:rsidRPr="00D81524" w:rsidRDefault="008F26A0" w:rsidP="008F26A0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ปรับขึ้นลง</w:t>
            </w:r>
          </w:p>
        </w:tc>
        <w:tc>
          <w:tcPr>
            <w:tcW w:w="1202" w:type="dxa"/>
            <w:gridSpan w:val="2"/>
          </w:tcPr>
          <w:p w14:paraId="5E1999C4" w14:textId="77777777" w:rsidR="008F26A0" w:rsidRPr="00D81524" w:rsidRDefault="008F26A0" w:rsidP="008F26A0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กำหนดอัตราใหม่</w:t>
            </w:r>
          </w:p>
        </w:tc>
        <w:tc>
          <w:tcPr>
            <w:tcW w:w="1137" w:type="dxa"/>
          </w:tcPr>
          <w:p w14:paraId="172CDC5B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3" w:type="dxa"/>
          </w:tcPr>
          <w:p w14:paraId="2F0E54F8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53DE73A0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1" w:type="dxa"/>
          </w:tcPr>
          <w:p w14:paraId="1806B08C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06" w:type="dxa"/>
          </w:tcPr>
          <w:p w14:paraId="53AFA228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8F26A0" w:rsidRPr="00D81524" w14:paraId="37980851" w14:textId="77777777" w:rsidTr="00AC1BDA">
        <w:trPr>
          <w:tblHeader/>
        </w:trPr>
        <w:tc>
          <w:tcPr>
            <w:tcW w:w="2462" w:type="dxa"/>
          </w:tcPr>
          <w:p w14:paraId="7ACE74D1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5D647D9F" w14:textId="77777777" w:rsidR="008F26A0" w:rsidRPr="00D81524" w:rsidRDefault="008F26A0" w:rsidP="008F26A0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ตามอัตราตลาด</w:t>
            </w:r>
          </w:p>
        </w:tc>
        <w:tc>
          <w:tcPr>
            <w:tcW w:w="1202" w:type="dxa"/>
            <w:gridSpan w:val="2"/>
          </w:tcPr>
          <w:p w14:paraId="733414CD" w14:textId="4543FF9A" w:rsidR="008F26A0" w:rsidRPr="00D81524" w:rsidRDefault="00AC1BDA" w:rsidP="008F26A0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ภายใน</w:t>
            </w:r>
            <w:r w:rsidR="008F26A0"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1 ปี</w:t>
            </w:r>
          </w:p>
        </w:tc>
        <w:tc>
          <w:tcPr>
            <w:tcW w:w="1137" w:type="dxa"/>
          </w:tcPr>
          <w:p w14:paraId="300EE6B9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ไม่มีดอกเบี้ย</w:t>
            </w:r>
          </w:p>
        </w:tc>
        <w:tc>
          <w:tcPr>
            <w:tcW w:w="1083" w:type="dxa"/>
          </w:tcPr>
          <w:p w14:paraId="46B61090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รวม</w:t>
            </w:r>
          </w:p>
        </w:tc>
        <w:tc>
          <w:tcPr>
            <w:tcW w:w="1170" w:type="dxa"/>
          </w:tcPr>
          <w:p w14:paraId="51A6377B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981" w:type="dxa"/>
          </w:tcPr>
          <w:p w14:paraId="70AB5B59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คงที่</w:t>
            </w:r>
          </w:p>
        </w:tc>
        <w:tc>
          <w:tcPr>
            <w:tcW w:w="906" w:type="dxa"/>
          </w:tcPr>
          <w:p w14:paraId="78DC5439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ถัวเฉลี่ย</w:t>
            </w:r>
          </w:p>
        </w:tc>
      </w:tr>
      <w:tr w:rsidR="008F26A0" w:rsidRPr="00D81524" w14:paraId="171A81A8" w14:textId="77777777" w:rsidTr="00AC1BDA">
        <w:trPr>
          <w:tblHeader/>
        </w:trPr>
        <w:tc>
          <w:tcPr>
            <w:tcW w:w="2462" w:type="dxa"/>
          </w:tcPr>
          <w:p w14:paraId="5E83DDC5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58" w:type="dxa"/>
            <w:gridSpan w:val="5"/>
          </w:tcPr>
          <w:p w14:paraId="03DFC050" w14:textId="77777777" w:rsidR="008F26A0" w:rsidRPr="00D81524" w:rsidRDefault="008F26A0" w:rsidP="008F26A0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  <w:t>บาท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3057" w:type="dxa"/>
            <w:gridSpan w:val="3"/>
          </w:tcPr>
          <w:p w14:paraId="39E16633" w14:textId="77777777" w:rsidR="008F26A0" w:rsidRPr="00D81524" w:rsidRDefault="008F26A0" w:rsidP="008F26A0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  <w:t>(ร้อยละต่อปี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8F26A0" w:rsidRPr="00D81524" w14:paraId="11105D3A" w14:textId="77777777" w:rsidTr="00AC1BDA">
        <w:tc>
          <w:tcPr>
            <w:tcW w:w="2462" w:type="dxa"/>
            <w:shd w:val="clear" w:color="auto" w:fill="auto"/>
          </w:tcPr>
          <w:p w14:paraId="6EECB650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50" w:type="dxa"/>
            <w:gridSpan w:val="2"/>
            <w:shd w:val="clear" w:color="auto" w:fill="auto"/>
          </w:tcPr>
          <w:p w14:paraId="0A1B0251" w14:textId="77777777" w:rsidR="008F26A0" w:rsidRPr="00D81524" w:rsidRDefault="008F26A0" w:rsidP="008F26A0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88" w:type="dxa"/>
            <w:shd w:val="clear" w:color="auto" w:fill="auto"/>
          </w:tcPr>
          <w:p w14:paraId="49349C97" w14:textId="77777777" w:rsidR="008F26A0" w:rsidRPr="00D81524" w:rsidRDefault="008F26A0" w:rsidP="008F26A0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7" w:type="dxa"/>
            <w:shd w:val="clear" w:color="auto" w:fill="auto"/>
          </w:tcPr>
          <w:p w14:paraId="02682B6B" w14:textId="77777777" w:rsidR="008F26A0" w:rsidRPr="00D81524" w:rsidRDefault="008F26A0" w:rsidP="008F26A0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th-TH"/>
              </w:rPr>
            </w:pPr>
          </w:p>
        </w:tc>
        <w:tc>
          <w:tcPr>
            <w:tcW w:w="1083" w:type="dxa"/>
            <w:shd w:val="clear" w:color="auto" w:fill="auto"/>
          </w:tcPr>
          <w:p w14:paraId="71566430" w14:textId="77777777" w:rsidR="008F26A0" w:rsidRPr="00D81524" w:rsidRDefault="008F26A0" w:rsidP="008F26A0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1A4E67C0" w14:textId="77777777" w:rsidR="008F26A0" w:rsidRPr="00D81524" w:rsidRDefault="008F26A0" w:rsidP="008F26A0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th-TH"/>
              </w:rPr>
            </w:pPr>
          </w:p>
        </w:tc>
        <w:tc>
          <w:tcPr>
            <w:tcW w:w="981" w:type="dxa"/>
            <w:shd w:val="clear" w:color="auto" w:fill="auto"/>
          </w:tcPr>
          <w:p w14:paraId="4CEEE0EE" w14:textId="77777777" w:rsidR="008F26A0" w:rsidRPr="00D81524" w:rsidRDefault="008F26A0" w:rsidP="008F26A0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th-TH"/>
              </w:rPr>
            </w:pPr>
          </w:p>
        </w:tc>
        <w:tc>
          <w:tcPr>
            <w:tcW w:w="906" w:type="dxa"/>
            <w:shd w:val="clear" w:color="auto" w:fill="auto"/>
          </w:tcPr>
          <w:p w14:paraId="0337DC70" w14:textId="77777777" w:rsidR="008F26A0" w:rsidRPr="00D81524" w:rsidRDefault="008F26A0" w:rsidP="008F26A0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8F26A0" w:rsidRPr="00D81524" w14:paraId="13C3DD51" w14:textId="77777777" w:rsidTr="00AC1BDA">
        <w:tc>
          <w:tcPr>
            <w:tcW w:w="2462" w:type="dxa"/>
            <w:shd w:val="clear" w:color="auto" w:fill="auto"/>
          </w:tcPr>
          <w:p w14:paraId="3BD537D0" w14:textId="77777777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เงินสดและรายการ</w:t>
            </w:r>
          </w:p>
        </w:tc>
        <w:tc>
          <w:tcPr>
            <w:tcW w:w="1150" w:type="dxa"/>
            <w:gridSpan w:val="2"/>
            <w:shd w:val="clear" w:color="auto" w:fill="auto"/>
          </w:tcPr>
          <w:p w14:paraId="7DCB0AD0" w14:textId="33C3CF91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716ACF1C" w14:textId="17EE807C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99867A0" w14:textId="55361C74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56CC21BE" w14:textId="1E69A044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0374DD6" w14:textId="31F1A592" w:rsidR="008F26A0" w:rsidRPr="00D6007C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981" w:type="dxa"/>
            <w:shd w:val="clear" w:color="auto" w:fill="auto"/>
          </w:tcPr>
          <w:p w14:paraId="14B20674" w14:textId="4BA91E06" w:rsidR="008F26A0" w:rsidRPr="00D6007C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906" w:type="dxa"/>
            <w:shd w:val="clear" w:color="auto" w:fill="auto"/>
          </w:tcPr>
          <w:p w14:paraId="0CAE3F6D" w14:textId="3C98C422" w:rsidR="008F26A0" w:rsidRPr="00D81524" w:rsidRDefault="008F26A0" w:rsidP="008F2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eastAsia="ja-JP"/>
              </w:rPr>
            </w:pPr>
          </w:p>
        </w:tc>
      </w:tr>
      <w:tr w:rsidR="00AC1BDA" w:rsidRPr="00D81524" w14:paraId="7EE0884B" w14:textId="77777777" w:rsidTr="006164D9">
        <w:tc>
          <w:tcPr>
            <w:tcW w:w="2462" w:type="dxa"/>
            <w:shd w:val="clear" w:color="auto" w:fill="auto"/>
          </w:tcPr>
          <w:p w14:paraId="5C0E200D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เทียบเท่าเงินสด</w:t>
            </w:r>
          </w:p>
        </w:tc>
        <w:tc>
          <w:tcPr>
            <w:tcW w:w="1150" w:type="dxa"/>
            <w:gridSpan w:val="2"/>
            <w:shd w:val="clear" w:color="auto" w:fill="auto"/>
          </w:tcPr>
          <w:p w14:paraId="24F07255" w14:textId="65C5FC27" w:rsidR="00AC1BDA" w:rsidRPr="00D81524" w:rsidRDefault="00AC1BDA" w:rsidP="00751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103,906</w:t>
            </w:r>
          </w:p>
        </w:tc>
        <w:tc>
          <w:tcPr>
            <w:tcW w:w="1188" w:type="dxa"/>
            <w:shd w:val="clear" w:color="auto" w:fill="auto"/>
          </w:tcPr>
          <w:p w14:paraId="375EF807" w14:textId="77675C20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500,000</w:t>
            </w:r>
          </w:p>
        </w:tc>
        <w:tc>
          <w:tcPr>
            <w:tcW w:w="1137" w:type="dxa"/>
            <w:shd w:val="clear" w:color="auto" w:fill="auto"/>
          </w:tcPr>
          <w:p w14:paraId="515DF384" w14:textId="53463069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974,994</w:t>
            </w:r>
          </w:p>
        </w:tc>
        <w:tc>
          <w:tcPr>
            <w:tcW w:w="1083" w:type="dxa"/>
            <w:shd w:val="clear" w:color="auto" w:fill="auto"/>
          </w:tcPr>
          <w:p w14:paraId="1C53FA07" w14:textId="46BBFE7E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1,578,900</w:t>
            </w:r>
          </w:p>
        </w:tc>
        <w:tc>
          <w:tcPr>
            <w:tcW w:w="1170" w:type="dxa"/>
            <w:shd w:val="clear" w:color="auto" w:fill="auto"/>
          </w:tcPr>
          <w:p w14:paraId="5CABA7AC" w14:textId="351EF327" w:rsidR="00AC1BDA" w:rsidRPr="00D6007C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  <w:tab w:val="left" w:pos="612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6007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0.38</w:t>
            </w:r>
          </w:p>
        </w:tc>
        <w:tc>
          <w:tcPr>
            <w:tcW w:w="981" w:type="dxa"/>
            <w:shd w:val="clear" w:color="auto" w:fill="auto"/>
          </w:tcPr>
          <w:p w14:paraId="404C561D" w14:textId="7F62EEAA" w:rsidR="00AC1BDA" w:rsidRPr="00D6007C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6007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1.15</w:t>
            </w:r>
          </w:p>
        </w:tc>
        <w:tc>
          <w:tcPr>
            <w:tcW w:w="906" w:type="dxa"/>
            <w:shd w:val="clear" w:color="auto" w:fill="auto"/>
          </w:tcPr>
          <w:p w14:paraId="4B906E33" w14:textId="116AE540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6007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1.49</w:t>
            </w:r>
          </w:p>
        </w:tc>
      </w:tr>
      <w:tr w:rsidR="00AC1BDA" w:rsidRPr="00D81524" w14:paraId="4C7484AA" w14:textId="77777777" w:rsidTr="00AC1BDA">
        <w:tc>
          <w:tcPr>
            <w:tcW w:w="2462" w:type="dxa"/>
            <w:shd w:val="clear" w:color="auto" w:fill="auto"/>
          </w:tcPr>
          <w:p w14:paraId="06D9A96C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ลูกหนี้สำนักหักบ</w:t>
            </w: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ัญ</w:t>
            </w: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ชีและ</w:t>
            </w:r>
          </w:p>
          <w:p w14:paraId="67455798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บริษัทหลักทรัพย์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6A3E475F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44E997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8C23D24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B06E83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18C68AA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189,414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29809C4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189,414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BB6D08" w14:textId="77777777" w:rsidR="00AC1BDA" w:rsidRPr="00D6007C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7A52BB06" w14:textId="77777777" w:rsidR="00AC1BDA" w:rsidRPr="00D6007C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  <w:tab w:val="left" w:pos="612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6007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2DDBD54" w14:textId="77777777" w:rsidR="00AC1BDA" w:rsidRPr="00D6007C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1FB52BF0" w14:textId="77777777" w:rsidR="00AC1BDA" w:rsidRPr="00D6007C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6007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046369A9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74D93934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C1BDA" w:rsidRPr="00D81524" w14:paraId="2576D966" w14:textId="77777777" w:rsidTr="00AC1BDA">
        <w:tc>
          <w:tcPr>
            <w:tcW w:w="2462" w:type="dxa"/>
            <w:shd w:val="clear" w:color="auto" w:fill="auto"/>
          </w:tcPr>
          <w:p w14:paraId="2D124281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150" w:type="dxa"/>
            <w:gridSpan w:val="2"/>
            <w:shd w:val="clear" w:color="auto" w:fill="auto"/>
          </w:tcPr>
          <w:p w14:paraId="308E130D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557D9870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988,331</w:t>
            </w:r>
          </w:p>
        </w:tc>
        <w:tc>
          <w:tcPr>
            <w:tcW w:w="1137" w:type="dxa"/>
            <w:shd w:val="clear" w:color="auto" w:fill="auto"/>
          </w:tcPr>
          <w:p w14:paraId="4E4DDBCD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1,967,806</w:t>
            </w:r>
          </w:p>
        </w:tc>
        <w:tc>
          <w:tcPr>
            <w:tcW w:w="1083" w:type="dxa"/>
            <w:shd w:val="clear" w:color="auto" w:fill="auto"/>
          </w:tcPr>
          <w:p w14:paraId="1BF61C85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2,956,137</w:t>
            </w:r>
          </w:p>
        </w:tc>
        <w:tc>
          <w:tcPr>
            <w:tcW w:w="1170" w:type="dxa"/>
            <w:shd w:val="clear" w:color="auto" w:fill="auto"/>
          </w:tcPr>
          <w:p w14:paraId="4BB0D403" w14:textId="77777777" w:rsidR="00AC1BDA" w:rsidRPr="00D6007C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6007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59C24BAF" w14:textId="77777777" w:rsidR="00AC1BDA" w:rsidRPr="00D6007C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6007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5.10 - 6.25</w:t>
            </w:r>
          </w:p>
        </w:tc>
        <w:tc>
          <w:tcPr>
            <w:tcW w:w="906" w:type="dxa"/>
            <w:shd w:val="clear" w:color="auto" w:fill="auto"/>
          </w:tcPr>
          <w:p w14:paraId="0DDE5530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ja-JP"/>
              </w:rPr>
            </w:pPr>
            <w:r w:rsidRPr="00D6007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5.81</w:t>
            </w:r>
          </w:p>
        </w:tc>
      </w:tr>
      <w:tr w:rsidR="00AC1BDA" w:rsidRPr="00D81524" w14:paraId="7469938A" w14:textId="77777777" w:rsidTr="00AC1BDA">
        <w:tc>
          <w:tcPr>
            <w:tcW w:w="2462" w:type="dxa"/>
            <w:shd w:val="clear" w:color="auto" w:fill="auto"/>
          </w:tcPr>
          <w:p w14:paraId="5B7ED20E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50" w:type="dxa"/>
            <w:gridSpan w:val="2"/>
            <w:shd w:val="clear" w:color="auto" w:fill="auto"/>
          </w:tcPr>
          <w:p w14:paraId="2B4D3F2D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4D7D5DE4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5D87C4AD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28,164</w:t>
            </w:r>
          </w:p>
        </w:tc>
        <w:tc>
          <w:tcPr>
            <w:tcW w:w="1083" w:type="dxa"/>
            <w:shd w:val="clear" w:color="auto" w:fill="auto"/>
          </w:tcPr>
          <w:p w14:paraId="3C90FA50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28,164</w:t>
            </w:r>
          </w:p>
        </w:tc>
        <w:tc>
          <w:tcPr>
            <w:tcW w:w="1170" w:type="dxa"/>
            <w:shd w:val="clear" w:color="auto" w:fill="auto"/>
          </w:tcPr>
          <w:p w14:paraId="20DFA442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3EAD3F9C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176E1007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C1BDA" w:rsidRPr="00D81524" w14:paraId="648DD662" w14:textId="77777777" w:rsidTr="00AC1BDA">
        <w:tc>
          <w:tcPr>
            <w:tcW w:w="2462" w:type="dxa"/>
            <w:shd w:val="clear" w:color="auto" w:fill="auto"/>
          </w:tcPr>
          <w:p w14:paraId="114DFB6A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150" w:type="dxa"/>
            <w:gridSpan w:val="2"/>
            <w:shd w:val="clear" w:color="auto" w:fill="auto"/>
          </w:tcPr>
          <w:p w14:paraId="77B2C2BC" w14:textId="500118D2" w:rsidR="00AC1BDA" w:rsidRPr="00D81524" w:rsidRDefault="00FD3158" w:rsidP="00751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169,565</w:t>
            </w:r>
          </w:p>
        </w:tc>
        <w:tc>
          <w:tcPr>
            <w:tcW w:w="1188" w:type="dxa"/>
            <w:shd w:val="clear" w:color="auto" w:fill="auto"/>
          </w:tcPr>
          <w:p w14:paraId="1FE58D1A" w14:textId="0D162618" w:rsidR="00AC1BDA" w:rsidRPr="00D81524" w:rsidRDefault="00FD3158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499,926</w:t>
            </w:r>
          </w:p>
        </w:tc>
        <w:tc>
          <w:tcPr>
            <w:tcW w:w="1137" w:type="dxa"/>
            <w:shd w:val="clear" w:color="auto" w:fill="auto"/>
          </w:tcPr>
          <w:p w14:paraId="4462DA03" w14:textId="59D1D845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FD3158">
              <w:rPr>
                <w:rFonts w:asciiTheme="majorBidi" w:hAnsiTheme="majorBidi" w:cstheme="majorBidi"/>
                <w:sz w:val="24"/>
                <w:szCs w:val="24"/>
              </w:rPr>
              <w:t>892,602</w:t>
            </w:r>
          </w:p>
        </w:tc>
        <w:tc>
          <w:tcPr>
            <w:tcW w:w="1083" w:type="dxa"/>
            <w:shd w:val="clear" w:color="auto" w:fill="auto"/>
          </w:tcPr>
          <w:p w14:paraId="1F528E71" w14:textId="0B11363B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2,562,09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3D2F475D" w14:textId="04392080" w:rsidR="00AC1BDA" w:rsidRPr="00D81524" w:rsidRDefault="003E02ED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1.67 </w:t>
            </w:r>
            <w:r w:rsidR="00751A9A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 3.25</w:t>
            </w:r>
          </w:p>
        </w:tc>
        <w:tc>
          <w:tcPr>
            <w:tcW w:w="981" w:type="dxa"/>
            <w:shd w:val="clear" w:color="auto" w:fill="auto"/>
          </w:tcPr>
          <w:p w14:paraId="59D18B1B" w14:textId="6608EDE0" w:rsidR="00AC1BDA" w:rsidRPr="00D81524" w:rsidRDefault="00C620D6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1.38</w:t>
            </w:r>
          </w:p>
        </w:tc>
        <w:tc>
          <w:tcPr>
            <w:tcW w:w="906" w:type="dxa"/>
            <w:shd w:val="clear" w:color="auto" w:fill="auto"/>
          </w:tcPr>
          <w:p w14:paraId="56D28038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C1BDA" w:rsidRPr="00D81524" w14:paraId="74D8172E" w14:textId="77777777" w:rsidTr="00AC1BDA">
        <w:tc>
          <w:tcPr>
            <w:tcW w:w="2462" w:type="dxa"/>
            <w:shd w:val="clear" w:color="auto" w:fill="auto"/>
          </w:tcPr>
          <w:p w14:paraId="306658FA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สินทรัพย์ทางการเงินอื่น</w:t>
            </w:r>
          </w:p>
        </w:tc>
        <w:tc>
          <w:tcPr>
            <w:tcW w:w="1150" w:type="dxa"/>
            <w:gridSpan w:val="2"/>
            <w:shd w:val="clear" w:color="auto" w:fill="auto"/>
          </w:tcPr>
          <w:p w14:paraId="61702D75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278CDC03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61E13841" w14:textId="77777777" w:rsidR="00AC1BDA" w:rsidRPr="00D81524" w:rsidRDefault="00AC1BDA" w:rsidP="00AC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96,258</w:t>
            </w:r>
          </w:p>
        </w:tc>
        <w:tc>
          <w:tcPr>
            <w:tcW w:w="1083" w:type="dxa"/>
            <w:shd w:val="clear" w:color="auto" w:fill="auto"/>
          </w:tcPr>
          <w:p w14:paraId="1837F54D" w14:textId="776B8B37" w:rsidR="00AC1BDA" w:rsidRPr="00D81524" w:rsidRDefault="00AC1BDA" w:rsidP="00AC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96,258</w:t>
            </w:r>
          </w:p>
        </w:tc>
        <w:tc>
          <w:tcPr>
            <w:tcW w:w="1170" w:type="dxa"/>
            <w:shd w:val="clear" w:color="auto" w:fill="auto"/>
          </w:tcPr>
          <w:p w14:paraId="35CA3CBA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2A88766D" w14:textId="04C094DC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5033F8AE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</w:tr>
      <w:tr w:rsidR="00AC1BDA" w:rsidRPr="00010458" w14:paraId="4AB48ED0" w14:textId="77777777" w:rsidTr="00AC1BDA">
        <w:tc>
          <w:tcPr>
            <w:tcW w:w="2462" w:type="dxa"/>
            <w:shd w:val="clear" w:color="auto" w:fill="auto"/>
          </w:tcPr>
          <w:p w14:paraId="20FE361A" w14:textId="77777777" w:rsidR="00AC1BDA" w:rsidRPr="008B3C19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50" w:type="dxa"/>
            <w:gridSpan w:val="2"/>
            <w:shd w:val="clear" w:color="auto" w:fill="auto"/>
          </w:tcPr>
          <w:p w14:paraId="536E369F" w14:textId="77777777" w:rsidR="00AC1BDA" w:rsidRPr="008B3C19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133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46324DEC" w14:textId="77777777" w:rsidR="00AC1BDA" w:rsidRPr="008B3C19" w:rsidRDefault="00AC1BDA" w:rsidP="00AC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2E4409C" w14:textId="77777777" w:rsidR="00AC1BDA" w:rsidRPr="008B3C19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598F6D66" w14:textId="77777777" w:rsidR="00AC1BDA" w:rsidRPr="008B3C19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6E64BBE4" w14:textId="77777777" w:rsidR="00AC1BDA" w:rsidRPr="008B3C19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81" w:type="dxa"/>
            <w:shd w:val="clear" w:color="auto" w:fill="auto"/>
          </w:tcPr>
          <w:p w14:paraId="298911DD" w14:textId="77777777" w:rsidR="00AC1BDA" w:rsidRPr="008B3C19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6" w:type="dxa"/>
            <w:shd w:val="clear" w:color="auto" w:fill="auto"/>
          </w:tcPr>
          <w:p w14:paraId="0A7F24D4" w14:textId="77777777" w:rsidR="00AC1BDA" w:rsidRPr="008B3C19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</w:tr>
      <w:tr w:rsidR="00AC1BDA" w:rsidRPr="00D81524" w14:paraId="78409B36" w14:textId="77777777" w:rsidTr="00AC1BDA">
        <w:tc>
          <w:tcPr>
            <w:tcW w:w="2462" w:type="dxa"/>
            <w:shd w:val="clear" w:color="auto" w:fill="auto"/>
          </w:tcPr>
          <w:p w14:paraId="0BD7AB71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50" w:type="dxa"/>
            <w:gridSpan w:val="2"/>
            <w:shd w:val="clear" w:color="auto" w:fill="auto"/>
          </w:tcPr>
          <w:p w14:paraId="6BD8B469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313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738E2058" w14:textId="77777777" w:rsidR="00AC1BDA" w:rsidRPr="00D81524" w:rsidRDefault="00AC1BDA" w:rsidP="00AC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E7BC815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162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83" w:type="dxa"/>
            <w:shd w:val="clear" w:color="auto" w:fill="auto"/>
          </w:tcPr>
          <w:p w14:paraId="5DB787B2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64DDAF19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81" w:type="dxa"/>
            <w:shd w:val="clear" w:color="auto" w:fill="auto"/>
          </w:tcPr>
          <w:p w14:paraId="27934074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6" w:type="dxa"/>
            <w:shd w:val="clear" w:color="auto" w:fill="auto"/>
          </w:tcPr>
          <w:p w14:paraId="571C6AF8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</w:tr>
      <w:tr w:rsidR="00AC1BDA" w:rsidRPr="00D81524" w14:paraId="21500E3A" w14:textId="77777777" w:rsidTr="00AC1BDA">
        <w:tc>
          <w:tcPr>
            <w:tcW w:w="2462" w:type="dxa"/>
            <w:shd w:val="clear" w:color="auto" w:fill="auto"/>
          </w:tcPr>
          <w:p w14:paraId="618F4EC4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เจ้าหนี้สำนักหักบัญชีและ</w:t>
            </w:r>
          </w:p>
          <w:p w14:paraId="51CDA1A0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บริษัทหลักทรัพย์</w:t>
            </w:r>
          </w:p>
        </w:tc>
        <w:tc>
          <w:tcPr>
            <w:tcW w:w="1150" w:type="dxa"/>
            <w:gridSpan w:val="2"/>
            <w:shd w:val="clear" w:color="auto" w:fill="auto"/>
            <w:vAlign w:val="bottom"/>
          </w:tcPr>
          <w:p w14:paraId="58BE4A98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409066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2F0511A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642730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354046FD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F016C6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5,672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EA692FA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617422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5,672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B12B2B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37D20343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ED3F7BC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74D3AB54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7760B304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53C0AA3F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C1BDA" w:rsidRPr="00D81524" w14:paraId="525A1C93" w14:textId="77777777" w:rsidTr="00AC1BDA">
        <w:tc>
          <w:tcPr>
            <w:tcW w:w="2462" w:type="dxa"/>
            <w:shd w:val="clear" w:color="auto" w:fill="auto"/>
          </w:tcPr>
          <w:p w14:paraId="173E8AA9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เจ้าหนี้ธุรกิจหลักทรัพย์</w:t>
            </w:r>
          </w:p>
        </w:tc>
        <w:tc>
          <w:tcPr>
            <w:tcW w:w="1150" w:type="dxa"/>
            <w:gridSpan w:val="2"/>
            <w:shd w:val="clear" w:color="auto" w:fill="auto"/>
          </w:tcPr>
          <w:p w14:paraId="555A22BA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7DF30F49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709E5BED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1,879,337</w:t>
            </w:r>
          </w:p>
        </w:tc>
        <w:tc>
          <w:tcPr>
            <w:tcW w:w="1083" w:type="dxa"/>
            <w:shd w:val="clear" w:color="auto" w:fill="auto"/>
          </w:tcPr>
          <w:p w14:paraId="06398F68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1,879,337</w:t>
            </w:r>
          </w:p>
        </w:tc>
        <w:tc>
          <w:tcPr>
            <w:tcW w:w="1170" w:type="dxa"/>
            <w:shd w:val="clear" w:color="auto" w:fill="auto"/>
          </w:tcPr>
          <w:p w14:paraId="693F4971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3BF16AE3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379E6374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C1BDA" w:rsidRPr="00D81524" w14:paraId="60BF6F16" w14:textId="77777777" w:rsidTr="00AC1BDA">
        <w:tc>
          <w:tcPr>
            <w:tcW w:w="2462" w:type="dxa"/>
            <w:shd w:val="clear" w:color="auto" w:fill="auto"/>
          </w:tcPr>
          <w:p w14:paraId="66071F86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150" w:type="dxa"/>
            <w:gridSpan w:val="2"/>
            <w:shd w:val="clear" w:color="auto" w:fill="auto"/>
          </w:tcPr>
          <w:p w14:paraId="3A5135A4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5883A5E0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4D7F5F49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719,915</w:t>
            </w:r>
          </w:p>
        </w:tc>
        <w:tc>
          <w:tcPr>
            <w:tcW w:w="1083" w:type="dxa"/>
            <w:shd w:val="clear" w:color="auto" w:fill="auto"/>
          </w:tcPr>
          <w:p w14:paraId="2A77565A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719,915</w:t>
            </w:r>
          </w:p>
        </w:tc>
        <w:tc>
          <w:tcPr>
            <w:tcW w:w="1170" w:type="dxa"/>
            <w:shd w:val="clear" w:color="auto" w:fill="auto"/>
          </w:tcPr>
          <w:p w14:paraId="3F388493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7642D8FC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7D8B36BA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C1BDA" w:rsidRPr="00D81524" w14:paraId="5CC8E9E1" w14:textId="77777777" w:rsidTr="00AC1BDA">
        <w:tc>
          <w:tcPr>
            <w:tcW w:w="2462" w:type="dxa"/>
            <w:shd w:val="clear" w:color="auto" w:fill="auto"/>
          </w:tcPr>
          <w:p w14:paraId="2B158007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ตราสารหนี้ที่ออก</w:t>
            </w:r>
          </w:p>
        </w:tc>
        <w:tc>
          <w:tcPr>
            <w:tcW w:w="1150" w:type="dxa"/>
            <w:gridSpan w:val="2"/>
            <w:shd w:val="clear" w:color="auto" w:fill="auto"/>
          </w:tcPr>
          <w:p w14:paraId="72DD48A2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2E38629E" w14:textId="582426A3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1,921,921</w:t>
            </w:r>
          </w:p>
        </w:tc>
        <w:tc>
          <w:tcPr>
            <w:tcW w:w="1137" w:type="dxa"/>
            <w:shd w:val="clear" w:color="auto" w:fill="auto"/>
          </w:tcPr>
          <w:p w14:paraId="442C134D" w14:textId="4098F47B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69ED4AE2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1,921,921</w:t>
            </w:r>
          </w:p>
        </w:tc>
        <w:tc>
          <w:tcPr>
            <w:tcW w:w="1170" w:type="dxa"/>
            <w:shd w:val="clear" w:color="auto" w:fill="auto"/>
          </w:tcPr>
          <w:p w14:paraId="4F5EBF1B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อ้างอิงกับตัวแปร</w:t>
            </w:r>
            <w:r w:rsidRPr="00D81524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th-TH"/>
              </w:rPr>
              <w:t>*</w:t>
            </w:r>
          </w:p>
        </w:tc>
        <w:tc>
          <w:tcPr>
            <w:tcW w:w="981" w:type="dxa"/>
            <w:shd w:val="clear" w:color="auto" w:fill="auto"/>
          </w:tcPr>
          <w:p w14:paraId="00D64415" w14:textId="21158CBF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1.36 - </w:t>
            </w:r>
            <w:r w:rsidRPr="00D6007C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1.90</w:t>
            </w:r>
          </w:p>
        </w:tc>
        <w:tc>
          <w:tcPr>
            <w:tcW w:w="906" w:type="dxa"/>
            <w:shd w:val="clear" w:color="auto" w:fill="auto"/>
          </w:tcPr>
          <w:p w14:paraId="36FE81DE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C1BDA" w:rsidRPr="00D81524" w14:paraId="483F81F2" w14:textId="77777777" w:rsidTr="00AC1BDA">
        <w:tc>
          <w:tcPr>
            <w:tcW w:w="2462" w:type="dxa"/>
            <w:shd w:val="clear" w:color="auto" w:fill="auto"/>
          </w:tcPr>
          <w:p w14:paraId="22C145F1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150" w:type="dxa"/>
            <w:gridSpan w:val="2"/>
            <w:shd w:val="clear" w:color="auto" w:fill="auto"/>
          </w:tcPr>
          <w:p w14:paraId="6BA4E2EC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2FA276AA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06AF2636" w14:textId="2DA3AA26" w:rsidR="00AC1BDA" w:rsidRPr="00D81524" w:rsidRDefault="00AC1BDA" w:rsidP="00AC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68,053</w:t>
            </w:r>
          </w:p>
        </w:tc>
        <w:tc>
          <w:tcPr>
            <w:tcW w:w="1083" w:type="dxa"/>
            <w:shd w:val="clear" w:color="auto" w:fill="auto"/>
          </w:tcPr>
          <w:p w14:paraId="08599FEA" w14:textId="05B01F33" w:rsidR="00AC1BDA" w:rsidRPr="00D81524" w:rsidRDefault="00AC1BDA" w:rsidP="00AC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68,053</w:t>
            </w:r>
          </w:p>
        </w:tc>
        <w:tc>
          <w:tcPr>
            <w:tcW w:w="1170" w:type="dxa"/>
            <w:shd w:val="clear" w:color="auto" w:fill="auto"/>
          </w:tcPr>
          <w:p w14:paraId="7158939F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6E241CC4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7A707B84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</w:tbl>
    <w:p w14:paraId="746087D9" w14:textId="77777777" w:rsidR="00946696" w:rsidRPr="00946696" w:rsidRDefault="00946696" w:rsidP="00AC1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/>
        <w:rPr>
          <w:rFonts w:asciiTheme="majorBidi" w:hAnsiTheme="majorBidi" w:cstheme="majorBidi"/>
          <w:sz w:val="24"/>
          <w:szCs w:val="24"/>
          <w:vertAlign w:val="superscript"/>
        </w:rPr>
      </w:pPr>
    </w:p>
    <w:p w14:paraId="7D0E589F" w14:textId="7F838A60" w:rsidR="00AC1BDA" w:rsidRDefault="00AC1BDA" w:rsidP="00AC1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/>
        <w:rPr>
          <w:rFonts w:asciiTheme="majorBidi" w:hAnsiTheme="majorBidi" w:cstheme="majorBidi"/>
          <w:sz w:val="24"/>
          <w:szCs w:val="24"/>
          <w:lang w:val="th-TH"/>
        </w:rPr>
      </w:pPr>
      <w:r w:rsidRPr="00D81524">
        <w:rPr>
          <w:rFonts w:asciiTheme="majorBidi" w:hAnsiTheme="majorBidi" w:cstheme="majorBidi"/>
          <w:sz w:val="24"/>
          <w:szCs w:val="24"/>
          <w:vertAlign w:val="superscript"/>
          <w:cs/>
          <w:lang w:val="th-TH"/>
        </w:rPr>
        <w:t>*</w:t>
      </w:r>
      <w:r w:rsidRPr="00D81524">
        <w:rPr>
          <w:rFonts w:asciiTheme="majorBidi" w:hAnsiTheme="majorBidi" w:cstheme="majorBidi"/>
          <w:spacing w:val="-4"/>
          <w:sz w:val="24"/>
          <w:szCs w:val="24"/>
          <w:cs/>
          <w:lang w:val="th-TH"/>
        </w:rPr>
        <w:tab/>
      </w:r>
      <w:r w:rsidRPr="00D81524">
        <w:rPr>
          <w:rFonts w:asciiTheme="majorBidi" w:hAnsiTheme="majorBidi" w:cstheme="majorBidi"/>
          <w:sz w:val="24"/>
          <w:szCs w:val="24"/>
          <w:cs/>
          <w:lang w:val="th-TH"/>
        </w:rPr>
        <w:t>ผลตอบแทนอ้างอิงกับตัวแปรคืออัตราดอกเบี้ยอ้างอิงและราคาเฉลี่ยของกลุ่มหุ้นที่จดทะเบียนในตลาดหลักทรัพย์</w:t>
      </w:r>
    </w:p>
    <w:p w14:paraId="1FBF8729" w14:textId="77777777" w:rsidR="008F26A0" w:rsidRDefault="008F26A0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C70E9C4" w14:textId="77777777" w:rsidR="008F26A0" w:rsidRDefault="008F26A0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C34F70" w14:textId="77777777" w:rsidR="008F26A0" w:rsidRDefault="008F26A0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59A032" w14:textId="77777777" w:rsidR="008F26A0" w:rsidRDefault="008F26A0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15EC2C9" w14:textId="77777777" w:rsidR="008F26A0" w:rsidRDefault="008F26A0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78EE39" w14:textId="77777777" w:rsidR="008F26A0" w:rsidRDefault="008F26A0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0143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2505"/>
        <w:gridCol w:w="1135"/>
        <w:gridCol w:w="14"/>
        <w:gridCol w:w="1188"/>
        <w:gridCol w:w="1137"/>
        <w:gridCol w:w="1080"/>
        <w:gridCol w:w="1173"/>
        <w:gridCol w:w="999"/>
        <w:gridCol w:w="903"/>
        <w:gridCol w:w="9"/>
      </w:tblGrid>
      <w:tr w:rsidR="00AC1BDA" w:rsidRPr="00D81524" w14:paraId="2C681761" w14:textId="77777777" w:rsidTr="00AC1BDA">
        <w:trPr>
          <w:gridAfter w:val="1"/>
          <w:wAfter w:w="9" w:type="dxa"/>
          <w:tblHeader/>
        </w:trPr>
        <w:tc>
          <w:tcPr>
            <w:tcW w:w="2505" w:type="dxa"/>
          </w:tcPr>
          <w:p w14:paraId="0214817E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7629" w:type="dxa"/>
            <w:gridSpan w:val="8"/>
          </w:tcPr>
          <w:p w14:paraId="67B88235" w14:textId="77777777" w:rsidR="00AC1BDA" w:rsidRPr="00D81524" w:rsidRDefault="00AC1BDA" w:rsidP="006164D9">
            <w:pPr>
              <w:pStyle w:val="BodyText"/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C1BDA" w:rsidRPr="00D81524" w14:paraId="2E2582FB" w14:textId="77777777" w:rsidTr="00AC1BDA">
        <w:trPr>
          <w:gridAfter w:val="1"/>
          <w:wAfter w:w="9" w:type="dxa"/>
          <w:tblHeader/>
        </w:trPr>
        <w:tc>
          <w:tcPr>
            <w:tcW w:w="2505" w:type="dxa"/>
          </w:tcPr>
          <w:p w14:paraId="3055B2D7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629" w:type="dxa"/>
            <w:gridSpan w:val="8"/>
          </w:tcPr>
          <w:p w14:paraId="62BAAA56" w14:textId="77777777" w:rsidR="00AC1BDA" w:rsidRPr="00D81524" w:rsidRDefault="00AC1BDA" w:rsidP="006164D9">
            <w:pPr>
              <w:pStyle w:val="BodyText"/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D81524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FB317F" w:rsidRPr="00D81524" w14:paraId="0CCFF697" w14:textId="77777777" w:rsidTr="00AC1BDA">
        <w:trPr>
          <w:gridAfter w:val="1"/>
          <w:wAfter w:w="9" w:type="dxa"/>
          <w:tblHeader/>
        </w:trPr>
        <w:tc>
          <w:tcPr>
            <w:tcW w:w="2505" w:type="dxa"/>
          </w:tcPr>
          <w:p w14:paraId="701E9393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35" w:type="dxa"/>
          </w:tcPr>
          <w:p w14:paraId="601057AD" w14:textId="77777777" w:rsidR="00FB317F" w:rsidRPr="00D81524" w:rsidRDefault="00FB317F" w:rsidP="00FB317F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gridSpan w:val="2"/>
          </w:tcPr>
          <w:p w14:paraId="6E0069A0" w14:textId="1F5A424B" w:rsidR="00FB317F" w:rsidRPr="00D81524" w:rsidRDefault="00FB317F" w:rsidP="00FB317F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ระยะเวลา</w:t>
            </w:r>
          </w:p>
        </w:tc>
        <w:tc>
          <w:tcPr>
            <w:tcW w:w="1137" w:type="dxa"/>
          </w:tcPr>
          <w:p w14:paraId="20E120E7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0" w:type="dxa"/>
          </w:tcPr>
          <w:p w14:paraId="77B80878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3" w:type="dxa"/>
          </w:tcPr>
          <w:p w14:paraId="6A29D987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628B0CA6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</w:tcPr>
          <w:p w14:paraId="0B7118C5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FB317F" w:rsidRPr="00D81524" w14:paraId="4950F3FD" w14:textId="77777777" w:rsidTr="00AC1BDA">
        <w:trPr>
          <w:gridAfter w:val="1"/>
          <w:wAfter w:w="9" w:type="dxa"/>
          <w:tblHeader/>
        </w:trPr>
        <w:tc>
          <w:tcPr>
            <w:tcW w:w="2505" w:type="dxa"/>
          </w:tcPr>
          <w:p w14:paraId="2133BB1A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35" w:type="dxa"/>
          </w:tcPr>
          <w:p w14:paraId="589D896B" w14:textId="77777777" w:rsidR="00FB317F" w:rsidRPr="00D81524" w:rsidRDefault="00FB317F" w:rsidP="00FB317F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gridSpan w:val="2"/>
          </w:tcPr>
          <w:p w14:paraId="2EADB7D2" w14:textId="00DB9852" w:rsidR="00FB317F" w:rsidRPr="00D81524" w:rsidRDefault="00FB317F" w:rsidP="00FB317F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คงเหลือก่อน</w:t>
            </w:r>
          </w:p>
        </w:tc>
        <w:tc>
          <w:tcPr>
            <w:tcW w:w="1137" w:type="dxa"/>
          </w:tcPr>
          <w:p w14:paraId="5971C6FC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0" w:type="dxa"/>
          </w:tcPr>
          <w:p w14:paraId="7CEB8743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3" w:type="dxa"/>
          </w:tcPr>
          <w:p w14:paraId="72B10DBF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0D6954B2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</w:tcPr>
          <w:p w14:paraId="1CE2F154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AC1BDA" w:rsidRPr="00D81524" w14:paraId="38EE3AD5" w14:textId="77777777" w:rsidTr="00AC1BDA">
        <w:trPr>
          <w:gridAfter w:val="1"/>
          <w:wAfter w:w="9" w:type="dxa"/>
          <w:tblHeader/>
        </w:trPr>
        <w:tc>
          <w:tcPr>
            <w:tcW w:w="2505" w:type="dxa"/>
          </w:tcPr>
          <w:p w14:paraId="41AD0DE5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35" w:type="dxa"/>
          </w:tcPr>
          <w:p w14:paraId="26FAF3FE" w14:textId="77777777" w:rsidR="00AC1BDA" w:rsidRPr="00D81524" w:rsidRDefault="00AC1BDA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gridSpan w:val="2"/>
          </w:tcPr>
          <w:p w14:paraId="046F1D09" w14:textId="77777777" w:rsidR="00AC1BDA" w:rsidRPr="00D81524" w:rsidRDefault="00AC1BDA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ครบกำหนด</w:t>
            </w:r>
          </w:p>
        </w:tc>
        <w:tc>
          <w:tcPr>
            <w:tcW w:w="1137" w:type="dxa"/>
          </w:tcPr>
          <w:p w14:paraId="35B999DE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0" w:type="dxa"/>
          </w:tcPr>
          <w:p w14:paraId="2C50AAF2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3" w:type="dxa"/>
          </w:tcPr>
          <w:p w14:paraId="2DBAE2D4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759C9B7B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</w:tcPr>
          <w:p w14:paraId="1405ADEE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AC1BDA" w:rsidRPr="00D81524" w14:paraId="22499A7A" w14:textId="77777777" w:rsidTr="00AC1BDA">
        <w:trPr>
          <w:gridAfter w:val="1"/>
          <w:wAfter w:w="9" w:type="dxa"/>
          <w:tblHeader/>
        </w:trPr>
        <w:tc>
          <w:tcPr>
            <w:tcW w:w="2505" w:type="dxa"/>
          </w:tcPr>
          <w:p w14:paraId="2653E023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35" w:type="dxa"/>
          </w:tcPr>
          <w:p w14:paraId="7ACA619F" w14:textId="77777777" w:rsidR="00AC1BDA" w:rsidRPr="00D81524" w:rsidRDefault="00AC1BDA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gridSpan w:val="2"/>
          </w:tcPr>
          <w:p w14:paraId="411018D5" w14:textId="77777777" w:rsidR="00AC1BDA" w:rsidRPr="00D81524" w:rsidRDefault="00AC1BDA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ของสัญญา</w:t>
            </w:r>
          </w:p>
        </w:tc>
        <w:tc>
          <w:tcPr>
            <w:tcW w:w="1137" w:type="dxa"/>
          </w:tcPr>
          <w:p w14:paraId="219577D3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0" w:type="dxa"/>
          </w:tcPr>
          <w:p w14:paraId="7E22A853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3" w:type="dxa"/>
          </w:tcPr>
          <w:p w14:paraId="12A06DB8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2F9DDF2C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</w:tcPr>
          <w:p w14:paraId="56875EB8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AC1BDA" w:rsidRPr="00D81524" w14:paraId="7299BDAA" w14:textId="77777777" w:rsidTr="00AC1BDA">
        <w:trPr>
          <w:gridAfter w:val="1"/>
          <w:wAfter w:w="9" w:type="dxa"/>
          <w:tblHeader/>
        </w:trPr>
        <w:tc>
          <w:tcPr>
            <w:tcW w:w="2505" w:type="dxa"/>
          </w:tcPr>
          <w:p w14:paraId="7CB807CB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35" w:type="dxa"/>
          </w:tcPr>
          <w:p w14:paraId="3B0FEFE8" w14:textId="77777777" w:rsidR="00AC1BDA" w:rsidRPr="00D81524" w:rsidRDefault="00AC1BDA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02" w:type="dxa"/>
            <w:gridSpan w:val="2"/>
          </w:tcPr>
          <w:p w14:paraId="6D73662E" w14:textId="77777777" w:rsidR="00AC1BDA" w:rsidRPr="00D81524" w:rsidRDefault="00AC1BDA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หรือก่อน</w:t>
            </w:r>
          </w:p>
        </w:tc>
        <w:tc>
          <w:tcPr>
            <w:tcW w:w="1137" w:type="dxa"/>
          </w:tcPr>
          <w:p w14:paraId="7F23D6D0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0" w:type="dxa"/>
          </w:tcPr>
          <w:p w14:paraId="1CF4DD2E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3" w:type="dxa"/>
          </w:tcPr>
          <w:p w14:paraId="78D5EBAC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41BF2E01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</w:tcPr>
          <w:p w14:paraId="5E54B467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AC1BDA" w:rsidRPr="00D81524" w14:paraId="6F74B6F0" w14:textId="77777777" w:rsidTr="00AC1BDA">
        <w:trPr>
          <w:gridAfter w:val="1"/>
          <w:wAfter w:w="9" w:type="dxa"/>
          <w:tblHeader/>
        </w:trPr>
        <w:tc>
          <w:tcPr>
            <w:tcW w:w="2505" w:type="dxa"/>
          </w:tcPr>
          <w:p w14:paraId="0F0E1254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35" w:type="dxa"/>
          </w:tcPr>
          <w:p w14:paraId="29E1E5D3" w14:textId="77777777" w:rsidR="00AC1BDA" w:rsidRPr="00D81524" w:rsidRDefault="00AC1BDA" w:rsidP="006164D9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ปรับขึ้นลง</w:t>
            </w:r>
          </w:p>
        </w:tc>
        <w:tc>
          <w:tcPr>
            <w:tcW w:w="1202" w:type="dxa"/>
            <w:gridSpan w:val="2"/>
          </w:tcPr>
          <w:p w14:paraId="5A3AAA2A" w14:textId="77777777" w:rsidR="00AC1BDA" w:rsidRPr="00D81524" w:rsidRDefault="00AC1BDA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กำหนดอัตราใหม่</w:t>
            </w:r>
          </w:p>
        </w:tc>
        <w:tc>
          <w:tcPr>
            <w:tcW w:w="1137" w:type="dxa"/>
          </w:tcPr>
          <w:p w14:paraId="179EF749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0" w:type="dxa"/>
          </w:tcPr>
          <w:p w14:paraId="48815FD2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3" w:type="dxa"/>
          </w:tcPr>
          <w:p w14:paraId="2645CCE3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9" w:type="dxa"/>
          </w:tcPr>
          <w:p w14:paraId="5ED1F2E2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03" w:type="dxa"/>
          </w:tcPr>
          <w:p w14:paraId="375FC0D0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AC1BDA" w:rsidRPr="00D81524" w14:paraId="0100F93A" w14:textId="77777777" w:rsidTr="00AC1BDA">
        <w:trPr>
          <w:gridAfter w:val="1"/>
          <w:wAfter w:w="9" w:type="dxa"/>
          <w:tblHeader/>
        </w:trPr>
        <w:tc>
          <w:tcPr>
            <w:tcW w:w="2505" w:type="dxa"/>
          </w:tcPr>
          <w:p w14:paraId="6B9B0B0C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35" w:type="dxa"/>
          </w:tcPr>
          <w:p w14:paraId="3603C0EC" w14:textId="77777777" w:rsidR="00AC1BDA" w:rsidRPr="00D81524" w:rsidRDefault="00AC1BDA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ตามอัตราตลาด</w:t>
            </w:r>
          </w:p>
        </w:tc>
        <w:tc>
          <w:tcPr>
            <w:tcW w:w="1202" w:type="dxa"/>
            <w:gridSpan w:val="2"/>
          </w:tcPr>
          <w:p w14:paraId="490CF76C" w14:textId="77777777" w:rsidR="00AC1BDA" w:rsidRPr="00D81524" w:rsidRDefault="00AC1BDA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น้อยกว่า 1 ปี</w:t>
            </w:r>
          </w:p>
        </w:tc>
        <w:tc>
          <w:tcPr>
            <w:tcW w:w="1137" w:type="dxa"/>
          </w:tcPr>
          <w:p w14:paraId="117CD45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ไม่มีดอกเบี้ย</w:t>
            </w:r>
          </w:p>
        </w:tc>
        <w:tc>
          <w:tcPr>
            <w:tcW w:w="1080" w:type="dxa"/>
          </w:tcPr>
          <w:p w14:paraId="7CEAA282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รวม</w:t>
            </w:r>
          </w:p>
        </w:tc>
        <w:tc>
          <w:tcPr>
            <w:tcW w:w="1173" w:type="dxa"/>
          </w:tcPr>
          <w:p w14:paraId="50694911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999" w:type="dxa"/>
          </w:tcPr>
          <w:p w14:paraId="7224E41E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คงที่</w:t>
            </w:r>
          </w:p>
        </w:tc>
        <w:tc>
          <w:tcPr>
            <w:tcW w:w="903" w:type="dxa"/>
          </w:tcPr>
          <w:p w14:paraId="0C505607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ถัวเฉลี่ย</w:t>
            </w:r>
          </w:p>
        </w:tc>
      </w:tr>
      <w:tr w:rsidR="00AC1BDA" w:rsidRPr="00D81524" w14:paraId="6CFB1846" w14:textId="77777777" w:rsidTr="00AC1BDA">
        <w:trPr>
          <w:tblHeader/>
        </w:trPr>
        <w:tc>
          <w:tcPr>
            <w:tcW w:w="2505" w:type="dxa"/>
          </w:tcPr>
          <w:p w14:paraId="1D65DFC4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54" w:type="dxa"/>
            <w:gridSpan w:val="5"/>
          </w:tcPr>
          <w:p w14:paraId="684636CC" w14:textId="77777777" w:rsidR="00AC1BDA" w:rsidRPr="00D81524" w:rsidRDefault="00AC1BDA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  <w:t>บาท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3084" w:type="dxa"/>
            <w:gridSpan w:val="4"/>
          </w:tcPr>
          <w:p w14:paraId="68B11838" w14:textId="77777777" w:rsidR="00AC1BDA" w:rsidRPr="00D81524" w:rsidRDefault="00AC1BDA" w:rsidP="006164D9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  <w:t>(ร้อยละต่อปี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C1BDA" w:rsidRPr="00D81524" w14:paraId="084B9717" w14:textId="77777777" w:rsidTr="00AC1BDA">
        <w:trPr>
          <w:gridAfter w:val="1"/>
          <w:wAfter w:w="9" w:type="dxa"/>
        </w:trPr>
        <w:tc>
          <w:tcPr>
            <w:tcW w:w="2505" w:type="dxa"/>
          </w:tcPr>
          <w:p w14:paraId="77DF1FE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49" w:type="dxa"/>
            <w:gridSpan w:val="2"/>
          </w:tcPr>
          <w:p w14:paraId="45D7BF1A" w14:textId="77777777" w:rsidR="00AC1BDA" w:rsidRPr="00D81524" w:rsidRDefault="00AC1BDA" w:rsidP="006164D9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0CB2EBA" w14:textId="77777777" w:rsidR="00AC1BDA" w:rsidRPr="00D81524" w:rsidRDefault="00AC1BDA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DCC46BA" w14:textId="77777777" w:rsidR="00AC1BDA" w:rsidRPr="00D81524" w:rsidRDefault="00AC1BDA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0C2070A" w14:textId="77777777" w:rsidR="00AC1BDA" w:rsidRPr="00D81524" w:rsidRDefault="00AC1BDA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73" w:type="dxa"/>
          </w:tcPr>
          <w:p w14:paraId="5E94FC2F" w14:textId="77777777" w:rsidR="00AC1BDA" w:rsidRPr="00D81524" w:rsidRDefault="00AC1BDA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99" w:type="dxa"/>
          </w:tcPr>
          <w:p w14:paraId="149B8EBD" w14:textId="77777777" w:rsidR="00AC1BDA" w:rsidRPr="00D81524" w:rsidRDefault="00AC1BDA" w:rsidP="006164D9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3" w:type="dxa"/>
          </w:tcPr>
          <w:p w14:paraId="2EBF9F36" w14:textId="77777777" w:rsidR="00AC1BDA" w:rsidRPr="00D81524" w:rsidRDefault="00AC1BDA" w:rsidP="006164D9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AC1BDA" w:rsidRPr="00D81524" w14:paraId="720986D9" w14:textId="77777777" w:rsidTr="00AC1BDA">
        <w:trPr>
          <w:gridAfter w:val="1"/>
          <w:wAfter w:w="9" w:type="dxa"/>
        </w:trPr>
        <w:tc>
          <w:tcPr>
            <w:tcW w:w="2505" w:type="dxa"/>
          </w:tcPr>
          <w:p w14:paraId="56EFF0DF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เงินสดและรายการ</w:t>
            </w:r>
          </w:p>
        </w:tc>
        <w:tc>
          <w:tcPr>
            <w:tcW w:w="1149" w:type="dxa"/>
            <w:gridSpan w:val="2"/>
          </w:tcPr>
          <w:p w14:paraId="4DF87899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21"/>
              <w:jc w:val="both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188" w:type="dxa"/>
          </w:tcPr>
          <w:p w14:paraId="50375A6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693EC91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0" w:type="dxa"/>
          </w:tcPr>
          <w:p w14:paraId="23E77E00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3" w:type="dxa"/>
          </w:tcPr>
          <w:p w14:paraId="02D97B47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999" w:type="dxa"/>
          </w:tcPr>
          <w:p w14:paraId="6C5B0BE3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903" w:type="dxa"/>
          </w:tcPr>
          <w:p w14:paraId="7BE3ED0A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</w:tr>
      <w:tr w:rsidR="00AC1BDA" w:rsidRPr="00D81524" w14:paraId="27B385D1" w14:textId="77777777" w:rsidTr="00AC1BDA">
        <w:trPr>
          <w:gridAfter w:val="1"/>
          <w:wAfter w:w="9" w:type="dxa"/>
        </w:trPr>
        <w:tc>
          <w:tcPr>
            <w:tcW w:w="2505" w:type="dxa"/>
          </w:tcPr>
          <w:p w14:paraId="72873A8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เทียบเท่าเงินสด</w:t>
            </w:r>
          </w:p>
        </w:tc>
        <w:tc>
          <w:tcPr>
            <w:tcW w:w="1149" w:type="dxa"/>
            <w:gridSpan w:val="2"/>
            <w:shd w:val="clear" w:color="auto" w:fill="auto"/>
          </w:tcPr>
          <w:p w14:paraId="48DD2515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56,534</w:t>
            </w:r>
          </w:p>
        </w:tc>
        <w:tc>
          <w:tcPr>
            <w:tcW w:w="1188" w:type="dxa"/>
            <w:shd w:val="clear" w:color="auto" w:fill="auto"/>
          </w:tcPr>
          <w:p w14:paraId="66E480F3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1137" w:type="dxa"/>
            <w:shd w:val="clear" w:color="auto" w:fill="auto"/>
          </w:tcPr>
          <w:p w14:paraId="6733E0D0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1,049,009</w:t>
            </w:r>
          </w:p>
        </w:tc>
        <w:tc>
          <w:tcPr>
            <w:tcW w:w="1080" w:type="dxa"/>
            <w:shd w:val="clear" w:color="auto" w:fill="auto"/>
          </w:tcPr>
          <w:p w14:paraId="4C44730A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1,405,543</w:t>
            </w:r>
          </w:p>
        </w:tc>
        <w:tc>
          <w:tcPr>
            <w:tcW w:w="1173" w:type="dxa"/>
            <w:shd w:val="clear" w:color="auto" w:fill="auto"/>
          </w:tcPr>
          <w:p w14:paraId="78FE1A8D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0.38</w:t>
            </w:r>
          </w:p>
        </w:tc>
        <w:tc>
          <w:tcPr>
            <w:tcW w:w="999" w:type="dxa"/>
            <w:shd w:val="clear" w:color="auto" w:fill="auto"/>
          </w:tcPr>
          <w:p w14:paraId="474D7DD8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1.15</w:t>
            </w:r>
          </w:p>
        </w:tc>
        <w:tc>
          <w:tcPr>
            <w:tcW w:w="903" w:type="dxa"/>
            <w:shd w:val="clear" w:color="auto" w:fill="auto"/>
          </w:tcPr>
          <w:p w14:paraId="02E1B398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1.30</w:t>
            </w:r>
          </w:p>
        </w:tc>
      </w:tr>
      <w:tr w:rsidR="00AC1BDA" w:rsidRPr="00D81524" w14:paraId="73E8C485" w14:textId="77777777" w:rsidTr="00AC1BDA">
        <w:trPr>
          <w:gridAfter w:val="1"/>
          <w:wAfter w:w="9" w:type="dxa"/>
        </w:trPr>
        <w:tc>
          <w:tcPr>
            <w:tcW w:w="2505" w:type="dxa"/>
          </w:tcPr>
          <w:p w14:paraId="2D21743A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ลูกหนี้สำนักหักบ</w:t>
            </w: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ัญ</w:t>
            </w: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ชีและ</w:t>
            </w:r>
          </w:p>
          <w:p w14:paraId="7774A29E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บริษัทหลักทรัพย์</w:t>
            </w:r>
          </w:p>
        </w:tc>
        <w:tc>
          <w:tcPr>
            <w:tcW w:w="1149" w:type="dxa"/>
            <w:gridSpan w:val="2"/>
            <w:shd w:val="clear" w:color="auto" w:fill="auto"/>
          </w:tcPr>
          <w:p w14:paraId="508F878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4F10E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4D480CA3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19B52F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5548C27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590268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163,845</w:t>
            </w:r>
          </w:p>
        </w:tc>
        <w:tc>
          <w:tcPr>
            <w:tcW w:w="1080" w:type="dxa"/>
            <w:shd w:val="clear" w:color="auto" w:fill="auto"/>
          </w:tcPr>
          <w:p w14:paraId="68BE2BF1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A8A66C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163,845</w:t>
            </w:r>
          </w:p>
        </w:tc>
        <w:tc>
          <w:tcPr>
            <w:tcW w:w="1173" w:type="dxa"/>
            <w:shd w:val="clear" w:color="auto" w:fill="auto"/>
          </w:tcPr>
          <w:p w14:paraId="7B057052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1AB2F9FE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  <w:tab w:val="left" w:pos="612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5F2D5705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69703B2C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119AF774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0113E94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C1BDA" w:rsidRPr="00D81524" w14:paraId="05D1C4A3" w14:textId="77777777" w:rsidTr="00AC1BDA">
        <w:trPr>
          <w:gridAfter w:val="1"/>
          <w:wAfter w:w="9" w:type="dxa"/>
        </w:trPr>
        <w:tc>
          <w:tcPr>
            <w:tcW w:w="2505" w:type="dxa"/>
          </w:tcPr>
          <w:p w14:paraId="43C814F5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149" w:type="dxa"/>
            <w:gridSpan w:val="2"/>
            <w:shd w:val="clear" w:color="auto" w:fill="auto"/>
          </w:tcPr>
          <w:p w14:paraId="6DD8DCEF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33A0A62D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1,134,809</w:t>
            </w:r>
          </w:p>
        </w:tc>
        <w:tc>
          <w:tcPr>
            <w:tcW w:w="1137" w:type="dxa"/>
            <w:shd w:val="clear" w:color="auto" w:fill="auto"/>
          </w:tcPr>
          <w:p w14:paraId="3513CECF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4,124,959</w:t>
            </w:r>
          </w:p>
        </w:tc>
        <w:tc>
          <w:tcPr>
            <w:tcW w:w="1080" w:type="dxa"/>
            <w:shd w:val="clear" w:color="auto" w:fill="auto"/>
          </w:tcPr>
          <w:p w14:paraId="53F1B975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5,259,76</w:t>
            </w: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</w:p>
        </w:tc>
        <w:tc>
          <w:tcPr>
            <w:tcW w:w="1173" w:type="dxa"/>
            <w:shd w:val="clear" w:color="auto" w:fill="auto"/>
          </w:tcPr>
          <w:p w14:paraId="7B64AAAC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5FF47B4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5.10 - 6.25</w:t>
            </w:r>
          </w:p>
        </w:tc>
        <w:tc>
          <w:tcPr>
            <w:tcW w:w="903" w:type="dxa"/>
            <w:shd w:val="clear" w:color="auto" w:fill="auto"/>
          </w:tcPr>
          <w:p w14:paraId="412A10C2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5.39</w:t>
            </w:r>
          </w:p>
        </w:tc>
      </w:tr>
      <w:tr w:rsidR="00AC1BDA" w:rsidRPr="00D81524" w14:paraId="7A2C5932" w14:textId="77777777" w:rsidTr="00AC1BDA">
        <w:trPr>
          <w:gridAfter w:val="1"/>
          <w:wAfter w:w="9" w:type="dxa"/>
        </w:trPr>
        <w:tc>
          <w:tcPr>
            <w:tcW w:w="2505" w:type="dxa"/>
          </w:tcPr>
          <w:p w14:paraId="5B7152BE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49" w:type="dxa"/>
            <w:gridSpan w:val="2"/>
            <w:shd w:val="clear" w:color="auto" w:fill="auto"/>
          </w:tcPr>
          <w:p w14:paraId="25801F5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3F3EF7B1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6DB105C8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90,171</w:t>
            </w:r>
          </w:p>
        </w:tc>
        <w:tc>
          <w:tcPr>
            <w:tcW w:w="1080" w:type="dxa"/>
            <w:shd w:val="clear" w:color="auto" w:fill="auto"/>
          </w:tcPr>
          <w:p w14:paraId="3B37CA9C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90,171</w:t>
            </w:r>
          </w:p>
        </w:tc>
        <w:tc>
          <w:tcPr>
            <w:tcW w:w="1173" w:type="dxa"/>
            <w:shd w:val="clear" w:color="auto" w:fill="auto"/>
          </w:tcPr>
          <w:p w14:paraId="66648D60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3A907963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538D98D1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C1BDA" w:rsidRPr="00D81524" w14:paraId="75124829" w14:textId="77777777" w:rsidTr="00AC1BDA">
        <w:trPr>
          <w:gridAfter w:val="1"/>
          <w:wAfter w:w="9" w:type="dxa"/>
        </w:trPr>
        <w:tc>
          <w:tcPr>
            <w:tcW w:w="2505" w:type="dxa"/>
          </w:tcPr>
          <w:p w14:paraId="1266DA1D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149" w:type="dxa"/>
            <w:gridSpan w:val="2"/>
            <w:shd w:val="clear" w:color="auto" w:fill="auto"/>
          </w:tcPr>
          <w:p w14:paraId="0ECA4342" w14:textId="1031AC55" w:rsidR="00AC1BDA" w:rsidRPr="00D81524" w:rsidRDefault="00FD3158" w:rsidP="00751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36,962</w:t>
            </w:r>
          </w:p>
        </w:tc>
        <w:tc>
          <w:tcPr>
            <w:tcW w:w="1188" w:type="dxa"/>
            <w:shd w:val="clear" w:color="auto" w:fill="auto"/>
          </w:tcPr>
          <w:p w14:paraId="008301B7" w14:textId="63364817" w:rsidR="00AC1BDA" w:rsidRPr="00D81524" w:rsidRDefault="00FD3158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491,817</w:t>
            </w:r>
          </w:p>
        </w:tc>
        <w:tc>
          <w:tcPr>
            <w:tcW w:w="1137" w:type="dxa"/>
            <w:shd w:val="clear" w:color="auto" w:fill="auto"/>
          </w:tcPr>
          <w:p w14:paraId="3CE56894" w14:textId="6F911CF1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FD3158">
              <w:rPr>
                <w:rFonts w:asciiTheme="majorBidi" w:hAnsiTheme="majorBidi" w:cstheme="majorBidi"/>
                <w:sz w:val="24"/>
                <w:szCs w:val="24"/>
              </w:rPr>
              <w:t>004,608</w:t>
            </w:r>
          </w:p>
        </w:tc>
        <w:tc>
          <w:tcPr>
            <w:tcW w:w="1080" w:type="dxa"/>
            <w:shd w:val="clear" w:color="auto" w:fill="auto"/>
          </w:tcPr>
          <w:p w14:paraId="47E9B7DA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2,533,387</w:t>
            </w:r>
          </w:p>
        </w:tc>
        <w:tc>
          <w:tcPr>
            <w:tcW w:w="1173" w:type="dxa"/>
            <w:shd w:val="clear" w:color="auto" w:fill="auto"/>
          </w:tcPr>
          <w:p w14:paraId="6C3F1370" w14:textId="0D65461F" w:rsidR="00AC1BDA" w:rsidRPr="00D81524" w:rsidRDefault="00203446" w:rsidP="00203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600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1.36 - 2.85</w:t>
            </w:r>
          </w:p>
        </w:tc>
        <w:tc>
          <w:tcPr>
            <w:tcW w:w="999" w:type="dxa"/>
            <w:shd w:val="clear" w:color="auto" w:fill="auto"/>
          </w:tcPr>
          <w:p w14:paraId="4AD9A972" w14:textId="1A5F2E12" w:rsidR="00AC1BDA" w:rsidRPr="00D81524" w:rsidRDefault="00203446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1.51</w:t>
            </w:r>
          </w:p>
        </w:tc>
        <w:tc>
          <w:tcPr>
            <w:tcW w:w="903" w:type="dxa"/>
            <w:shd w:val="clear" w:color="auto" w:fill="auto"/>
          </w:tcPr>
          <w:p w14:paraId="1B465AB3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C1BDA" w:rsidRPr="00D81524" w14:paraId="425D1FF3" w14:textId="77777777" w:rsidTr="00AC1BDA">
        <w:trPr>
          <w:gridAfter w:val="1"/>
          <w:wAfter w:w="9" w:type="dxa"/>
        </w:trPr>
        <w:tc>
          <w:tcPr>
            <w:tcW w:w="2505" w:type="dxa"/>
          </w:tcPr>
          <w:p w14:paraId="59674381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สินทรัพย์ทางการเงินอื่น</w:t>
            </w:r>
          </w:p>
        </w:tc>
        <w:tc>
          <w:tcPr>
            <w:tcW w:w="1149" w:type="dxa"/>
            <w:gridSpan w:val="2"/>
            <w:shd w:val="clear" w:color="auto" w:fill="auto"/>
          </w:tcPr>
          <w:p w14:paraId="69959A61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2B50785F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115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49269506" w14:textId="77777777" w:rsidR="00AC1BDA" w:rsidRPr="00D81524" w:rsidRDefault="00AC1BDA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112,991</w:t>
            </w:r>
          </w:p>
        </w:tc>
        <w:tc>
          <w:tcPr>
            <w:tcW w:w="1080" w:type="dxa"/>
            <w:shd w:val="clear" w:color="auto" w:fill="auto"/>
          </w:tcPr>
          <w:p w14:paraId="682FF014" w14:textId="77777777" w:rsidR="00AC1BDA" w:rsidRPr="00D81524" w:rsidRDefault="00AC1BDA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112,991</w:t>
            </w:r>
          </w:p>
        </w:tc>
        <w:tc>
          <w:tcPr>
            <w:tcW w:w="1173" w:type="dxa"/>
            <w:shd w:val="clear" w:color="auto" w:fill="auto"/>
          </w:tcPr>
          <w:p w14:paraId="121A147F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0D910ED4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10F28175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</w:tr>
      <w:tr w:rsidR="00AC1BDA" w:rsidRPr="00D81524" w14:paraId="154AE5D6" w14:textId="77777777" w:rsidTr="00AC1BDA">
        <w:trPr>
          <w:gridAfter w:val="1"/>
          <w:wAfter w:w="9" w:type="dxa"/>
        </w:trPr>
        <w:tc>
          <w:tcPr>
            <w:tcW w:w="2505" w:type="dxa"/>
          </w:tcPr>
          <w:p w14:paraId="099F7AD5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gridSpan w:val="2"/>
            <w:shd w:val="clear" w:color="auto" w:fill="auto"/>
          </w:tcPr>
          <w:p w14:paraId="4637F0C8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98" w:right="-115" w:firstLine="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shd w:val="clear" w:color="auto" w:fill="auto"/>
          </w:tcPr>
          <w:p w14:paraId="6B1CF35C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115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0B0EDEF" w14:textId="77777777" w:rsidR="00AC1BDA" w:rsidRPr="00D81524" w:rsidRDefault="00AC1BDA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2EA4B7AD" w14:textId="77777777" w:rsidR="00AC1BDA" w:rsidRPr="00D81524" w:rsidRDefault="00AC1BDA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</w:tcPr>
          <w:p w14:paraId="00273720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  <w:tc>
          <w:tcPr>
            <w:tcW w:w="999" w:type="dxa"/>
            <w:shd w:val="clear" w:color="auto" w:fill="auto"/>
          </w:tcPr>
          <w:p w14:paraId="7B7A80D7" w14:textId="77777777" w:rsidR="00AC1BDA" w:rsidRPr="006164D9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3" w:type="dxa"/>
            <w:shd w:val="clear" w:color="auto" w:fill="auto"/>
          </w:tcPr>
          <w:p w14:paraId="25ADBD7B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ja-JP"/>
              </w:rPr>
            </w:pPr>
          </w:p>
        </w:tc>
      </w:tr>
      <w:tr w:rsidR="00AC1BDA" w:rsidRPr="00D81524" w14:paraId="45DFF620" w14:textId="77777777" w:rsidTr="00AC1BDA">
        <w:trPr>
          <w:gridAfter w:val="1"/>
          <w:wAfter w:w="9" w:type="dxa"/>
        </w:trPr>
        <w:tc>
          <w:tcPr>
            <w:tcW w:w="2505" w:type="dxa"/>
          </w:tcPr>
          <w:p w14:paraId="7560078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49" w:type="dxa"/>
            <w:gridSpan w:val="2"/>
            <w:shd w:val="clear" w:color="auto" w:fill="auto"/>
          </w:tcPr>
          <w:p w14:paraId="000D9625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98" w:right="-115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14:paraId="2445C3AA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115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3700968" w14:textId="77777777" w:rsidR="00AC1BDA" w:rsidRPr="00D81524" w:rsidRDefault="00AC1BDA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C25A82F" w14:textId="77777777" w:rsidR="00AC1BDA" w:rsidRPr="00D81524" w:rsidRDefault="00AC1BDA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  <w:shd w:val="clear" w:color="auto" w:fill="auto"/>
          </w:tcPr>
          <w:p w14:paraId="6BB1DEE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99" w:type="dxa"/>
            <w:shd w:val="clear" w:color="auto" w:fill="auto"/>
          </w:tcPr>
          <w:p w14:paraId="21C116DE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3" w:type="dxa"/>
            <w:shd w:val="clear" w:color="auto" w:fill="auto"/>
          </w:tcPr>
          <w:p w14:paraId="0796F920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</w:tr>
      <w:tr w:rsidR="00AC1BDA" w:rsidRPr="00D81524" w14:paraId="4E78DCF6" w14:textId="77777777" w:rsidTr="00AC1BDA">
        <w:trPr>
          <w:gridAfter w:val="1"/>
          <w:wAfter w:w="9" w:type="dxa"/>
        </w:trPr>
        <w:tc>
          <w:tcPr>
            <w:tcW w:w="2505" w:type="dxa"/>
          </w:tcPr>
          <w:p w14:paraId="3BF1F7A0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เจ้าหนี้สำนักหักบัญชีและ</w:t>
            </w:r>
          </w:p>
          <w:p w14:paraId="4CB5925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บริษัทหลักทรัพย์</w:t>
            </w:r>
          </w:p>
        </w:tc>
        <w:tc>
          <w:tcPr>
            <w:tcW w:w="1149" w:type="dxa"/>
            <w:gridSpan w:val="2"/>
            <w:shd w:val="clear" w:color="auto" w:fill="auto"/>
          </w:tcPr>
          <w:p w14:paraId="6CBBC595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97C4E2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2B6917B3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BF02C5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2FDA2A1E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530,502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8E7FC3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530,502</w:t>
            </w:r>
          </w:p>
        </w:tc>
        <w:tc>
          <w:tcPr>
            <w:tcW w:w="1173" w:type="dxa"/>
            <w:shd w:val="clear" w:color="auto" w:fill="auto"/>
          </w:tcPr>
          <w:p w14:paraId="78C844E3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3607ABA1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5F50205E" w14:textId="77777777" w:rsidR="00AC1BDA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1FF6B108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55F2558C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4CC8CD4D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C1BDA" w:rsidRPr="00D81524" w14:paraId="72EAFEED" w14:textId="77777777" w:rsidTr="00AC1BDA">
        <w:trPr>
          <w:gridAfter w:val="1"/>
          <w:wAfter w:w="9" w:type="dxa"/>
        </w:trPr>
        <w:tc>
          <w:tcPr>
            <w:tcW w:w="2505" w:type="dxa"/>
          </w:tcPr>
          <w:p w14:paraId="0DC1A8FB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เจ้าหนี้ธุรกิจหลักทรัพย์</w:t>
            </w:r>
          </w:p>
        </w:tc>
        <w:tc>
          <w:tcPr>
            <w:tcW w:w="1149" w:type="dxa"/>
            <w:gridSpan w:val="2"/>
            <w:shd w:val="clear" w:color="auto" w:fill="auto"/>
          </w:tcPr>
          <w:p w14:paraId="597C4FF7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1114AC12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6119F33F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3,476,074</w:t>
            </w:r>
          </w:p>
        </w:tc>
        <w:tc>
          <w:tcPr>
            <w:tcW w:w="1080" w:type="dxa"/>
            <w:shd w:val="clear" w:color="auto" w:fill="auto"/>
          </w:tcPr>
          <w:p w14:paraId="3B95A761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3,476,074</w:t>
            </w:r>
          </w:p>
        </w:tc>
        <w:tc>
          <w:tcPr>
            <w:tcW w:w="1173" w:type="dxa"/>
            <w:shd w:val="clear" w:color="auto" w:fill="auto"/>
          </w:tcPr>
          <w:p w14:paraId="774318DD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641DD450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6766EEFB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C1BDA" w:rsidRPr="00D81524" w14:paraId="5A07AB73" w14:textId="77777777" w:rsidTr="00AC1BDA">
        <w:trPr>
          <w:gridAfter w:val="1"/>
          <w:wAfter w:w="9" w:type="dxa"/>
        </w:trPr>
        <w:tc>
          <w:tcPr>
            <w:tcW w:w="2505" w:type="dxa"/>
          </w:tcPr>
          <w:p w14:paraId="3C42D1F1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149" w:type="dxa"/>
            <w:gridSpan w:val="2"/>
            <w:shd w:val="clear" w:color="auto" w:fill="auto"/>
          </w:tcPr>
          <w:p w14:paraId="6A7CF087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56244D0C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49ACB5AD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689,894</w:t>
            </w:r>
          </w:p>
        </w:tc>
        <w:tc>
          <w:tcPr>
            <w:tcW w:w="1080" w:type="dxa"/>
            <w:shd w:val="clear" w:color="auto" w:fill="auto"/>
          </w:tcPr>
          <w:p w14:paraId="01C29268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689,894</w:t>
            </w:r>
          </w:p>
        </w:tc>
        <w:tc>
          <w:tcPr>
            <w:tcW w:w="1173" w:type="dxa"/>
            <w:shd w:val="clear" w:color="auto" w:fill="auto"/>
          </w:tcPr>
          <w:p w14:paraId="20774A1E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1B632C6E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46AC4609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C1BDA" w:rsidRPr="00D81524" w14:paraId="058747DA" w14:textId="77777777" w:rsidTr="00AC1BDA">
        <w:trPr>
          <w:gridAfter w:val="1"/>
          <w:wAfter w:w="9" w:type="dxa"/>
        </w:trPr>
        <w:tc>
          <w:tcPr>
            <w:tcW w:w="2505" w:type="dxa"/>
          </w:tcPr>
          <w:p w14:paraId="73492EFE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ตราสารหนี้ที่ออก</w:t>
            </w:r>
          </w:p>
        </w:tc>
        <w:tc>
          <w:tcPr>
            <w:tcW w:w="1149" w:type="dxa"/>
            <w:gridSpan w:val="2"/>
            <w:shd w:val="clear" w:color="auto" w:fill="auto"/>
          </w:tcPr>
          <w:p w14:paraId="599CCCC5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6F687D33" w14:textId="798B7A28" w:rsidR="00AC1BDA" w:rsidRPr="00D81524" w:rsidRDefault="00C620D6" w:rsidP="003869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C1BDA">
              <w:rPr>
                <w:rFonts w:asciiTheme="majorBidi" w:hAnsiTheme="majorBidi" w:cstheme="majorBidi"/>
                <w:sz w:val="24"/>
                <w:szCs w:val="24"/>
              </w:rPr>
              <w:t>,141,365</w:t>
            </w:r>
          </w:p>
        </w:tc>
        <w:tc>
          <w:tcPr>
            <w:tcW w:w="1137" w:type="dxa"/>
            <w:shd w:val="clear" w:color="auto" w:fill="auto"/>
          </w:tcPr>
          <w:p w14:paraId="1698135A" w14:textId="53BC9DA9" w:rsidR="00AC1BDA" w:rsidRPr="00D81524" w:rsidRDefault="00AC1BDA" w:rsidP="00203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32B270E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2,141,365</w:t>
            </w:r>
          </w:p>
        </w:tc>
        <w:tc>
          <w:tcPr>
            <w:tcW w:w="1173" w:type="dxa"/>
            <w:shd w:val="clear" w:color="auto" w:fill="auto"/>
          </w:tcPr>
          <w:p w14:paraId="0986293E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อ้างอิงกับตัวแปร</w:t>
            </w:r>
            <w:r w:rsidRPr="00D81524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th-TH"/>
              </w:rPr>
              <w:t>*</w:t>
            </w:r>
          </w:p>
        </w:tc>
        <w:tc>
          <w:tcPr>
            <w:tcW w:w="999" w:type="dxa"/>
            <w:shd w:val="clear" w:color="auto" w:fill="auto"/>
          </w:tcPr>
          <w:p w14:paraId="7AE8EB3D" w14:textId="2924F85F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1.22 - </w:t>
            </w: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1.90</w:t>
            </w:r>
          </w:p>
        </w:tc>
        <w:tc>
          <w:tcPr>
            <w:tcW w:w="903" w:type="dxa"/>
            <w:shd w:val="clear" w:color="auto" w:fill="auto"/>
          </w:tcPr>
          <w:p w14:paraId="54957A72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C1BDA" w:rsidRPr="00D81524" w14:paraId="3B011340" w14:textId="77777777" w:rsidTr="00AC1BDA">
        <w:trPr>
          <w:gridAfter w:val="1"/>
          <w:wAfter w:w="9" w:type="dxa"/>
        </w:trPr>
        <w:tc>
          <w:tcPr>
            <w:tcW w:w="2505" w:type="dxa"/>
          </w:tcPr>
          <w:p w14:paraId="31DC20E8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369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149" w:type="dxa"/>
            <w:gridSpan w:val="2"/>
            <w:shd w:val="clear" w:color="auto" w:fill="auto"/>
          </w:tcPr>
          <w:p w14:paraId="64E72C49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98" w:right="-115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139ADBB7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37" w:type="dxa"/>
            <w:shd w:val="clear" w:color="auto" w:fill="auto"/>
          </w:tcPr>
          <w:p w14:paraId="36EBC43D" w14:textId="77777777" w:rsidR="00AC1BDA" w:rsidRPr="00D81524" w:rsidRDefault="00AC1BDA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103,844</w:t>
            </w:r>
          </w:p>
        </w:tc>
        <w:tc>
          <w:tcPr>
            <w:tcW w:w="1080" w:type="dxa"/>
            <w:shd w:val="clear" w:color="auto" w:fill="auto"/>
          </w:tcPr>
          <w:p w14:paraId="0DD419F3" w14:textId="77777777" w:rsidR="00AC1BDA" w:rsidRPr="00D81524" w:rsidRDefault="00AC1BDA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103,844</w:t>
            </w:r>
          </w:p>
        </w:tc>
        <w:tc>
          <w:tcPr>
            <w:tcW w:w="1173" w:type="dxa"/>
            <w:shd w:val="clear" w:color="auto" w:fill="auto"/>
          </w:tcPr>
          <w:p w14:paraId="1CF44530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620F07F8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14:paraId="75B1A482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</w:tbl>
    <w:p w14:paraId="68B18A91" w14:textId="77777777" w:rsidR="00946696" w:rsidRDefault="00946696" w:rsidP="00AC1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450"/>
        <w:rPr>
          <w:rFonts w:asciiTheme="majorBidi" w:hAnsiTheme="majorBidi" w:cstheme="majorBidi"/>
          <w:sz w:val="24"/>
          <w:szCs w:val="24"/>
          <w:vertAlign w:val="superscript"/>
          <w:lang w:val="th-TH"/>
        </w:rPr>
      </w:pPr>
    </w:p>
    <w:p w14:paraId="4DD9A136" w14:textId="1D8DEC5E" w:rsidR="00AC1BDA" w:rsidRDefault="00AC1BDA" w:rsidP="00AC1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450"/>
        <w:rPr>
          <w:rFonts w:asciiTheme="majorBidi" w:hAnsiTheme="majorBidi" w:cstheme="majorBidi"/>
          <w:sz w:val="24"/>
          <w:szCs w:val="24"/>
          <w:lang w:val="th-TH"/>
        </w:rPr>
      </w:pPr>
      <w:r w:rsidRPr="00D81524">
        <w:rPr>
          <w:rFonts w:asciiTheme="majorBidi" w:hAnsiTheme="majorBidi" w:cstheme="majorBidi"/>
          <w:sz w:val="24"/>
          <w:szCs w:val="24"/>
          <w:vertAlign w:val="superscript"/>
          <w:cs/>
          <w:lang w:val="th-TH"/>
        </w:rPr>
        <w:t>*</w:t>
      </w:r>
      <w:r w:rsidRPr="00D81524">
        <w:rPr>
          <w:rFonts w:asciiTheme="majorBidi" w:hAnsiTheme="majorBidi" w:cstheme="majorBidi"/>
          <w:spacing w:val="-4"/>
          <w:sz w:val="24"/>
          <w:szCs w:val="24"/>
          <w:cs/>
          <w:lang w:val="th-TH"/>
        </w:rPr>
        <w:tab/>
      </w:r>
      <w:r w:rsidRPr="00D81524">
        <w:rPr>
          <w:rFonts w:asciiTheme="majorBidi" w:hAnsiTheme="majorBidi" w:cstheme="majorBidi"/>
          <w:sz w:val="24"/>
          <w:szCs w:val="24"/>
          <w:cs/>
          <w:lang w:val="th-TH"/>
        </w:rPr>
        <w:t>ผลตอบแทนอ้างอิงกับตัวแปรคืออัตราดอกเบี้ยอ้างอิงและราคาเฉลี่ยของกลุ่มหุ้นที่จดทะเบียนในตลาดหลักทรัพย์</w:t>
      </w:r>
    </w:p>
    <w:p w14:paraId="36D8F4F2" w14:textId="77777777" w:rsidR="008F26A0" w:rsidRDefault="008F26A0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30244D" w14:textId="77777777" w:rsidR="008F26A0" w:rsidRDefault="008F26A0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E0F3B48" w14:textId="77777777" w:rsidR="008F26A0" w:rsidRDefault="008F26A0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122BB6" w14:textId="77777777" w:rsidR="008F26A0" w:rsidRDefault="008F26A0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84FCCEC" w14:textId="77777777" w:rsidR="008F26A0" w:rsidRDefault="008F26A0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7CC2350" w14:textId="77777777" w:rsidR="008F26A0" w:rsidRDefault="008F26A0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77E068" w14:textId="77777777" w:rsidR="008F26A0" w:rsidRDefault="008F26A0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A47BF6F" w14:textId="77777777" w:rsidR="008F26A0" w:rsidRDefault="008F26A0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0002" w:type="dxa"/>
        <w:tblLayout w:type="fixed"/>
        <w:tblLook w:val="0000" w:firstRow="0" w:lastRow="0" w:firstColumn="0" w:lastColumn="0" w:noHBand="0" w:noVBand="0"/>
      </w:tblPr>
      <w:tblGrid>
        <w:gridCol w:w="2426"/>
        <w:gridCol w:w="1169"/>
        <w:gridCol w:w="1173"/>
        <w:gridCol w:w="1171"/>
        <w:gridCol w:w="1081"/>
        <w:gridCol w:w="1170"/>
        <w:gridCol w:w="900"/>
        <w:gridCol w:w="900"/>
        <w:gridCol w:w="6"/>
        <w:gridCol w:w="6"/>
      </w:tblGrid>
      <w:tr w:rsidR="00AC1BDA" w:rsidRPr="00D81524" w14:paraId="451743EE" w14:textId="77777777" w:rsidTr="006164D9">
        <w:trPr>
          <w:tblHeader/>
        </w:trPr>
        <w:tc>
          <w:tcPr>
            <w:tcW w:w="2426" w:type="dxa"/>
          </w:tcPr>
          <w:p w14:paraId="05435F09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7576" w:type="dxa"/>
            <w:gridSpan w:val="9"/>
          </w:tcPr>
          <w:p w14:paraId="04A18FD3" w14:textId="77777777" w:rsidR="00AC1BDA" w:rsidRPr="00D81524" w:rsidRDefault="00AC1BDA" w:rsidP="006164D9">
            <w:pPr>
              <w:pStyle w:val="BodyText"/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C1BDA" w:rsidRPr="00D81524" w14:paraId="2F115A00" w14:textId="77777777" w:rsidTr="006164D9">
        <w:trPr>
          <w:tblHeader/>
        </w:trPr>
        <w:tc>
          <w:tcPr>
            <w:tcW w:w="2426" w:type="dxa"/>
          </w:tcPr>
          <w:p w14:paraId="2895D6BB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7576" w:type="dxa"/>
            <w:gridSpan w:val="9"/>
          </w:tcPr>
          <w:p w14:paraId="175B9289" w14:textId="77777777" w:rsidR="00AC1BDA" w:rsidRPr="00D81524" w:rsidRDefault="00AC1BDA" w:rsidP="006164D9">
            <w:pPr>
              <w:pStyle w:val="BodyText"/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D8152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</w:tr>
      <w:tr w:rsidR="00FB317F" w:rsidRPr="00D81524" w14:paraId="2773CC21" w14:textId="77777777" w:rsidTr="006164D9">
        <w:trPr>
          <w:gridAfter w:val="2"/>
          <w:wAfter w:w="12" w:type="dxa"/>
          <w:tblHeader/>
        </w:trPr>
        <w:tc>
          <w:tcPr>
            <w:tcW w:w="2426" w:type="dxa"/>
          </w:tcPr>
          <w:p w14:paraId="47B68FBC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69" w:type="dxa"/>
          </w:tcPr>
          <w:p w14:paraId="41B5020D" w14:textId="77777777" w:rsidR="00FB317F" w:rsidRPr="00D81524" w:rsidRDefault="00FB317F" w:rsidP="00FB317F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73" w:type="dxa"/>
          </w:tcPr>
          <w:p w14:paraId="581C95FF" w14:textId="58661F6D" w:rsidR="00FB317F" w:rsidRPr="00D81524" w:rsidRDefault="00FB317F" w:rsidP="00FB317F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ระยะเวลา</w:t>
            </w:r>
          </w:p>
        </w:tc>
        <w:tc>
          <w:tcPr>
            <w:tcW w:w="1171" w:type="dxa"/>
          </w:tcPr>
          <w:p w14:paraId="5BB33958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1" w:type="dxa"/>
          </w:tcPr>
          <w:p w14:paraId="05ABB96B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27F4E62F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92F6845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2AC01F0C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FB317F" w:rsidRPr="00D81524" w14:paraId="381AF244" w14:textId="77777777" w:rsidTr="006164D9">
        <w:trPr>
          <w:gridAfter w:val="2"/>
          <w:wAfter w:w="12" w:type="dxa"/>
          <w:tblHeader/>
        </w:trPr>
        <w:tc>
          <w:tcPr>
            <w:tcW w:w="2426" w:type="dxa"/>
          </w:tcPr>
          <w:p w14:paraId="206ACD61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69" w:type="dxa"/>
          </w:tcPr>
          <w:p w14:paraId="3C55CF57" w14:textId="77777777" w:rsidR="00FB317F" w:rsidRPr="00D81524" w:rsidRDefault="00FB317F" w:rsidP="00FB317F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73" w:type="dxa"/>
          </w:tcPr>
          <w:p w14:paraId="430012EC" w14:textId="3BC81610" w:rsidR="00FB317F" w:rsidRPr="00D81524" w:rsidRDefault="00FB317F" w:rsidP="00FB317F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คงเหลือก่อน</w:t>
            </w:r>
          </w:p>
        </w:tc>
        <w:tc>
          <w:tcPr>
            <w:tcW w:w="1171" w:type="dxa"/>
          </w:tcPr>
          <w:p w14:paraId="74E2CB29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1" w:type="dxa"/>
          </w:tcPr>
          <w:p w14:paraId="3B98E585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73AA0272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C2CB52A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3A2EFFDF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AC1BDA" w:rsidRPr="00D81524" w14:paraId="69210033" w14:textId="77777777" w:rsidTr="006164D9">
        <w:trPr>
          <w:gridAfter w:val="2"/>
          <w:wAfter w:w="12" w:type="dxa"/>
          <w:tblHeader/>
        </w:trPr>
        <w:tc>
          <w:tcPr>
            <w:tcW w:w="2426" w:type="dxa"/>
          </w:tcPr>
          <w:p w14:paraId="7CCCF5E3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69" w:type="dxa"/>
          </w:tcPr>
          <w:p w14:paraId="5E0207D7" w14:textId="77777777" w:rsidR="00AC1BDA" w:rsidRPr="00D81524" w:rsidRDefault="00AC1BDA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73" w:type="dxa"/>
          </w:tcPr>
          <w:p w14:paraId="0EF39F0C" w14:textId="77777777" w:rsidR="00AC1BDA" w:rsidRPr="00D81524" w:rsidRDefault="00AC1BDA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ครบกำหนด</w:t>
            </w:r>
          </w:p>
        </w:tc>
        <w:tc>
          <w:tcPr>
            <w:tcW w:w="1171" w:type="dxa"/>
          </w:tcPr>
          <w:p w14:paraId="33293DF7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1" w:type="dxa"/>
          </w:tcPr>
          <w:p w14:paraId="503B05D2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035B2202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A345C99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25D14A6D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AC1BDA" w:rsidRPr="00D81524" w14:paraId="31F4A305" w14:textId="77777777" w:rsidTr="006164D9">
        <w:trPr>
          <w:gridAfter w:val="2"/>
          <w:wAfter w:w="12" w:type="dxa"/>
          <w:tblHeader/>
        </w:trPr>
        <w:tc>
          <w:tcPr>
            <w:tcW w:w="2426" w:type="dxa"/>
          </w:tcPr>
          <w:p w14:paraId="3211A51B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69" w:type="dxa"/>
          </w:tcPr>
          <w:p w14:paraId="69F7CAF5" w14:textId="77777777" w:rsidR="00AC1BDA" w:rsidRPr="00D81524" w:rsidRDefault="00AC1BDA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73" w:type="dxa"/>
          </w:tcPr>
          <w:p w14:paraId="62320426" w14:textId="77777777" w:rsidR="00AC1BDA" w:rsidRPr="00D81524" w:rsidRDefault="00AC1BDA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ของสัญญา</w:t>
            </w:r>
          </w:p>
        </w:tc>
        <w:tc>
          <w:tcPr>
            <w:tcW w:w="1171" w:type="dxa"/>
          </w:tcPr>
          <w:p w14:paraId="33D61C44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1" w:type="dxa"/>
          </w:tcPr>
          <w:p w14:paraId="38073D3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08C418A9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5F2CF47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2F06C65D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AC1BDA" w:rsidRPr="00D81524" w14:paraId="72F32AD7" w14:textId="77777777" w:rsidTr="006164D9">
        <w:trPr>
          <w:gridAfter w:val="2"/>
          <w:wAfter w:w="12" w:type="dxa"/>
          <w:tblHeader/>
        </w:trPr>
        <w:tc>
          <w:tcPr>
            <w:tcW w:w="2426" w:type="dxa"/>
          </w:tcPr>
          <w:p w14:paraId="111ECA5D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69" w:type="dxa"/>
          </w:tcPr>
          <w:p w14:paraId="65461991" w14:textId="77777777" w:rsidR="00AC1BDA" w:rsidRPr="00D81524" w:rsidRDefault="00AC1BDA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73" w:type="dxa"/>
          </w:tcPr>
          <w:p w14:paraId="4D4FA9F7" w14:textId="77777777" w:rsidR="00AC1BDA" w:rsidRPr="00D81524" w:rsidRDefault="00AC1BDA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หรือก่อน</w:t>
            </w:r>
          </w:p>
        </w:tc>
        <w:tc>
          <w:tcPr>
            <w:tcW w:w="1171" w:type="dxa"/>
          </w:tcPr>
          <w:p w14:paraId="04383DDA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1" w:type="dxa"/>
          </w:tcPr>
          <w:p w14:paraId="7CA994DB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10C08C6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5D6DBD4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5EBC2563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AC1BDA" w:rsidRPr="00D81524" w14:paraId="590D1FDC" w14:textId="77777777" w:rsidTr="006164D9">
        <w:trPr>
          <w:gridAfter w:val="2"/>
          <w:wAfter w:w="12" w:type="dxa"/>
          <w:tblHeader/>
        </w:trPr>
        <w:tc>
          <w:tcPr>
            <w:tcW w:w="2426" w:type="dxa"/>
          </w:tcPr>
          <w:p w14:paraId="75BF7F2D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69" w:type="dxa"/>
          </w:tcPr>
          <w:p w14:paraId="4E7ED1F7" w14:textId="77777777" w:rsidR="00AC1BDA" w:rsidRPr="00D81524" w:rsidRDefault="00AC1BDA" w:rsidP="006164D9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ปรับขึ้นลง</w:t>
            </w:r>
          </w:p>
        </w:tc>
        <w:tc>
          <w:tcPr>
            <w:tcW w:w="1173" w:type="dxa"/>
          </w:tcPr>
          <w:p w14:paraId="7249CADE" w14:textId="77777777" w:rsidR="00AC1BDA" w:rsidRPr="00D81524" w:rsidRDefault="00AC1BDA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กำหนดอัตราใหม่</w:t>
            </w:r>
          </w:p>
        </w:tc>
        <w:tc>
          <w:tcPr>
            <w:tcW w:w="1171" w:type="dxa"/>
          </w:tcPr>
          <w:p w14:paraId="13F89432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1" w:type="dxa"/>
          </w:tcPr>
          <w:p w14:paraId="425A0B38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136D4102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1639F2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00" w:type="dxa"/>
          </w:tcPr>
          <w:p w14:paraId="45DD6233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AC1BDA" w:rsidRPr="00D81524" w14:paraId="3260EA1E" w14:textId="77777777" w:rsidTr="006164D9">
        <w:trPr>
          <w:gridAfter w:val="2"/>
          <w:wAfter w:w="12" w:type="dxa"/>
          <w:tblHeader/>
        </w:trPr>
        <w:tc>
          <w:tcPr>
            <w:tcW w:w="2426" w:type="dxa"/>
          </w:tcPr>
          <w:p w14:paraId="678C12E3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69" w:type="dxa"/>
          </w:tcPr>
          <w:p w14:paraId="03BD71C0" w14:textId="77777777" w:rsidR="00AC1BDA" w:rsidRPr="00D81524" w:rsidRDefault="00AC1BDA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ตามอัตราตลาด</w:t>
            </w:r>
          </w:p>
        </w:tc>
        <w:tc>
          <w:tcPr>
            <w:tcW w:w="1173" w:type="dxa"/>
          </w:tcPr>
          <w:p w14:paraId="15C179B7" w14:textId="77777777" w:rsidR="00AC1BDA" w:rsidRPr="00D81524" w:rsidRDefault="00AC1BDA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น้อยกว่า 1 ปี</w:t>
            </w:r>
          </w:p>
        </w:tc>
        <w:tc>
          <w:tcPr>
            <w:tcW w:w="1171" w:type="dxa"/>
          </w:tcPr>
          <w:p w14:paraId="3A672657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ไม่มีดอกเบี้ย</w:t>
            </w:r>
          </w:p>
        </w:tc>
        <w:tc>
          <w:tcPr>
            <w:tcW w:w="1081" w:type="dxa"/>
          </w:tcPr>
          <w:p w14:paraId="2236AEAD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รวม</w:t>
            </w:r>
          </w:p>
        </w:tc>
        <w:tc>
          <w:tcPr>
            <w:tcW w:w="1170" w:type="dxa"/>
          </w:tcPr>
          <w:p w14:paraId="26D7D8DF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900" w:type="dxa"/>
          </w:tcPr>
          <w:p w14:paraId="41A7BB6D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คงที่</w:t>
            </w:r>
          </w:p>
        </w:tc>
        <w:tc>
          <w:tcPr>
            <w:tcW w:w="900" w:type="dxa"/>
          </w:tcPr>
          <w:p w14:paraId="5ACE2B53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ถัวเฉลี่ย</w:t>
            </w:r>
          </w:p>
        </w:tc>
      </w:tr>
      <w:tr w:rsidR="00AC1BDA" w:rsidRPr="00D81524" w14:paraId="115D569A" w14:textId="77777777" w:rsidTr="006164D9">
        <w:trPr>
          <w:gridAfter w:val="1"/>
          <w:wAfter w:w="6" w:type="dxa"/>
          <w:tblHeader/>
        </w:trPr>
        <w:tc>
          <w:tcPr>
            <w:tcW w:w="2426" w:type="dxa"/>
          </w:tcPr>
          <w:p w14:paraId="4B024801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94" w:type="dxa"/>
            <w:gridSpan w:val="4"/>
          </w:tcPr>
          <w:p w14:paraId="319136AA" w14:textId="77777777" w:rsidR="00AC1BDA" w:rsidRPr="00D81524" w:rsidRDefault="00AC1BDA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  <w:t>บาท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976" w:type="dxa"/>
            <w:gridSpan w:val="4"/>
          </w:tcPr>
          <w:p w14:paraId="2AEAEB9B" w14:textId="77777777" w:rsidR="00AC1BDA" w:rsidRPr="00D81524" w:rsidRDefault="00AC1BDA" w:rsidP="006164D9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  <w:t>(ร้อยละต่อปี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C1BDA" w:rsidRPr="00D81524" w14:paraId="5B27E760" w14:textId="77777777" w:rsidTr="006164D9">
        <w:trPr>
          <w:gridAfter w:val="2"/>
          <w:wAfter w:w="12" w:type="dxa"/>
        </w:trPr>
        <w:tc>
          <w:tcPr>
            <w:tcW w:w="2426" w:type="dxa"/>
          </w:tcPr>
          <w:p w14:paraId="44D01BC0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69" w:type="dxa"/>
          </w:tcPr>
          <w:p w14:paraId="7EC56B5D" w14:textId="77777777" w:rsidR="00AC1BDA" w:rsidRPr="00D81524" w:rsidRDefault="00AC1BDA" w:rsidP="006164D9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</w:tcPr>
          <w:p w14:paraId="76B4CE16" w14:textId="77777777" w:rsidR="00AC1BDA" w:rsidRPr="00D81524" w:rsidRDefault="00AC1BDA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11531336" w14:textId="77777777" w:rsidR="00AC1BDA" w:rsidRPr="00D81524" w:rsidRDefault="00AC1BDA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81" w:type="dxa"/>
          </w:tcPr>
          <w:p w14:paraId="3B14C3C7" w14:textId="77777777" w:rsidR="00AC1BDA" w:rsidRPr="00D81524" w:rsidRDefault="00AC1BDA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6A775DF" w14:textId="77777777" w:rsidR="00AC1BDA" w:rsidRPr="00D81524" w:rsidRDefault="00AC1BDA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0161B7EB" w14:textId="77777777" w:rsidR="00AC1BDA" w:rsidRPr="00D81524" w:rsidRDefault="00AC1BDA" w:rsidP="006164D9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1CD965ED" w14:textId="77777777" w:rsidR="00AC1BDA" w:rsidRPr="00D81524" w:rsidRDefault="00AC1BDA" w:rsidP="006164D9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AC1BDA" w:rsidRPr="00D81524" w14:paraId="02B25881" w14:textId="77777777" w:rsidTr="006164D9">
        <w:trPr>
          <w:gridAfter w:val="2"/>
          <w:wAfter w:w="12" w:type="dxa"/>
        </w:trPr>
        <w:tc>
          <w:tcPr>
            <w:tcW w:w="2426" w:type="dxa"/>
          </w:tcPr>
          <w:p w14:paraId="24E42EA6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เงินสดและรายการ</w:t>
            </w:r>
          </w:p>
        </w:tc>
        <w:tc>
          <w:tcPr>
            <w:tcW w:w="1169" w:type="dxa"/>
          </w:tcPr>
          <w:p w14:paraId="60DE4D27" w14:textId="19400AD5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</w:tcPr>
          <w:p w14:paraId="4B42A982" w14:textId="445558E4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76DBFFC" w14:textId="684F46A0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86B05A2" w14:textId="6DF843D5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CC3DE96" w14:textId="4FA0FC34" w:rsidR="00AC1BDA" w:rsidRPr="00E62A15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900" w:type="dxa"/>
          </w:tcPr>
          <w:p w14:paraId="713EE5F3" w14:textId="0DCEBFCE" w:rsidR="00AC1BDA" w:rsidRPr="00E62A15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900" w:type="dxa"/>
          </w:tcPr>
          <w:p w14:paraId="150883BB" w14:textId="323A9E11" w:rsidR="00AC1BDA" w:rsidRPr="00E62A15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</w:tr>
      <w:tr w:rsidR="00AC1BDA" w:rsidRPr="00D81524" w14:paraId="4119F2E9" w14:textId="77777777" w:rsidTr="006164D9">
        <w:trPr>
          <w:gridAfter w:val="2"/>
          <w:wAfter w:w="12" w:type="dxa"/>
        </w:trPr>
        <w:tc>
          <w:tcPr>
            <w:tcW w:w="2426" w:type="dxa"/>
          </w:tcPr>
          <w:p w14:paraId="0EFA0FDA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firstLine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เทียบเท่าเงินสด</w:t>
            </w:r>
          </w:p>
        </w:tc>
        <w:tc>
          <w:tcPr>
            <w:tcW w:w="1169" w:type="dxa"/>
          </w:tcPr>
          <w:p w14:paraId="2A3EE083" w14:textId="55DFD8A1" w:rsidR="00AC1BDA" w:rsidRPr="00D81524" w:rsidRDefault="00AC1BDA" w:rsidP="00751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587</w:t>
            </w:r>
          </w:p>
        </w:tc>
        <w:tc>
          <w:tcPr>
            <w:tcW w:w="1173" w:type="dxa"/>
          </w:tcPr>
          <w:p w14:paraId="4937C28D" w14:textId="07868224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500,000</w:t>
            </w:r>
          </w:p>
        </w:tc>
        <w:tc>
          <w:tcPr>
            <w:tcW w:w="1171" w:type="dxa"/>
          </w:tcPr>
          <w:p w14:paraId="7B2F8791" w14:textId="4E3B56E6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974,974</w:t>
            </w:r>
          </w:p>
        </w:tc>
        <w:tc>
          <w:tcPr>
            <w:tcW w:w="1081" w:type="dxa"/>
          </w:tcPr>
          <w:p w14:paraId="6970B88A" w14:textId="55819BC2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1,475,561</w:t>
            </w:r>
          </w:p>
        </w:tc>
        <w:tc>
          <w:tcPr>
            <w:tcW w:w="1170" w:type="dxa"/>
            <w:shd w:val="clear" w:color="auto" w:fill="FFFFFF"/>
          </w:tcPr>
          <w:p w14:paraId="24647182" w14:textId="68413206" w:rsidR="00AC1BDA" w:rsidRPr="00E62A15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  <w:tab w:val="left" w:pos="612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62A1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0.38</w:t>
            </w:r>
          </w:p>
        </w:tc>
        <w:tc>
          <w:tcPr>
            <w:tcW w:w="900" w:type="dxa"/>
            <w:shd w:val="clear" w:color="auto" w:fill="FFFFFF"/>
          </w:tcPr>
          <w:p w14:paraId="3C6346DE" w14:textId="2828F423" w:rsidR="00AC1BDA" w:rsidRPr="00E62A15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62A1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1.15</w:t>
            </w:r>
          </w:p>
        </w:tc>
        <w:tc>
          <w:tcPr>
            <w:tcW w:w="900" w:type="dxa"/>
            <w:shd w:val="clear" w:color="auto" w:fill="FFFFFF"/>
          </w:tcPr>
          <w:p w14:paraId="47A286CB" w14:textId="462AA207" w:rsidR="00AC1BDA" w:rsidRPr="00E62A15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0.84</w:t>
            </w:r>
          </w:p>
        </w:tc>
      </w:tr>
      <w:tr w:rsidR="00AC1BDA" w:rsidRPr="00D81524" w14:paraId="684DCA7A" w14:textId="77777777" w:rsidTr="006164D9">
        <w:trPr>
          <w:gridAfter w:val="2"/>
          <w:wAfter w:w="12" w:type="dxa"/>
        </w:trPr>
        <w:tc>
          <w:tcPr>
            <w:tcW w:w="2426" w:type="dxa"/>
          </w:tcPr>
          <w:p w14:paraId="1B88B455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ลูกหนี้สำนักหักบ</w:t>
            </w: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ัญ</w:t>
            </w: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ชีและบริษัทหลักทรัพย์</w:t>
            </w:r>
          </w:p>
        </w:tc>
        <w:tc>
          <w:tcPr>
            <w:tcW w:w="1169" w:type="dxa"/>
            <w:vAlign w:val="bottom"/>
          </w:tcPr>
          <w:p w14:paraId="667AD2A1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EF5BB5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3" w:type="dxa"/>
            <w:vAlign w:val="bottom"/>
          </w:tcPr>
          <w:p w14:paraId="499DF3D6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A044B7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14:paraId="5E78F081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189,414</w:t>
            </w:r>
          </w:p>
        </w:tc>
        <w:tc>
          <w:tcPr>
            <w:tcW w:w="1081" w:type="dxa"/>
            <w:vAlign w:val="bottom"/>
          </w:tcPr>
          <w:p w14:paraId="60AF5E67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189,414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42C57194" w14:textId="77777777" w:rsidR="00AC1BDA" w:rsidRPr="00E62A15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2BA324A4" w14:textId="77777777" w:rsidR="00AC1BDA" w:rsidRPr="00E62A15" w:rsidRDefault="00AC1BDA" w:rsidP="00215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62A1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2CC1744E" w14:textId="77777777" w:rsidR="00AC1BDA" w:rsidRPr="00E62A15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1497AE2E" w14:textId="77777777" w:rsidR="00AC1BDA" w:rsidRPr="00E62A15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62A1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FFFFFF"/>
            <w:vAlign w:val="bottom"/>
          </w:tcPr>
          <w:p w14:paraId="1A01C606" w14:textId="77777777" w:rsidR="00AC1BDA" w:rsidRPr="00E62A15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51168735" w14:textId="77777777" w:rsidR="00AC1BDA" w:rsidRPr="00E62A15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62A1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C1BDA" w:rsidRPr="00D81524" w14:paraId="3A343094" w14:textId="77777777" w:rsidTr="006164D9">
        <w:trPr>
          <w:gridAfter w:val="2"/>
          <w:wAfter w:w="12" w:type="dxa"/>
        </w:trPr>
        <w:tc>
          <w:tcPr>
            <w:tcW w:w="2426" w:type="dxa"/>
          </w:tcPr>
          <w:p w14:paraId="0B5D9C71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169" w:type="dxa"/>
          </w:tcPr>
          <w:p w14:paraId="214740AB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3" w:type="dxa"/>
          </w:tcPr>
          <w:p w14:paraId="45889AA4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988,331</w:t>
            </w:r>
          </w:p>
        </w:tc>
        <w:tc>
          <w:tcPr>
            <w:tcW w:w="1171" w:type="dxa"/>
          </w:tcPr>
          <w:p w14:paraId="24A15A19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1,967,806</w:t>
            </w:r>
          </w:p>
        </w:tc>
        <w:tc>
          <w:tcPr>
            <w:tcW w:w="1081" w:type="dxa"/>
          </w:tcPr>
          <w:p w14:paraId="5D0A46B9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2,956,137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6E4818A5" w14:textId="77777777" w:rsidR="00AC1BDA" w:rsidRPr="00E62A15" w:rsidRDefault="00AC1BDA" w:rsidP="00215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62A1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5EE6724B" w14:textId="77777777" w:rsidR="00AC1BDA" w:rsidRPr="00E62A15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62A1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5.10 - 6.25</w:t>
            </w:r>
          </w:p>
        </w:tc>
        <w:tc>
          <w:tcPr>
            <w:tcW w:w="900" w:type="dxa"/>
            <w:shd w:val="clear" w:color="auto" w:fill="FFFFFF"/>
          </w:tcPr>
          <w:p w14:paraId="49BB86EE" w14:textId="77777777" w:rsidR="00AC1BDA" w:rsidRPr="00E62A15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62A1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5.</w:t>
            </w: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81</w:t>
            </w:r>
          </w:p>
        </w:tc>
      </w:tr>
      <w:tr w:rsidR="00AC1BDA" w:rsidRPr="00D81524" w14:paraId="5CF1BDA6" w14:textId="77777777" w:rsidTr="006164D9">
        <w:trPr>
          <w:gridAfter w:val="2"/>
          <w:wAfter w:w="12" w:type="dxa"/>
        </w:trPr>
        <w:tc>
          <w:tcPr>
            <w:tcW w:w="2426" w:type="dxa"/>
          </w:tcPr>
          <w:p w14:paraId="7F38689E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69" w:type="dxa"/>
          </w:tcPr>
          <w:p w14:paraId="321260D9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3" w:type="dxa"/>
          </w:tcPr>
          <w:p w14:paraId="061A2A98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34E0C0D1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28,164</w:t>
            </w:r>
          </w:p>
        </w:tc>
        <w:tc>
          <w:tcPr>
            <w:tcW w:w="1081" w:type="dxa"/>
          </w:tcPr>
          <w:p w14:paraId="2D51E339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28,164</w:t>
            </w:r>
          </w:p>
        </w:tc>
        <w:tc>
          <w:tcPr>
            <w:tcW w:w="1170" w:type="dxa"/>
            <w:vAlign w:val="bottom"/>
          </w:tcPr>
          <w:p w14:paraId="3986DE9E" w14:textId="77777777" w:rsidR="00AC1BDA" w:rsidRPr="00E62A15" w:rsidRDefault="00AC1BDA" w:rsidP="00215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62A1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14:paraId="0617363C" w14:textId="77777777" w:rsidR="00AC1BDA" w:rsidRPr="00E62A15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62A1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14:paraId="43883F50" w14:textId="77777777" w:rsidR="00AC1BDA" w:rsidRPr="00E62A15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62A1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FD3158" w:rsidRPr="00D81524" w14:paraId="70A2323D" w14:textId="77777777" w:rsidTr="006164D9">
        <w:trPr>
          <w:gridAfter w:val="2"/>
          <w:wAfter w:w="12" w:type="dxa"/>
        </w:trPr>
        <w:tc>
          <w:tcPr>
            <w:tcW w:w="2426" w:type="dxa"/>
          </w:tcPr>
          <w:p w14:paraId="41055E20" w14:textId="77777777" w:rsidR="00FD3158" w:rsidRPr="00D81524" w:rsidRDefault="00FD3158" w:rsidP="00FD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169" w:type="dxa"/>
          </w:tcPr>
          <w:p w14:paraId="05F8BCC8" w14:textId="1B2B7BEF" w:rsidR="00FD3158" w:rsidRPr="00D81524" w:rsidRDefault="00FD3158" w:rsidP="00751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169,565</w:t>
            </w:r>
          </w:p>
        </w:tc>
        <w:tc>
          <w:tcPr>
            <w:tcW w:w="1173" w:type="dxa"/>
          </w:tcPr>
          <w:p w14:paraId="326EFF40" w14:textId="663CA05F" w:rsidR="00FD3158" w:rsidRPr="00D81524" w:rsidRDefault="00FD3158" w:rsidP="00FD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499,926</w:t>
            </w:r>
          </w:p>
        </w:tc>
        <w:tc>
          <w:tcPr>
            <w:tcW w:w="1171" w:type="dxa"/>
          </w:tcPr>
          <w:p w14:paraId="674315BC" w14:textId="24B6FF1A" w:rsidR="00FD3158" w:rsidRPr="00D81524" w:rsidRDefault="00FD3158" w:rsidP="00FD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1,879,104</w:t>
            </w:r>
          </w:p>
        </w:tc>
        <w:tc>
          <w:tcPr>
            <w:tcW w:w="1081" w:type="dxa"/>
          </w:tcPr>
          <w:p w14:paraId="13A5C52F" w14:textId="77777777" w:rsidR="00FD3158" w:rsidRPr="00D81524" w:rsidRDefault="00FD3158" w:rsidP="00FD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2,548,595</w:t>
            </w:r>
          </w:p>
        </w:tc>
        <w:tc>
          <w:tcPr>
            <w:tcW w:w="1170" w:type="dxa"/>
            <w:vAlign w:val="bottom"/>
          </w:tcPr>
          <w:p w14:paraId="598A6787" w14:textId="123696A0" w:rsidR="00FD3158" w:rsidRPr="00E62A15" w:rsidRDefault="00FD3158" w:rsidP="00FD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  <w:tab w:val="left" w:pos="612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1.67 - 3.25</w:t>
            </w:r>
          </w:p>
        </w:tc>
        <w:tc>
          <w:tcPr>
            <w:tcW w:w="900" w:type="dxa"/>
          </w:tcPr>
          <w:p w14:paraId="2DB27C83" w14:textId="2535B0A4" w:rsidR="00FD3158" w:rsidRPr="00E62A15" w:rsidRDefault="00FD3158" w:rsidP="00FD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1.38</w:t>
            </w:r>
          </w:p>
        </w:tc>
        <w:tc>
          <w:tcPr>
            <w:tcW w:w="900" w:type="dxa"/>
          </w:tcPr>
          <w:p w14:paraId="335F7898" w14:textId="77777777" w:rsidR="00FD3158" w:rsidRPr="00E62A15" w:rsidRDefault="00FD3158" w:rsidP="00FD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62A1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C1BDA" w:rsidRPr="00D81524" w14:paraId="210816AA" w14:textId="77777777" w:rsidTr="006164D9">
        <w:trPr>
          <w:gridAfter w:val="2"/>
          <w:wAfter w:w="12" w:type="dxa"/>
        </w:trPr>
        <w:tc>
          <w:tcPr>
            <w:tcW w:w="2426" w:type="dxa"/>
          </w:tcPr>
          <w:p w14:paraId="196E31E4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สินทรัพย์ทางการเงินอื่น</w:t>
            </w:r>
          </w:p>
        </w:tc>
        <w:tc>
          <w:tcPr>
            <w:tcW w:w="1169" w:type="dxa"/>
          </w:tcPr>
          <w:p w14:paraId="337CC8AD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3" w:type="dxa"/>
          </w:tcPr>
          <w:p w14:paraId="552B6E50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7E33C841" w14:textId="77777777" w:rsidR="00AC1BDA" w:rsidRPr="00D81524" w:rsidRDefault="00AC1BDA" w:rsidP="00AC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74,698</w:t>
            </w:r>
          </w:p>
        </w:tc>
        <w:tc>
          <w:tcPr>
            <w:tcW w:w="1081" w:type="dxa"/>
          </w:tcPr>
          <w:p w14:paraId="2396539C" w14:textId="77777777" w:rsidR="00AC1BDA" w:rsidRPr="00D81524" w:rsidRDefault="00AC1BDA" w:rsidP="00AC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74,698</w:t>
            </w:r>
          </w:p>
        </w:tc>
        <w:tc>
          <w:tcPr>
            <w:tcW w:w="1170" w:type="dxa"/>
            <w:vAlign w:val="bottom"/>
          </w:tcPr>
          <w:p w14:paraId="59125406" w14:textId="77777777" w:rsidR="00AC1BDA" w:rsidRPr="00E62A15" w:rsidRDefault="00AC1BDA" w:rsidP="00215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62A1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14:paraId="2F2E478B" w14:textId="77777777" w:rsidR="00AC1BDA" w:rsidRPr="00E62A15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62A1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14:paraId="1D7B5F6A" w14:textId="77777777" w:rsidR="00AC1BDA" w:rsidRPr="00E62A15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E62A15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</w:tr>
      <w:tr w:rsidR="00AC1BDA" w:rsidRPr="00D81524" w14:paraId="7A84A7E3" w14:textId="77777777" w:rsidTr="006164D9">
        <w:trPr>
          <w:gridAfter w:val="2"/>
          <w:wAfter w:w="12" w:type="dxa"/>
        </w:trPr>
        <w:tc>
          <w:tcPr>
            <w:tcW w:w="2426" w:type="dxa"/>
          </w:tcPr>
          <w:p w14:paraId="4E5A313A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69" w:type="dxa"/>
          </w:tcPr>
          <w:p w14:paraId="751F641F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133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</w:tcPr>
          <w:p w14:paraId="5050E23C" w14:textId="77777777" w:rsidR="00AC1BDA" w:rsidRPr="00D81524" w:rsidRDefault="00AC1BDA" w:rsidP="00AC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A040411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171CEC13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170" w:type="dxa"/>
          </w:tcPr>
          <w:p w14:paraId="4B995DF5" w14:textId="77777777" w:rsidR="00AC1BDA" w:rsidRPr="00E62A15" w:rsidRDefault="00AC1BDA" w:rsidP="00215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0" w:type="dxa"/>
          </w:tcPr>
          <w:p w14:paraId="55B65DAA" w14:textId="77777777" w:rsidR="00AC1BDA" w:rsidRPr="00E62A15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0" w:type="dxa"/>
          </w:tcPr>
          <w:p w14:paraId="50341E8B" w14:textId="77777777" w:rsidR="00AC1BDA" w:rsidRPr="00E62A15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</w:tr>
      <w:tr w:rsidR="00AC1BDA" w:rsidRPr="00D81524" w14:paraId="63341F51" w14:textId="77777777" w:rsidTr="006164D9">
        <w:trPr>
          <w:gridAfter w:val="2"/>
          <w:wAfter w:w="12" w:type="dxa"/>
        </w:trPr>
        <w:tc>
          <w:tcPr>
            <w:tcW w:w="2426" w:type="dxa"/>
          </w:tcPr>
          <w:p w14:paraId="4E29B729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/>
              </w:rPr>
              <w:t xml:space="preserve"> หนี้สินทางการเงิน</w:t>
            </w:r>
          </w:p>
        </w:tc>
        <w:tc>
          <w:tcPr>
            <w:tcW w:w="1169" w:type="dxa"/>
          </w:tcPr>
          <w:p w14:paraId="316477F0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313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</w:tcPr>
          <w:p w14:paraId="7659F612" w14:textId="77777777" w:rsidR="00AC1BDA" w:rsidRPr="00D81524" w:rsidRDefault="00AC1BDA" w:rsidP="00AC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442001B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81" w:type="dxa"/>
          </w:tcPr>
          <w:p w14:paraId="230AF77C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76C50445" w14:textId="77777777" w:rsidR="00AC1BDA" w:rsidRPr="00E62A15" w:rsidRDefault="00AC1BDA" w:rsidP="00215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0" w:type="dxa"/>
          </w:tcPr>
          <w:p w14:paraId="7F41BC0E" w14:textId="77777777" w:rsidR="00AC1BDA" w:rsidRPr="00E62A15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0" w:type="dxa"/>
          </w:tcPr>
          <w:p w14:paraId="17D861FF" w14:textId="77777777" w:rsidR="00AC1BDA" w:rsidRPr="00E62A15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</w:tr>
      <w:tr w:rsidR="00AC1BDA" w:rsidRPr="00D81524" w14:paraId="027A87D1" w14:textId="77777777" w:rsidTr="006164D9">
        <w:trPr>
          <w:gridAfter w:val="2"/>
          <w:wAfter w:w="12" w:type="dxa"/>
        </w:trPr>
        <w:tc>
          <w:tcPr>
            <w:tcW w:w="2426" w:type="dxa"/>
            <w:vAlign w:val="bottom"/>
          </w:tcPr>
          <w:p w14:paraId="61A262A8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69" w:type="dxa"/>
            <w:vAlign w:val="bottom"/>
          </w:tcPr>
          <w:p w14:paraId="2DAFA704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A71214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3" w:type="dxa"/>
            <w:vAlign w:val="bottom"/>
          </w:tcPr>
          <w:p w14:paraId="126D6A00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884896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1" w:type="dxa"/>
            <w:vAlign w:val="bottom"/>
          </w:tcPr>
          <w:p w14:paraId="29555A04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6B15C8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5,672</w:t>
            </w:r>
          </w:p>
        </w:tc>
        <w:tc>
          <w:tcPr>
            <w:tcW w:w="1081" w:type="dxa"/>
            <w:vAlign w:val="bottom"/>
          </w:tcPr>
          <w:p w14:paraId="092F7AB1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829464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5,672</w:t>
            </w:r>
          </w:p>
        </w:tc>
        <w:tc>
          <w:tcPr>
            <w:tcW w:w="1170" w:type="dxa"/>
            <w:vAlign w:val="bottom"/>
          </w:tcPr>
          <w:p w14:paraId="1583B418" w14:textId="77777777" w:rsidR="00AC1BDA" w:rsidRPr="00E62A15" w:rsidRDefault="00AC1BDA" w:rsidP="00215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62A1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14:paraId="78A0C89E" w14:textId="77777777" w:rsidR="00AC1BDA" w:rsidRPr="00E62A15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4B3D55AD" w14:textId="77777777" w:rsidR="00AC1BDA" w:rsidRPr="00E62A15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62A1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vAlign w:val="bottom"/>
          </w:tcPr>
          <w:p w14:paraId="0B0CA67E" w14:textId="77777777" w:rsidR="00AC1BDA" w:rsidRPr="00E62A15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7F5BDEAD" w14:textId="77777777" w:rsidR="00AC1BDA" w:rsidRPr="00E62A15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E62A1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C1BDA" w:rsidRPr="00D81524" w14:paraId="61AD374C" w14:textId="77777777" w:rsidTr="006164D9">
        <w:trPr>
          <w:gridAfter w:val="2"/>
          <w:wAfter w:w="12" w:type="dxa"/>
        </w:trPr>
        <w:tc>
          <w:tcPr>
            <w:tcW w:w="2426" w:type="dxa"/>
          </w:tcPr>
          <w:p w14:paraId="31B8FEDF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เจ้าหนี้ธุรกิจหลักทรัพย์</w:t>
            </w:r>
          </w:p>
        </w:tc>
        <w:tc>
          <w:tcPr>
            <w:tcW w:w="1169" w:type="dxa"/>
          </w:tcPr>
          <w:p w14:paraId="21166F5B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3" w:type="dxa"/>
          </w:tcPr>
          <w:p w14:paraId="74BAC554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3C312E76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1,879,337</w:t>
            </w:r>
          </w:p>
        </w:tc>
        <w:tc>
          <w:tcPr>
            <w:tcW w:w="1081" w:type="dxa"/>
          </w:tcPr>
          <w:p w14:paraId="45D043F3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1,879,337</w:t>
            </w:r>
          </w:p>
        </w:tc>
        <w:tc>
          <w:tcPr>
            <w:tcW w:w="1170" w:type="dxa"/>
            <w:vAlign w:val="bottom"/>
          </w:tcPr>
          <w:p w14:paraId="61CBAE5F" w14:textId="77777777" w:rsidR="00AC1BDA" w:rsidRPr="00E62A15" w:rsidRDefault="00AC1BDA" w:rsidP="00215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62A1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14:paraId="5DED5E55" w14:textId="77777777" w:rsidR="00AC1BDA" w:rsidRPr="00E62A15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62A1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14:paraId="7648CB53" w14:textId="77777777" w:rsidR="00AC1BDA" w:rsidRPr="00E62A15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62A1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C1BDA" w:rsidRPr="00D81524" w14:paraId="78A15C80" w14:textId="77777777" w:rsidTr="006164D9">
        <w:trPr>
          <w:gridAfter w:val="2"/>
          <w:wAfter w:w="12" w:type="dxa"/>
        </w:trPr>
        <w:tc>
          <w:tcPr>
            <w:tcW w:w="2426" w:type="dxa"/>
          </w:tcPr>
          <w:p w14:paraId="4D2F3A19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169" w:type="dxa"/>
          </w:tcPr>
          <w:p w14:paraId="27D4A29B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3" w:type="dxa"/>
          </w:tcPr>
          <w:p w14:paraId="236EDFC3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6F8B124E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719,915</w:t>
            </w:r>
          </w:p>
        </w:tc>
        <w:tc>
          <w:tcPr>
            <w:tcW w:w="1081" w:type="dxa"/>
          </w:tcPr>
          <w:p w14:paraId="454A2BB4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719,915</w:t>
            </w:r>
          </w:p>
        </w:tc>
        <w:tc>
          <w:tcPr>
            <w:tcW w:w="1170" w:type="dxa"/>
            <w:vAlign w:val="bottom"/>
          </w:tcPr>
          <w:p w14:paraId="497B6B7C" w14:textId="77777777" w:rsidR="00AC1BDA" w:rsidRPr="00E62A15" w:rsidRDefault="00AC1BDA" w:rsidP="00215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62A1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14:paraId="1ED75EBF" w14:textId="77777777" w:rsidR="00AC1BDA" w:rsidRPr="00E62A15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62A1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14:paraId="475A920A" w14:textId="77777777" w:rsidR="00AC1BDA" w:rsidRPr="00E62A15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62A1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C1BDA" w:rsidRPr="00D81524" w14:paraId="7E252377" w14:textId="77777777" w:rsidTr="006164D9">
        <w:trPr>
          <w:gridAfter w:val="2"/>
          <w:wAfter w:w="12" w:type="dxa"/>
        </w:trPr>
        <w:tc>
          <w:tcPr>
            <w:tcW w:w="2426" w:type="dxa"/>
          </w:tcPr>
          <w:p w14:paraId="616696A8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ตราสารหนี้ที่ออก</w:t>
            </w:r>
          </w:p>
        </w:tc>
        <w:tc>
          <w:tcPr>
            <w:tcW w:w="1169" w:type="dxa"/>
          </w:tcPr>
          <w:p w14:paraId="37AE841F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3" w:type="dxa"/>
          </w:tcPr>
          <w:p w14:paraId="3D0F71FA" w14:textId="68415AA3" w:rsidR="00AC1BDA" w:rsidRPr="00D81524" w:rsidRDefault="006164D9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1,921,921</w:t>
            </w:r>
          </w:p>
        </w:tc>
        <w:tc>
          <w:tcPr>
            <w:tcW w:w="1171" w:type="dxa"/>
          </w:tcPr>
          <w:p w14:paraId="1494600F" w14:textId="426F2E0A" w:rsidR="00AC1BDA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1" w:type="dxa"/>
          </w:tcPr>
          <w:p w14:paraId="1B35E9EE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1,921,921</w:t>
            </w:r>
          </w:p>
        </w:tc>
        <w:tc>
          <w:tcPr>
            <w:tcW w:w="1170" w:type="dxa"/>
          </w:tcPr>
          <w:p w14:paraId="7E5C1810" w14:textId="77777777" w:rsidR="00AC1BDA" w:rsidRPr="00E62A15" w:rsidRDefault="00AC1BDA" w:rsidP="00AC1BDA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62A15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อ้างอิงกับตัวแปร</w:t>
            </w:r>
            <w:r w:rsidRPr="00E62A15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th-TH"/>
              </w:rPr>
              <w:t>*</w:t>
            </w:r>
          </w:p>
        </w:tc>
        <w:tc>
          <w:tcPr>
            <w:tcW w:w="900" w:type="dxa"/>
          </w:tcPr>
          <w:p w14:paraId="2E141E64" w14:textId="755D3C5C" w:rsidR="00AC1BDA" w:rsidRPr="00E62A15" w:rsidRDefault="006164D9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1.36 - </w:t>
            </w:r>
            <w:r w:rsidR="00AC1BDA" w:rsidRPr="00E62A1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1.90</w:t>
            </w:r>
          </w:p>
        </w:tc>
        <w:tc>
          <w:tcPr>
            <w:tcW w:w="900" w:type="dxa"/>
          </w:tcPr>
          <w:p w14:paraId="54DEB07A" w14:textId="77777777" w:rsidR="00AC1BDA" w:rsidRPr="00E62A15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E62A1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AC1BDA" w:rsidRPr="00D81524" w14:paraId="71FD7997" w14:textId="77777777" w:rsidTr="006164D9">
        <w:trPr>
          <w:gridAfter w:val="2"/>
          <w:wAfter w:w="12" w:type="dxa"/>
        </w:trPr>
        <w:tc>
          <w:tcPr>
            <w:tcW w:w="2426" w:type="dxa"/>
          </w:tcPr>
          <w:p w14:paraId="71CE82B0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169" w:type="dxa"/>
          </w:tcPr>
          <w:p w14:paraId="1A78A0E3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3" w:type="dxa"/>
          </w:tcPr>
          <w:p w14:paraId="20C0DD30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1" w:type="dxa"/>
          </w:tcPr>
          <w:p w14:paraId="21F2412C" w14:textId="77777777" w:rsidR="00AC1BDA" w:rsidRPr="00D81524" w:rsidRDefault="00AC1BDA" w:rsidP="00AC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62,568</w:t>
            </w:r>
          </w:p>
        </w:tc>
        <w:tc>
          <w:tcPr>
            <w:tcW w:w="1081" w:type="dxa"/>
          </w:tcPr>
          <w:p w14:paraId="65BAFA71" w14:textId="77777777" w:rsidR="00AC1BDA" w:rsidRPr="00D81524" w:rsidRDefault="00AC1BDA" w:rsidP="00AC1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62,568</w:t>
            </w:r>
          </w:p>
        </w:tc>
        <w:tc>
          <w:tcPr>
            <w:tcW w:w="1170" w:type="dxa"/>
            <w:vAlign w:val="bottom"/>
          </w:tcPr>
          <w:p w14:paraId="5126A980" w14:textId="77777777" w:rsidR="00AC1BDA" w:rsidRPr="00D81524" w:rsidRDefault="00AC1BDA" w:rsidP="002156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14:paraId="53417548" w14:textId="77777777" w:rsidR="00AC1BDA" w:rsidRPr="00D81524" w:rsidRDefault="00AC1BDA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14:paraId="113D2692" w14:textId="77777777" w:rsidR="00AC1BDA" w:rsidRPr="00D81524" w:rsidRDefault="00AC1BDA" w:rsidP="00AC1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</w:tbl>
    <w:p w14:paraId="5964E448" w14:textId="77777777" w:rsidR="00946696" w:rsidRDefault="00946696" w:rsidP="00AC1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450"/>
        <w:rPr>
          <w:rFonts w:asciiTheme="majorBidi" w:hAnsiTheme="majorBidi" w:cstheme="majorBidi"/>
          <w:sz w:val="24"/>
          <w:szCs w:val="24"/>
          <w:vertAlign w:val="superscript"/>
          <w:lang w:val="th-TH"/>
        </w:rPr>
      </w:pPr>
    </w:p>
    <w:p w14:paraId="28B5C0FE" w14:textId="7E1DD442" w:rsidR="00AC1BDA" w:rsidRDefault="00AC1BDA" w:rsidP="00AC1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450"/>
        <w:rPr>
          <w:rFonts w:asciiTheme="majorBidi" w:hAnsiTheme="majorBidi" w:cstheme="majorBidi"/>
          <w:sz w:val="24"/>
          <w:szCs w:val="24"/>
          <w:lang w:val="th-TH"/>
        </w:rPr>
      </w:pPr>
      <w:r w:rsidRPr="00D81524">
        <w:rPr>
          <w:rFonts w:asciiTheme="majorBidi" w:hAnsiTheme="majorBidi" w:cstheme="majorBidi"/>
          <w:sz w:val="24"/>
          <w:szCs w:val="24"/>
          <w:vertAlign w:val="superscript"/>
          <w:cs/>
          <w:lang w:val="th-TH"/>
        </w:rPr>
        <w:t>*</w:t>
      </w:r>
      <w:r w:rsidRPr="00D81524">
        <w:rPr>
          <w:rFonts w:asciiTheme="majorBidi" w:hAnsiTheme="majorBidi" w:cstheme="majorBidi"/>
          <w:spacing w:val="-4"/>
          <w:sz w:val="24"/>
          <w:szCs w:val="24"/>
          <w:cs/>
          <w:lang w:val="th-TH"/>
        </w:rPr>
        <w:tab/>
      </w:r>
      <w:r w:rsidRPr="00D81524">
        <w:rPr>
          <w:rFonts w:asciiTheme="majorBidi" w:hAnsiTheme="majorBidi" w:cstheme="majorBidi"/>
          <w:sz w:val="24"/>
          <w:szCs w:val="24"/>
          <w:cs/>
          <w:lang w:val="th-TH"/>
        </w:rPr>
        <w:t>ผลตอบแทนอ้างอิงกับตัวแปรคืออัตราดอกเบี้ยอ้างอิงและราคาเฉลี่ยของกลุ่มหุ้นที่จดทะเบียนในตลาดหลักทรัพย์</w:t>
      </w:r>
    </w:p>
    <w:p w14:paraId="24FD6FAB" w14:textId="77777777" w:rsidR="008F26A0" w:rsidRDefault="008F26A0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0C99C50" w14:textId="77777777" w:rsidR="008F26A0" w:rsidRDefault="008F26A0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CF50F27" w14:textId="77777777" w:rsidR="008F26A0" w:rsidRDefault="008F26A0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0A944" w14:textId="77777777" w:rsidR="008F26A0" w:rsidRDefault="008F26A0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1BDEA74" w14:textId="77777777" w:rsidR="008F26A0" w:rsidRDefault="008F26A0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C3BD2F0" w14:textId="77777777" w:rsidR="008F26A0" w:rsidRDefault="008F26A0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077149" w14:textId="77777777" w:rsidR="008F26A0" w:rsidRDefault="008F26A0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2456"/>
        <w:gridCol w:w="1137"/>
        <w:gridCol w:w="14"/>
        <w:gridCol w:w="1169"/>
        <w:gridCol w:w="1164"/>
        <w:gridCol w:w="1080"/>
        <w:gridCol w:w="1170"/>
        <w:gridCol w:w="900"/>
        <w:gridCol w:w="900"/>
      </w:tblGrid>
      <w:tr w:rsidR="006164D9" w:rsidRPr="00D81524" w14:paraId="5F43AC46" w14:textId="77777777" w:rsidTr="006164D9">
        <w:trPr>
          <w:tblHeader/>
        </w:trPr>
        <w:tc>
          <w:tcPr>
            <w:tcW w:w="2456" w:type="dxa"/>
          </w:tcPr>
          <w:p w14:paraId="690BF6FD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7534" w:type="dxa"/>
            <w:gridSpan w:val="8"/>
          </w:tcPr>
          <w:p w14:paraId="0B0F2679" w14:textId="77777777" w:rsidR="006164D9" w:rsidRPr="00D81524" w:rsidRDefault="006164D9" w:rsidP="006164D9">
            <w:pPr>
              <w:pStyle w:val="BodyText"/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64D9" w:rsidRPr="00D81524" w14:paraId="77D81CB1" w14:textId="77777777" w:rsidTr="006164D9">
        <w:trPr>
          <w:tblHeader/>
        </w:trPr>
        <w:tc>
          <w:tcPr>
            <w:tcW w:w="2456" w:type="dxa"/>
          </w:tcPr>
          <w:p w14:paraId="4234DBBC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7534" w:type="dxa"/>
            <w:gridSpan w:val="8"/>
          </w:tcPr>
          <w:p w14:paraId="00DEA121" w14:textId="77777777" w:rsidR="006164D9" w:rsidRPr="00D81524" w:rsidRDefault="006164D9" w:rsidP="006164D9">
            <w:pPr>
              <w:pStyle w:val="BodyText"/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D81524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FB317F" w:rsidRPr="00D81524" w14:paraId="03DC0356" w14:textId="77777777" w:rsidTr="006164D9">
        <w:trPr>
          <w:tblHeader/>
        </w:trPr>
        <w:tc>
          <w:tcPr>
            <w:tcW w:w="2456" w:type="dxa"/>
          </w:tcPr>
          <w:p w14:paraId="38D1AADD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37" w:type="dxa"/>
          </w:tcPr>
          <w:p w14:paraId="5E94A957" w14:textId="77777777" w:rsidR="00FB317F" w:rsidRPr="00D81524" w:rsidRDefault="00FB317F" w:rsidP="00FB317F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83" w:type="dxa"/>
            <w:gridSpan w:val="2"/>
          </w:tcPr>
          <w:p w14:paraId="08314C45" w14:textId="3E45F311" w:rsidR="00FB317F" w:rsidRPr="00D81524" w:rsidRDefault="00FB317F" w:rsidP="00FB317F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ระยะเวลา</w:t>
            </w:r>
          </w:p>
        </w:tc>
        <w:tc>
          <w:tcPr>
            <w:tcW w:w="1164" w:type="dxa"/>
          </w:tcPr>
          <w:p w14:paraId="6647A87D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0" w:type="dxa"/>
          </w:tcPr>
          <w:p w14:paraId="6617B0CE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35E6B02B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E013996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400B12C6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FB317F" w:rsidRPr="00D81524" w14:paraId="6F0CC621" w14:textId="77777777" w:rsidTr="006164D9">
        <w:trPr>
          <w:tblHeader/>
        </w:trPr>
        <w:tc>
          <w:tcPr>
            <w:tcW w:w="2456" w:type="dxa"/>
          </w:tcPr>
          <w:p w14:paraId="2A789FB5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37" w:type="dxa"/>
          </w:tcPr>
          <w:p w14:paraId="7093B5B2" w14:textId="77777777" w:rsidR="00FB317F" w:rsidRPr="00D81524" w:rsidRDefault="00FB317F" w:rsidP="00FB317F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83" w:type="dxa"/>
            <w:gridSpan w:val="2"/>
          </w:tcPr>
          <w:p w14:paraId="6DAE70C9" w14:textId="0C08A790" w:rsidR="00FB317F" w:rsidRPr="00D81524" w:rsidRDefault="00FB317F" w:rsidP="00FB317F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คงเหลือก่อน</w:t>
            </w:r>
          </w:p>
        </w:tc>
        <w:tc>
          <w:tcPr>
            <w:tcW w:w="1164" w:type="dxa"/>
          </w:tcPr>
          <w:p w14:paraId="5829CA6D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0" w:type="dxa"/>
          </w:tcPr>
          <w:p w14:paraId="564797BB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1394BC80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C102CA0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238CE3D2" w14:textId="77777777" w:rsidR="00FB317F" w:rsidRPr="00D81524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6164D9" w:rsidRPr="00D81524" w14:paraId="61870E6E" w14:textId="77777777" w:rsidTr="006164D9">
        <w:trPr>
          <w:tblHeader/>
        </w:trPr>
        <w:tc>
          <w:tcPr>
            <w:tcW w:w="2456" w:type="dxa"/>
          </w:tcPr>
          <w:p w14:paraId="5819CDD5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37" w:type="dxa"/>
          </w:tcPr>
          <w:p w14:paraId="70FA494E" w14:textId="77777777" w:rsidR="006164D9" w:rsidRPr="00D81524" w:rsidRDefault="006164D9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83" w:type="dxa"/>
            <w:gridSpan w:val="2"/>
          </w:tcPr>
          <w:p w14:paraId="4CDB28E0" w14:textId="77777777" w:rsidR="006164D9" w:rsidRPr="00D81524" w:rsidRDefault="006164D9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ครบกำหนด</w:t>
            </w:r>
          </w:p>
        </w:tc>
        <w:tc>
          <w:tcPr>
            <w:tcW w:w="1164" w:type="dxa"/>
          </w:tcPr>
          <w:p w14:paraId="0EBBF6D0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0" w:type="dxa"/>
          </w:tcPr>
          <w:p w14:paraId="5BF85071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6032F8CF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E7FFD69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2F296150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6164D9" w:rsidRPr="00D81524" w14:paraId="7E63E5C3" w14:textId="77777777" w:rsidTr="006164D9">
        <w:trPr>
          <w:tblHeader/>
        </w:trPr>
        <w:tc>
          <w:tcPr>
            <w:tcW w:w="2456" w:type="dxa"/>
          </w:tcPr>
          <w:p w14:paraId="15418009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37" w:type="dxa"/>
          </w:tcPr>
          <w:p w14:paraId="0CD9863B" w14:textId="77777777" w:rsidR="006164D9" w:rsidRPr="00D81524" w:rsidRDefault="006164D9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83" w:type="dxa"/>
            <w:gridSpan w:val="2"/>
          </w:tcPr>
          <w:p w14:paraId="0FFF3850" w14:textId="77777777" w:rsidR="006164D9" w:rsidRPr="00D81524" w:rsidRDefault="006164D9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ของสัญญา</w:t>
            </w:r>
          </w:p>
        </w:tc>
        <w:tc>
          <w:tcPr>
            <w:tcW w:w="1164" w:type="dxa"/>
          </w:tcPr>
          <w:p w14:paraId="4D20155A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0" w:type="dxa"/>
          </w:tcPr>
          <w:p w14:paraId="62DFF1B0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4447DE87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430C8F9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2E9AA976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6164D9" w:rsidRPr="00D81524" w14:paraId="2C96F367" w14:textId="77777777" w:rsidTr="006164D9">
        <w:trPr>
          <w:tblHeader/>
        </w:trPr>
        <w:tc>
          <w:tcPr>
            <w:tcW w:w="2456" w:type="dxa"/>
          </w:tcPr>
          <w:p w14:paraId="59725822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37" w:type="dxa"/>
          </w:tcPr>
          <w:p w14:paraId="12ABF894" w14:textId="77777777" w:rsidR="006164D9" w:rsidRPr="00D81524" w:rsidRDefault="006164D9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83" w:type="dxa"/>
            <w:gridSpan w:val="2"/>
          </w:tcPr>
          <w:p w14:paraId="6A6C12A4" w14:textId="77777777" w:rsidR="006164D9" w:rsidRPr="00D81524" w:rsidRDefault="006164D9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หรือก่อน</w:t>
            </w:r>
          </w:p>
        </w:tc>
        <w:tc>
          <w:tcPr>
            <w:tcW w:w="1164" w:type="dxa"/>
          </w:tcPr>
          <w:p w14:paraId="4F14055A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0" w:type="dxa"/>
          </w:tcPr>
          <w:p w14:paraId="4E1E3D7D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7929BE8C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17FEE67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33E9D4D6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6164D9" w:rsidRPr="00D81524" w14:paraId="5F0284AD" w14:textId="77777777" w:rsidTr="006164D9">
        <w:trPr>
          <w:tblHeader/>
        </w:trPr>
        <w:tc>
          <w:tcPr>
            <w:tcW w:w="2456" w:type="dxa"/>
          </w:tcPr>
          <w:p w14:paraId="36049235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37" w:type="dxa"/>
          </w:tcPr>
          <w:p w14:paraId="6869C249" w14:textId="77777777" w:rsidR="006164D9" w:rsidRPr="00D81524" w:rsidRDefault="006164D9" w:rsidP="006164D9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 ปรับขึ้นลง</w:t>
            </w:r>
          </w:p>
        </w:tc>
        <w:tc>
          <w:tcPr>
            <w:tcW w:w="1183" w:type="dxa"/>
            <w:gridSpan w:val="2"/>
          </w:tcPr>
          <w:p w14:paraId="3C4F4BDA" w14:textId="77777777" w:rsidR="006164D9" w:rsidRPr="00D81524" w:rsidRDefault="006164D9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กำหนดอัตราใหม่</w:t>
            </w:r>
          </w:p>
        </w:tc>
        <w:tc>
          <w:tcPr>
            <w:tcW w:w="1164" w:type="dxa"/>
          </w:tcPr>
          <w:p w14:paraId="491DC229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0" w:type="dxa"/>
          </w:tcPr>
          <w:p w14:paraId="15AE822D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62C4C5AC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1E042B5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00" w:type="dxa"/>
          </w:tcPr>
          <w:p w14:paraId="036BF0D3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6164D9" w:rsidRPr="00D81524" w14:paraId="07B37A5B" w14:textId="77777777" w:rsidTr="006164D9">
        <w:trPr>
          <w:tblHeader/>
        </w:trPr>
        <w:tc>
          <w:tcPr>
            <w:tcW w:w="2456" w:type="dxa"/>
          </w:tcPr>
          <w:p w14:paraId="7EA8B942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37" w:type="dxa"/>
          </w:tcPr>
          <w:p w14:paraId="29D82611" w14:textId="77777777" w:rsidR="006164D9" w:rsidRPr="00D81524" w:rsidRDefault="006164D9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ตามอัตราตลาด</w:t>
            </w:r>
          </w:p>
        </w:tc>
        <w:tc>
          <w:tcPr>
            <w:tcW w:w="1183" w:type="dxa"/>
            <w:gridSpan w:val="2"/>
          </w:tcPr>
          <w:p w14:paraId="64393536" w14:textId="77777777" w:rsidR="006164D9" w:rsidRPr="00D81524" w:rsidRDefault="006164D9" w:rsidP="006164D9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น้อยกว่า 1 ปี</w:t>
            </w:r>
          </w:p>
        </w:tc>
        <w:tc>
          <w:tcPr>
            <w:tcW w:w="1164" w:type="dxa"/>
          </w:tcPr>
          <w:p w14:paraId="01BB4D0F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ไม่มีดอกเบี้ย</w:t>
            </w:r>
          </w:p>
        </w:tc>
        <w:tc>
          <w:tcPr>
            <w:tcW w:w="1080" w:type="dxa"/>
          </w:tcPr>
          <w:p w14:paraId="0987F645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รวม</w:t>
            </w:r>
          </w:p>
        </w:tc>
        <w:tc>
          <w:tcPr>
            <w:tcW w:w="1170" w:type="dxa"/>
          </w:tcPr>
          <w:p w14:paraId="3FFF62ED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ลอยตัว</w:t>
            </w:r>
          </w:p>
        </w:tc>
        <w:tc>
          <w:tcPr>
            <w:tcW w:w="900" w:type="dxa"/>
          </w:tcPr>
          <w:p w14:paraId="4382EEDC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คงที่</w:t>
            </w:r>
          </w:p>
        </w:tc>
        <w:tc>
          <w:tcPr>
            <w:tcW w:w="900" w:type="dxa"/>
          </w:tcPr>
          <w:p w14:paraId="11125780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-10368"/>
                <w:tab w:val="decimal" w:pos="0"/>
              </w:tabs>
              <w:spacing w:after="0" w:line="240" w:lineRule="auto"/>
              <w:ind w:left="-108" w:right="-158" w:hanging="4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ถัวเฉลี่ย</w:t>
            </w:r>
          </w:p>
        </w:tc>
      </w:tr>
      <w:tr w:rsidR="006164D9" w:rsidRPr="00D81524" w14:paraId="45687AF6" w14:textId="77777777" w:rsidTr="006164D9">
        <w:trPr>
          <w:tblHeader/>
        </w:trPr>
        <w:tc>
          <w:tcPr>
            <w:tcW w:w="2456" w:type="dxa"/>
          </w:tcPr>
          <w:p w14:paraId="0B69B906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72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564" w:type="dxa"/>
            <w:gridSpan w:val="5"/>
          </w:tcPr>
          <w:p w14:paraId="71EBC4FD" w14:textId="77777777" w:rsidR="006164D9" w:rsidRPr="00D81524" w:rsidRDefault="006164D9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  <w:t>บาท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970" w:type="dxa"/>
            <w:gridSpan w:val="3"/>
          </w:tcPr>
          <w:p w14:paraId="7CF10562" w14:textId="77777777" w:rsidR="006164D9" w:rsidRPr="00D81524" w:rsidRDefault="006164D9" w:rsidP="006164D9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  <w:t>(ร้อยละต่อปี</w:t>
            </w:r>
            <w:r w:rsidRPr="00D815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164D9" w:rsidRPr="00D81524" w14:paraId="3E406842" w14:textId="77777777" w:rsidTr="006164D9">
        <w:tc>
          <w:tcPr>
            <w:tcW w:w="2456" w:type="dxa"/>
          </w:tcPr>
          <w:p w14:paraId="5441FAAB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51" w:type="dxa"/>
            <w:gridSpan w:val="2"/>
          </w:tcPr>
          <w:p w14:paraId="023A6105" w14:textId="77777777" w:rsidR="006164D9" w:rsidRPr="00D81524" w:rsidRDefault="006164D9" w:rsidP="006164D9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4A8A9B4" w14:textId="77777777" w:rsidR="006164D9" w:rsidRPr="00D81524" w:rsidRDefault="006164D9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25830A4E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F2F0763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3A3B2B85" w14:textId="77777777" w:rsidR="006164D9" w:rsidRPr="00D81524" w:rsidRDefault="006164D9" w:rsidP="006164D9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0B015CE5" w14:textId="77777777" w:rsidR="006164D9" w:rsidRPr="00D81524" w:rsidRDefault="006164D9" w:rsidP="006164D9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4E556CEC" w14:textId="77777777" w:rsidR="006164D9" w:rsidRPr="00D81524" w:rsidRDefault="006164D9" w:rsidP="006164D9">
            <w:pPr>
              <w:pStyle w:val="BodyText"/>
              <w:tabs>
                <w:tab w:val="decimal" w:pos="264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</w:tr>
      <w:tr w:rsidR="006164D9" w:rsidRPr="00D81524" w14:paraId="1726FC0F" w14:textId="77777777" w:rsidTr="006164D9">
        <w:tc>
          <w:tcPr>
            <w:tcW w:w="2456" w:type="dxa"/>
          </w:tcPr>
          <w:p w14:paraId="47EC939A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เงินสดและรายการ</w:t>
            </w:r>
          </w:p>
        </w:tc>
        <w:tc>
          <w:tcPr>
            <w:tcW w:w="1151" w:type="dxa"/>
            <w:gridSpan w:val="2"/>
          </w:tcPr>
          <w:p w14:paraId="59E75CCD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21"/>
              <w:jc w:val="both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169" w:type="dxa"/>
          </w:tcPr>
          <w:p w14:paraId="1BE006DB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7C73C5FD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0" w:type="dxa"/>
          </w:tcPr>
          <w:p w14:paraId="007F713A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34276A5B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900" w:type="dxa"/>
          </w:tcPr>
          <w:p w14:paraId="6727E5F2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900" w:type="dxa"/>
          </w:tcPr>
          <w:p w14:paraId="00AD65CC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</w:tr>
      <w:tr w:rsidR="006164D9" w:rsidRPr="00D81524" w14:paraId="5229C19C" w14:textId="77777777" w:rsidTr="006164D9">
        <w:tc>
          <w:tcPr>
            <w:tcW w:w="2456" w:type="dxa"/>
          </w:tcPr>
          <w:p w14:paraId="4DA080B9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firstLine="9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เทียบเท่าเงินสด</w:t>
            </w:r>
          </w:p>
        </w:tc>
        <w:tc>
          <w:tcPr>
            <w:tcW w:w="1151" w:type="dxa"/>
            <w:gridSpan w:val="2"/>
          </w:tcPr>
          <w:p w14:paraId="2177242B" w14:textId="77777777" w:rsidR="006164D9" w:rsidRPr="00D81524" w:rsidRDefault="006164D9" w:rsidP="00751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586</w:t>
            </w:r>
          </w:p>
        </w:tc>
        <w:tc>
          <w:tcPr>
            <w:tcW w:w="1169" w:type="dxa"/>
          </w:tcPr>
          <w:p w14:paraId="72B35771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1164" w:type="dxa"/>
          </w:tcPr>
          <w:p w14:paraId="652E7160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1,048,990</w:t>
            </w:r>
          </w:p>
        </w:tc>
        <w:tc>
          <w:tcPr>
            <w:tcW w:w="1080" w:type="dxa"/>
          </w:tcPr>
          <w:p w14:paraId="41C05C4C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1,349,576</w:t>
            </w:r>
          </w:p>
        </w:tc>
        <w:tc>
          <w:tcPr>
            <w:tcW w:w="1170" w:type="dxa"/>
            <w:shd w:val="clear" w:color="auto" w:fill="FFFFFF"/>
          </w:tcPr>
          <w:p w14:paraId="0BA1A315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0.38</w:t>
            </w:r>
          </w:p>
        </w:tc>
        <w:tc>
          <w:tcPr>
            <w:tcW w:w="900" w:type="dxa"/>
            <w:shd w:val="clear" w:color="auto" w:fill="FFFFFF"/>
          </w:tcPr>
          <w:p w14:paraId="52FA1D71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1.15</w:t>
            </w:r>
          </w:p>
        </w:tc>
        <w:tc>
          <w:tcPr>
            <w:tcW w:w="900" w:type="dxa"/>
            <w:shd w:val="clear" w:color="auto" w:fill="FFFFFF"/>
          </w:tcPr>
          <w:p w14:paraId="60485675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1.31</w:t>
            </w:r>
          </w:p>
        </w:tc>
      </w:tr>
      <w:tr w:rsidR="006164D9" w:rsidRPr="00D81524" w14:paraId="16283A23" w14:textId="77777777" w:rsidTr="006164D9">
        <w:tc>
          <w:tcPr>
            <w:tcW w:w="2456" w:type="dxa"/>
          </w:tcPr>
          <w:p w14:paraId="26F56839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ลูกหนี้สำนักหักบ</w:t>
            </w: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ัญ</w:t>
            </w: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ชีและบริษัทหลักทรัพย์</w:t>
            </w:r>
          </w:p>
        </w:tc>
        <w:tc>
          <w:tcPr>
            <w:tcW w:w="1151" w:type="dxa"/>
            <w:gridSpan w:val="2"/>
            <w:vAlign w:val="bottom"/>
          </w:tcPr>
          <w:p w14:paraId="2FAC116C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253758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9" w:type="dxa"/>
            <w:vAlign w:val="bottom"/>
          </w:tcPr>
          <w:p w14:paraId="69C92660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D21102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4" w:type="dxa"/>
            <w:vAlign w:val="bottom"/>
          </w:tcPr>
          <w:p w14:paraId="69E35549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163,845</w:t>
            </w:r>
          </w:p>
        </w:tc>
        <w:tc>
          <w:tcPr>
            <w:tcW w:w="1080" w:type="dxa"/>
            <w:vAlign w:val="bottom"/>
          </w:tcPr>
          <w:p w14:paraId="514BD05F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163,845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6485BA34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79455A18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  <w:tab w:val="left" w:pos="612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FFFFFF"/>
            <w:vAlign w:val="bottom"/>
          </w:tcPr>
          <w:p w14:paraId="749E3890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74ECD13D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FFFFFF"/>
            <w:vAlign w:val="bottom"/>
          </w:tcPr>
          <w:p w14:paraId="3C2404C6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4CD80442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6164D9" w:rsidRPr="00D81524" w14:paraId="45AED30D" w14:textId="77777777" w:rsidTr="006164D9">
        <w:tc>
          <w:tcPr>
            <w:tcW w:w="2456" w:type="dxa"/>
          </w:tcPr>
          <w:p w14:paraId="204B023F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151" w:type="dxa"/>
            <w:gridSpan w:val="2"/>
          </w:tcPr>
          <w:p w14:paraId="78A1E0D5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14:paraId="753B4330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1,134,809</w:t>
            </w:r>
          </w:p>
        </w:tc>
        <w:tc>
          <w:tcPr>
            <w:tcW w:w="1164" w:type="dxa"/>
          </w:tcPr>
          <w:p w14:paraId="7D8D735B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4,124,959</w:t>
            </w:r>
          </w:p>
        </w:tc>
        <w:tc>
          <w:tcPr>
            <w:tcW w:w="1080" w:type="dxa"/>
          </w:tcPr>
          <w:p w14:paraId="368F720E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5,259,76</w:t>
            </w:r>
            <w:r w:rsidRPr="00D81524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</w:p>
        </w:tc>
        <w:tc>
          <w:tcPr>
            <w:tcW w:w="1170" w:type="dxa"/>
            <w:shd w:val="clear" w:color="auto" w:fill="FFFFFF"/>
          </w:tcPr>
          <w:p w14:paraId="381750A3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14:paraId="717D56FA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5.10 - 6.25</w:t>
            </w:r>
          </w:p>
        </w:tc>
        <w:tc>
          <w:tcPr>
            <w:tcW w:w="900" w:type="dxa"/>
            <w:shd w:val="clear" w:color="auto" w:fill="FFFFFF"/>
          </w:tcPr>
          <w:p w14:paraId="707EA5E2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5.39</w:t>
            </w:r>
          </w:p>
        </w:tc>
      </w:tr>
      <w:tr w:rsidR="006164D9" w:rsidRPr="00D81524" w14:paraId="59B4B354" w14:textId="77777777" w:rsidTr="006164D9">
        <w:tc>
          <w:tcPr>
            <w:tcW w:w="2456" w:type="dxa"/>
          </w:tcPr>
          <w:p w14:paraId="5EE36E9D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51" w:type="dxa"/>
            <w:gridSpan w:val="2"/>
          </w:tcPr>
          <w:p w14:paraId="56177585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14:paraId="5D044C27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14:paraId="08EA5009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90,171</w:t>
            </w:r>
          </w:p>
        </w:tc>
        <w:tc>
          <w:tcPr>
            <w:tcW w:w="1080" w:type="dxa"/>
          </w:tcPr>
          <w:p w14:paraId="200D10E9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90,171</w:t>
            </w:r>
          </w:p>
        </w:tc>
        <w:tc>
          <w:tcPr>
            <w:tcW w:w="1170" w:type="dxa"/>
          </w:tcPr>
          <w:p w14:paraId="304E717E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14:paraId="4C64C71D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14:paraId="5137834B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FD3158" w:rsidRPr="00D81524" w14:paraId="02404EB3" w14:textId="77777777" w:rsidTr="006164D9">
        <w:tc>
          <w:tcPr>
            <w:tcW w:w="2456" w:type="dxa"/>
          </w:tcPr>
          <w:p w14:paraId="04508A9D" w14:textId="77777777" w:rsidR="00FD3158" w:rsidRPr="00D81524" w:rsidRDefault="00FD3158" w:rsidP="00FD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151" w:type="dxa"/>
            <w:gridSpan w:val="2"/>
          </w:tcPr>
          <w:p w14:paraId="20E26E7F" w14:textId="6D5AB263" w:rsidR="00FD3158" w:rsidRPr="00D81524" w:rsidRDefault="00FD3158" w:rsidP="00751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36,962</w:t>
            </w:r>
          </w:p>
        </w:tc>
        <w:tc>
          <w:tcPr>
            <w:tcW w:w="1169" w:type="dxa"/>
          </w:tcPr>
          <w:p w14:paraId="29B5C03A" w14:textId="32A864FE" w:rsidR="00FD3158" w:rsidRPr="00D81524" w:rsidRDefault="00FD3158" w:rsidP="00FD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491,817</w:t>
            </w:r>
          </w:p>
        </w:tc>
        <w:tc>
          <w:tcPr>
            <w:tcW w:w="1164" w:type="dxa"/>
          </w:tcPr>
          <w:p w14:paraId="3C9C2C7D" w14:textId="22E2DA17" w:rsidR="00FD3158" w:rsidRPr="00D81524" w:rsidRDefault="00FD3158" w:rsidP="00FD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1,991,110</w:t>
            </w:r>
          </w:p>
        </w:tc>
        <w:tc>
          <w:tcPr>
            <w:tcW w:w="1080" w:type="dxa"/>
          </w:tcPr>
          <w:p w14:paraId="4E6392D2" w14:textId="77777777" w:rsidR="00FD3158" w:rsidRPr="00D81524" w:rsidRDefault="00FD3158" w:rsidP="00FD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2,519,889</w:t>
            </w:r>
          </w:p>
        </w:tc>
        <w:tc>
          <w:tcPr>
            <w:tcW w:w="1170" w:type="dxa"/>
          </w:tcPr>
          <w:p w14:paraId="5D047334" w14:textId="10E466F0" w:rsidR="00FD3158" w:rsidRPr="00D81524" w:rsidRDefault="00FD3158" w:rsidP="00FD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1.36 - 2.85</w:t>
            </w:r>
          </w:p>
        </w:tc>
        <w:tc>
          <w:tcPr>
            <w:tcW w:w="900" w:type="dxa"/>
          </w:tcPr>
          <w:p w14:paraId="0EC487D5" w14:textId="1D805697" w:rsidR="00FD3158" w:rsidRPr="00D81524" w:rsidRDefault="00FD3158" w:rsidP="00FD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1.51</w:t>
            </w:r>
          </w:p>
        </w:tc>
        <w:tc>
          <w:tcPr>
            <w:tcW w:w="900" w:type="dxa"/>
          </w:tcPr>
          <w:p w14:paraId="249BA61C" w14:textId="77777777" w:rsidR="00FD3158" w:rsidRPr="00D81524" w:rsidRDefault="00FD3158" w:rsidP="00FD3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6164D9" w:rsidRPr="00D81524" w14:paraId="79FAF420" w14:textId="77777777" w:rsidTr="006164D9">
        <w:tc>
          <w:tcPr>
            <w:tcW w:w="2456" w:type="dxa"/>
          </w:tcPr>
          <w:p w14:paraId="7817EA49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สินทรัพย์ทางการเงินอื่น</w:t>
            </w:r>
          </w:p>
        </w:tc>
        <w:tc>
          <w:tcPr>
            <w:tcW w:w="1151" w:type="dxa"/>
            <w:gridSpan w:val="2"/>
          </w:tcPr>
          <w:p w14:paraId="4883FABE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14:paraId="0A371E1F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14:paraId="7F8B4F98" w14:textId="77777777" w:rsidR="006164D9" w:rsidRPr="00D81524" w:rsidRDefault="006164D9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10,491</w:t>
            </w:r>
          </w:p>
        </w:tc>
        <w:tc>
          <w:tcPr>
            <w:tcW w:w="1080" w:type="dxa"/>
          </w:tcPr>
          <w:p w14:paraId="1E796D3C" w14:textId="77777777" w:rsidR="006164D9" w:rsidRPr="00D81524" w:rsidRDefault="006164D9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10,491</w:t>
            </w:r>
          </w:p>
        </w:tc>
        <w:tc>
          <w:tcPr>
            <w:tcW w:w="1170" w:type="dxa"/>
          </w:tcPr>
          <w:p w14:paraId="336069BE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  <w:tc>
          <w:tcPr>
            <w:tcW w:w="900" w:type="dxa"/>
          </w:tcPr>
          <w:p w14:paraId="14C57ACA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  <w:tc>
          <w:tcPr>
            <w:tcW w:w="900" w:type="dxa"/>
          </w:tcPr>
          <w:p w14:paraId="770445E9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-</w:t>
            </w:r>
          </w:p>
        </w:tc>
      </w:tr>
      <w:tr w:rsidR="006164D9" w:rsidRPr="00D81524" w14:paraId="26E78D97" w14:textId="77777777" w:rsidTr="006164D9">
        <w:tc>
          <w:tcPr>
            <w:tcW w:w="2456" w:type="dxa"/>
          </w:tcPr>
          <w:p w14:paraId="2B7472D3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51" w:type="dxa"/>
            <w:gridSpan w:val="2"/>
          </w:tcPr>
          <w:p w14:paraId="2D65E497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133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38FF49D3" w14:textId="77777777" w:rsidR="006164D9" w:rsidRPr="00D81524" w:rsidRDefault="006164D9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34BFFCBE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4FDDBD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170" w:type="dxa"/>
          </w:tcPr>
          <w:p w14:paraId="46FA77E6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485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0" w:type="dxa"/>
          </w:tcPr>
          <w:p w14:paraId="11D67D09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0" w:type="dxa"/>
          </w:tcPr>
          <w:p w14:paraId="6C878ADF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</w:tr>
      <w:tr w:rsidR="006164D9" w:rsidRPr="00D81524" w14:paraId="5E5531D0" w14:textId="77777777" w:rsidTr="006164D9">
        <w:tc>
          <w:tcPr>
            <w:tcW w:w="2456" w:type="dxa"/>
          </w:tcPr>
          <w:p w14:paraId="1C2FA802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th-TH"/>
              </w:rPr>
              <w:t xml:space="preserve"> หนี้สินทางการเงิน</w:t>
            </w:r>
          </w:p>
        </w:tc>
        <w:tc>
          <w:tcPr>
            <w:tcW w:w="1151" w:type="dxa"/>
            <w:gridSpan w:val="2"/>
          </w:tcPr>
          <w:p w14:paraId="6B4D1982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313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7D886B1" w14:textId="77777777" w:rsidR="006164D9" w:rsidRPr="00D81524" w:rsidRDefault="006164D9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18B3EE86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1080" w:type="dxa"/>
          </w:tcPr>
          <w:p w14:paraId="49D24353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70" w:type="dxa"/>
          </w:tcPr>
          <w:p w14:paraId="226DAD48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0" w:type="dxa"/>
          </w:tcPr>
          <w:p w14:paraId="649D6CBC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900" w:type="dxa"/>
          </w:tcPr>
          <w:p w14:paraId="06615060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</w:p>
        </w:tc>
      </w:tr>
      <w:tr w:rsidR="006164D9" w:rsidRPr="00D81524" w14:paraId="3852D196" w14:textId="77777777" w:rsidTr="006164D9">
        <w:tc>
          <w:tcPr>
            <w:tcW w:w="2456" w:type="dxa"/>
            <w:vAlign w:val="bottom"/>
          </w:tcPr>
          <w:p w14:paraId="0564E896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51" w:type="dxa"/>
            <w:gridSpan w:val="2"/>
            <w:vAlign w:val="bottom"/>
          </w:tcPr>
          <w:p w14:paraId="0B3B64D0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973A63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9" w:type="dxa"/>
            <w:vAlign w:val="bottom"/>
          </w:tcPr>
          <w:p w14:paraId="44A78BA1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A48B02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4" w:type="dxa"/>
            <w:vAlign w:val="bottom"/>
          </w:tcPr>
          <w:p w14:paraId="4575CA21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D83E3C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530,502</w:t>
            </w:r>
          </w:p>
        </w:tc>
        <w:tc>
          <w:tcPr>
            <w:tcW w:w="1080" w:type="dxa"/>
            <w:vAlign w:val="bottom"/>
          </w:tcPr>
          <w:p w14:paraId="4CD8735D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CEA262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530,502</w:t>
            </w:r>
          </w:p>
        </w:tc>
        <w:tc>
          <w:tcPr>
            <w:tcW w:w="1170" w:type="dxa"/>
            <w:vAlign w:val="bottom"/>
          </w:tcPr>
          <w:p w14:paraId="60385D25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6D5A4295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vAlign w:val="bottom"/>
          </w:tcPr>
          <w:p w14:paraId="3AB94EC8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721023D9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  <w:vAlign w:val="bottom"/>
          </w:tcPr>
          <w:p w14:paraId="703C29D3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  <w:p w14:paraId="4F1D765E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6164D9" w:rsidRPr="00D81524" w14:paraId="3EB07808" w14:textId="77777777" w:rsidTr="006164D9">
        <w:tc>
          <w:tcPr>
            <w:tcW w:w="2456" w:type="dxa"/>
          </w:tcPr>
          <w:p w14:paraId="5C3F2E5F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เจ้าหนี้ธุรกิจหลักทรัพย์</w:t>
            </w:r>
          </w:p>
        </w:tc>
        <w:tc>
          <w:tcPr>
            <w:tcW w:w="1151" w:type="dxa"/>
            <w:gridSpan w:val="2"/>
          </w:tcPr>
          <w:p w14:paraId="7EE2EC44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14:paraId="628EF346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14:paraId="2117A6F6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3,476,074</w:t>
            </w:r>
          </w:p>
        </w:tc>
        <w:tc>
          <w:tcPr>
            <w:tcW w:w="1080" w:type="dxa"/>
          </w:tcPr>
          <w:p w14:paraId="236CFFBD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3,476,074</w:t>
            </w:r>
          </w:p>
        </w:tc>
        <w:tc>
          <w:tcPr>
            <w:tcW w:w="1170" w:type="dxa"/>
          </w:tcPr>
          <w:p w14:paraId="279BBD5E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14:paraId="1CBC9279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14:paraId="094BDED6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6164D9" w:rsidRPr="00D81524" w14:paraId="7E71D484" w14:textId="77777777" w:rsidTr="006164D9">
        <w:tc>
          <w:tcPr>
            <w:tcW w:w="2456" w:type="dxa"/>
          </w:tcPr>
          <w:p w14:paraId="12F99EE7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151" w:type="dxa"/>
            <w:gridSpan w:val="2"/>
          </w:tcPr>
          <w:p w14:paraId="0D51CF26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14:paraId="1684A65F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14:paraId="79EF3B83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689,894</w:t>
            </w:r>
          </w:p>
        </w:tc>
        <w:tc>
          <w:tcPr>
            <w:tcW w:w="1080" w:type="dxa"/>
          </w:tcPr>
          <w:p w14:paraId="69CB08D9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689,894</w:t>
            </w:r>
          </w:p>
        </w:tc>
        <w:tc>
          <w:tcPr>
            <w:tcW w:w="1170" w:type="dxa"/>
          </w:tcPr>
          <w:p w14:paraId="2D1F5B34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14:paraId="26FAA2B9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14:paraId="78415BF6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6164D9" w:rsidRPr="00D81524" w14:paraId="2A3E5C08" w14:textId="77777777" w:rsidTr="006164D9">
        <w:tc>
          <w:tcPr>
            <w:tcW w:w="2456" w:type="dxa"/>
          </w:tcPr>
          <w:p w14:paraId="6FF2B85F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ตราสารหนี้ที่ออก</w:t>
            </w:r>
          </w:p>
        </w:tc>
        <w:tc>
          <w:tcPr>
            <w:tcW w:w="1151" w:type="dxa"/>
            <w:gridSpan w:val="2"/>
          </w:tcPr>
          <w:p w14:paraId="4D980E6B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14:paraId="5D6E0D17" w14:textId="7342933C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2,141,365</w:t>
            </w:r>
          </w:p>
        </w:tc>
        <w:tc>
          <w:tcPr>
            <w:tcW w:w="1164" w:type="dxa"/>
          </w:tcPr>
          <w:p w14:paraId="61F90C9C" w14:textId="0742D17E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2A65B409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2,141,365</w:t>
            </w:r>
          </w:p>
        </w:tc>
        <w:tc>
          <w:tcPr>
            <w:tcW w:w="1170" w:type="dxa"/>
          </w:tcPr>
          <w:p w14:paraId="1AB87E4F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อ้างอิงกับตัวแปร</w:t>
            </w:r>
            <w:r w:rsidRPr="00D81524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th-TH"/>
              </w:rPr>
              <w:t>*</w:t>
            </w:r>
          </w:p>
        </w:tc>
        <w:tc>
          <w:tcPr>
            <w:tcW w:w="900" w:type="dxa"/>
          </w:tcPr>
          <w:p w14:paraId="32D269A7" w14:textId="5894A3E2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1.22 - </w:t>
            </w: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1.90</w:t>
            </w:r>
          </w:p>
        </w:tc>
        <w:tc>
          <w:tcPr>
            <w:tcW w:w="900" w:type="dxa"/>
          </w:tcPr>
          <w:p w14:paraId="4D2BF40C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  <w:tr w:rsidR="006164D9" w:rsidRPr="00D81524" w14:paraId="5C4D184C" w14:textId="77777777" w:rsidTr="006164D9">
        <w:tc>
          <w:tcPr>
            <w:tcW w:w="2456" w:type="dxa"/>
          </w:tcPr>
          <w:p w14:paraId="355D796C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522" w:right="-108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หนี้สินทางการเงินอื่น</w:t>
            </w:r>
          </w:p>
        </w:tc>
        <w:tc>
          <w:tcPr>
            <w:tcW w:w="1151" w:type="dxa"/>
            <w:gridSpan w:val="2"/>
          </w:tcPr>
          <w:p w14:paraId="5E07E7E5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98" w:right="-108" w:firstLine="79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14:paraId="705816DA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4" w:type="dxa"/>
          </w:tcPr>
          <w:p w14:paraId="7E71A127" w14:textId="77777777" w:rsidR="006164D9" w:rsidRPr="00D81524" w:rsidRDefault="006164D9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97,549</w:t>
            </w:r>
          </w:p>
        </w:tc>
        <w:tc>
          <w:tcPr>
            <w:tcW w:w="1080" w:type="dxa"/>
          </w:tcPr>
          <w:p w14:paraId="68404E06" w14:textId="77777777" w:rsidR="006164D9" w:rsidRPr="00D81524" w:rsidRDefault="006164D9" w:rsidP="00616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97,549</w:t>
            </w:r>
          </w:p>
        </w:tc>
        <w:tc>
          <w:tcPr>
            <w:tcW w:w="1170" w:type="dxa"/>
          </w:tcPr>
          <w:p w14:paraId="05FE3BF0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900" w:type="dxa"/>
          </w:tcPr>
          <w:p w14:paraId="054E0E0E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1E7DD47A" w14:textId="77777777" w:rsidR="006164D9" w:rsidRPr="00D81524" w:rsidRDefault="006164D9" w:rsidP="00616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08" w:firstLine="79"/>
              <w:jc w:val="center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D81524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-</w:t>
            </w:r>
          </w:p>
        </w:tc>
      </w:tr>
    </w:tbl>
    <w:p w14:paraId="3F802C8C" w14:textId="77777777" w:rsidR="00946696" w:rsidRDefault="00946696" w:rsidP="00616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450"/>
        <w:rPr>
          <w:rFonts w:asciiTheme="majorBidi" w:hAnsiTheme="majorBidi" w:cstheme="majorBidi"/>
          <w:sz w:val="24"/>
          <w:szCs w:val="24"/>
          <w:vertAlign w:val="superscript"/>
          <w:lang w:val="th-TH"/>
        </w:rPr>
      </w:pPr>
    </w:p>
    <w:p w14:paraId="5848424B" w14:textId="0E968530" w:rsidR="006164D9" w:rsidRDefault="006164D9" w:rsidP="00616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450"/>
        <w:rPr>
          <w:rFonts w:asciiTheme="majorBidi" w:hAnsiTheme="majorBidi" w:cstheme="majorBidi"/>
          <w:sz w:val="24"/>
          <w:szCs w:val="24"/>
          <w:lang w:val="th-TH"/>
        </w:rPr>
      </w:pPr>
      <w:r w:rsidRPr="00D81524">
        <w:rPr>
          <w:rFonts w:asciiTheme="majorBidi" w:hAnsiTheme="majorBidi" w:cstheme="majorBidi"/>
          <w:sz w:val="24"/>
          <w:szCs w:val="24"/>
          <w:vertAlign w:val="superscript"/>
          <w:cs/>
          <w:lang w:val="th-TH"/>
        </w:rPr>
        <w:t>*</w:t>
      </w:r>
      <w:r w:rsidRPr="00D81524">
        <w:rPr>
          <w:rFonts w:asciiTheme="majorBidi" w:hAnsiTheme="majorBidi" w:cstheme="majorBidi"/>
          <w:spacing w:val="-4"/>
          <w:sz w:val="24"/>
          <w:szCs w:val="24"/>
          <w:cs/>
          <w:lang w:val="th-TH"/>
        </w:rPr>
        <w:tab/>
      </w:r>
      <w:r w:rsidRPr="00D81524">
        <w:rPr>
          <w:rFonts w:asciiTheme="majorBidi" w:hAnsiTheme="majorBidi" w:cstheme="majorBidi"/>
          <w:sz w:val="24"/>
          <w:szCs w:val="24"/>
          <w:cs/>
          <w:lang w:val="th-TH"/>
        </w:rPr>
        <w:t>ผลตอบแทนอ้างอิงกับตัวแปรคืออัตราดอกเบี้ยอ้างอิงและราคาเฉลี่ยของกลุ่มหุ้นที่จดทะเบียนในตลาดหลักทรัพย์</w:t>
      </w:r>
    </w:p>
    <w:p w14:paraId="20103530" w14:textId="28D529A9" w:rsidR="00AC1BDA" w:rsidRDefault="00AC1BDA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AC0D37" w14:textId="2783C223" w:rsidR="00AC1BDA" w:rsidRDefault="00AC1BDA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BB7350" w14:textId="14E18584" w:rsidR="00AC1BDA" w:rsidRDefault="00AC1BDA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BE89B" w14:textId="6BA73901" w:rsidR="006164D9" w:rsidRDefault="006164D9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8B9100" w14:textId="5EC8E681" w:rsidR="00104C04" w:rsidRDefault="00721A8F" w:rsidP="00104C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  <w:sectPr w:rsidR="00104C04" w:rsidSect="00384908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39" w:code="9"/>
          <w:pgMar w:top="691" w:right="1197" w:bottom="576" w:left="1152" w:header="720" w:footer="720" w:gutter="0"/>
          <w:pgNumType w:start="14"/>
          <w:cols w:space="720"/>
          <w:docGrid w:linePitch="245"/>
        </w:sect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7DC60E4" w14:textId="2A276C8D" w:rsidR="002D4841" w:rsidRPr="00D81524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815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ความเสี่ยงด้านการให้สินเชื่อ</w:t>
      </w:r>
    </w:p>
    <w:p w14:paraId="6C7DE929" w14:textId="77777777" w:rsidR="002D4841" w:rsidRPr="00D81524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9"/>
        <w:jc w:val="thaiDistribute"/>
        <w:rPr>
          <w:rFonts w:asciiTheme="majorBidi" w:hAnsiTheme="majorBidi" w:cstheme="majorBidi"/>
          <w:sz w:val="30"/>
          <w:szCs w:val="30"/>
        </w:rPr>
      </w:pPr>
    </w:p>
    <w:p w14:paraId="3566BE09" w14:textId="77777777" w:rsidR="002D4841" w:rsidRPr="00D81524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กลุ่มบริษัทมีความเสี่ยงด้านการให้สินเชื่อที่เกี่ยวเนื่องกับลูกหนี้ธุรกิจหลักทรัพย์ เงินให้กู้ยืม ลูกหนี้อื่น กลุ่มบริษัทพิจารณากำหนดวงเงินสินเชื่อสำหรับลูกค้าหรือคู่สัญญา โดยวิเคราะห์ฐานะทางการเงินของลูกค้าหรือคู่สัญญา</w:t>
      </w:r>
      <w:r w:rsidR="001D6D02">
        <w:rPr>
          <w:rFonts w:asciiTheme="majorBidi" w:hAnsiTheme="majorBidi" w:cstheme="majorBidi"/>
          <w:sz w:val="30"/>
          <w:szCs w:val="30"/>
        </w:rPr>
        <w:br/>
      </w:r>
      <w:r w:rsidRPr="00D81524">
        <w:rPr>
          <w:rFonts w:asciiTheme="majorBidi" w:hAnsiTheme="majorBidi" w:cstheme="majorBidi"/>
          <w:sz w:val="30"/>
          <w:szCs w:val="30"/>
          <w:cs/>
        </w:rPr>
        <w:t>อย่างสม่ำเสมอ ทั้งนี้เพื่อลดความเสี่ยงด้านการให้สินเชื่อ กลุ่มบริษัทมีนโยบายความเสี่ยงด้านการให้สินเชื่อซึ่งถือเป็นแนวทางในการควบคุมความเสี่ยงที่อาจเกิดขึ้นจากการผิดนัดชำระราคาของลูกค้า และความเสี่ยงจากการปล่อยกู้ผ่านบัญชีเครดิตบาลานซ์</w:t>
      </w:r>
      <w:r w:rsidRPr="00D81524">
        <w:rPr>
          <w:rFonts w:asciiTheme="majorBidi" w:hAnsiTheme="majorBidi" w:cstheme="majorBidi"/>
          <w:sz w:val="30"/>
          <w:szCs w:val="30"/>
        </w:rPr>
        <w:t xml:space="preserve"> </w:t>
      </w:r>
      <w:r w:rsidRPr="00D81524">
        <w:rPr>
          <w:rFonts w:asciiTheme="majorBidi" w:hAnsiTheme="majorBidi" w:cstheme="majorBidi"/>
          <w:sz w:val="30"/>
          <w:szCs w:val="30"/>
          <w:cs/>
        </w:rPr>
        <w:t>นอกจากนี้กลุ่มบริษัทได้จัดตั้งคณะกรรมการพิจารณากลั่นกรองสินเชื่อ ทำหน้าที่พิจารณานโยบายด้านเครดิต ประเด็นที่เกี่ยวข้องด้านเครดิต รวมถึงกำหนดรายชื่อหลักทรัพย์ ปริมาณการกระจุกตัวที่เหมาะสม โดยกลุ่มบริษัทมีแนวทางคัดเลือกหลักทรัพย์ที่มีคุณภาพโดยพิจารณาจากปัจจัยพื้นฐาน และสภาพคล่องของหลักทรัพย์เพื่อการปล่อยกู้หลักทรัพย์ที่ดี และสามารถควบคุมความเสี่ยงด้านการให้สินเชื่อของกลุ่มบริษัทให้อยู่ในระดับที่ยอมรับได้ ทั้งนี้มูลค่าสูงสุดที่กลุ่มบริษัทอาจได้รับผลกระทบจากการให้สินเชื่อ หรือสูญเสียเนื่องจากการผิดนัดชำระของคู่สัญญาได้แสดงไว้ในงบแสดงฐานะการเงิน</w:t>
      </w:r>
    </w:p>
    <w:p w14:paraId="419527BA" w14:textId="77777777" w:rsidR="002D4841" w:rsidRPr="00D81524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221D6DA" w14:textId="77777777" w:rsidR="002D4841" w:rsidRPr="00E163D1" w:rsidRDefault="002D4841" w:rsidP="00E16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63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ความเสี่ยงด้านสภาวะตลาด</w:t>
      </w:r>
    </w:p>
    <w:p w14:paraId="373C193A" w14:textId="77777777" w:rsidR="002D4841" w:rsidRPr="00E163D1" w:rsidRDefault="002D4841" w:rsidP="00E16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9"/>
        <w:jc w:val="thaiDistribute"/>
        <w:rPr>
          <w:rFonts w:asciiTheme="majorBidi" w:hAnsiTheme="majorBidi" w:cstheme="majorBidi"/>
          <w:sz w:val="30"/>
          <w:szCs w:val="30"/>
        </w:rPr>
      </w:pPr>
    </w:p>
    <w:p w14:paraId="17A08A1C" w14:textId="77777777" w:rsidR="002D4841" w:rsidRPr="00E163D1" w:rsidRDefault="002D4841" w:rsidP="00E16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63D1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กลุ่มบริษัทมีความเสี่ยงด้านตลาดที่เกี่ยวเนื่องกับพอร์ตการลงทุนของกลุ่มบริษัท ซึ่งอาจได้รับผลกระทบจาก</w:t>
      </w:r>
      <w:r w:rsidRPr="00E163D1">
        <w:rPr>
          <w:rFonts w:asciiTheme="majorBidi" w:hAnsiTheme="majorBidi" w:cstheme="majorBidi"/>
          <w:sz w:val="30"/>
          <w:szCs w:val="30"/>
        </w:rPr>
        <w:br/>
      </w:r>
      <w:r w:rsidRPr="00E163D1">
        <w:rPr>
          <w:rFonts w:asciiTheme="majorBidi" w:hAnsiTheme="majorBidi" w:cstheme="majorBidi"/>
          <w:sz w:val="30"/>
          <w:szCs w:val="30"/>
          <w:cs/>
        </w:rPr>
        <w:t>การเปลี่ยนแปลงของปัจจัยด้านตลาด อย่างไรก็ตามกลุ่มบริษัทกำหนดให้มีกรอบการบริหารความเสี่ยงด้านตลาด เพดานการลงทุน และระดับความเสี่ยงที่ยอมรับได้ ซึ่งผ่านการพิจารณาให้ความเห็นชอบจากคณะกรรมการบริหาร</w:t>
      </w:r>
      <w:r w:rsidRPr="00E163D1">
        <w:rPr>
          <w:rFonts w:asciiTheme="majorBidi" w:hAnsiTheme="majorBidi" w:cstheme="majorBidi"/>
          <w:sz w:val="30"/>
          <w:szCs w:val="30"/>
          <w:cs/>
        </w:rPr>
        <w:br/>
        <w:t>ความเสี่ยง และอนุมัติโดยคณะกรรมการบริษัท</w:t>
      </w:r>
      <w:r w:rsidRPr="00E163D1">
        <w:rPr>
          <w:rFonts w:asciiTheme="majorBidi" w:hAnsiTheme="majorBidi" w:cstheme="majorBidi"/>
          <w:sz w:val="30"/>
          <w:szCs w:val="30"/>
        </w:rPr>
        <w:t xml:space="preserve"> </w:t>
      </w:r>
      <w:r w:rsidRPr="00E163D1">
        <w:rPr>
          <w:rFonts w:asciiTheme="majorBidi" w:hAnsiTheme="majorBidi" w:cstheme="majorBidi"/>
          <w:sz w:val="30"/>
          <w:szCs w:val="30"/>
          <w:cs/>
        </w:rPr>
        <w:t>ทั้งนี้การบริหารความเสี่ยงสำหรับพอร์ตการลงทุนของกลุ่มบริษัทจะอยู่ภายในเงื่อนไขและข้อกำหนดที่ได้ระบุในนโยบายบริหารความเสี่ยงด้านตลาดและนโยบายการลงทุนของกลุ่มบริษัท ภายใต้การดูแลและรายงานอย่างใกล้ชิดโดยหน่วยงานสนับสนุนด้านบริหารความเสี่ยงตามแนวทางที่กลุ่มบริษัทกำหนด</w:t>
      </w:r>
    </w:p>
    <w:p w14:paraId="04DF04F4" w14:textId="77777777" w:rsidR="002D4841" w:rsidRPr="00E163D1" w:rsidRDefault="002D4841" w:rsidP="00E16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jc w:val="thaiDistribute"/>
        <w:rPr>
          <w:rFonts w:asciiTheme="majorBidi" w:hAnsiTheme="majorBidi" w:cstheme="majorBidi"/>
          <w:sz w:val="30"/>
          <w:szCs w:val="30"/>
        </w:rPr>
      </w:pPr>
      <w:r w:rsidRPr="00E163D1">
        <w:rPr>
          <w:rFonts w:asciiTheme="majorBidi" w:hAnsiTheme="majorBidi" w:cstheme="majorBidi"/>
          <w:sz w:val="30"/>
          <w:szCs w:val="30"/>
          <w:cs/>
        </w:rPr>
        <w:tab/>
      </w:r>
    </w:p>
    <w:p w14:paraId="7ACDC1A1" w14:textId="77777777" w:rsidR="002D4841" w:rsidRPr="00E163D1" w:rsidRDefault="002D4841" w:rsidP="00E16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63D1">
        <w:rPr>
          <w:rFonts w:asciiTheme="majorBidi" w:hAnsiTheme="majorBidi" w:cstheme="majorBidi"/>
          <w:sz w:val="30"/>
          <w:szCs w:val="30"/>
          <w:cs/>
        </w:rPr>
        <w:tab/>
      </w:r>
      <w:r w:rsidRPr="00E163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ความเสี่ยงจากเงินตราต่างประเทศ </w:t>
      </w:r>
    </w:p>
    <w:p w14:paraId="428A3825" w14:textId="77777777" w:rsidR="002D4841" w:rsidRPr="00E163D1" w:rsidRDefault="002D4841" w:rsidP="00E16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9"/>
        <w:jc w:val="thaiDistribute"/>
        <w:rPr>
          <w:rFonts w:asciiTheme="majorBidi" w:hAnsiTheme="majorBidi" w:cstheme="majorBidi"/>
          <w:sz w:val="30"/>
          <w:szCs w:val="30"/>
        </w:rPr>
      </w:pPr>
    </w:p>
    <w:p w14:paraId="4B98CA9E" w14:textId="77777777" w:rsidR="002D4841" w:rsidRPr="00E163D1" w:rsidRDefault="002D4841" w:rsidP="00E16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1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63D1">
        <w:rPr>
          <w:rFonts w:asciiTheme="majorBidi" w:hAnsiTheme="majorBidi" w:cstheme="majorBidi"/>
          <w:sz w:val="30"/>
          <w:szCs w:val="30"/>
          <w:cs/>
        </w:rPr>
        <w:t>กลุ่มบริษัทไม่มีเครื่องมือทางการเงินที่เป็นเงินตราต่างประเทศในจำนวนที่มีสาระสำคัญ ดังนั้นจึงไม่มีความเสี่ยงจากเงินตราต่างประเทศ</w:t>
      </w:r>
    </w:p>
    <w:p w14:paraId="3FA1EDCF" w14:textId="77777777" w:rsidR="002D4841" w:rsidRPr="00D81524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22CF2F1" w14:textId="77777777" w:rsidR="002D4841" w:rsidRPr="00E163D1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81524">
        <w:rPr>
          <w:rFonts w:asciiTheme="majorBidi" w:hAnsiTheme="majorBidi" w:cstheme="majorBidi"/>
          <w:b/>
          <w:bCs/>
          <w:sz w:val="30"/>
          <w:szCs w:val="30"/>
        </w:rPr>
        <w:br w:type="page"/>
      </w:r>
      <w:r w:rsidRPr="00E163D1">
        <w:rPr>
          <w:rFonts w:asciiTheme="majorBidi" w:hAnsiTheme="majorBidi" w:cstheme="majorBidi"/>
          <w:b/>
          <w:bCs/>
          <w:sz w:val="30"/>
          <w:szCs w:val="30"/>
        </w:rPr>
        <w:lastRenderedPageBreak/>
        <w:t>5</w:t>
      </w:r>
      <w:r w:rsidRPr="00E163D1">
        <w:rPr>
          <w:rFonts w:asciiTheme="majorBidi" w:hAnsiTheme="majorBidi" w:cstheme="majorBidi"/>
          <w:b/>
          <w:bCs/>
          <w:sz w:val="30"/>
          <w:szCs w:val="30"/>
        </w:rPr>
        <w:tab/>
      </w:r>
      <w:r w:rsidR="001D6D02">
        <w:rPr>
          <w:rFonts w:asciiTheme="majorBidi" w:hAnsiTheme="majorBidi" w:cstheme="majorBidi" w:hint="cs"/>
          <w:b/>
          <w:bCs/>
          <w:sz w:val="30"/>
          <w:szCs w:val="30"/>
          <w:cs/>
        </w:rPr>
        <w:t>มูลค่ายุติธรรมของสินทรัพย์และหนี้สินทางการเงิน</w:t>
      </w:r>
    </w:p>
    <w:p w14:paraId="5170F219" w14:textId="77777777" w:rsidR="002D4841" w:rsidRPr="00E163D1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048E28" w14:textId="77777777" w:rsidR="002D4841" w:rsidRPr="00E163D1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63D1">
        <w:rPr>
          <w:rFonts w:asciiTheme="majorBidi" w:hAnsiTheme="majorBidi" w:cstheme="majorBidi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กลุ่มผู้ประเมินมูลค่ามีการทบทวนข้อมูลที่ไม่สามารถสังเกตได้ที่มีนัยสำคัญ และปรับปรุงการวัดมูลค่าอย่างสม่ำเสมอ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4ACE9602" w14:textId="77777777" w:rsidR="002D4841" w:rsidRPr="00E163D1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5D9FC4" w14:textId="77777777" w:rsidR="001D6D02" w:rsidRPr="001D6D02" w:rsidRDefault="001D6D02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D6D0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ลำดับ</w:t>
      </w:r>
      <w:r w:rsidR="00EA354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ชั้น</w:t>
      </w:r>
      <w:r w:rsidRPr="001D6D0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ของมูลค่ายุติธรรม</w:t>
      </w:r>
    </w:p>
    <w:p w14:paraId="0CC728A1" w14:textId="77777777" w:rsidR="001D6D02" w:rsidRDefault="001D6D02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6E56DE" w14:textId="77777777" w:rsidR="002D4841" w:rsidRPr="00E163D1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63D1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57076D32" w14:textId="77777777" w:rsidR="002D4841" w:rsidRPr="00E163D1" w:rsidRDefault="002D4841" w:rsidP="002D4841">
      <w:pPr>
        <w:pStyle w:val="block"/>
        <w:spacing w:after="0" w:line="240" w:lineRule="atLeast"/>
        <w:ind w:left="12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2F4FC3E" w14:textId="77777777" w:rsidR="002D4841" w:rsidRPr="00D81524" w:rsidRDefault="002D4841" w:rsidP="002D4841">
      <w:pPr>
        <w:pStyle w:val="block"/>
        <w:numPr>
          <w:ilvl w:val="0"/>
          <w:numId w:val="3"/>
        </w:numPr>
        <w:tabs>
          <w:tab w:val="clear" w:pos="340"/>
          <w:tab w:val="left" w:pos="900"/>
        </w:tabs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D8152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D815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เป็นราคาเสนอซื้อขาย </w:t>
      </w:r>
      <w:r w:rsidRPr="00D81524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ไม่ปรับปรุง</w:t>
      </w:r>
      <w:r w:rsidRPr="00D81524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</w:t>
      </w:r>
      <w:r w:rsidR="001D6D02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อย่างเดียวกัน</w:t>
      </w:r>
    </w:p>
    <w:p w14:paraId="1B7DB1A4" w14:textId="77777777" w:rsidR="002D4841" w:rsidRPr="00D81524" w:rsidRDefault="002D4841" w:rsidP="002D4841">
      <w:pPr>
        <w:pStyle w:val="block"/>
        <w:numPr>
          <w:ilvl w:val="0"/>
          <w:numId w:val="3"/>
        </w:numPr>
        <w:tabs>
          <w:tab w:val="clear" w:pos="340"/>
          <w:tab w:val="left" w:pos="900"/>
        </w:tabs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D81524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D81524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Pr="00D81524">
        <w:rPr>
          <w:rFonts w:asciiTheme="majorBidi" w:hAnsiTheme="majorBidi" w:cstheme="majorBidi"/>
          <w:sz w:val="30"/>
          <w:szCs w:val="30"/>
          <w:cs/>
          <w:lang w:val="en-US" w:bidi="th-TH"/>
        </w:rPr>
        <w:t>เช่น ราคาขาย</w:t>
      </w:r>
      <w:r w:rsidRPr="00D81524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หรือโดยอ้อม </w:t>
      </w:r>
      <w:r w:rsidRPr="00D81524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Pr="00D81524">
        <w:rPr>
          <w:rFonts w:asciiTheme="majorBidi" w:hAnsiTheme="majorBidi" w:cstheme="majorBidi"/>
          <w:sz w:val="30"/>
          <w:szCs w:val="30"/>
          <w:cs/>
          <w:lang w:val="en-US" w:bidi="th-TH"/>
        </w:rPr>
        <w:t>เช่น ได้มาจากราคา</w:t>
      </w:r>
      <w:r w:rsidRPr="00D81524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Pr="00D8152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D81524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40148F42" w14:textId="77777777" w:rsidR="002D4841" w:rsidRPr="00D81524" w:rsidRDefault="002D4841" w:rsidP="002D4841">
      <w:pPr>
        <w:pStyle w:val="block"/>
        <w:numPr>
          <w:ilvl w:val="0"/>
          <w:numId w:val="3"/>
        </w:numPr>
        <w:tabs>
          <w:tab w:val="clear" w:pos="340"/>
          <w:tab w:val="left" w:pos="900"/>
        </w:tabs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D81524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D815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เป็นข้อมูลสำหรับสินทรัพย์หรือหนี้สินที่ไม่ได้มาจากข้อมูลที่สามารถสังเกตได้ </w:t>
      </w:r>
      <w:r w:rsidRPr="00D81524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Pr="00D81524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ข้อมูลที่ไม่สามารถสังเกตได้</w:t>
      </w:r>
      <w:r w:rsidRPr="00D81524">
        <w:rPr>
          <w:rFonts w:asciiTheme="majorBidi" w:hAnsiTheme="majorBidi" w:cstheme="majorBidi"/>
          <w:sz w:val="30"/>
          <w:szCs w:val="30"/>
          <w:lang w:val="en-US" w:bidi="th-TH"/>
        </w:rPr>
        <w:t>)</w:t>
      </w:r>
    </w:p>
    <w:p w14:paraId="6FC8B708" w14:textId="77777777" w:rsidR="002D4841" w:rsidRPr="00E163D1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22A8DE" w14:textId="77777777" w:rsidR="002D4841" w:rsidRPr="00E163D1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63D1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6B502FA" w14:textId="77777777" w:rsidR="002D4841" w:rsidRPr="00E163D1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3FD862" w14:textId="77777777" w:rsidR="002D4841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  <w:tab w:val="left" w:pos="959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163D1">
        <w:rPr>
          <w:rFonts w:asciiTheme="majorBidi" w:hAnsiTheme="majorBidi" w:cstheme="majorBidi"/>
          <w:sz w:val="30"/>
          <w:szCs w:val="30"/>
        </w:rPr>
        <w:tab/>
      </w:r>
      <w:r w:rsidRPr="00E163D1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 ทั้งนี้ไม่มีการโอนระหว่างลำดับชั้น</w:t>
      </w:r>
      <w:r w:rsidR="00EA354B">
        <w:rPr>
          <w:rFonts w:asciiTheme="majorBidi" w:hAnsiTheme="majorBidi" w:cstheme="majorBidi" w:hint="cs"/>
          <w:spacing w:val="-6"/>
          <w:sz w:val="30"/>
          <w:szCs w:val="30"/>
          <w:cs/>
        </w:rPr>
        <w:t>ของ</w:t>
      </w:r>
      <w:r w:rsidRPr="00E163D1">
        <w:rPr>
          <w:rFonts w:asciiTheme="majorBidi" w:hAnsiTheme="majorBidi" w:cstheme="majorBidi"/>
          <w:spacing w:val="-6"/>
          <w:sz w:val="30"/>
          <w:szCs w:val="30"/>
          <w:cs/>
        </w:rPr>
        <w:t>มูลค่ายุติธรรมในระหว่าง</w:t>
      </w:r>
      <w:r w:rsidR="00EE0E9B" w:rsidRPr="00E163D1">
        <w:rPr>
          <w:rFonts w:asciiTheme="majorBidi" w:hAnsiTheme="majorBidi" w:cstheme="majorBidi"/>
          <w:spacing w:val="-6"/>
          <w:sz w:val="30"/>
          <w:szCs w:val="30"/>
          <w:cs/>
        </w:rPr>
        <w:t>งวดหกเดือนสิ้นสุดวันที่</w:t>
      </w:r>
      <w:r w:rsidR="00EE0E9B" w:rsidRPr="00E163D1">
        <w:rPr>
          <w:rFonts w:asciiTheme="majorBidi" w:hAnsiTheme="majorBidi" w:cstheme="majorBidi"/>
          <w:spacing w:val="-6"/>
          <w:sz w:val="30"/>
          <w:szCs w:val="30"/>
        </w:rPr>
        <w:t xml:space="preserve"> 30 </w:t>
      </w:r>
      <w:r w:rsidR="00EE0E9B" w:rsidRPr="00E163D1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มิถุนายน </w:t>
      </w:r>
      <w:r w:rsidR="00EE0E9B" w:rsidRPr="00E163D1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EE0E9B" w:rsidRPr="00E163D1">
        <w:rPr>
          <w:rFonts w:asciiTheme="majorBidi" w:hAnsiTheme="majorBidi" w:cstheme="majorBidi"/>
          <w:spacing w:val="-6"/>
          <w:sz w:val="30"/>
          <w:szCs w:val="30"/>
          <w:cs/>
        </w:rPr>
        <w:t>2</w:t>
      </w:r>
      <w:r w:rsidR="00EE0E9B" w:rsidRPr="00E163D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515D14D6" w14:textId="77777777" w:rsidR="00EA354B" w:rsidRPr="00E163D1" w:rsidRDefault="00EA354B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  <w:tab w:val="left" w:pos="959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AF54036" w14:textId="77777777" w:rsidR="002D4841" w:rsidRPr="00E163D1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  <w:tab w:val="left" w:pos="9594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63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DAD5C18" w14:textId="77777777" w:rsidR="002D4841" w:rsidRPr="00E163D1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  <w:tab w:val="left" w:pos="959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B2BD96" w14:textId="77777777" w:rsidR="002D4841" w:rsidRPr="00D81524" w:rsidRDefault="002D4841" w:rsidP="00F94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decimal" w:pos="9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Pr="00D81524">
        <w:rPr>
          <w:rFonts w:asciiTheme="majorBidi" w:hAnsiTheme="majorBidi" w:cstheme="majorBidi"/>
          <w:sz w:val="30"/>
          <w:szCs w:val="30"/>
          <w:cs/>
        </w:rPr>
        <w:br/>
        <w:t>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A201E86" w14:textId="77777777" w:rsidR="002D4841" w:rsidRPr="00D81524" w:rsidRDefault="002D4841" w:rsidP="00F41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33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170"/>
        <w:gridCol w:w="1170"/>
        <w:gridCol w:w="1170"/>
        <w:gridCol w:w="1103"/>
      </w:tblGrid>
      <w:tr w:rsidR="00605A7D" w:rsidRPr="00D81524" w14:paraId="716233DD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1D3FDE69" w14:textId="77777777" w:rsidR="00605A7D" w:rsidRPr="00245154" w:rsidRDefault="00605A7D" w:rsidP="0060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3" w:type="dxa"/>
            <w:gridSpan w:val="5"/>
          </w:tcPr>
          <w:p w14:paraId="364432EB" w14:textId="77777777" w:rsidR="00605A7D" w:rsidRPr="00245154" w:rsidRDefault="00605A7D" w:rsidP="00605A7D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05A7D" w:rsidRPr="00D81524" w14:paraId="5DA5DFC8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5F6CA4F6" w14:textId="77777777" w:rsidR="00605A7D" w:rsidRPr="00245154" w:rsidRDefault="00605A7D" w:rsidP="0060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3" w:type="dxa"/>
            <w:gridSpan w:val="5"/>
          </w:tcPr>
          <w:p w14:paraId="66015EFC" w14:textId="77777777" w:rsidR="00605A7D" w:rsidRPr="00245154" w:rsidRDefault="00605A7D" w:rsidP="00605A7D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515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 </w:t>
            </w:r>
            <w:r w:rsidRPr="0024515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มิถุนายน </w:t>
            </w:r>
            <w:r w:rsidRPr="00245154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Pr="0024515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2</w:t>
            </w:r>
          </w:p>
        </w:tc>
      </w:tr>
      <w:tr w:rsidR="00F41F0D" w:rsidRPr="00D81524" w14:paraId="7C44805E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3F86ED9F" w14:textId="77777777" w:rsidR="00F41F0D" w:rsidRPr="00245154" w:rsidRDefault="00F41F0D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56D12B" w14:textId="77777777" w:rsidR="00F41F0D" w:rsidRPr="00245154" w:rsidRDefault="00F41F0D" w:rsidP="00F41F0D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354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มูลค่าตาม</w:t>
            </w:r>
          </w:p>
        </w:tc>
        <w:tc>
          <w:tcPr>
            <w:tcW w:w="4613" w:type="dxa"/>
            <w:gridSpan w:val="4"/>
          </w:tcPr>
          <w:p w14:paraId="3BA32162" w14:textId="77777777" w:rsidR="00F41F0D" w:rsidRPr="00245154" w:rsidRDefault="00F41F0D" w:rsidP="00F41F0D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41F0D" w:rsidRPr="00D81524" w14:paraId="119D772F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6AFD9932" w14:textId="77777777" w:rsidR="00F41F0D" w:rsidRPr="00245154" w:rsidRDefault="00F41F0D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EB0788" w14:textId="77777777" w:rsidR="00F41F0D" w:rsidRPr="00EA354B" w:rsidRDefault="00F41F0D" w:rsidP="00F41F0D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354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170" w:type="dxa"/>
          </w:tcPr>
          <w:p w14:paraId="5C8CA354" w14:textId="77777777" w:rsidR="00F41F0D" w:rsidRPr="00245154" w:rsidRDefault="00F41F0D" w:rsidP="00F41F0D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uto"/>
              <w:ind w:left="-85" w:right="-68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45154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170" w:type="dxa"/>
          </w:tcPr>
          <w:p w14:paraId="1A62ACD4" w14:textId="77777777" w:rsidR="00F41F0D" w:rsidRPr="00245154" w:rsidRDefault="00F41F0D" w:rsidP="00F41F0D">
            <w:pPr>
              <w:pStyle w:val="acctfourfigures"/>
              <w:tabs>
                <w:tab w:val="decimal" w:pos="-85"/>
              </w:tabs>
              <w:spacing w:line="240" w:lineRule="auto"/>
              <w:ind w:left="-85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45154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170" w:type="dxa"/>
          </w:tcPr>
          <w:p w14:paraId="568CF64A" w14:textId="77777777" w:rsidR="00F41F0D" w:rsidRPr="00245154" w:rsidRDefault="00F41F0D" w:rsidP="00F41F0D">
            <w:pPr>
              <w:pStyle w:val="acctfourfigures"/>
              <w:tabs>
                <w:tab w:val="decimal" w:pos="-85"/>
              </w:tabs>
              <w:spacing w:line="240" w:lineRule="auto"/>
              <w:ind w:left="-85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451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</w:t>
            </w:r>
          </w:p>
        </w:tc>
        <w:tc>
          <w:tcPr>
            <w:tcW w:w="1103" w:type="dxa"/>
          </w:tcPr>
          <w:p w14:paraId="78D15457" w14:textId="77777777" w:rsidR="00F41F0D" w:rsidRPr="00245154" w:rsidRDefault="00F41F0D" w:rsidP="00F41F0D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41F0D" w:rsidRPr="00D81524" w14:paraId="64E7854C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60F1F700" w14:textId="77777777" w:rsidR="00F41F0D" w:rsidRPr="00245154" w:rsidRDefault="00F41F0D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3" w:type="dxa"/>
            <w:gridSpan w:val="5"/>
          </w:tcPr>
          <w:p w14:paraId="3D9DAC4B" w14:textId="77777777" w:rsidR="00F41F0D" w:rsidRPr="00245154" w:rsidRDefault="00F41F0D" w:rsidP="00F41F0D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F748F" w:rsidRPr="00D81524" w14:paraId="2D4D9702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17118E61" w14:textId="77777777" w:rsidR="004F748F" w:rsidRDefault="004F748F" w:rsidP="0030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และหนี้สินทางการเงิน</w:t>
            </w:r>
          </w:p>
          <w:p w14:paraId="09608928" w14:textId="3A1D74AB" w:rsidR="004F748F" w:rsidRPr="00245154" w:rsidRDefault="004F748F" w:rsidP="00301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080" w:type="dxa"/>
          </w:tcPr>
          <w:p w14:paraId="577A7548" w14:textId="77777777" w:rsidR="004F748F" w:rsidRDefault="004F748F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F23C60" w14:textId="77777777" w:rsidR="004F748F" w:rsidRPr="00245154" w:rsidRDefault="004F748F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02F3F5" w14:textId="77777777" w:rsidR="004F748F" w:rsidRPr="00245154" w:rsidRDefault="004F748F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55E9FA" w14:textId="77777777" w:rsidR="004F748F" w:rsidRPr="00245154" w:rsidRDefault="004F748F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9FDEBD8" w14:textId="77777777" w:rsidR="004F748F" w:rsidRPr="00245154" w:rsidRDefault="004F748F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1F0D" w:rsidRPr="00D81524" w14:paraId="34FD3EF2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1DE4A5B9" w14:textId="77777777" w:rsidR="00F41F0D" w:rsidRPr="007522C2" w:rsidRDefault="00F41F0D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</w:tcPr>
          <w:p w14:paraId="67B671C3" w14:textId="77777777" w:rsidR="00F41F0D" w:rsidRPr="00245154" w:rsidRDefault="00F41F0D" w:rsidP="004F748F">
            <w:pPr>
              <w:tabs>
                <w:tab w:val="clear" w:pos="907"/>
                <w:tab w:val="left" w:pos="81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28,164</w:t>
            </w:r>
          </w:p>
        </w:tc>
        <w:tc>
          <w:tcPr>
            <w:tcW w:w="1170" w:type="dxa"/>
          </w:tcPr>
          <w:p w14:paraId="5D373196" w14:textId="77777777" w:rsidR="00F41F0D" w:rsidRPr="00245154" w:rsidRDefault="00F41F0D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97628FA" w14:textId="77777777" w:rsidR="00F41F0D" w:rsidRPr="00245154" w:rsidRDefault="00F41F0D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28,164</w:t>
            </w:r>
          </w:p>
        </w:tc>
        <w:tc>
          <w:tcPr>
            <w:tcW w:w="1170" w:type="dxa"/>
          </w:tcPr>
          <w:p w14:paraId="350EBE5C" w14:textId="77777777" w:rsidR="00F41F0D" w:rsidRPr="00245154" w:rsidRDefault="00F41F0D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03" w:type="dxa"/>
          </w:tcPr>
          <w:p w14:paraId="11A9AA77" w14:textId="77777777" w:rsidR="00F41F0D" w:rsidRPr="00245154" w:rsidRDefault="00F41F0D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28,164</w:t>
            </w:r>
          </w:p>
        </w:tc>
      </w:tr>
      <w:tr w:rsidR="00F41F0D" w:rsidRPr="00D81524" w14:paraId="2BA81C54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726487BA" w14:textId="77777777" w:rsidR="00F41F0D" w:rsidRPr="00245154" w:rsidRDefault="00F41F0D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080" w:type="dxa"/>
          </w:tcPr>
          <w:p w14:paraId="15B7E528" w14:textId="77777777" w:rsidR="00F41F0D" w:rsidRPr="00245154" w:rsidRDefault="00F41F0D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2,025,104</w:t>
            </w:r>
          </w:p>
        </w:tc>
        <w:tc>
          <w:tcPr>
            <w:tcW w:w="1170" w:type="dxa"/>
          </w:tcPr>
          <w:p w14:paraId="4ADEE94D" w14:textId="77777777" w:rsidR="00F41F0D" w:rsidRPr="00245154" w:rsidRDefault="00F41F0D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1,855,539</w:t>
            </w:r>
          </w:p>
        </w:tc>
        <w:tc>
          <w:tcPr>
            <w:tcW w:w="1170" w:type="dxa"/>
          </w:tcPr>
          <w:p w14:paraId="64A90A88" w14:textId="77777777" w:rsidR="00F41F0D" w:rsidRPr="00245154" w:rsidRDefault="00F41F0D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169,565</w:t>
            </w:r>
          </w:p>
        </w:tc>
        <w:tc>
          <w:tcPr>
            <w:tcW w:w="1170" w:type="dxa"/>
          </w:tcPr>
          <w:p w14:paraId="44060243" w14:textId="77777777" w:rsidR="00F41F0D" w:rsidRPr="00245154" w:rsidRDefault="00F41F0D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03" w:type="dxa"/>
          </w:tcPr>
          <w:p w14:paraId="35918BAC" w14:textId="77777777" w:rsidR="00F41F0D" w:rsidRPr="00245154" w:rsidRDefault="00F41F0D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2,025,104</w:t>
            </w:r>
          </w:p>
        </w:tc>
      </w:tr>
      <w:tr w:rsidR="00F41F0D" w:rsidRPr="00D81524" w14:paraId="145F7EDD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6B5389FF" w14:textId="77777777" w:rsidR="00F41F0D" w:rsidRPr="00245154" w:rsidRDefault="00F41F0D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0" w:type="dxa"/>
          </w:tcPr>
          <w:p w14:paraId="7EE1E069" w14:textId="77777777" w:rsidR="00F41F0D" w:rsidRPr="00245154" w:rsidRDefault="00F41F0D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20,495</w:t>
            </w:r>
          </w:p>
        </w:tc>
        <w:tc>
          <w:tcPr>
            <w:tcW w:w="1170" w:type="dxa"/>
          </w:tcPr>
          <w:p w14:paraId="3A6B2830" w14:textId="77777777" w:rsidR="00F41F0D" w:rsidRPr="00245154" w:rsidRDefault="00F41F0D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BF17FA5" w14:textId="77777777" w:rsidR="00F41F0D" w:rsidRPr="00245154" w:rsidRDefault="00F41F0D" w:rsidP="00FF646B">
            <w:pPr>
              <w:tabs>
                <w:tab w:val="clear" w:pos="680"/>
                <w:tab w:val="decimal" w:pos="64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20,495</w:t>
            </w:r>
          </w:p>
        </w:tc>
        <w:tc>
          <w:tcPr>
            <w:tcW w:w="1170" w:type="dxa"/>
          </w:tcPr>
          <w:p w14:paraId="3ABABE59" w14:textId="77777777" w:rsidR="00F41F0D" w:rsidRPr="00245154" w:rsidRDefault="00F41F0D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03" w:type="dxa"/>
          </w:tcPr>
          <w:p w14:paraId="29253B45" w14:textId="77777777" w:rsidR="00F41F0D" w:rsidRPr="00245154" w:rsidRDefault="00F41F0D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20,495</w:t>
            </w:r>
          </w:p>
        </w:tc>
      </w:tr>
      <w:tr w:rsidR="00F41F0D" w:rsidRPr="00D81524" w14:paraId="32ACDF98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2E92B1FD" w14:textId="77777777" w:rsidR="00F41F0D" w:rsidRPr="007522C2" w:rsidRDefault="00F41F0D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080" w:type="dxa"/>
          </w:tcPr>
          <w:p w14:paraId="4CC2F83F" w14:textId="77777777" w:rsidR="00F41F0D" w:rsidRPr="00245154" w:rsidRDefault="00F41F0D" w:rsidP="00FF646B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719,915</w:t>
            </w:r>
          </w:p>
        </w:tc>
        <w:tc>
          <w:tcPr>
            <w:tcW w:w="1170" w:type="dxa"/>
          </w:tcPr>
          <w:p w14:paraId="6EBA71B5" w14:textId="77777777" w:rsidR="00F41F0D" w:rsidRPr="00245154" w:rsidRDefault="00F41F0D" w:rsidP="00FF646B">
            <w:pPr>
              <w:tabs>
                <w:tab w:val="clear" w:pos="907"/>
                <w:tab w:val="left" w:pos="91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189,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1170" w:type="dxa"/>
          </w:tcPr>
          <w:p w14:paraId="01A93162" w14:textId="77777777" w:rsidR="00F41F0D" w:rsidRPr="00245154" w:rsidRDefault="00F41F0D" w:rsidP="00F41F0D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530,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1170" w:type="dxa"/>
          </w:tcPr>
          <w:p w14:paraId="52D81D32" w14:textId="77777777" w:rsidR="00F41F0D" w:rsidRPr="00245154" w:rsidRDefault="00F41F0D" w:rsidP="0062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03" w:type="dxa"/>
          </w:tcPr>
          <w:p w14:paraId="47E4E187" w14:textId="77777777" w:rsidR="00F41F0D" w:rsidRPr="00245154" w:rsidRDefault="00F41F0D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719,915</w:t>
            </w:r>
          </w:p>
        </w:tc>
      </w:tr>
      <w:tr w:rsidR="00F41F0D" w:rsidRPr="00D81524" w14:paraId="2216BFE0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2D0AA51C" w14:textId="77777777" w:rsidR="00F41F0D" w:rsidRPr="00245154" w:rsidRDefault="00F41F0D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6CE350" w14:textId="77777777" w:rsidR="00F41F0D" w:rsidRDefault="00F41F0D" w:rsidP="00F41F0D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593A1F" w14:textId="77777777" w:rsidR="00F41F0D" w:rsidRPr="00245154" w:rsidRDefault="00F41F0D" w:rsidP="00F41F0D">
            <w:pPr>
              <w:tabs>
                <w:tab w:val="clear" w:pos="907"/>
                <w:tab w:val="left" w:pos="91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178ABC" w14:textId="77777777" w:rsidR="00F41F0D" w:rsidRPr="00245154" w:rsidRDefault="00F41F0D" w:rsidP="00F41F0D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320F1B" w14:textId="77777777" w:rsidR="00F41F0D" w:rsidRPr="00245154" w:rsidRDefault="00F41F0D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77A8395" w14:textId="77777777" w:rsidR="00F41F0D" w:rsidRPr="00245154" w:rsidRDefault="00F41F0D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748F" w:rsidRPr="00D81524" w14:paraId="03815BCD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6109FA15" w14:textId="77777777" w:rsidR="004F748F" w:rsidRDefault="004F748F" w:rsidP="00E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3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และหนี้สินทางการเงิน</w:t>
            </w:r>
          </w:p>
          <w:p w14:paraId="724DA718" w14:textId="45D03EE7" w:rsidR="004F748F" w:rsidRDefault="004F748F" w:rsidP="00E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3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ที่ไม่ได้วัดมูลค่าด้วยมูลค่ายุติธรรม</w:t>
            </w:r>
          </w:p>
        </w:tc>
        <w:tc>
          <w:tcPr>
            <w:tcW w:w="1080" w:type="dxa"/>
          </w:tcPr>
          <w:p w14:paraId="28102BF2" w14:textId="77777777" w:rsidR="004F748F" w:rsidRPr="00965A47" w:rsidRDefault="004F748F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F72AFDE" w14:textId="77777777" w:rsidR="004F748F" w:rsidRPr="00245154" w:rsidRDefault="004F748F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D1A008" w14:textId="77777777" w:rsidR="004F748F" w:rsidRPr="00965A47" w:rsidRDefault="004F748F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F51837" w14:textId="77777777" w:rsidR="004F748F" w:rsidRPr="00965A47" w:rsidRDefault="004F748F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EAED07F" w14:textId="77777777" w:rsidR="004F748F" w:rsidRPr="00965A47" w:rsidRDefault="004F748F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1F0D" w:rsidRPr="00D81524" w14:paraId="3A757184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62A386A7" w14:textId="77777777" w:rsidR="00F41F0D" w:rsidRPr="00965A47" w:rsidRDefault="00F41F0D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เงินลงทุนที่จะ</w:t>
            </w:r>
            <w:r w:rsidRPr="00965A47">
              <w:rPr>
                <w:rFonts w:asciiTheme="majorBidi" w:hAnsiTheme="majorBidi" w:cstheme="majorBidi"/>
                <w:sz w:val="30"/>
                <w:szCs w:val="30"/>
                <w:cs/>
              </w:rPr>
              <w:t>ถือจนครบกำหนด</w:t>
            </w:r>
          </w:p>
        </w:tc>
        <w:tc>
          <w:tcPr>
            <w:tcW w:w="1080" w:type="dxa"/>
          </w:tcPr>
          <w:p w14:paraId="3671B013" w14:textId="77777777" w:rsidR="00F41F0D" w:rsidRPr="00965A47" w:rsidRDefault="00F41F0D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5A47">
              <w:rPr>
                <w:rFonts w:asciiTheme="majorBidi" w:hAnsiTheme="majorBidi" w:cstheme="majorBidi"/>
                <w:sz w:val="30"/>
                <w:szCs w:val="30"/>
                <w:cs/>
              </w:rPr>
              <w:t>499,926</w:t>
            </w:r>
          </w:p>
        </w:tc>
        <w:tc>
          <w:tcPr>
            <w:tcW w:w="1170" w:type="dxa"/>
          </w:tcPr>
          <w:p w14:paraId="427CA8F6" w14:textId="77777777" w:rsidR="00F41F0D" w:rsidRPr="00245154" w:rsidRDefault="00F41F0D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36AB9F6" w14:textId="77777777" w:rsidR="00F41F0D" w:rsidRPr="00965A47" w:rsidRDefault="00F41F0D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5A47">
              <w:rPr>
                <w:rFonts w:asciiTheme="majorBidi" w:hAnsiTheme="majorBidi" w:cstheme="majorBidi"/>
                <w:sz w:val="30"/>
                <w:szCs w:val="30"/>
              </w:rPr>
              <w:t>499,932</w:t>
            </w:r>
          </w:p>
        </w:tc>
        <w:tc>
          <w:tcPr>
            <w:tcW w:w="1170" w:type="dxa"/>
          </w:tcPr>
          <w:p w14:paraId="706CEEFA" w14:textId="77777777" w:rsidR="00F41F0D" w:rsidRPr="00965A47" w:rsidRDefault="00F41F0D" w:rsidP="0062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65A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03" w:type="dxa"/>
          </w:tcPr>
          <w:p w14:paraId="1E18DA25" w14:textId="77777777" w:rsidR="00F41F0D" w:rsidRPr="00965A47" w:rsidRDefault="00F41F0D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5A47">
              <w:rPr>
                <w:rFonts w:asciiTheme="majorBidi" w:hAnsiTheme="majorBidi" w:cstheme="majorBidi"/>
                <w:sz w:val="30"/>
                <w:szCs w:val="30"/>
              </w:rPr>
              <w:t>499,932</w:t>
            </w:r>
          </w:p>
        </w:tc>
      </w:tr>
      <w:tr w:rsidR="00F41F0D" w:rsidRPr="00D81524" w14:paraId="54685D11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4690B802" w14:textId="77777777" w:rsidR="00F41F0D" w:rsidRPr="00965A47" w:rsidRDefault="00F41F0D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A4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080" w:type="dxa"/>
          </w:tcPr>
          <w:p w14:paraId="38F00383" w14:textId="77777777" w:rsidR="00F41F0D" w:rsidRPr="00965A47" w:rsidRDefault="00F41F0D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5A47">
              <w:rPr>
                <w:rFonts w:asciiTheme="majorBidi" w:hAnsiTheme="majorBidi" w:cstheme="majorBidi"/>
                <w:sz w:val="30"/>
                <w:szCs w:val="30"/>
              </w:rPr>
              <w:t>16,56</w:t>
            </w:r>
            <w:r w:rsidR="00605A5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6AC389CF" w14:textId="77777777" w:rsidR="00F41F0D" w:rsidRPr="00245154" w:rsidRDefault="00F41F0D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A8AC681" w14:textId="77777777" w:rsidR="00F41F0D" w:rsidRPr="00965A47" w:rsidRDefault="00F41F0D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65A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8EE29D0" w14:textId="77777777" w:rsidR="00F41F0D" w:rsidRPr="00F9477F" w:rsidRDefault="00F41F0D" w:rsidP="00FF646B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969</w:t>
            </w:r>
          </w:p>
        </w:tc>
        <w:tc>
          <w:tcPr>
            <w:tcW w:w="1103" w:type="dxa"/>
          </w:tcPr>
          <w:p w14:paraId="13C7006F" w14:textId="77777777" w:rsidR="00F41F0D" w:rsidRPr="00965A47" w:rsidRDefault="00F41F0D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5A47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</w:tr>
      <w:tr w:rsidR="00F41F0D" w:rsidRPr="00D81524" w14:paraId="28B6500B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42C73E9A" w14:textId="77777777" w:rsidR="00F41F0D" w:rsidRPr="00623B05" w:rsidRDefault="00F41F0D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</w:rPr>
            </w:pPr>
            <w:r w:rsidRPr="00965A4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ตราสารหนี้ที่ออก</w:t>
            </w:r>
          </w:p>
        </w:tc>
        <w:tc>
          <w:tcPr>
            <w:tcW w:w="1080" w:type="dxa"/>
          </w:tcPr>
          <w:p w14:paraId="70B96339" w14:textId="77777777" w:rsidR="00F41F0D" w:rsidRPr="00965A47" w:rsidRDefault="00F41F0D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5A47">
              <w:rPr>
                <w:rFonts w:asciiTheme="majorBidi" w:hAnsiTheme="majorBidi" w:cstheme="majorBidi"/>
                <w:sz w:val="30"/>
                <w:szCs w:val="30"/>
              </w:rPr>
              <w:t>1,921,921</w:t>
            </w:r>
          </w:p>
        </w:tc>
        <w:tc>
          <w:tcPr>
            <w:tcW w:w="1170" w:type="dxa"/>
          </w:tcPr>
          <w:p w14:paraId="13207447" w14:textId="77777777" w:rsidR="00F41F0D" w:rsidRPr="00245154" w:rsidRDefault="00F41F0D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F1970ED" w14:textId="77777777" w:rsidR="00F41F0D" w:rsidRPr="00965A47" w:rsidRDefault="00F41F0D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5A47">
              <w:rPr>
                <w:rFonts w:asciiTheme="majorBidi" w:hAnsiTheme="majorBidi" w:cstheme="majorBidi"/>
                <w:sz w:val="30"/>
                <w:szCs w:val="30"/>
              </w:rPr>
              <w:t>388,312</w:t>
            </w:r>
          </w:p>
        </w:tc>
        <w:tc>
          <w:tcPr>
            <w:tcW w:w="1170" w:type="dxa"/>
          </w:tcPr>
          <w:p w14:paraId="6E0E2995" w14:textId="77777777" w:rsidR="00F41F0D" w:rsidRPr="00FF646B" w:rsidRDefault="00F41F0D" w:rsidP="00FF646B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1,534,000</w:t>
            </w:r>
          </w:p>
        </w:tc>
        <w:tc>
          <w:tcPr>
            <w:tcW w:w="1103" w:type="dxa"/>
          </w:tcPr>
          <w:p w14:paraId="305E3224" w14:textId="77777777" w:rsidR="00F41F0D" w:rsidRPr="00965A47" w:rsidRDefault="00F41F0D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5A47">
              <w:rPr>
                <w:rFonts w:asciiTheme="majorBidi" w:hAnsiTheme="majorBidi" w:cstheme="majorBidi"/>
                <w:sz w:val="30"/>
                <w:szCs w:val="30"/>
              </w:rPr>
              <w:t>1,922,312</w:t>
            </w:r>
          </w:p>
        </w:tc>
      </w:tr>
    </w:tbl>
    <w:p w14:paraId="75297BFA" w14:textId="77777777" w:rsidR="00217986" w:rsidRDefault="00217986" w:rsidP="00EA3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  <w:tab w:val="decimal" w:pos="9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81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170"/>
        <w:gridCol w:w="1080"/>
        <w:gridCol w:w="1260"/>
        <w:gridCol w:w="1080"/>
      </w:tblGrid>
      <w:tr w:rsidR="00605A7D" w:rsidRPr="00D81524" w14:paraId="43C214EB" w14:textId="77777777" w:rsidTr="00BC54F8">
        <w:trPr>
          <w:cantSplit/>
          <w:tblHeader/>
        </w:trPr>
        <w:tc>
          <w:tcPr>
            <w:tcW w:w="4140" w:type="dxa"/>
            <w:shd w:val="clear" w:color="auto" w:fill="auto"/>
          </w:tcPr>
          <w:p w14:paraId="538618AF" w14:textId="77777777" w:rsidR="00605A7D" w:rsidRPr="00245154" w:rsidRDefault="00605A7D" w:rsidP="0060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</w:tcPr>
          <w:p w14:paraId="5A6DDCF2" w14:textId="77777777" w:rsidR="00605A7D" w:rsidRPr="00245154" w:rsidRDefault="00605A7D" w:rsidP="00605A7D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05A7D" w:rsidRPr="00D81524" w14:paraId="4213E295" w14:textId="77777777" w:rsidTr="00BC54F8">
        <w:trPr>
          <w:cantSplit/>
          <w:tblHeader/>
        </w:trPr>
        <w:tc>
          <w:tcPr>
            <w:tcW w:w="4140" w:type="dxa"/>
            <w:shd w:val="clear" w:color="auto" w:fill="auto"/>
          </w:tcPr>
          <w:p w14:paraId="07A94F85" w14:textId="77777777" w:rsidR="00605A7D" w:rsidRPr="00245154" w:rsidRDefault="00605A7D" w:rsidP="0060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</w:tcPr>
          <w:p w14:paraId="055C541F" w14:textId="77777777" w:rsidR="00605A7D" w:rsidRPr="00245154" w:rsidRDefault="00605A7D" w:rsidP="00605A7D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515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31 ธันวาคม 2561</w:t>
            </w:r>
          </w:p>
        </w:tc>
      </w:tr>
      <w:tr w:rsidR="00F41F0D" w:rsidRPr="00D81524" w14:paraId="437D2EC8" w14:textId="77777777" w:rsidTr="00BC54F8">
        <w:trPr>
          <w:cantSplit/>
          <w:tblHeader/>
        </w:trPr>
        <w:tc>
          <w:tcPr>
            <w:tcW w:w="4140" w:type="dxa"/>
            <w:shd w:val="clear" w:color="auto" w:fill="auto"/>
          </w:tcPr>
          <w:p w14:paraId="0FE8463F" w14:textId="77777777" w:rsidR="00F41F0D" w:rsidRPr="00245154" w:rsidRDefault="00F41F0D" w:rsidP="0060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DBA9BD" w14:textId="77777777" w:rsidR="00F41F0D" w:rsidRPr="00245154" w:rsidRDefault="00F41F0D" w:rsidP="00605A7D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5A7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มูลค่าตาม</w:t>
            </w:r>
          </w:p>
        </w:tc>
        <w:tc>
          <w:tcPr>
            <w:tcW w:w="4590" w:type="dxa"/>
            <w:gridSpan w:val="4"/>
          </w:tcPr>
          <w:p w14:paraId="720BA31B" w14:textId="77777777" w:rsidR="00F41F0D" w:rsidRPr="00245154" w:rsidRDefault="00F41F0D" w:rsidP="00605A7D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05A7D" w:rsidRPr="00D81524" w14:paraId="57F0F891" w14:textId="77777777" w:rsidTr="00BC54F8">
        <w:trPr>
          <w:cantSplit/>
          <w:tblHeader/>
        </w:trPr>
        <w:tc>
          <w:tcPr>
            <w:tcW w:w="4140" w:type="dxa"/>
            <w:shd w:val="clear" w:color="auto" w:fill="auto"/>
          </w:tcPr>
          <w:p w14:paraId="34787EC1" w14:textId="77777777" w:rsidR="00605A7D" w:rsidRPr="00245154" w:rsidRDefault="00605A7D" w:rsidP="0060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A392A0" w14:textId="77777777" w:rsidR="00605A7D" w:rsidRPr="00605A7D" w:rsidRDefault="00605A7D" w:rsidP="00605A7D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5A7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170" w:type="dxa"/>
          </w:tcPr>
          <w:p w14:paraId="573CB5CD" w14:textId="77777777" w:rsidR="00605A7D" w:rsidRPr="00245154" w:rsidRDefault="00605A7D" w:rsidP="00605A7D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uto"/>
              <w:ind w:left="-85" w:right="-68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45154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080" w:type="dxa"/>
          </w:tcPr>
          <w:p w14:paraId="4F1763B8" w14:textId="77777777" w:rsidR="00605A7D" w:rsidRPr="00245154" w:rsidRDefault="00605A7D" w:rsidP="00605A7D">
            <w:pPr>
              <w:pStyle w:val="acctfourfigures"/>
              <w:tabs>
                <w:tab w:val="decimal" w:pos="-85"/>
              </w:tabs>
              <w:spacing w:line="240" w:lineRule="auto"/>
              <w:ind w:left="-85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45154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260" w:type="dxa"/>
          </w:tcPr>
          <w:p w14:paraId="4F597969" w14:textId="77777777" w:rsidR="00605A7D" w:rsidRPr="00245154" w:rsidRDefault="00605A7D" w:rsidP="00605A7D">
            <w:pPr>
              <w:pStyle w:val="acctfourfigures"/>
              <w:tabs>
                <w:tab w:val="decimal" w:pos="-85"/>
              </w:tabs>
              <w:spacing w:line="240" w:lineRule="auto"/>
              <w:ind w:left="-85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451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</w:t>
            </w:r>
          </w:p>
        </w:tc>
        <w:tc>
          <w:tcPr>
            <w:tcW w:w="1080" w:type="dxa"/>
          </w:tcPr>
          <w:p w14:paraId="36939CBE" w14:textId="77777777" w:rsidR="00605A7D" w:rsidRPr="00245154" w:rsidRDefault="00605A7D" w:rsidP="00605A7D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05A7D" w:rsidRPr="00D81524" w14:paraId="2C1B8CE3" w14:textId="77777777" w:rsidTr="00BC54F8">
        <w:trPr>
          <w:cantSplit/>
          <w:tblHeader/>
        </w:trPr>
        <w:tc>
          <w:tcPr>
            <w:tcW w:w="4140" w:type="dxa"/>
            <w:shd w:val="clear" w:color="auto" w:fill="auto"/>
          </w:tcPr>
          <w:p w14:paraId="527CC0D2" w14:textId="77777777" w:rsidR="00605A7D" w:rsidRPr="00245154" w:rsidRDefault="00605A7D" w:rsidP="00605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</w:tcPr>
          <w:p w14:paraId="16FE1295" w14:textId="77777777" w:rsidR="00605A7D" w:rsidRPr="00245154" w:rsidRDefault="00605A7D" w:rsidP="00605A7D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646B" w:rsidRPr="00D81524" w14:paraId="6A67782A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712EFCC2" w14:textId="77777777" w:rsidR="00E26F08" w:rsidRDefault="00E26F08" w:rsidP="00E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และหนี้สินทางการเงิน</w:t>
            </w:r>
          </w:p>
          <w:p w14:paraId="2ABFC24F" w14:textId="32A3940A" w:rsidR="00FF646B" w:rsidRPr="00245154" w:rsidRDefault="00E26F08" w:rsidP="00E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080" w:type="dxa"/>
          </w:tcPr>
          <w:p w14:paraId="198E0FCB" w14:textId="77777777" w:rsidR="00FF646B" w:rsidRPr="00245154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008FF9" w14:textId="77777777" w:rsidR="00FF646B" w:rsidRPr="00245154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A02A43" w14:textId="77777777" w:rsidR="00FF646B" w:rsidRPr="00245154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8207E8" w14:textId="77777777" w:rsidR="00FF646B" w:rsidRPr="00245154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7638A1" w14:textId="77777777" w:rsidR="00FF646B" w:rsidRPr="00245154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646B" w:rsidRPr="00D81524" w14:paraId="1866F731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33716EDB" w14:textId="77777777" w:rsidR="00FF646B" w:rsidRPr="00623B05" w:rsidRDefault="00FF646B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</w:tcPr>
          <w:p w14:paraId="21B68AFF" w14:textId="77777777" w:rsidR="00FF646B" w:rsidRPr="00245154" w:rsidRDefault="00FF646B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90,171</w:t>
            </w:r>
          </w:p>
        </w:tc>
        <w:tc>
          <w:tcPr>
            <w:tcW w:w="1170" w:type="dxa"/>
          </w:tcPr>
          <w:p w14:paraId="72FF1E64" w14:textId="77777777" w:rsidR="00FF646B" w:rsidRPr="00245154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403DE6A7" w14:textId="77777777" w:rsidR="00FF646B" w:rsidRPr="00245154" w:rsidRDefault="00FF646B" w:rsidP="00FF646B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90,171</w:t>
            </w:r>
          </w:p>
        </w:tc>
        <w:tc>
          <w:tcPr>
            <w:tcW w:w="1260" w:type="dxa"/>
          </w:tcPr>
          <w:p w14:paraId="21C6661E" w14:textId="77777777" w:rsidR="00FF646B" w:rsidRPr="00245154" w:rsidRDefault="00FF646B" w:rsidP="0062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53485162" w14:textId="77777777" w:rsidR="00FF646B" w:rsidRPr="00245154" w:rsidRDefault="00FF646B" w:rsidP="00FF646B">
            <w:pPr>
              <w:tabs>
                <w:tab w:val="clear" w:pos="907"/>
                <w:tab w:val="left" w:pos="81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90,171</w:t>
            </w:r>
          </w:p>
        </w:tc>
      </w:tr>
      <w:tr w:rsidR="00FF646B" w:rsidRPr="00D81524" w14:paraId="608C04E8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4125DD6E" w14:textId="77777777" w:rsidR="00FF646B" w:rsidRPr="00245154" w:rsidRDefault="00FF646B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080" w:type="dxa"/>
          </w:tcPr>
          <w:p w14:paraId="64AC9B80" w14:textId="77777777" w:rsidR="00FF646B" w:rsidRPr="00245154" w:rsidRDefault="00FF646B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2,004,617</w:t>
            </w:r>
          </w:p>
        </w:tc>
        <w:tc>
          <w:tcPr>
            <w:tcW w:w="1170" w:type="dxa"/>
          </w:tcPr>
          <w:p w14:paraId="4CD675D6" w14:textId="77777777" w:rsidR="00FF646B" w:rsidRPr="00245154" w:rsidRDefault="00FF646B" w:rsidP="00FF646B">
            <w:pPr>
              <w:tabs>
                <w:tab w:val="clear" w:pos="907"/>
                <w:tab w:val="left" w:pos="91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1,967,656</w:t>
            </w:r>
          </w:p>
        </w:tc>
        <w:tc>
          <w:tcPr>
            <w:tcW w:w="1080" w:type="dxa"/>
          </w:tcPr>
          <w:p w14:paraId="5A7361A4" w14:textId="77777777" w:rsidR="00FF646B" w:rsidRPr="00245154" w:rsidRDefault="00FF646B" w:rsidP="00FF646B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36,961</w:t>
            </w:r>
          </w:p>
        </w:tc>
        <w:tc>
          <w:tcPr>
            <w:tcW w:w="1260" w:type="dxa"/>
          </w:tcPr>
          <w:p w14:paraId="1775B4AF" w14:textId="77777777" w:rsidR="00FF646B" w:rsidRPr="00245154" w:rsidRDefault="00FF646B" w:rsidP="0062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19A16AD4" w14:textId="77777777" w:rsidR="00FF646B" w:rsidRPr="00245154" w:rsidRDefault="00FF646B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2,004,617</w:t>
            </w:r>
          </w:p>
        </w:tc>
      </w:tr>
      <w:tr w:rsidR="00FF646B" w:rsidRPr="00D81524" w14:paraId="263B800E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76A51377" w14:textId="77777777" w:rsidR="00FF646B" w:rsidRPr="00245154" w:rsidRDefault="00FF646B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0" w:type="dxa"/>
          </w:tcPr>
          <w:p w14:paraId="35E8BE9B" w14:textId="77777777" w:rsidR="00FF646B" w:rsidRPr="00245154" w:rsidRDefault="00FF646B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20,385</w:t>
            </w:r>
          </w:p>
        </w:tc>
        <w:tc>
          <w:tcPr>
            <w:tcW w:w="1170" w:type="dxa"/>
          </w:tcPr>
          <w:p w14:paraId="3CE51C3F" w14:textId="77777777" w:rsidR="00FF646B" w:rsidRPr="00245154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3C7971DB" w14:textId="77777777" w:rsidR="00FF646B" w:rsidRPr="00245154" w:rsidRDefault="00FF646B" w:rsidP="00FF646B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20,385</w:t>
            </w:r>
          </w:p>
        </w:tc>
        <w:tc>
          <w:tcPr>
            <w:tcW w:w="1260" w:type="dxa"/>
          </w:tcPr>
          <w:p w14:paraId="1A11B7A7" w14:textId="77777777" w:rsidR="00FF646B" w:rsidRPr="00245154" w:rsidRDefault="00FF646B" w:rsidP="0062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34BF3405" w14:textId="77777777" w:rsidR="00FF646B" w:rsidRPr="00245154" w:rsidRDefault="00FF646B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20,385</w:t>
            </w:r>
          </w:p>
        </w:tc>
      </w:tr>
      <w:tr w:rsidR="00FF646B" w:rsidRPr="00D81524" w14:paraId="768DF1B9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53AC6390" w14:textId="77777777" w:rsidR="00FF646B" w:rsidRPr="00623B05" w:rsidRDefault="00FF646B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080" w:type="dxa"/>
          </w:tcPr>
          <w:p w14:paraId="17747A49" w14:textId="77777777" w:rsidR="00FF646B" w:rsidRPr="00245154" w:rsidRDefault="00FF646B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689,894</w:t>
            </w:r>
          </w:p>
        </w:tc>
        <w:tc>
          <w:tcPr>
            <w:tcW w:w="1170" w:type="dxa"/>
          </w:tcPr>
          <w:p w14:paraId="6A83F65E" w14:textId="77777777" w:rsidR="00FF646B" w:rsidRPr="00245154" w:rsidRDefault="00FF646B" w:rsidP="00FF646B">
            <w:pPr>
              <w:tabs>
                <w:tab w:val="clear" w:pos="907"/>
                <w:tab w:val="left" w:pos="91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80,680</w:t>
            </w:r>
          </w:p>
        </w:tc>
        <w:tc>
          <w:tcPr>
            <w:tcW w:w="1080" w:type="dxa"/>
          </w:tcPr>
          <w:p w14:paraId="638F68A9" w14:textId="77777777" w:rsidR="00FF646B" w:rsidRPr="00245154" w:rsidRDefault="00FF646B" w:rsidP="00FF646B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245154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Pr="00245154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245154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1260" w:type="dxa"/>
          </w:tcPr>
          <w:p w14:paraId="0FAF068C" w14:textId="77777777" w:rsidR="00FF646B" w:rsidRPr="00245154" w:rsidRDefault="00FF646B" w:rsidP="0062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489AD298" w14:textId="77777777" w:rsidR="00FF646B" w:rsidRPr="00245154" w:rsidRDefault="00FF646B" w:rsidP="00FF646B">
            <w:pPr>
              <w:tabs>
                <w:tab w:val="clear" w:pos="907"/>
                <w:tab w:val="left" w:pos="81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689,894</w:t>
            </w:r>
          </w:p>
        </w:tc>
      </w:tr>
      <w:tr w:rsidR="00FF646B" w:rsidRPr="00D81524" w14:paraId="1D7E4CD0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3E7F449D" w14:textId="77777777" w:rsidR="00FF646B" w:rsidRPr="00245154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</w:tcPr>
          <w:p w14:paraId="3377FEFF" w14:textId="77777777" w:rsidR="00FF646B" w:rsidRPr="00245154" w:rsidRDefault="00FF646B" w:rsidP="00FF646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FF646B" w:rsidRPr="00D81524" w14:paraId="1634BD07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5A42C504" w14:textId="77777777" w:rsidR="00FF646B" w:rsidRPr="00245154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</w:tcPr>
          <w:p w14:paraId="4E8D1A3F" w14:textId="77777777" w:rsidR="00FF646B" w:rsidRPr="00245154" w:rsidRDefault="00FF646B" w:rsidP="00FF646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FF646B" w:rsidRPr="00D81524" w14:paraId="139D0207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23919715" w14:textId="77777777" w:rsidR="00E26F08" w:rsidRDefault="00E26F08" w:rsidP="00E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3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และหนี้สินทางการเงิน</w:t>
            </w:r>
          </w:p>
          <w:p w14:paraId="3F01A907" w14:textId="235DC065" w:rsidR="00FF646B" w:rsidRPr="00623B05" w:rsidRDefault="00E26F08" w:rsidP="00E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ที่ไม่ได้วัดมูลค่าด้วยมูลค่ายุติธรรม</w:t>
            </w:r>
          </w:p>
        </w:tc>
        <w:tc>
          <w:tcPr>
            <w:tcW w:w="1080" w:type="dxa"/>
          </w:tcPr>
          <w:p w14:paraId="3DBE5739" w14:textId="77777777" w:rsidR="00FF646B" w:rsidRPr="009A586B" w:rsidRDefault="00FF646B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24EBD7" w14:textId="77777777" w:rsidR="00FF646B" w:rsidRPr="00245154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8718C" w14:textId="77777777" w:rsidR="00FF646B" w:rsidRPr="009A586B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A8C48C" w14:textId="77777777" w:rsidR="00FF646B" w:rsidRPr="009A586B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93401" w14:textId="77777777" w:rsidR="00FF646B" w:rsidRPr="009A586B" w:rsidRDefault="00FF646B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646B" w:rsidRPr="00D81524" w14:paraId="5064A3A8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724DD1D3" w14:textId="77777777" w:rsidR="00FF646B" w:rsidRPr="009A586B" w:rsidRDefault="00FF646B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เงินลงทุนที่จะถือ</w:t>
            </w:r>
            <w:r w:rsidRPr="009A586B">
              <w:rPr>
                <w:rFonts w:asciiTheme="majorBidi" w:hAnsiTheme="majorBidi" w:cstheme="majorBidi"/>
                <w:sz w:val="30"/>
                <w:szCs w:val="30"/>
                <w:cs/>
              </w:rPr>
              <w:t>จนครบกำหนด</w:t>
            </w:r>
          </w:p>
        </w:tc>
        <w:tc>
          <w:tcPr>
            <w:tcW w:w="1080" w:type="dxa"/>
          </w:tcPr>
          <w:p w14:paraId="2E7777B3" w14:textId="77777777" w:rsidR="00FF646B" w:rsidRPr="009A586B" w:rsidRDefault="00FF646B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491,817</w:t>
            </w:r>
          </w:p>
        </w:tc>
        <w:tc>
          <w:tcPr>
            <w:tcW w:w="1170" w:type="dxa"/>
          </w:tcPr>
          <w:p w14:paraId="3837E52B" w14:textId="77777777" w:rsidR="00FF646B" w:rsidRPr="00245154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535F85FA" w14:textId="77777777" w:rsidR="00FF646B" w:rsidRPr="009A586B" w:rsidRDefault="00FF646B" w:rsidP="00FF646B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491,575</w:t>
            </w:r>
          </w:p>
        </w:tc>
        <w:tc>
          <w:tcPr>
            <w:tcW w:w="1260" w:type="dxa"/>
          </w:tcPr>
          <w:p w14:paraId="12A39C1E" w14:textId="77777777" w:rsidR="00FF646B" w:rsidRPr="009A586B" w:rsidRDefault="00FF646B" w:rsidP="0062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29A8EBA3" w14:textId="77777777" w:rsidR="00FF646B" w:rsidRPr="009A586B" w:rsidRDefault="00FF646B" w:rsidP="00FF646B">
            <w:pPr>
              <w:tabs>
                <w:tab w:val="clear" w:pos="907"/>
                <w:tab w:val="left" w:pos="81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491,575</w:t>
            </w:r>
          </w:p>
        </w:tc>
      </w:tr>
      <w:tr w:rsidR="00FF646B" w:rsidRPr="00D81524" w14:paraId="647A8103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3FE73CE6" w14:textId="77777777" w:rsidR="00FF646B" w:rsidRPr="009A586B" w:rsidRDefault="00FF646B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080" w:type="dxa"/>
          </w:tcPr>
          <w:p w14:paraId="2518075E" w14:textId="77777777" w:rsidR="00FF646B" w:rsidRPr="009A586B" w:rsidRDefault="00FF646B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16,568</w:t>
            </w:r>
          </w:p>
        </w:tc>
        <w:tc>
          <w:tcPr>
            <w:tcW w:w="1170" w:type="dxa"/>
          </w:tcPr>
          <w:p w14:paraId="25DF6363" w14:textId="77777777" w:rsidR="00FF646B" w:rsidRPr="00245154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05F49653" w14:textId="77777777" w:rsidR="00FF646B" w:rsidRPr="009A586B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3379AF6" w14:textId="77777777" w:rsidR="00FF646B" w:rsidRPr="00FF646B" w:rsidRDefault="00FF646B" w:rsidP="00FF646B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16,849</w:t>
            </w:r>
          </w:p>
        </w:tc>
        <w:tc>
          <w:tcPr>
            <w:tcW w:w="1080" w:type="dxa"/>
          </w:tcPr>
          <w:p w14:paraId="57409AAB" w14:textId="77777777" w:rsidR="00FF646B" w:rsidRPr="009A586B" w:rsidRDefault="00FF646B" w:rsidP="00FF646B">
            <w:pPr>
              <w:tabs>
                <w:tab w:val="clear" w:pos="907"/>
                <w:tab w:val="left" w:pos="81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16,849</w:t>
            </w:r>
          </w:p>
        </w:tc>
      </w:tr>
      <w:tr w:rsidR="00FF646B" w:rsidRPr="00D81524" w14:paraId="43BAB021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4AB449B3" w14:textId="77777777" w:rsidR="00FF646B" w:rsidRPr="00623B05" w:rsidRDefault="00FF646B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ตราสารหนี้ที่ออก</w:t>
            </w:r>
          </w:p>
        </w:tc>
        <w:tc>
          <w:tcPr>
            <w:tcW w:w="1080" w:type="dxa"/>
          </w:tcPr>
          <w:p w14:paraId="017C2A4E" w14:textId="77777777" w:rsidR="00FF646B" w:rsidRPr="009A586B" w:rsidRDefault="00FF646B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2,141,365</w:t>
            </w:r>
          </w:p>
        </w:tc>
        <w:tc>
          <w:tcPr>
            <w:tcW w:w="1170" w:type="dxa"/>
          </w:tcPr>
          <w:p w14:paraId="136F9063" w14:textId="77777777" w:rsidR="00FF646B" w:rsidRPr="00245154" w:rsidRDefault="00FF646B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3A02D339" w14:textId="77777777" w:rsidR="00FF646B" w:rsidRPr="009A586B" w:rsidRDefault="00FF646B" w:rsidP="00FF646B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610,347</w:t>
            </w:r>
          </w:p>
        </w:tc>
        <w:tc>
          <w:tcPr>
            <w:tcW w:w="1260" w:type="dxa"/>
          </w:tcPr>
          <w:p w14:paraId="196E0BF6" w14:textId="77777777" w:rsidR="00FF646B" w:rsidRPr="00FF646B" w:rsidRDefault="00FF646B" w:rsidP="00FF646B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64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1,534,000</w:t>
            </w:r>
          </w:p>
        </w:tc>
        <w:tc>
          <w:tcPr>
            <w:tcW w:w="1080" w:type="dxa"/>
          </w:tcPr>
          <w:p w14:paraId="2DCD9ADC" w14:textId="77777777" w:rsidR="00FF646B" w:rsidRPr="009A586B" w:rsidRDefault="00FF646B" w:rsidP="00FF646B">
            <w:pPr>
              <w:tabs>
                <w:tab w:val="clear" w:pos="907"/>
                <w:tab w:val="left" w:pos="81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2,144,347</w:t>
            </w:r>
          </w:p>
        </w:tc>
      </w:tr>
    </w:tbl>
    <w:p w14:paraId="6C03C365" w14:textId="77777777" w:rsidR="00C51695" w:rsidRPr="00FF646B" w:rsidRDefault="00C51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81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170"/>
        <w:gridCol w:w="1080"/>
        <w:gridCol w:w="1260"/>
        <w:gridCol w:w="1080"/>
      </w:tblGrid>
      <w:tr w:rsidR="00DD2C01" w:rsidRPr="00D81524" w14:paraId="69D80B17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676BD8A0" w14:textId="77777777" w:rsidR="00DD2C01" w:rsidRPr="00C51695" w:rsidRDefault="00DD2C01" w:rsidP="00DD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</w:tcPr>
          <w:p w14:paraId="2F62515C" w14:textId="77777777" w:rsidR="00DD2C01" w:rsidRPr="00C51695" w:rsidRDefault="00DD2C01" w:rsidP="00DD2C0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516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2C01" w:rsidRPr="00D81524" w14:paraId="5BC146EB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202E54F0" w14:textId="77777777" w:rsidR="00DD2C01" w:rsidRPr="00C51695" w:rsidRDefault="00DD2C01" w:rsidP="00DD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</w:tcPr>
          <w:p w14:paraId="2C7D3E06" w14:textId="77777777" w:rsidR="00DD2C01" w:rsidRPr="00C51695" w:rsidRDefault="00DD2C01" w:rsidP="00DD2C01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169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 </w:t>
            </w:r>
            <w:r w:rsidRPr="00C5169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มิถุนายน </w:t>
            </w:r>
            <w:r w:rsidRPr="00C5169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Pr="00C5169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2</w:t>
            </w:r>
          </w:p>
        </w:tc>
      </w:tr>
      <w:tr w:rsidR="00F41F0D" w:rsidRPr="00D81524" w14:paraId="56F49435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20CA7DF0" w14:textId="77777777" w:rsidR="00F41F0D" w:rsidRPr="00C51695" w:rsidRDefault="00F41F0D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4E2E7E" w14:textId="77777777" w:rsidR="00F41F0D" w:rsidRPr="00C51695" w:rsidRDefault="00F41F0D" w:rsidP="00F41F0D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4590" w:type="dxa"/>
            <w:gridSpan w:val="4"/>
          </w:tcPr>
          <w:p w14:paraId="395A4422" w14:textId="77777777" w:rsidR="00F41F0D" w:rsidRPr="00C51695" w:rsidRDefault="00F41F0D" w:rsidP="00F41F0D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41F0D" w:rsidRPr="00D81524" w14:paraId="14B9A867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7FE69682" w14:textId="77777777" w:rsidR="00F41F0D" w:rsidRPr="00C51695" w:rsidRDefault="00F41F0D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28F096" w14:textId="77777777" w:rsidR="00F41F0D" w:rsidRPr="00C51695" w:rsidRDefault="00F41F0D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1170" w:type="dxa"/>
            <w:vAlign w:val="bottom"/>
          </w:tcPr>
          <w:p w14:paraId="59A291F8" w14:textId="77777777" w:rsidR="00F41F0D" w:rsidRPr="00C51695" w:rsidRDefault="00F41F0D" w:rsidP="00F41F0D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tLeast"/>
              <w:ind w:left="-85" w:right="-68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51695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080" w:type="dxa"/>
            <w:vAlign w:val="bottom"/>
          </w:tcPr>
          <w:p w14:paraId="4CC6AB03" w14:textId="77777777" w:rsidR="00F41F0D" w:rsidRPr="00C51695" w:rsidRDefault="00F41F0D" w:rsidP="00F41F0D">
            <w:pPr>
              <w:pStyle w:val="acctfourfigures"/>
              <w:tabs>
                <w:tab w:val="decimal" w:pos="-85"/>
              </w:tabs>
              <w:spacing w:line="240" w:lineRule="atLeast"/>
              <w:ind w:left="-85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51695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260" w:type="dxa"/>
            <w:vAlign w:val="bottom"/>
          </w:tcPr>
          <w:p w14:paraId="7C9B7CB6" w14:textId="77777777" w:rsidR="00F41F0D" w:rsidRPr="00C51695" w:rsidRDefault="00F41F0D" w:rsidP="00F41F0D">
            <w:pPr>
              <w:pStyle w:val="acctfourfigures"/>
              <w:tabs>
                <w:tab w:val="decimal" w:pos="-85"/>
              </w:tabs>
              <w:spacing w:line="240" w:lineRule="atLeast"/>
              <w:ind w:left="-85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C5169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</w:t>
            </w:r>
          </w:p>
        </w:tc>
        <w:tc>
          <w:tcPr>
            <w:tcW w:w="1080" w:type="dxa"/>
            <w:vAlign w:val="bottom"/>
          </w:tcPr>
          <w:p w14:paraId="740C3E29" w14:textId="77777777" w:rsidR="00F41F0D" w:rsidRPr="00C51695" w:rsidRDefault="00F41F0D" w:rsidP="00F41F0D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41F0D" w:rsidRPr="00D81524" w14:paraId="749F3DAD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317E347C" w14:textId="77777777" w:rsidR="00F41F0D" w:rsidRPr="00C51695" w:rsidRDefault="00F41F0D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</w:tcPr>
          <w:p w14:paraId="51B0544F" w14:textId="77777777" w:rsidR="00F41F0D" w:rsidRPr="00C51695" w:rsidRDefault="00F41F0D" w:rsidP="00F41F0D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516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F646B" w:rsidRPr="00D81524" w14:paraId="169DDD9C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6FCF529C" w14:textId="77777777" w:rsidR="00FF646B" w:rsidRDefault="00FF646B" w:rsidP="00E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และหนี้สินทางการเงิน</w:t>
            </w:r>
          </w:p>
          <w:p w14:paraId="31B797FE" w14:textId="63849184" w:rsidR="00FF646B" w:rsidRPr="00C51695" w:rsidRDefault="00FF646B" w:rsidP="00E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080" w:type="dxa"/>
          </w:tcPr>
          <w:p w14:paraId="6B4EBB38" w14:textId="77777777" w:rsidR="00FF646B" w:rsidRDefault="00FF646B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714C47" w14:textId="77777777" w:rsidR="00FF646B" w:rsidRPr="00C51695" w:rsidRDefault="00FF646B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88203B" w14:textId="77777777" w:rsidR="00FF646B" w:rsidRPr="00C51695" w:rsidRDefault="00FF646B" w:rsidP="004F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492225" w14:textId="77777777" w:rsidR="00FF646B" w:rsidRPr="00C51695" w:rsidRDefault="00FF646B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AFAD73" w14:textId="77777777" w:rsidR="00FF646B" w:rsidRPr="00C51695" w:rsidRDefault="00FF646B" w:rsidP="004F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1F0D" w:rsidRPr="00D81524" w14:paraId="0F80C7F4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56714B08" w14:textId="77777777" w:rsidR="00F41F0D" w:rsidRPr="00623B05" w:rsidRDefault="00F41F0D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</w:tcPr>
          <w:p w14:paraId="53585C61" w14:textId="77777777" w:rsidR="00F41F0D" w:rsidRPr="00C51695" w:rsidRDefault="00F41F0D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28,164</w:t>
            </w:r>
          </w:p>
        </w:tc>
        <w:tc>
          <w:tcPr>
            <w:tcW w:w="1170" w:type="dxa"/>
          </w:tcPr>
          <w:p w14:paraId="7FDCD358" w14:textId="77777777" w:rsidR="00F41F0D" w:rsidRPr="00C51695" w:rsidRDefault="00F41F0D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55A4DC91" w14:textId="77777777" w:rsidR="00F41F0D" w:rsidRPr="00C51695" w:rsidRDefault="00F41F0D" w:rsidP="00623B05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</w:rPr>
              <w:t>28,164</w:t>
            </w:r>
          </w:p>
        </w:tc>
        <w:tc>
          <w:tcPr>
            <w:tcW w:w="1260" w:type="dxa"/>
          </w:tcPr>
          <w:p w14:paraId="30AE7B6C" w14:textId="77777777" w:rsidR="00F41F0D" w:rsidRPr="00C51695" w:rsidRDefault="00F41F0D" w:rsidP="0062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30C1A26C" w14:textId="77777777" w:rsidR="00F41F0D" w:rsidRPr="00C51695" w:rsidRDefault="00F41F0D" w:rsidP="00623B05">
            <w:pPr>
              <w:tabs>
                <w:tab w:val="clear" w:pos="907"/>
                <w:tab w:val="left" w:pos="81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</w:rPr>
              <w:t>28,164</w:t>
            </w:r>
          </w:p>
        </w:tc>
      </w:tr>
      <w:tr w:rsidR="00F41F0D" w:rsidRPr="00D81524" w14:paraId="55EB24CD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5A839064" w14:textId="77777777" w:rsidR="00F41F0D" w:rsidRPr="00C51695" w:rsidRDefault="00F41F0D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080" w:type="dxa"/>
          </w:tcPr>
          <w:p w14:paraId="04472160" w14:textId="77777777" w:rsidR="00F41F0D" w:rsidRPr="00C51695" w:rsidRDefault="00F41F0D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2,025,104</w:t>
            </w:r>
          </w:p>
        </w:tc>
        <w:tc>
          <w:tcPr>
            <w:tcW w:w="1170" w:type="dxa"/>
          </w:tcPr>
          <w:p w14:paraId="37D81992" w14:textId="77777777" w:rsidR="00F41F0D" w:rsidRPr="00C51695" w:rsidRDefault="00F41F0D" w:rsidP="00FF646B">
            <w:pPr>
              <w:tabs>
                <w:tab w:val="clear" w:pos="907"/>
                <w:tab w:val="left" w:pos="91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</w:rPr>
              <w:t>1,855,539</w:t>
            </w:r>
          </w:p>
        </w:tc>
        <w:tc>
          <w:tcPr>
            <w:tcW w:w="1080" w:type="dxa"/>
          </w:tcPr>
          <w:p w14:paraId="7859CAA1" w14:textId="77777777" w:rsidR="00F41F0D" w:rsidRPr="00C51695" w:rsidRDefault="00F41F0D" w:rsidP="00623B05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</w:rPr>
              <w:t>169,565</w:t>
            </w:r>
          </w:p>
        </w:tc>
        <w:tc>
          <w:tcPr>
            <w:tcW w:w="1260" w:type="dxa"/>
          </w:tcPr>
          <w:p w14:paraId="27BF8577" w14:textId="77777777" w:rsidR="00F41F0D" w:rsidRPr="00C51695" w:rsidRDefault="00F41F0D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796FED2F" w14:textId="77777777" w:rsidR="00F41F0D" w:rsidRPr="00C51695" w:rsidRDefault="00F41F0D" w:rsidP="00623B05">
            <w:pPr>
              <w:tabs>
                <w:tab w:val="clear" w:pos="907"/>
                <w:tab w:val="left" w:pos="81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</w:rPr>
              <w:t>2,025,104</w:t>
            </w:r>
          </w:p>
        </w:tc>
      </w:tr>
      <w:tr w:rsidR="00F41F0D" w:rsidRPr="00D81524" w14:paraId="7C834AFF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38EFA8B6" w14:textId="77777777" w:rsidR="00F41F0D" w:rsidRPr="00C51695" w:rsidRDefault="00F41F0D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0" w:type="dxa"/>
          </w:tcPr>
          <w:p w14:paraId="5D281898" w14:textId="77777777" w:rsidR="00F41F0D" w:rsidRPr="00C51695" w:rsidRDefault="00F41F0D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20,495</w:t>
            </w:r>
          </w:p>
        </w:tc>
        <w:tc>
          <w:tcPr>
            <w:tcW w:w="1170" w:type="dxa"/>
          </w:tcPr>
          <w:p w14:paraId="66446E2F" w14:textId="77777777" w:rsidR="00F41F0D" w:rsidRPr="00C51695" w:rsidRDefault="00F41F0D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6A4401A6" w14:textId="77777777" w:rsidR="00F41F0D" w:rsidRPr="00C51695" w:rsidRDefault="00F41F0D" w:rsidP="00623B05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</w:rPr>
              <w:t>20,495</w:t>
            </w:r>
          </w:p>
        </w:tc>
        <w:tc>
          <w:tcPr>
            <w:tcW w:w="1260" w:type="dxa"/>
          </w:tcPr>
          <w:p w14:paraId="4E0031D1" w14:textId="77777777" w:rsidR="00F41F0D" w:rsidRPr="00C51695" w:rsidRDefault="00F41F0D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78840A12" w14:textId="77777777" w:rsidR="00F41F0D" w:rsidRPr="00C51695" w:rsidRDefault="00F41F0D" w:rsidP="00623B05">
            <w:pPr>
              <w:tabs>
                <w:tab w:val="clear" w:pos="907"/>
                <w:tab w:val="left" w:pos="81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</w:rPr>
              <w:t>20,495</w:t>
            </w:r>
          </w:p>
        </w:tc>
      </w:tr>
      <w:tr w:rsidR="00F41F0D" w:rsidRPr="00D81524" w14:paraId="0A67B5CB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53E11F95" w14:textId="77777777" w:rsidR="00F41F0D" w:rsidRPr="00623B05" w:rsidRDefault="00F41F0D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080" w:type="dxa"/>
          </w:tcPr>
          <w:p w14:paraId="7E857636" w14:textId="77777777" w:rsidR="00F41F0D" w:rsidRPr="00C51695" w:rsidRDefault="00F41F0D" w:rsidP="00FF646B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719,915</w:t>
            </w:r>
          </w:p>
        </w:tc>
        <w:tc>
          <w:tcPr>
            <w:tcW w:w="1170" w:type="dxa"/>
          </w:tcPr>
          <w:p w14:paraId="6114E2B6" w14:textId="77777777" w:rsidR="00F41F0D" w:rsidRPr="00C51695" w:rsidRDefault="00F41F0D" w:rsidP="00FF646B">
            <w:pPr>
              <w:tabs>
                <w:tab w:val="clear" w:pos="907"/>
                <w:tab w:val="left" w:pos="91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</w:rPr>
              <w:t>189,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1080" w:type="dxa"/>
          </w:tcPr>
          <w:p w14:paraId="794A4BF0" w14:textId="77777777" w:rsidR="00F41F0D" w:rsidRPr="00C51695" w:rsidRDefault="00F41F0D" w:rsidP="00623B05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</w:rPr>
              <w:t>530,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1260" w:type="dxa"/>
          </w:tcPr>
          <w:p w14:paraId="32501EA4" w14:textId="77777777" w:rsidR="00F41F0D" w:rsidRPr="00C51695" w:rsidRDefault="00F41F0D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46B43525" w14:textId="77777777" w:rsidR="00F41F0D" w:rsidRPr="00C51695" w:rsidRDefault="00F41F0D" w:rsidP="00623B05">
            <w:pPr>
              <w:tabs>
                <w:tab w:val="clear" w:pos="907"/>
                <w:tab w:val="left" w:pos="81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</w:rPr>
              <w:t>719,915</w:t>
            </w:r>
          </w:p>
        </w:tc>
      </w:tr>
      <w:tr w:rsidR="00F41F0D" w:rsidRPr="00D81524" w14:paraId="1C2894FB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47B5EF0F" w14:textId="77777777" w:rsidR="00F41F0D" w:rsidRPr="00C51695" w:rsidRDefault="00F41F0D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5"/>
          </w:tcPr>
          <w:p w14:paraId="29A0E2C6" w14:textId="77777777" w:rsidR="00F41F0D" w:rsidRPr="00C51695" w:rsidRDefault="00F41F0D" w:rsidP="00F41F0D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23B05" w:rsidRPr="00D81524" w14:paraId="11A69936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044A36EE" w14:textId="77777777" w:rsidR="00E26F08" w:rsidRDefault="00E26F08" w:rsidP="00E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3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และหนี้สินทางการเงิน</w:t>
            </w:r>
          </w:p>
          <w:p w14:paraId="6D0F04C0" w14:textId="2E29F44C" w:rsidR="00623B05" w:rsidRPr="00623B05" w:rsidRDefault="00E26F08" w:rsidP="00E26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ที่ไม่ได้วัดมูลค่าด้วยมูลค่ายุติธรรม</w:t>
            </w:r>
          </w:p>
        </w:tc>
        <w:tc>
          <w:tcPr>
            <w:tcW w:w="1080" w:type="dxa"/>
          </w:tcPr>
          <w:p w14:paraId="74363B86" w14:textId="77777777" w:rsidR="00623B05" w:rsidRPr="009A586B" w:rsidRDefault="00623B05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967498" w14:textId="77777777" w:rsidR="00623B05" w:rsidRPr="00C51695" w:rsidRDefault="00623B05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3E13C" w14:textId="77777777" w:rsidR="00623B05" w:rsidRPr="009A586B" w:rsidRDefault="00623B05" w:rsidP="004F1035">
            <w:pPr>
              <w:spacing w:line="240" w:lineRule="auto"/>
              <w:ind w:right="19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E4717E" w14:textId="77777777" w:rsidR="00623B05" w:rsidRPr="009A586B" w:rsidRDefault="00623B05" w:rsidP="00F4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E2DF8A" w14:textId="77777777" w:rsidR="00623B05" w:rsidRPr="009A586B" w:rsidRDefault="00623B05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1F0D" w:rsidRPr="00D81524" w14:paraId="6F654B68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303C2540" w14:textId="77777777" w:rsidR="00F41F0D" w:rsidRPr="009A586B" w:rsidRDefault="00F41F0D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เงินลงทุนที่จะถือ</w:t>
            </w:r>
            <w:r w:rsidRPr="009A586B">
              <w:rPr>
                <w:rFonts w:asciiTheme="majorBidi" w:hAnsiTheme="majorBidi" w:cstheme="majorBidi"/>
                <w:sz w:val="30"/>
                <w:szCs w:val="30"/>
                <w:cs/>
              </w:rPr>
              <w:t>จนครบกำหนด</w:t>
            </w:r>
          </w:p>
        </w:tc>
        <w:tc>
          <w:tcPr>
            <w:tcW w:w="1080" w:type="dxa"/>
          </w:tcPr>
          <w:p w14:paraId="0E6DDC66" w14:textId="77777777" w:rsidR="00F41F0D" w:rsidRPr="009A586B" w:rsidRDefault="00F41F0D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  <w:cs/>
              </w:rPr>
              <w:t>499,926</w:t>
            </w:r>
          </w:p>
        </w:tc>
        <w:tc>
          <w:tcPr>
            <w:tcW w:w="1170" w:type="dxa"/>
          </w:tcPr>
          <w:p w14:paraId="27ACE7DC" w14:textId="77777777" w:rsidR="00F41F0D" w:rsidRPr="00C51695" w:rsidRDefault="00F41F0D" w:rsidP="0062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2F479C3E" w14:textId="77777777" w:rsidR="00F41F0D" w:rsidRPr="009A586B" w:rsidRDefault="00F41F0D" w:rsidP="00623B05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499,932</w:t>
            </w:r>
          </w:p>
        </w:tc>
        <w:tc>
          <w:tcPr>
            <w:tcW w:w="1260" w:type="dxa"/>
          </w:tcPr>
          <w:p w14:paraId="6941CEA3" w14:textId="77777777" w:rsidR="00F41F0D" w:rsidRPr="009A586B" w:rsidRDefault="00F41F0D" w:rsidP="0062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1CA1346F" w14:textId="77777777" w:rsidR="00F41F0D" w:rsidRPr="009A586B" w:rsidRDefault="00F41F0D" w:rsidP="00623B05">
            <w:pPr>
              <w:tabs>
                <w:tab w:val="clear" w:pos="907"/>
                <w:tab w:val="left" w:pos="81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499,932</w:t>
            </w:r>
          </w:p>
        </w:tc>
      </w:tr>
      <w:tr w:rsidR="00F41F0D" w:rsidRPr="00D81524" w14:paraId="255E2E0F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1C0AC0C1" w14:textId="77777777" w:rsidR="00F41F0D" w:rsidRPr="009A586B" w:rsidRDefault="00F41F0D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080" w:type="dxa"/>
          </w:tcPr>
          <w:p w14:paraId="63917C36" w14:textId="77777777" w:rsidR="00F41F0D" w:rsidRPr="009A586B" w:rsidRDefault="00F41F0D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3,070</w:t>
            </w:r>
          </w:p>
        </w:tc>
        <w:tc>
          <w:tcPr>
            <w:tcW w:w="1170" w:type="dxa"/>
          </w:tcPr>
          <w:p w14:paraId="5F570420" w14:textId="77777777" w:rsidR="00F41F0D" w:rsidRPr="00C51695" w:rsidRDefault="00F41F0D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284617AB" w14:textId="77777777" w:rsidR="00F41F0D" w:rsidRPr="009A586B" w:rsidRDefault="00F41F0D" w:rsidP="00623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406BF02" w14:textId="77777777" w:rsidR="00F41F0D" w:rsidRPr="00623B05" w:rsidRDefault="00F41F0D" w:rsidP="00623B0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3B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3,470</w:t>
            </w:r>
          </w:p>
        </w:tc>
        <w:tc>
          <w:tcPr>
            <w:tcW w:w="1080" w:type="dxa"/>
          </w:tcPr>
          <w:p w14:paraId="31DA78EF" w14:textId="77777777" w:rsidR="00F41F0D" w:rsidRPr="009A586B" w:rsidRDefault="00F41F0D" w:rsidP="00623B05">
            <w:pPr>
              <w:tabs>
                <w:tab w:val="clear" w:pos="907"/>
                <w:tab w:val="left" w:pos="81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</w:tr>
      <w:tr w:rsidR="00F41F0D" w:rsidRPr="00D81524" w14:paraId="6E67597F" w14:textId="77777777" w:rsidTr="00BC54F8">
        <w:trPr>
          <w:cantSplit/>
        </w:trPr>
        <w:tc>
          <w:tcPr>
            <w:tcW w:w="4140" w:type="dxa"/>
            <w:shd w:val="clear" w:color="auto" w:fill="auto"/>
          </w:tcPr>
          <w:p w14:paraId="2919C8FF" w14:textId="77777777" w:rsidR="00F41F0D" w:rsidRPr="00623B05" w:rsidRDefault="00F41F0D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ตราสารหนี้ที่ออก</w:t>
            </w:r>
          </w:p>
        </w:tc>
        <w:tc>
          <w:tcPr>
            <w:tcW w:w="1080" w:type="dxa"/>
          </w:tcPr>
          <w:p w14:paraId="5D40A66B" w14:textId="77777777" w:rsidR="00F41F0D" w:rsidRPr="009A586B" w:rsidRDefault="00F41F0D" w:rsidP="00F41F0D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1,921,921</w:t>
            </w:r>
          </w:p>
        </w:tc>
        <w:tc>
          <w:tcPr>
            <w:tcW w:w="1170" w:type="dxa"/>
          </w:tcPr>
          <w:p w14:paraId="143D312A" w14:textId="77777777" w:rsidR="00F41F0D" w:rsidRPr="00C51695" w:rsidRDefault="00F41F0D" w:rsidP="00FF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516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0A93C704" w14:textId="77777777" w:rsidR="00F41F0D" w:rsidRPr="009A586B" w:rsidRDefault="00F41F0D" w:rsidP="00623B05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388,312</w:t>
            </w:r>
          </w:p>
        </w:tc>
        <w:tc>
          <w:tcPr>
            <w:tcW w:w="1260" w:type="dxa"/>
          </w:tcPr>
          <w:p w14:paraId="6246A51D" w14:textId="77777777" w:rsidR="00F41F0D" w:rsidRPr="00623B05" w:rsidRDefault="00F41F0D" w:rsidP="00623B0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3B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1,534,000</w:t>
            </w:r>
          </w:p>
        </w:tc>
        <w:tc>
          <w:tcPr>
            <w:tcW w:w="1080" w:type="dxa"/>
          </w:tcPr>
          <w:p w14:paraId="4B39405F" w14:textId="77777777" w:rsidR="00F41F0D" w:rsidRPr="009A586B" w:rsidRDefault="00F41F0D" w:rsidP="00623B05">
            <w:pPr>
              <w:tabs>
                <w:tab w:val="clear" w:pos="907"/>
                <w:tab w:val="left" w:pos="81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1,922,312</w:t>
            </w:r>
          </w:p>
        </w:tc>
      </w:tr>
    </w:tbl>
    <w:p w14:paraId="0DE146F0" w14:textId="7B3B9DBB" w:rsidR="00DD2C01" w:rsidRDefault="00DD2C01" w:rsidP="00F41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91F12F5" w14:textId="78271CF0" w:rsidR="00623B05" w:rsidRDefault="00623B05" w:rsidP="00F41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F8E1E86" w14:textId="5A35AD8E" w:rsidR="00623B05" w:rsidRDefault="00623B05" w:rsidP="00F41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24" w:tblpY="1"/>
        <w:tblW w:w="96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170"/>
        <w:gridCol w:w="1080"/>
        <w:gridCol w:w="1080"/>
        <w:gridCol w:w="1137"/>
      </w:tblGrid>
      <w:tr w:rsidR="00DD2C01" w:rsidRPr="00783AC9" w14:paraId="551359AC" w14:textId="77777777" w:rsidTr="003869C4">
        <w:trPr>
          <w:cantSplit/>
        </w:trPr>
        <w:tc>
          <w:tcPr>
            <w:tcW w:w="4140" w:type="dxa"/>
            <w:shd w:val="clear" w:color="auto" w:fill="auto"/>
          </w:tcPr>
          <w:p w14:paraId="166B2AF3" w14:textId="77777777" w:rsidR="00DD2C01" w:rsidRPr="00783AC9" w:rsidRDefault="00DD2C01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47" w:type="dxa"/>
            <w:gridSpan w:val="5"/>
          </w:tcPr>
          <w:p w14:paraId="285B63E0" w14:textId="77777777" w:rsidR="00DD2C01" w:rsidRPr="00783AC9" w:rsidRDefault="00DD2C01" w:rsidP="003869C4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3A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2C01" w:rsidRPr="00783AC9" w14:paraId="33A2678F" w14:textId="77777777" w:rsidTr="003869C4">
        <w:trPr>
          <w:cantSplit/>
        </w:trPr>
        <w:tc>
          <w:tcPr>
            <w:tcW w:w="4140" w:type="dxa"/>
            <w:shd w:val="clear" w:color="auto" w:fill="auto"/>
          </w:tcPr>
          <w:p w14:paraId="6263F865" w14:textId="77777777" w:rsidR="00DD2C01" w:rsidRPr="00783AC9" w:rsidRDefault="00DD2C01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47" w:type="dxa"/>
            <w:gridSpan w:val="5"/>
          </w:tcPr>
          <w:p w14:paraId="303D1D86" w14:textId="77777777" w:rsidR="00DD2C01" w:rsidRPr="00783AC9" w:rsidRDefault="00DD2C01" w:rsidP="003869C4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3AC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31 ธันวาคม 2561</w:t>
            </w:r>
          </w:p>
        </w:tc>
      </w:tr>
      <w:tr w:rsidR="00F41F0D" w:rsidRPr="00783AC9" w14:paraId="4D5B33AF" w14:textId="77777777" w:rsidTr="003869C4">
        <w:trPr>
          <w:cantSplit/>
        </w:trPr>
        <w:tc>
          <w:tcPr>
            <w:tcW w:w="4140" w:type="dxa"/>
            <w:shd w:val="clear" w:color="auto" w:fill="auto"/>
          </w:tcPr>
          <w:p w14:paraId="786BB688" w14:textId="77777777" w:rsidR="00F41F0D" w:rsidRPr="00783AC9" w:rsidRDefault="00F41F0D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467A96" w14:textId="77777777" w:rsidR="00F41F0D" w:rsidRPr="00783AC9" w:rsidRDefault="00F41F0D" w:rsidP="003869C4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D2C0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มูลค่าตาม</w:t>
            </w:r>
          </w:p>
        </w:tc>
        <w:tc>
          <w:tcPr>
            <w:tcW w:w="4467" w:type="dxa"/>
            <w:gridSpan w:val="4"/>
          </w:tcPr>
          <w:p w14:paraId="45D9BE02" w14:textId="77777777" w:rsidR="00F41F0D" w:rsidRPr="00783AC9" w:rsidRDefault="00F41F0D" w:rsidP="003869C4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D2C01" w:rsidRPr="00783AC9" w14:paraId="317CBFFF" w14:textId="77777777" w:rsidTr="003869C4">
        <w:trPr>
          <w:cantSplit/>
        </w:trPr>
        <w:tc>
          <w:tcPr>
            <w:tcW w:w="4140" w:type="dxa"/>
            <w:shd w:val="clear" w:color="auto" w:fill="auto"/>
          </w:tcPr>
          <w:p w14:paraId="3EDA9C10" w14:textId="77777777" w:rsidR="00DD2C01" w:rsidRPr="00783AC9" w:rsidRDefault="00DD2C01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A1E355" w14:textId="77777777" w:rsidR="00DD2C01" w:rsidRPr="00DD2C01" w:rsidRDefault="00DD2C01" w:rsidP="003869C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C0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170" w:type="dxa"/>
          </w:tcPr>
          <w:p w14:paraId="549B25B2" w14:textId="77777777" w:rsidR="00DD2C01" w:rsidRPr="00783AC9" w:rsidRDefault="00DD2C01" w:rsidP="003869C4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tLeast"/>
              <w:ind w:left="-85" w:right="-68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83AC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080" w:type="dxa"/>
          </w:tcPr>
          <w:p w14:paraId="5F01F421" w14:textId="77777777" w:rsidR="00DD2C01" w:rsidRPr="00783AC9" w:rsidRDefault="00DD2C01" w:rsidP="003869C4">
            <w:pPr>
              <w:pStyle w:val="acctfourfigures"/>
              <w:tabs>
                <w:tab w:val="decimal" w:pos="-85"/>
              </w:tabs>
              <w:spacing w:line="240" w:lineRule="atLeast"/>
              <w:ind w:left="-85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83AC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080" w:type="dxa"/>
          </w:tcPr>
          <w:p w14:paraId="68FF875A" w14:textId="77777777" w:rsidR="00DD2C01" w:rsidRPr="00783AC9" w:rsidRDefault="00DD2C01" w:rsidP="003869C4">
            <w:pPr>
              <w:pStyle w:val="acctfourfigures"/>
              <w:tabs>
                <w:tab w:val="decimal" w:pos="-85"/>
              </w:tabs>
              <w:spacing w:line="240" w:lineRule="atLeast"/>
              <w:ind w:left="-85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83A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</w:t>
            </w:r>
          </w:p>
        </w:tc>
        <w:tc>
          <w:tcPr>
            <w:tcW w:w="1137" w:type="dxa"/>
          </w:tcPr>
          <w:p w14:paraId="2DF88115" w14:textId="77777777" w:rsidR="00DD2C01" w:rsidRPr="00783AC9" w:rsidRDefault="00DD2C01" w:rsidP="003869C4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D2C01" w:rsidRPr="00783AC9" w14:paraId="4B7C3CE4" w14:textId="77777777" w:rsidTr="003869C4">
        <w:trPr>
          <w:cantSplit/>
        </w:trPr>
        <w:tc>
          <w:tcPr>
            <w:tcW w:w="4140" w:type="dxa"/>
            <w:shd w:val="clear" w:color="auto" w:fill="auto"/>
          </w:tcPr>
          <w:p w14:paraId="19DE6A69" w14:textId="77777777" w:rsidR="00DD2C01" w:rsidRPr="00783AC9" w:rsidRDefault="00DD2C01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47" w:type="dxa"/>
            <w:gridSpan w:val="5"/>
          </w:tcPr>
          <w:p w14:paraId="04A510A5" w14:textId="77777777" w:rsidR="00DD2C01" w:rsidRPr="00783AC9" w:rsidRDefault="00DD2C01" w:rsidP="003869C4">
            <w:pPr>
              <w:pStyle w:val="acctfourfigures"/>
              <w:tabs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83AC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23B05" w:rsidRPr="00783AC9" w14:paraId="0DABFD2E" w14:textId="77777777" w:rsidTr="003869C4">
        <w:trPr>
          <w:cantSplit/>
        </w:trPr>
        <w:tc>
          <w:tcPr>
            <w:tcW w:w="4140" w:type="dxa"/>
            <w:shd w:val="clear" w:color="auto" w:fill="auto"/>
          </w:tcPr>
          <w:p w14:paraId="63DFD65E" w14:textId="77777777" w:rsidR="00E26F08" w:rsidRDefault="00E26F08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51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และหนี้สินทางการเงิน</w:t>
            </w:r>
          </w:p>
          <w:p w14:paraId="30DD6C0D" w14:textId="1D2FC78A" w:rsidR="00623B05" w:rsidRPr="00783AC9" w:rsidRDefault="00E26F08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080" w:type="dxa"/>
          </w:tcPr>
          <w:p w14:paraId="3986F575" w14:textId="77777777" w:rsidR="00623B05" w:rsidRPr="00783AC9" w:rsidRDefault="00623B05" w:rsidP="003869C4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834EF7" w14:textId="77777777" w:rsidR="00623B05" w:rsidRPr="00783AC9" w:rsidRDefault="00623B05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791BD2" w14:textId="77777777" w:rsidR="00623B05" w:rsidRPr="00783AC9" w:rsidRDefault="00623B05" w:rsidP="003869C4">
            <w:pPr>
              <w:ind w:right="1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2D02B4" w14:textId="77777777" w:rsidR="00623B05" w:rsidRPr="00783AC9" w:rsidRDefault="00623B05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2BCDB52B" w14:textId="77777777" w:rsidR="00623B05" w:rsidRPr="00783AC9" w:rsidRDefault="00623B05" w:rsidP="003869C4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2C01" w:rsidRPr="00783AC9" w14:paraId="60CDC1D8" w14:textId="77777777" w:rsidTr="003869C4">
        <w:trPr>
          <w:cantSplit/>
        </w:trPr>
        <w:tc>
          <w:tcPr>
            <w:tcW w:w="4140" w:type="dxa"/>
            <w:shd w:val="clear" w:color="auto" w:fill="auto"/>
          </w:tcPr>
          <w:p w14:paraId="6BB0D56B" w14:textId="77777777" w:rsidR="00DD2C01" w:rsidRPr="00623B05" w:rsidRDefault="00DD2C01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</w:tcPr>
          <w:p w14:paraId="79F85C35" w14:textId="77777777" w:rsidR="00DD2C01" w:rsidRPr="00783AC9" w:rsidRDefault="00DD2C01" w:rsidP="003869C4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90,171</w:t>
            </w:r>
          </w:p>
        </w:tc>
        <w:tc>
          <w:tcPr>
            <w:tcW w:w="1170" w:type="dxa"/>
          </w:tcPr>
          <w:p w14:paraId="47F664A6" w14:textId="77777777" w:rsidR="00DD2C01" w:rsidRPr="00783AC9" w:rsidRDefault="00DD2C01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528016D6" w14:textId="77777777" w:rsidR="00DD2C01" w:rsidRPr="00783AC9" w:rsidRDefault="00DD2C01" w:rsidP="003869C4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90,171</w:t>
            </w:r>
          </w:p>
        </w:tc>
        <w:tc>
          <w:tcPr>
            <w:tcW w:w="1080" w:type="dxa"/>
          </w:tcPr>
          <w:p w14:paraId="16F8E41D" w14:textId="77777777" w:rsidR="00DD2C01" w:rsidRPr="00783AC9" w:rsidRDefault="00DD2C01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37" w:type="dxa"/>
          </w:tcPr>
          <w:p w14:paraId="6553F43D" w14:textId="77777777" w:rsidR="00DD2C01" w:rsidRPr="00783AC9" w:rsidRDefault="00DD2C01" w:rsidP="003869C4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90,171</w:t>
            </w:r>
          </w:p>
        </w:tc>
      </w:tr>
      <w:tr w:rsidR="00DD2C01" w:rsidRPr="00783AC9" w14:paraId="5CD28BB9" w14:textId="77777777" w:rsidTr="003869C4">
        <w:trPr>
          <w:cantSplit/>
        </w:trPr>
        <w:tc>
          <w:tcPr>
            <w:tcW w:w="4140" w:type="dxa"/>
            <w:shd w:val="clear" w:color="auto" w:fill="auto"/>
          </w:tcPr>
          <w:p w14:paraId="509254B5" w14:textId="77777777" w:rsidR="00DD2C01" w:rsidRPr="00783AC9" w:rsidRDefault="00DD2C01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080" w:type="dxa"/>
          </w:tcPr>
          <w:p w14:paraId="18C88A69" w14:textId="77777777" w:rsidR="00DD2C01" w:rsidRPr="00783AC9" w:rsidRDefault="00DD2C01" w:rsidP="003869C4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2,004,617</w:t>
            </w:r>
          </w:p>
        </w:tc>
        <w:tc>
          <w:tcPr>
            <w:tcW w:w="1170" w:type="dxa"/>
          </w:tcPr>
          <w:p w14:paraId="60728BC6" w14:textId="77777777" w:rsidR="00DD2C01" w:rsidRPr="00783AC9" w:rsidRDefault="00DD2C01" w:rsidP="003869C4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1,967,656</w:t>
            </w:r>
          </w:p>
        </w:tc>
        <w:tc>
          <w:tcPr>
            <w:tcW w:w="1080" w:type="dxa"/>
          </w:tcPr>
          <w:p w14:paraId="25691C86" w14:textId="77777777" w:rsidR="00DD2C01" w:rsidRPr="00783AC9" w:rsidRDefault="00DD2C01" w:rsidP="003869C4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36,961</w:t>
            </w:r>
          </w:p>
        </w:tc>
        <w:tc>
          <w:tcPr>
            <w:tcW w:w="1080" w:type="dxa"/>
          </w:tcPr>
          <w:p w14:paraId="4C78023E" w14:textId="77777777" w:rsidR="00DD2C01" w:rsidRPr="00783AC9" w:rsidRDefault="00DD2C01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37" w:type="dxa"/>
          </w:tcPr>
          <w:p w14:paraId="32FADBE4" w14:textId="77777777" w:rsidR="00DD2C01" w:rsidRPr="00783AC9" w:rsidRDefault="00DD2C01" w:rsidP="003869C4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2,004,617</w:t>
            </w:r>
          </w:p>
        </w:tc>
      </w:tr>
      <w:tr w:rsidR="00DD2C01" w:rsidRPr="00783AC9" w14:paraId="16CA7596" w14:textId="77777777" w:rsidTr="003869C4">
        <w:trPr>
          <w:cantSplit/>
        </w:trPr>
        <w:tc>
          <w:tcPr>
            <w:tcW w:w="4140" w:type="dxa"/>
            <w:shd w:val="clear" w:color="auto" w:fill="auto"/>
          </w:tcPr>
          <w:p w14:paraId="14472681" w14:textId="77777777" w:rsidR="00DD2C01" w:rsidRPr="00783AC9" w:rsidRDefault="00DD2C01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0" w:type="dxa"/>
          </w:tcPr>
          <w:p w14:paraId="089CE4BB" w14:textId="77777777" w:rsidR="00DD2C01" w:rsidRPr="00783AC9" w:rsidRDefault="00DD2C01" w:rsidP="003869C4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20,385</w:t>
            </w:r>
          </w:p>
        </w:tc>
        <w:tc>
          <w:tcPr>
            <w:tcW w:w="1170" w:type="dxa"/>
          </w:tcPr>
          <w:p w14:paraId="05FF8073" w14:textId="77777777" w:rsidR="00DD2C01" w:rsidRPr="00783AC9" w:rsidRDefault="00DD2C01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35EF7D31" w14:textId="77777777" w:rsidR="00DD2C01" w:rsidRPr="00783AC9" w:rsidRDefault="00DD2C01" w:rsidP="003869C4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20,385</w:t>
            </w:r>
          </w:p>
        </w:tc>
        <w:tc>
          <w:tcPr>
            <w:tcW w:w="1080" w:type="dxa"/>
          </w:tcPr>
          <w:p w14:paraId="3FA28A3B" w14:textId="77777777" w:rsidR="00DD2C01" w:rsidRPr="00783AC9" w:rsidRDefault="00DD2C01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37" w:type="dxa"/>
          </w:tcPr>
          <w:p w14:paraId="599DD392" w14:textId="77777777" w:rsidR="00DD2C01" w:rsidRPr="00783AC9" w:rsidRDefault="00DD2C01" w:rsidP="003869C4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20,385</w:t>
            </w:r>
          </w:p>
        </w:tc>
      </w:tr>
      <w:tr w:rsidR="00DD2C01" w:rsidRPr="00783AC9" w14:paraId="451116DA" w14:textId="77777777" w:rsidTr="003869C4">
        <w:trPr>
          <w:cantSplit/>
        </w:trPr>
        <w:tc>
          <w:tcPr>
            <w:tcW w:w="4140" w:type="dxa"/>
            <w:shd w:val="clear" w:color="auto" w:fill="auto"/>
          </w:tcPr>
          <w:p w14:paraId="700DC465" w14:textId="77777777" w:rsidR="00DD2C01" w:rsidRPr="00623B05" w:rsidRDefault="00DD2C01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080" w:type="dxa"/>
          </w:tcPr>
          <w:p w14:paraId="5B344CC7" w14:textId="77777777" w:rsidR="00DD2C01" w:rsidRPr="00783AC9" w:rsidRDefault="00DD2C01" w:rsidP="003869C4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689,894</w:t>
            </w:r>
          </w:p>
        </w:tc>
        <w:tc>
          <w:tcPr>
            <w:tcW w:w="1170" w:type="dxa"/>
          </w:tcPr>
          <w:p w14:paraId="00725254" w14:textId="77777777" w:rsidR="00DD2C01" w:rsidRPr="00783AC9" w:rsidRDefault="00DD2C01" w:rsidP="003869C4">
            <w:pPr>
              <w:tabs>
                <w:tab w:val="clear" w:pos="907"/>
                <w:tab w:val="left" w:pos="91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80,680</w:t>
            </w:r>
          </w:p>
        </w:tc>
        <w:tc>
          <w:tcPr>
            <w:tcW w:w="1080" w:type="dxa"/>
          </w:tcPr>
          <w:p w14:paraId="3CCD0070" w14:textId="77777777" w:rsidR="00DD2C01" w:rsidRPr="00783AC9" w:rsidRDefault="00DD2C01" w:rsidP="003869C4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  <w:r w:rsidRPr="00783AC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783AC9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783AC9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1080" w:type="dxa"/>
          </w:tcPr>
          <w:p w14:paraId="1F968AB4" w14:textId="77777777" w:rsidR="00DD2C01" w:rsidRPr="00783AC9" w:rsidRDefault="00DD2C01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37" w:type="dxa"/>
          </w:tcPr>
          <w:p w14:paraId="6D53DB4D" w14:textId="77777777" w:rsidR="00DD2C01" w:rsidRPr="00783AC9" w:rsidRDefault="00DD2C01" w:rsidP="003869C4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689,894</w:t>
            </w:r>
          </w:p>
        </w:tc>
      </w:tr>
      <w:tr w:rsidR="00F41F0D" w:rsidRPr="00783AC9" w14:paraId="04BBBCD6" w14:textId="77777777" w:rsidTr="003869C4">
        <w:trPr>
          <w:cantSplit/>
        </w:trPr>
        <w:tc>
          <w:tcPr>
            <w:tcW w:w="4140" w:type="dxa"/>
            <w:shd w:val="clear" w:color="auto" w:fill="auto"/>
          </w:tcPr>
          <w:p w14:paraId="3BA68907" w14:textId="77777777" w:rsidR="00F41F0D" w:rsidRPr="00783AC9" w:rsidRDefault="00F41F0D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EE3B797" w14:textId="77777777" w:rsidR="00F41F0D" w:rsidRPr="00783AC9" w:rsidRDefault="00F41F0D" w:rsidP="003869C4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072B33" w14:textId="77777777" w:rsidR="00F41F0D" w:rsidRPr="00783AC9" w:rsidRDefault="00F41F0D" w:rsidP="003869C4">
            <w:pPr>
              <w:tabs>
                <w:tab w:val="clear" w:pos="907"/>
                <w:tab w:val="left" w:pos="91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10E313" w14:textId="77777777" w:rsidR="00F41F0D" w:rsidRPr="00783AC9" w:rsidRDefault="00F41F0D" w:rsidP="003869C4">
            <w:pPr>
              <w:tabs>
                <w:tab w:val="clear" w:pos="907"/>
                <w:tab w:val="left" w:pos="82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1E41570" w14:textId="77777777" w:rsidR="00F41F0D" w:rsidRPr="00783AC9" w:rsidRDefault="00F41F0D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6173E3E" w14:textId="77777777" w:rsidR="00F41F0D" w:rsidRPr="00783AC9" w:rsidRDefault="00F41F0D" w:rsidP="003869C4">
            <w:pPr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20CD" w:rsidRPr="00783AC9" w14:paraId="35227F02" w14:textId="77777777" w:rsidTr="003869C4">
        <w:trPr>
          <w:cantSplit/>
        </w:trPr>
        <w:tc>
          <w:tcPr>
            <w:tcW w:w="9687" w:type="dxa"/>
            <w:gridSpan w:val="6"/>
            <w:shd w:val="clear" w:color="auto" w:fill="auto"/>
          </w:tcPr>
          <w:p w14:paraId="3148138B" w14:textId="3538E808" w:rsidR="00AF20CD" w:rsidRPr="00783AC9" w:rsidRDefault="00AF20CD" w:rsidP="003869C4">
            <w:pPr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3B05" w:rsidRPr="00783AC9" w14:paraId="2DC60409" w14:textId="77777777" w:rsidTr="003869C4">
        <w:trPr>
          <w:cantSplit/>
        </w:trPr>
        <w:tc>
          <w:tcPr>
            <w:tcW w:w="4140" w:type="dxa"/>
            <w:shd w:val="clear" w:color="auto" w:fill="auto"/>
          </w:tcPr>
          <w:p w14:paraId="389326D6" w14:textId="77777777" w:rsidR="00E26F08" w:rsidRDefault="00E26F08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3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และหนี้สินทางการเงิน</w:t>
            </w:r>
          </w:p>
          <w:p w14:paraId="42D40599" w14:textId="0045AC53" w:rsidR="00623B05" w:rsidRDefault="00E26F08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ที่ไม่ได้วัดมูลค่าด้วยมูลค่ายุติธรรม</w:t>
            </w:r>
          </w:p>
        </w:tc>
        <w:tc>
          <w:tcPr>
            <w:tcW w:w="1080" w:type="dxa"/>
          </w:tcPr>
          <w:p w14:paraId="5AE7884F" w14:textId="77777777" w:rsidR="00623B05" w:rsidRPr="009A586B" w:rsidRDefault="00623B05" w:rsidP="003869C4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6534B5" w14:textId="77777777" w:rsidR="00623B05" w:rsidRPr="00783AC9" w:rsidRDefault="00623B05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A4072D" w14:textId="77777777" w:rsidR="00623B05" w:rsidRPr="009A586B" w:rsidRDefault="00623B05" w:rsidP="003869C4">
            <w:pPr>
              <w:spacing w:line="240" w:lineRule="auto"/>
              <w:ind w:right="1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B43A43" w14:textId="77777777" w:rsidR="00623B05" w:rsidRPr="009A586B" w:rsidRDefault="00623B05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582C1247" w14:textId="77777777" w:rsidR="00623B05" w:rsidRPr="009A586B" w:rsidRDefault="00623B05" w:rsidP="003869C4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1F0D" w:rsidRPr="00783AC9" w14:paraId="729CAC5F" w14:textId="77777777" w:rsidTr="003869C4">
        <w:trPr>
          <w:cantSplit/>
        </w:trPr>
        <w:tc>
          <w:tcPr>
            <w:tcW w:w="4140" w:type="dxa"/>
            <w:shd w:val="clear" w:color="auto" w:fill="auto"/>
          </w:tcPr>
          <w:p w14:paraId="076F3C75" w14:textId="77777777" w:rsidR="00F41F0D" w:rsidRPr="009A586B" w:rsidRDefault="00F41F0D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เงินลงทุนที่จะถือ</w:t>
            </w:r>
            <w:r w:rsidRPr="009A586B">
              <w:rPr>
                <w:rFonts w:asciiTheme="majorBidi" w:hAnsiTheme="majorBidi" w:cstheme="majorBidi"/>
                <w:sz w:val="30"/>
                <w:szCs w:val="30"/>
                <w:cs/>
              </w:rPr>
              <w:t>จนครบกำหนด</w:t>
            </w:r>
          </w:p>
        </w:tc>
        <w:tc>
          <w:tcPr>
            <w:tcW w:w="1080" w:type="dxa"/>
          </w:tcPr>
          <w:p w14:paraId="516F07FB" w14:textId="77777777" w:rsidR="00F41F0D" w:rsidRPr="009A586B" w:rsidRDefault="00F41F0D" w:rsidP="003869C4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491,817</w:t>
            </w:r>
          </w:p>
        </w:tc>
        <w:tc>
          <w:tcPr>
            <w:tcW w:w="1170" w:type="dxa"/>
          </w:tcPr>
          <w:p w14:paraId="2B91F9DB" w14:textId="77777777" w:rsidR="00F41F0D" w:rsidRPr="00783AC9" w:rsidRDefault="00F41F0D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1A2B1FF3" w14:textId="77777777" w:rsidR="00F41F0D" w:rsidRPr="009A586B" w:rsidRDefault="00F41F0D" w:rsidP="003869C4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491,575</w:t>
            </w:r>
          </w:p>
        </w:tc>
        <w:tc>
          <w:tcPr>
            <w:tcW w:w="1080" w:type="dxa"/>
          </w:tcPr>
          <w:p w14:paraId="03757B82" w14:textId="77777777" w:rsidR="00F41F0D" w:rsidRPr="009A586B" w:rsidRDefault="00F41F0D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37" w:type="dxa"/>
          </w:tcPr>
          <w:p w14:paraId="4D0FCF9E" w14:textId="77777777" w:rsidR="00F41F0D" w:rsidRPr="009A586B" w:rsidRDefault="00F41F0D" w:rsidP="003869C4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491,575</w:t>
            </w:r>
          </w:p>
        </w:tc>
      </w:tr>
      <w:tr w:rsidR="00F41F0D" w:rsidRPr="00783AC9" w14:paraId="040A2502" w14:textId="77777777" w:rsidTr="003869C4">
        <w:trPr>
          <w:cantSplit/>
        </w:trPr>
        <w:tc>
          <w:tcPr>
            <w:tcW w:w="4140" w:type="dxa"/>
            <w:shd w:val="clear" w:color="auto" w:fill="auto"/>
          </w:tcPr>
          <w:p w14:paraId="7F8DBFC1" w14:textId="77777777" w:rsidR="00F41F0D" w:rsidRPr="009A586B" w:rsidRDefault="00F41F0D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080" w:type="dxa"/>
          </w:tcPr>
          <w:p w14:paraId="7C024A11" w14:textId="77777777" w:rsidR="00F41F0D" w:rsidRPr="009A586B" w:rsidRDefault="00F41F0D" w:rsidP="003869C4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3,070</w:t>
            </w:r>
          </w:p>
        </w:tc>
        <w:tc>
          <w:tcPr>
            <w:tcW w:w="1170" w:type="dxa"/>
          </w:tcPr>
          <w:p w14:paraId="7EE07139" w14:textId="77777777" w:rsidR="00F41F0D" w:rsidRPr="00783AC9" w:rsidRDefault="00F41F0D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03648C13" w14:textId="77777777" w:rsidR="00F41F0D" w:rsidRPr="009A586B" w:rsidRDefault="00F41F0D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435E6BD3" w14:textId="77777777" w:rsidR="00F41F0D" w:rsidRPr="009A586B" w:rsidRDefault="00F41F0D" w:rsidP="003869C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3,351</w:t>
            </w:r>
          </w:p>
        </w:tc>
        <w:tc>
          <w:tcPr>
            <w:tcW w:w="1137" w:type="dxa"/>
          </w:tcPr>
          <w:p w14:paraId="185B5CF7" w14:textId="77777777" w:rsidR="00F41F0D" w:rsidRPr="009A586B" w:rsidRDefault="00F41F0D" w:rsidP="003869C4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3,351</w:t>
            </w:r>
          </w:p>
        </w:tc>
      </w:tr>
      <w:tr w:rsidR="00F41F0D" w:rsidRPr="00783AC9" w14:paraId="709AA1E8" w14:textId="77777777" w:rsidTr="003869C4">
        <w:trPr>
          <w:cantSplit/>
        </w:trPr>
        <w:tc>
          <w:tcPr>
            <w:tcW w:w="4140" w:type="dxa"/>
            <w:shd w:val="clear" w:color="auto" w:fill="auto"/>
          </w:tcPr>
          <w:p w14:paraId="143A76D3" w14:textId="77777777" w:rsidR="00F41F0D" w:rsidRPr="00623B05" w:rsidRDefault="00F41F0D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ตราสารหนี้ที่ออก</w:t>
            </w:r>
          </w:p>
        </w:tc>
        <w:tc>
          <w:tcPr>
            <w:tcW w:w="1080" w:type="dxa"/>
          </w:tcPr>
          <w:p w14:paraId="21ED3FDD" w14:textId="77777777" w:rsidR="00F41F0D" w:rsidRPr="009A586B" w:rsidRDefault="00F41F0D" w:rsidP="003869C4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2,141,365</w:t>
            </w:r>
          </w:p>
        </w:tc>
        <w:tc>
          <w:tcPr>
            <w:tcW w:w="1170" w:type="dxa"/>
          </w:tcPr>
          <w:p w14:paraId="25B7D881" w14:textId="77777777" w:rsidR="00F41F0D" w:rsidRPr="00783AC9" w:rsidRDefault="00F41F0D" w:rsidP="0038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18F990D3" w14:textId="77777777" w:rsidR="00F41F0D" w:rsidRPr="009A586B" w:rsidRDefault="00F41F0D" w:rsidP="003869C4">
            <w:pPr>
              <w:tabs>
                <w:tab w:val="clear" w:pos="680"/>
                <w:tab w:val="clear" w:pos="907"/>
                <w:tab w:val="left" w:pos="5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610,347</w:t>
            </w:r>
          </w:p>
        </w:tc>
        <w:tc>
          <w:tcPr>
            <w:tcW w:w="1080" w:type="dxa"/>
          </w:tcPr>
          <w:p w14:paraId="3935BED4" w14:textId="77777777" w:rsidR="00F41F0D" w:rsidRPr="009A586B" w:rsidRDefault="00F41F0D" w:rsidP="003869C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1,534,000</w:t>
            </w:r>
          </w:p>
        </w:tc>
        <w:tc>
          <w:tcPr>
            <w:tcW w:w="1137" w:type="dxa"/>
          </w:tcPr>
          <w:p w14:paraId="5DE68C20" w14:textId="77777777" w:rsidR="00F41F0D" w:rsidRPr="009A586B" w:rsidRDefault="00F41F0D" w:rsidP="003869C4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</w:rPr>
              <w:t>2,144,347</w:t>
            </w:r>
          </w:p>
        </w:tc>
      </w:tr>
    </w:tbl>
    <w:p w14:paraId="6B345EBC" w14:textId="77777777" w:rsidR="007522C2" w:rsidRDefault="007522C2" w:rsidP="009A5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7422BE7" w14:textId="191F9218" w:rsidR="002D4841" w:rsidRDefault="002D4841" w:rsidP="00BC5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9A586B">
        <w:rPr>
          <w:rFonts w:asciiTheme="majorBidi" w:hAnsiTheme="majorBidi" w:cstheme="majorBidi"/>
          <w:sz w:val="30"/>
          <w:szCs w:val="30"/>
          <w:cs/>
        </w:rPr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p w14:paraId="409B290A" w14:textId="77777777" w:rsidR="00D93A39" w:rsidRPr="009A586B" w:rsidRDefault="00D93A39" w:rsidP="009A5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6300"/>
      </w:tblGrid>
      <w:tr w:rsidR="007522C2" w14:paraId="141911C9" w14:textId="77777777" w:rsidTr="00BC54F8">
        <w:tc>
          <w:tcPr>
            <w:tcW w:w="2880" w:type="dxa"/>
          </w:tcPr>
          <w:p w14:paraId="6D6A95DD" w14:textId="3F775E3D" w:rsidR="007522C2" w:rsidRPr="00783AC9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5A5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6300" w:type="dxa"/>
          </w:tcPr>
          <w:p w14:paraId="2D042C02" w14:textId="616730E3" w:rsidR="007522C2" w:rsidRPr="00575D3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8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ของลูกหนี้ธุรกิจหลักทรัพย์</w:t>
            </w:r>
            <w:r w:rsidRPr="009A58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มีมูลค่าใกล้เคียงกับมูลค่าตามบัญชี</w:t>
            </w:r>
            <w:r w:rsidRPr="009A586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9A58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เนื่องจากลูกหนี้ธุรกิจหลักทรัพย์มีระยะเวลาสั้นและอัตราดอกเบี้ยเป็นไปตามราคาตลาด</w:t>
            </w:r>
          </w:p>
        </w:tc>
      </w:tr>
      <w:tr w:rsidR="007522C2" w14:paraId="7EE421D9" w14:textId="77777777" w:rsidTr="00BC54F8">
        <w:tc>
          <w:tcPr>
            <w:tcW w:w="2880" w:type="dxa"/>
          </w:tcPr>
          <w:p w14:paraId="720958E1" w14:textId="77777777" w:rsidR="007522C2" w:rsidRPr="00575D3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6BA39DA8" w14:textId="77777777" w:rsidR="007522C2" w:rsidRPr="00575D3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22C2" w14:paraId="2FE518C2" w14:textId="77777777" w:rsidTr="00BC54F8">
        <w:tc>
          <w:tcPr>
            <w:tcW w:w="2880" w:type="dxa"/>
          </w:tcPr>
          <w:p w14:paraId="1B8242AC" w14:textId="77777777" w:rsidR="007522C2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5D3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6300" w:type="dxa"/>
          </w:tcPr>
          <w:p w14:paraId="6F447262" w14:textId="77777777" w:rsidR="007522C2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5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มูลค่ายุติธรรมสำหรับสินทรัพย์ตราสารอนุพันธ์ที่ซื้อขายนอกตลาดหลักทรัพย์ อ้างอิงราคาจากนายหน้าในตลาดที่มีสภาพคล่อง มูลค่ายุติธรรมสะท้อนผลกระทบของความเสี่ยงด้านเครดิตของคู่สัญญา </w:t>
            </w:r>
          </w:p>
        </w:tc>
      </w:tr>
      <w:tr w:rsidR="007522C2" w14:paraId="35ACA9EC" w14:textId="77777777" w:rsidTr="00BC54F8">
        <w:tc>
          <w:tcPr>
            <w:tcW w:w="2880" w:type="dxa"/>
          </w:tcPr>
          <w:p w14:paraId="1E884A73" w14:textId="77777777" w:rsidR="007522C2" w:rsidRPr="00575D3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6D9CDBE4" w14:textId="77777777" w:rsidR="007522C2" w:rsidRPr="00575D3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22C2" w14:paraId="126FDD87" w14:textId="77777777" w:rsidTr="00BC54F8">
        <w:tc>
          <w:tcPr>
            <w:tcW w:w="2880" w:type="dxa"/>
          </w:tcPr>
          <w:p w14:paraId="4363C229" w14:textId="15B16FCD" w:rsidR="007522C2" w:rsidRPr="00575D3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เงินลงทุนเพื่อค้า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6300" w:type="dxa"/>
          </w:tcPr>
          <w:p w14:paraId="651C86E5" w14:textId="531AC34B" w:rsidR="007522C2" w:rsidRPr="00575D3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D3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สำหรับเงินลงทุนเพื่อค้า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75D3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ตราสารทุนคำนวณโดยใช้ราคาเสนอซื้อครั้งล่าสุดที่ประกาศโดยตลาดหลักทรัพย์แห่งประเทศไทย ณ</w:t>
            </w:r>
            <w:r w:rsidRPr="00575D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75D3F">
              <w:rPr>
                <w:rFonts w:asciiTheme="majorBidi" w:hAnsiTheme="majorBidi" w:cstheme="majorBidi"/>
                <w:sz w:val="30"/>
                <w:szCs w:val="30"/>
                <w:cs/>
              </w:rPr>
              <w:t>วันทำการสุดท้ายของงวด</w:t>
            </w:r>
          </w:p>
        </w:tc>
      </w:tr>
      <w:tr w:rsidR="007522C2" w14:paraId="456A4A8C" w14:textId="77777777" w:rsidTr="00BC54F8">
        <w:tc>
          <w:tcPr>
            <w:tcW w:w="2880" w:type="dxa"/>
          </w:tcPr>
          <w:p w14:paraId="755FE269" w14:textId="77777777" w:rsidR="007522C2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3AC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เงินลงทุนเพื่อค้า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6300" w:type="dxa"/>
          </w:tcPr>
          <w:p w14:paraId="7A7DC137" w14:textId="77777777" w:rsidR="007522C2" w:rsidRPr="00D93A39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5D3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สำหรับเงินลงทุนเพื่อค้า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75D3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 w:rsidRPr="00D93A39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คำนวณจากราคาตราสารหนี้ที่ไม่รวมดอกเบี้ยค้างรับของสมาคมตลาดตราสารหนี้ไทย</w:t>
            </w:r>
          </w:p>
        </w:tc>
      </w:tr>
      <w:tr w:rsidR="007522C2" w14:paraId="36539865" w14:textId="77777777" w:rsidTr="00BC54F8">
        <w:trPr>
          <w:trHeight w:val="353"/>
        </w:trPr>
        <w:tc>
          <w:tcPr>
            <w:tcW w:w="2880" w:type="dxa"/>
          </w:tcPr>
          <w:p w14:paraId="19BAC889" w14:textId="77777777" w:rsidR="007522C2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</w:tcPr>
          <w:p w14:paraId="2DABE3EC" w14:textId="77777777" w:rsidR="007522C2" w:rsidRPr="00D93A39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22C2" w14:paraId="3D1EC074" w14:textId="77777777" w:rsidTr="00BC54F8">
        <w:tc>
          <w:tcPr>
            <w:tcW w:w="2880" w:type="dxa"/>
          </w:tcPr>
          <w:p w14:paraId="400A355B" w14:textId="77777777" w:rsidR="007522C2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5D3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6300" w:type="dxa"/>
          </w:tcPr>
          <w:p w14:paraId="62ADB5A7" w14:textId="77777777" w:rsidR="007522C2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5D3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มูลค่ายุติธรรมสำหรับเงินลงทุนเผื่อขาย</w:t>
            </w:r>
            <w:r w:rsidRPr="00D93A39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</w:t>
            </w:r>
            <w:r w:rsidRPr="00575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มูลค่าสินทรัพย์สุทธิ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75D3F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75D3F">
              <w:rPr>
                <w:rFonts w:asciiTheme="majorBidi" w:hAnsiTheme="majorBidi" w:cstheme="majorBidi"/>
                <w:sz w:val="30"/>
                <w:szCs w:val="30"/>
                <w:cs/>
              </w:rPr>
              <w:t>วันทำการสุดท้ายของงวด</w:t>
            </w:r>
          </w:p>
        </w:tc>
      </w:tr>
      <w:tr w:rsidR="007522C2" w14:paraId="7E3756E1" w14:textId="77777777" w:rsidTr="00BC54F8">
        <w:tc>
          <w:tcPr>
            <w:tcW w:w="2880" w:type="dxa"/>
          </w:tcPr>
          <w:p w14:paraId="5FC9F47C" w14:textId="77777777" w:rsidR="007522C2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</w:tcPr>
          <w:p w14:paraId="61B52AC9" w14:textId="77777777" w:rsidR="007522C2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22C2" w14:paraId="25996BE7" w14:textId="77777777" w:rsidTr="00BC54F8">
        <w:tc>
          <w:tcPr>
            <w:tcW w:w="2880" w:type="dxa"/>
          </w:tcPr>
          <w:p w14:paraId="128886B2" w14:textId="73BE31DF" w:rsidR="007522C2" w:rsidRPr="00605A5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5A5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เงินลงทุนที่จะถือจนครบกำหนด</w:t>
            </w:r>
          </w:p>
        </w:tc>
        <w:tc>
          <w:tcPr>
            <w:tcW w:w="6300" w:type="dxa"/>
          </w:tcPr>
          <w:p w14:paraId="1AA4212D" w14:textId="628C27E1" w:rsidR="007522C2" w:rsidRPr="00583540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ยุติธรรมของเงินลงทุนที่จะถือจนครบกำหนดคำนวณจากราคาตราสารหนี้ที่ไม่รวมดอกเบี้ยค้างรับของสมาคมตลาดตราสารหนี้ไทย</w:t>
            </w:r>
          </w:p>
        </w:tc>
      </w:tr>
      <w:tr w:rsidR="007522C2" w14:paraId="09AE7309" w14:textId="77777777" w:rsidTr="00BC54F8">
        <w:tc>
          <w:tcPr>
            <w:tcW w:w="2880" w:type="dxa"/>
          </w:tcPr>
          <w:p w14:paraId="0DD609B7" w14:textId="77777777" w:rsidR="007522C2" w:rsidRPr="00B546DA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</w:tcPr>
          <w:p w14:paraId="673F7D15" w14:textId="77777777" w:rsidR="007522C2" w:rsidRPr="00B546DA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22C2" w14:paraId="54233288" w14:textId="77777777" w:rsidTr="00BC54F8">
        <w:tc>
          <w:tcPr>
            <w:tcW w:w="2880" w:type="dxa"/>
          </w:tcPr>
          <w:p w14:paraId="047FE309" w14:textId="77777777" w:rsidR="007522C2" w:rsidRPr="00605A5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5A5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6300" w:type="dxa"/>
          </w:tcPr>
          <w:p w14:paraId="39357DAD" w14:textId="77777777" w:rsidR="007522C2" w:rsidRPr="00583540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มูลค่ายุติธรรมของเงินลงทุนทั่วไปแสดงด้วยมูลค่าตามบัญชีสุทธิ</w:t>
            </w:r>
          </w:p>
        </w:tc>
      </w:tr>
      <w:tr w:rsidR="007522C2" w14:paraId="4586364D" w14:textId="77777777" w:rsidTr="00BC54F8">
        <w:tc>
          <w:tcPr>
            <w:tcW w:w="2880" w:type="dxa"/>
          </w:tcPr>
          <w:p w14:paraId="431E0568" w14:textId="77777777" w:rsidR="007522C2" w:rsidRPr="00B546DA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</w:tcPr>
          <w:p w14:paraId="71C24962" w14:textId="77777777" w:rsidR="007522C2" w:rsidRPr="00B546DA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22C2" w14:paraId="6913E191" w14:textId="77777777" w:rsidTr="00BC54F8">
        <w:tc>
          <w:tcPr>
            <w:tcW w:w="2880" w:type="dxa"/>
          </w:tcPr>
          <w:p w14:paraId="48DE11FF" w14:textId="77777777" w:rsidR="007522C2" w:rsidRPr="00605A5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5A5F">
              <w:rPr>
                <w:rFonts w:asciiTheme="majorBidi" w:hAnsiTheme="majorBidi" w:hint="cs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6300" w:type="dxa"/>
          </w:tcPr>
          <w:p w14:paraId="0A653E4E" w14:textId="77777777" w:rsidR="007522C2" w:rsidRPr="00D93A39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มูลค่ายุติธรรม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ของเจ้าหนี้ธุรกิจหลักทรัพย์</w:t>
            </w:r>
            <w:r w:rsidRPr="009A58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มีมูลค่าใกล้เคียงกับมูลค่าตามบัญชี</w:t>
            </w:r>
            <w:r w:rsidRPr="009A586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9A58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เนื่องจากเจ้าหนี้ธุรกิจหลักทรัพย์มีระยะเวลาสั้นและอัตราดอกเบี้ยเป็นไปตามราคาตลาด</w:t>
            </w:r>
          </w:p>
        </w:tc>
      </w:tr>
      <w:tr w:rsidR="007522C2" w14:paraId="725EA386" w14:textId="77777777" w:rsidTr="00BC54F8">
        <w:tc>
          <w:tcPr>
            <w:tcW w:w="2880" w:type="dxa"/>
          </w:tcPr>
          <w:p w14:paraId="2380CCF3" w14:textId="77777777" w:rsidR="007522C2" w:rsidRPr="00605A5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</w:tcPr>
          <w:p w14:paraId="1F434299" w14:textId="77777777" w:rsidR="007522C2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22C2" w14:paraId="752E1216" w14:textId="77777777" w:rsidTr="00BC54F8">
        <w:tc>
          <w:tcPr>
            <w:tcW w:w="2880" w:type="dxa"/>
          </w:tcPr>
          <w:p w14:paraId="6FC435B0" w14:textId="64725E98" w:rsidR="007522C2" w:rsidRPr="00605A5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5D3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6300" w:type="dxa"/>
          </w:tcPr>
          <w:p w14:paraId="554C8F9B" w14:textId="12A3E568" w:rsidR="007522C2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5D3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มูลค่ายุติธรรมสำหรับหนี้สินตราสารอนุพันธ์ซึ่งไม่มีสภาพคล่องคำนวณจากราคาเสนอขายล่าสุด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75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วันทำการสุดท้ายของงวดของตลาดหลักทรัพย์แห่งประเทศไทย </w:t>
            </w:r>
          </w:p>
        </w:tc>
      </w:tr>
      <w:tr w:rsidR="007522C2" w14:paraId="7DE0D65B" w14:textId="77777777" w:rsidTr="00BC54F8">
        <w:tc>
          <w:tcPr>
            <w:tcW w:w="2880" w:type="dxa"/>
          </w:tcPr>
          <w:p w14:paraId="3AC17076" w14:textId="77777777" w:rsidR="007522C2" w:rsidRPr="00605A5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</w:tcPr>
          <w:p w14:paraId="2A043137" w14:textId="77777777" w:rsidR="007522C2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22C2" w14:paraId="72E62C70" w14:textId="77777777" w:rsidTr="00BC54F8">
        <w:tc>
          <w:tcPr>
            <w:tcW w:w="2880" w:type="dxa"/>
          </w:tcPr>
          <w:p w14:paraId="358C56EC" w14:textId="77777777" w:rsidR="007522C2" w:rsidRPr="00605A5F" w:rsidRDefault="007522C2" w:rsidP="00752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5A5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ตราสารหนี้ที่ออก</w:t>
            </w:r>
          </w:p>
        </w:tc>
        <w:tc>
          <w:tcPr>
            <w:tcW w:w="6300" w:type="dxa"/>
          </w:tcPr>
          <w:p w14:paraId="63EF6AEF" w14:textId="77777777" w:rsidR="007522C2" w:rsidRDefault="007522C2" w:rsidP="007522C2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58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มูลค่ายุติธรรมของตราสารหนี้ที่ออกแสดงด้วยมูลค่าตามบัญชีรวมมูลค่ายุติธรรมของตราสารอนุพันธ์แฝง</w:t>
            </w:r>
          </w:p>
        </w:tc>
      </w:tr>
    </w:tbl>
    <w:p w14:paraId="0343A7D2" w14:textId="500D1F87" w:rsidR="007522C2" w:rsidRDefault="007522C2" w:rsidP="002D48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797"/>
          <w:tab w:val="left" w:pos="8080"/>
          <w:tab w:val="left" w:pos="8222"/>
        </w:tabs>
        <w:spacing w:after="0" w:line="350" w:lineRule="exact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27F56FC" w14:textId="77777777" w:rsidR="007522C2" w:rsidRDefault="00752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br w:type="page"/>
      </w:r>
    </w:p>
    <w:p w14:paraId="5589E2C1" w14:textId="77777777" w:rsidR="002D4841" w:rsidRPr="00D81524" w:rsidRDefault="002D4841" w:rsidP="007522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797"/>
          <w:tab w:val="left" w:pos="8080"/>
          <w:tab w:val="left" w:pos="8222"/>
        </w:tabs>
        <w:spacing w:after="0" w:line="350" w:lineRule="exact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81524">
        <w:rPr>
          <w:rFonts w:asciiTheme="majorBidi" w:hAnsiTheme="majorBidi" w:cstheme="majorBidi"/>
          <w:b/>
          <w:sz w:val="30"/>
          <w:szCs w:val="30"/>
        </w:rPr>
        <w:lastRenderedPageBreak/>
        <w:t>6</w:t>
      </w:r>
      <w:r w:rsidRPr="00D81524">
        <w:rPr>
          <w:rFonts w:asciiTheme="majorBidi" w:hAnsiTheme="majorBidi" w:cstheme="majorBidi"/>
          <w:bCs/>
          <w:sz w:val="30"/>
          <w:szCs w:val="30"/>
        </w:rPr>
        <w:tab/>
      </w:r>
      <w:r w:rsidRPr="00D81524">
        <w:rPr>
          <w:rFonts w:asciiTheme="majorBidi" w:hAnsiTheme="majorBidi" w:cstheme="majorBidi"/>
          <w:bCs/>
          <w:sz w:val="30"/>
          <w:szCs w:val="30"/>
          <w:cs/>
        </w:rPr>
        <w:t>เงินสดและรายการเทียบเท่าเงินสด</w:t>
      </w:r>
    </w:p>
    <w:p w14:paraId="25CCDA30" w14:textId="77777777" w:rsidR="002D4841" w:rsidRPr="007522C2" w:rsidRDefault="002D4841" w:rsidP="00C95CF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02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762"/>
        <w:gridCol w:w="1152"/>
        <w:gridCol w:w="236"/>
        <w:gridCol w:w="1177"/>
        <w:gridCol w:w="243"/>
        <w:gridCol w:w="1107"/>
        <w:gridCol w:w="243"/>
        <w:gridCol w:w="1182"/>
      </w:tblGrid>
      <w:tr w:rsidR="002D4841" w:rsidRPr="00D81524" w14:paraId="287C6020" w14:textId="77777777" w:rsidTr="00B564B1">
        <w:tc>
          <w:tcPr>
            <w:tcW w:w="3762" w:type="dxa"/>
            <w:vAlign w:val="bottom"/>
          </w:tcPr>
          <w:p w14:paraId="3EDB2646" w14:textId="77777777" w:rsidR="002D4841" w:rsidRPr="00D81524" w:rsidRDefault="002D4841" w:rsidP="00C95C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7858262A" w14:textId="77777777" w:rsidR="002D4841" w:rsidRPr="00D81524" w:rsidRDefault="002D4841" w:rsidP="00C95CFE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3" w:type="dxa"/>
          </w:tcPr>
          <w:p w14:paraId="68BD182F" w14:textId="77777777" w:rsidR="002D4841" w:rsidRPr="00D81524" w:rsidRDefault="002D4841" w:rsidP="00C95CFE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7" w:type="dxa"/>
            <w:gridSpan w:val="3"/>
          </w:tcPr>
          <w:p w14:paraId="3955B7E3" w14:textId="77777777" w:rsidR="002D4841" w:rsidRPr="00D81524" w:rsidRDefault="002D4841" w:rsidP="00C95CFE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F50CB" w:rsidRPr="00D81524" w14:paraId="35DACEE5" w14:textId="77777777" w:rsidTr="00B564B1">
        <w:tc>
          <w:tcPr>
            <w:tcW w:w="3762" w:type="dxa"/>
            <w:vAlign w:val="bottom"/>
          </w:tcPr>
          <w:p w14:paraId="46806B3D" w14:textId="77777777" w:rsidR="00CF50CB" w:rsidRPr="00D81524" w:rsidRDefault="00CF50CB" w:rsidP="00C95C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52" w:type="dxa"/>
          </w:tcPr>
          <w:p w14:paraId="479EE52B" w14:textId="77777777" w:rsidR="00CF50CB" w:rsidRPr="00D81524" w:rsidRDefault="00CF50CB" w:rsidP="00C95CF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35CA6C94" w14:textId="77777777" w:rsidR="00CF50CB" w:rsidRPr="00D81524" w:rsidRDefault="00CF50CB" w:rsidP="00C95CF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31B427F5" w14:textId="77777777" w:rsidR="00CF50CB" w:rsidRPr="00D81524" w:rsidRDefault="00CF50CB" w:rsidP="00C95CF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3" w:type="dxa"/>
          </w:tcPr>
          <w:p w14:paraId="676DB2B3" w14:textId="77777777" w:rsidR="00CF50CB" w:rsidRPr="00D81524" w:rsidRDefault="00CF50CB" w:rsidP="00C95CFE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766D6EEA" w14:textId="77777777" w:rsidR="00CF50CB" w:rsidRPr="00D81524" w:rsidRDefault="00CF50CB" w:rsidP="00C95CF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43" w:type="dxa"/>
          </w:tcPr>
          <w:p w14:paraId="5F450ACE" w14:textId="77777777" w:rsidR="00CF50CB" w:rsidRPr="00D81524" w:rsidRDefault="00CF50CB" w:rsidP="00C95CF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7" w:type="dxa"/>
          </w:tcPr>
          <w:p w14:paraId="76BC6E27" w14:textId="77777777" w:rsidR="00CF50CB" w:rsidRPr="00D81524" w:rsidRDefault="00CF50CB" w:rsidP="00C95CF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CF50CB" w:rsidRPr="00D81524" w14:paraId="52AF9B71" w14:textId="77777777" w:rsidTr="00B564B1">
        <w:tc>
          <w:tcPr>
            <w:tcW w:w="3762" w:type="dxa"/>
            <w:vAlign w:val="bottom"/>
          </w:tcPr>
          <w:p w14:paraId="2640036E" w14:textId="77777777" w:rsidR="00CF50CB" w:rsidRPr="00D81524" w:rsidRDefault="00CF50CB" w:rsidP="00C95C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0D05D72" w14:textId="77777777" w:rsidR="00CF50CB" w:rsidRPr="00D81524" w:rsidRDefault="00CF50CB" w:rsidP="00C95CF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6A760F" w:rsidRPr="00D815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549D80A8" w14:textId="77777777" w:rsidR="00CF50CB" w:rsidRPr="00D81524" w:rsidRDefault="00CF50CB" w:rsidP="00C95CF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7" w:type="dxa"/>
          </w:tcPr>
          <w:p w14:paraId="395D873F" w14:textId="77777777" w:rsidR="00CF50CB" w:rsidRPr="00D81524" w:rsidRDefault="00CF50CB" w:rsidP="00C95CF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A760F" w:rsidRPr="00D815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43" w:type="dxa"/>
          </w:tcPr>
          <w:p w14:paraId="541A5580" w14:textId="77777777" w:rsidR="00CF50CB" w:rsidRPr="00D81524" w:rsidRDefault="00CF50CB" w:rsidP="00C95CFE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114EF2A2" w14:textId="77777777" w:rsidR="00CF50CB" w:rsidRPr="00D81524" w:rsidRDefault="00CF50CB" w:rsidP="00C95CF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6A760F" w:rsidRPr="00D815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43" w:type="dxa"/>
          </w:tcPr>
          <w:p w14:paraId="1CBEF03E" w14:textId="77777777" w:rsidR="00CF50CB" w:rsidRPr="00D81524" w:rsidRDefault="00CF50CB" w:rsidP="00C95CF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7" w:type="dxa"/>
          </w:tcPr>
          <w:p w14:paraId="6413479F" w14:textId="77777777" w:rsidR="00CF50CB" w:rsidRPr="00D81524" w:rsidRDefault="00CF50CB" w:rsidP="00C95CFE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A760F" w:rsidRPr="00D815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CF50CB" w:rsidRPr="00D81524" w14:paraId="265E94E5" w14:textId="77777777" w:rsidTr="00B564B1">
        <w:tc>
          <w:tcPr>
            <w:tcW w:w="3762" w:type="dxa"/>
          </w:tcPr>
          <w:p w14:paraId="35EB217B" w14:textId="77777777" w:rsidR="00CF50CB" w:rsidRPr="00D81524" w:rsidRDefault="00CF50CB" w:rsidP="00C95CF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340" w:type="dxa"/>
            <w:gridSpan w:val="7"/>
          </w:tcPr>
          <w:p w14:paraId="187046F3" w14:textId="77777777" w:rsidR="00CF50CB" w:rsidRPr="00D81524" w:rsidRDefault="00CF50CB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47A2" w:rsidRPr="00D81524" w14:paraId="6F0D9BE9" w14:textId="77777777" w:rsidTr="00B564B1">
        <w:tc>
          <w:tcPr>
            <w:tcW w:w="3762" w:type="dxa"/>
          </w:tcPr>
          <w:p w14:paraId="1582ED03" w14:textId="77777777" w:rsidR="005B47A2" w:rsidRPr="00D81524" w:rsidRDefault="005B47A2" w:rsidP="00C95CF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</w:t>
            </w:r>
          </w:p>
        </w:tc>
        <w:tc>
          <w:tcPr>
            <w:tcW w:w="1152" w:type="dxa"/>
          </w:tcPr>
          <w:p w14:paraId="5ACB3B12" w14:textId="77777777" w:rsidR="005B47A2" w:rsidRPr="00D81524" w:rsidRDefault="001A2A7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14:paraId="41A5F71B" w14:textId="77777777" w:rsidR="005B47A2" w:rsidRPr="00D81524" w:rsidRDefault="005B47A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705B149" w14:textId="77777777" w:rsidR="005B47A2" w:rsidRPr="00D81524" w:rsidRDefault="005B47A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43" w:type="dxa"/>
          </w:tcPr>
          <w:p w14:paraId="506EF544" w14:textId="77777777" w:rsidR="005B47A2" w:rsidRPr="00D81524" w:rsidRDefault="005B47A2" w:rsidP="00C9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BC410F0" w14:textId="77777777" w:rsidR="005B47A2" w:rsidRPr="00D81524" w:rsidRDefault="005B47A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43" w:type="dxa"/>
          </w:tcPr>
          <w:p w14:paraId="3BCA9BDB" w14:textId="77777777" w:rsidR="005B47A2" w:rsidRPr="00D81524" w:rsidRDefault="005B47A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6CA0423" w14:textId="77777777" w:rsidR="005B47A2" w:rsidRPr="00D81524" w:rsidRDefault="005B47A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5B47A2" w:rsidRPr="00D81524" w14:paraId="4B57B374" w14:textId="77777777" w:rsidTr="00B564B1">
        <w:tc>
          <w:tcPr>
            <w:tcW w:w="3762" w:type="dxa"/>
          </w:tcPr>
          <w:p w14:paraId="78233ABE" w14:textId="77777777" w:rsidR="005B47A2" w:rsidRPr="00D81524" w:rsidRDefault="005B47A2" w:rsidP="00C95CF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เงินฝากธนาคารกระแสรายวันและออมทรัพย์</w:t>
            </w:r>
          </w:p>
        </w:tc>
        <w:tc>
          <w:tcPr>
            <w:tcW w:w="1152" w:type="dxa"/>
          </w:tcPr>
          <w:p w14:paraId="7A918A06" w14:textId="77777777" w:rsidR="005B47A2" w:rsidRPr="00D81524" w:rsidRDefault="001A2A7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>2,228,721</w:t>
            </w:r>
          </w:p>
        </w:tc>
        <w:tc>
          <w:tcPr>
            <w:tcW w:w="236" w:type="dxa"/>
          </w:tcPr>
          <w:p w14:paraId="3C6903E3" w14:textId="77777777" w:rsidR="005B47A2" w:rsidRPr="00D81524" w:rsidRDefault="005B47A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3C6F11C" w14:textId="77777777" w:rsidR="005B47A2" w:rsidRPr="00D81524" w:rsidRDefault="005B47A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>1,337,515</w:t>
            </w:r>
          </w:p>
        </w:tc>
        <w:tc>
          <w:tcPr>
            <w:tcW w:w="243" w:type="dxa"/>
          </w:tcPr>
          <w:p w14:paraId="221C8A41" w14:textId="77777777" w:rsidR="005B47A2" w:rsidRPr="00D81524" w:rsidRDefault="005B47A2" w:rsidP="00C9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BF0933D" w14:textId="77777777" w:rsidR="005B47A2" w:rsidRPr="00D81524" w:rsidRDefault="005B47A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>2,125,402</w:t>
            </w:r>
          </w:p>
        </w:tc>
        <w:tc>
          <w:tcPr>
            <w:tcW w:w="243" w:type="dxa"/>
          </w:tcPr>
          <w:p w14:paraId="174D6AC5" w14:textId="77777777" w:rsidR="005B47A2" w:rsidRPr="00D81524" w:rsidRDefault="005B47A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005D8B8" w14:textId="77777777" w:rsidR="005B47A2" w:rsidRPr="00D81524" w:rsidRDefault="005B47A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>1,281,568</w:t>
            </w:r>
          </w:p>
        </w:tc>
      </w:tr>
      <w:tr w:rsidR="005B47A2" w:rsidRPr="00D81524" w14:paraId="6E7E21C7" w14:textId="77777777" w:rsidTr="00B564B1">
        <w:tc>
          <w:tcPr>
            <w:tcW w:w="3762" w:type="dxa"/>
          </w:tcPr>
          <w:p w14:paraId="7E8C5436" w14:textId="77777777" w:rsidR="005B47A2" w:rsidRPr="00D81524" w:rsidRDefault="005B47A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ตั๋วเงินระยะสั้นที่อายุไม่เกิน </w:t>
            </w:r>
            <w:r w:rsidRPr="00D815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52" w:type="dxa"/>
          </w:tcPr>
          <w:p w14:paraId="68878B1C" w14:textId="77777777" w:rsidR="005B47A2" w:rsidRPr="00D81524" w:rsidRDefault="005B47A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F095CD" w14:textId="77777777" w:rsidR="005B47A2" w:rsidRPr="00D81524" w:rsidRDefault="005B47A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2AFB123" w14:textId="77777777" w:rsidR="005B47A2" w:rsidRPr="00D81524" w:rsidRDefault="005B47A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92B797C" w14:textId="77777777" w:rsidR="005B47A2" w:rsidRPr="00D81524" w:rsidRDefault="005B47A2" w:rsidP="00C9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3E067DB" w14:textId="77777777" w:rsidR="005B47A2" w:rsidRPr="00D81524" w:rsidRDefault="005B47A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2FD2648" w14:textId="77777777" w:rsidR="005B47A2" w:rsidRPr="00D81524" w:rsidRDefault="005B47A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4B27D50" w14:textId="77777777" w:rsidR="005B47A2" w:rsidRPr="00D81524" w:rsidRDefault="005B47A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A72" w:rsidRPr="00D81524" w14:paraId="6C11083E" w14:textId="77777777" w:rsidTr="00B564B1">
        <w:tc>
          <w:tcPr>
            <w:tcW w:w="3762" w:type="dxa"/>
          </w:tcPr>
          <w:p w14:paraId="77E2C693" w14:textId="77777777" w:rsidR="001A2A72" w:rsidRPr="00D81524" w:rsidRDefault="001A2A7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นับจากวันที่ได้มา</w:t>
            </w:r>
          </w:p>
        </w:tc>
        <w:tc>
          <w:tcPr>
            <w:tcW w:w="1152" w:type="dxa"/>
          </w:tcPr>
          <w:p w14:paraId="51E8FC33" w14:textId="77777777" w:rsidR="001A2A72" w:rsidRPr="00D81524" w:rsidRDefault="001A2A7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236" w:type="dxa"/>
          </w:tcPr>
          <w:p w14:paraId="722001AC" w14:textId="77777777" w:rsidR="001A2A72" w:rsidRPr="00D81524" w:rsidRDefault="001A2A7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0ED18D2" w14:textId="77777777" w:rsidR="001A2A72" w:rsidRPr="00D81524" w:rsidRDefault="001A2A7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243" w:type="dxa"/>
          </w:tcPr>
          <w:p w14:paraId="32DE1B83" w14:textId="77777777" w:rsidR="001A2A72" w:rsidRPr="00D81524" w:rsidRDefault="001A2A72" w:rsidP="00C9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DD247A9" w14:textId="77777777" w:rsidR="001A2A72" w:rsidRPr="00D81524" w:rsidRDefault="001A2A7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243" w:type="dxa"/>
          </w:tcPr>
          <w:p w14:paraId="5713D46B" w14:textId="77777777" w:rsidR="001A2A72" w:rsidRPr="00D81524" w:rsidRDefault="001A2A7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EC8E54A" w14:textId="77777777" w:rsidR="001A2A72" w:rsidRPr="00D81524" w:rsidRDefault="001A2A7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</w:tr>
      <w:tr w:rsidR="001A2A72" w:rsidRPr="00D81524" w14:paraId="0A094396" w14:textId="77777777" w:rsidTr="00B564B1">
        <w:tc>
          <w:tcPr>
            <w:tcW w:w="3762" w:type="dxa"/>
          </w:tcPr>
          <w:p w14:paraId="647633D9" w14:textId="77777777" w:rsidR="001A2A72" w:rsidRPr="00D81524" w:rsidRDefault="001A2A72" w:rsidP="00C95CF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เงินฝากในนามบริษัทเพื่อลูกค้า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5AFF974" w14:textId="77777777" w:rsidR="001A2A72" w:rsidRPr="00D81524" w:rsidRDefault="001A2A7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>(1,149,901)</w:t>
            </w:r>
          </w:p>
        </w:tc>
        <w:tc>
          <w:tcPr>
            <w:tcW w:w="236" w:type="dxa"/>
          </w:tcPr>
          <w:p w14:paraId="6B01A703" w14:textId="77777777" w:rsidR="001A2A72" w:rsidRPr="00D81524" w:rsidRDefault="001A2A7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3971100E" w14:textId="77777777" w:rsidR="001A2A72" w:rsidRPr="00D81524" w:rsidRDefault="001A2A7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>(232,072)</w:t>
            </w:r>
          </w:p>
        </w:tc>
        <w:tc>
          <w:tcPr>
            <w:tcW w:w="243" w:type="dxa"/>
          </w:tcPr>
          <w:p w14:paraId="4181CD91" w14:textId="77777777" w:rsidR="001A2A72" w:rsidRPr="00D81524" w:rsidRDefault="001A2A72" w:rsidP="00C9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BB7FD68" w14:textId="77777777" w:rsidR="001A2A72" w:rsidRPr="00D81524" w:rsidRDefault="001A2A7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>(1,149,901)</w:t>
            </w:r>
          </w:p>
        </w:tc>
        <w:tc>
          <w:tcPr>
            <w:tcW w:w="243" w:type="dxa"/>
          </w:tcPr>
          <w:p w14:paraId="4C814E6E" w14:textId="77777777" w:rsidR="001A2A72" w:rsidRPr="00D81524" w:rsidRDefault="001A2A7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17AAAF06" w14:textId="77777777" w:rsidR="001A2A72" w:rsidRPr="00D81524" w:rsidRDefault="001A2A7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>(232,072)</w:t>
            </w:r>
          </w:p>
        </w:tc>
      </w:tr>
      <w:tr w:rsidR="001A2A72" w:rsidRPr="00D81524" w14:paraId="2355B63A" w14:textId="77777777" w:rsidTr="00B564B1">
        <w:tc>
          <w:tcPr>
            <w:tcW w:w="3762" w:type="dxa"/>
          </w:tcPr>
          <w:p w14:paraId="20729322" w14:textId="77777777" w:rsidR="001A2A72" w:rsidRPr="00D81524" w:rsidRDefault="001A2A72" w:rsidP="00C95CFE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6833752" w14:textId="77777777" w:rsidR="001A2A72" w:rsidRPr="00D81524" w:rsidRDefault="001A2A7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1,578,900</w:t>
            </w:r>
          </w:p>
        </w:tc>
        <w:tc>
          <w:tcPr>
            <w:tcW w:w="236" w:type="dxa"/>
          </w:tcPr>
          <w:p w14:paraId="52EE38ED" w14:textId="77777777" w:rsidR="001A2A72" w:rsidRPr="00D81524" w:rsidRDefault="001A2A7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ACAC5" w14:textId="77777777" w:rsidR="001A2A72" w:rsidRPr="00D81524" w:rsidRDefault="001A2A72" w:rsidP="00C9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1,405,54</w:t>
            </w: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43" w:type="dxa"/>
            <w:vAlign w:val="bottom"/>
          </w:tcPr>
          <w:p w14:paraId="7111A5E7" w14:textId="77777777" w:rsidR="001A2A72" w:rsidRPr="00D81524" w:rsidRDefault="001A2A72" w:rsidP="00C95CF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D1693EA" w14:textId="77777777" w:rsidR="001A2A72" w:rsidRPr="00D81524" w:rsidRDefault="001A2A7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1,475,561</w:t>
            </w:r>
          </w:p>
        </w:tc>
        <w:tc>
          <w:tcPr>
            <w:tcW w:w="243" w:type="dxa"/>
          </w:tcPr>
          <w:p w14:paraId="763561BB" w14:textId="77777777" w:rsidR="001A2A72" w:rsidRPr="00D81524" w:rsidRDefault="001A2A72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78F32815" w14:textId="77777777" w:rsidR="001A2A72" w:rsidRPr="00D81524" w:rsidRDefault="001A2A72" w:rsidP="00C9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1,349,576</w:t>
            </w:r>
          </w:p>
        </w:tc>
      </w:tr>
    </w:tbl>
    <w:p w14:paraId="2A3C87A5" w14:textId="77777777" w:rsidR="002D4841" w:rsidRPr="00C95CFE" w:rsidRDefault="002D4841" w:rsidP="002D4841">
      <w:pPr>
        <w:pStyle w:val="BodyText2"/>
        <w:tabs>
          <w:tab w:val="left" w:pos="540"/>
        </w:tabs>
        <w:spacing w:line="350" w:lineRule="exact"/>
        <w:ind w:left="540" w:right="9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2C7DBC" w14:textId="77777777" w:rsidR="002D4841" w:rsidRPr="00C95CFE" w:rsidRDefault="002D4841" w:rsidP="001C384B">
      <w:pPr>
        <w:pStyle w:val="BodyText2"/>
        <w:tabs>
          <w:tab w:val="left" w:pos="540"/>
        </w:tabs>
        <w:spacing w:line="350" w:lineRule="exact"/>
        <w:ind w:left="540" w:right="9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95CFE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เงินสดและรายการเทียบเท่าเงินสดทั้งหมดของกลุ่มบริษัทและบริษัท ณ วันที่ </w:t>
      </w:r>
      <w:r w:rsidR="00FF4276" w:rsidRPr="00C95CFE">
        <w:rPr>
          <w:rFonts w:asciiTheme="majorBidi" w:hAnsiTheme="majorBidi" w:cstheme="majorBidi"/>
          <w:sz w:val="30"/>
          <w:szCs w:val="30"/>
          <w:cs/>
        </w:rPr>
        <w:t>3</w:t>
      </w:r>
      <w:r w:rsidR="00FF4276" w:rsidRPr="00C95CFE">
        <w:rPr>
          <w:rFonts w:asciiTheme="majorBidi" w:hAnsiTheme="majorBidi" w:cstheme="majorBidi"/>
          <w:sz w:val="30"/>
          <w:szCs w:val="30"/>
        </w:rPr>
        <w:t>0</w:t>
      </w:r>
      <w:r w:rsidR="00FF4276" w:rsidRPr="00C95CFE">
        <w:rPr>
          <w:rFonts w:asciiTheme="majorBidi" w:hAnsiTheme="majorBidi" w:cstheme="majorBidi"/>
          <w:sz w:val="30"/>
          <w:szCs w:val="30"/>
          <w:cs/>
        </w:rPr>
        <w:t xml:space="preserve"> มิถุนายน 25</w:t>
      </w:r>
      <w:r w:rsidR="00FF4276" w:rsidRPr="00C95CFE">
        <w:rPr>
          <w:rFonts w:asciiTheme="majorBidi" w:hAnsiTheme="majorBidi" w:cstheme="majorBidi"/>
          <w:sz w:val="30"/>
          <w:szCs w:val="30"/>
        </w:rPr>
        <w:t>6</w:t>
      </w:r>
      <w:r w:rsidR="00FF4276" w:rsidRPr="00C95CFE">
        <w:rPr>
          <w:rFonts w:asciiTheme="majorBidi" w:hAnsiTheme="majorBidi" w:cstheme="majorBidi"/>
          <w:sz w:val="30"/>
          <w:szCs w:val="30"/>
          <w:cs/>
        </w:rPr>
        <w:t xml:space="preserve">2 และ </w:t>
      </w:r>
      <w:r w:rsidR="00FF4276" w:rsidRPr="00C95CFE">
        <w:rPr>
          <w:rFonts w:asciiTheme="majorBidi" w:hAnsiTheme="majorBidi" w:cstheme="majorBidi"/>
          <w:sz w:val="30"/>
          <w:szCs w:val="30"/>
        </w:rPr>
        <w:t>31</w:t>
      </w:r>
      <w:r w:rsidR="00FF4276" w:rsidRPr="00C95CFE">
        <w:rPr>
          <w:rFonts w:asciiTheme="majorBidi" w:hAnsiTheme="majorBidi" w:cstheme="majorBidi"/>
          <w:sz w:val="30"/>
          <w:szCs w:val="30"/>
          <w:cs/>
        </w:rPr>
        <w:t xml:space="preserve"> ธันวาคม 25</w:t>
      </w:r>
      <w:r w:rsidR="00FF4276" w:rsidRPr="00C95CFE">
        <w:rPr>
          <w:rFonts w:asciiTheme="majorBidi" w:hAnsiTheme="majorBidi" w:cstheme="majorBidi"/>
          <w:sz w:val="30"/>
          <w:szCs w:val="30"/>
        </w:rPr>
        <w:t>6</w:t>
      </w:r>
      <w:r w:rsidR="00FF4276" w:rsidRPr="00C95CFE">
        <w:rPr>
          <w:rFonts w:asciiTheme="majorBidi" w:hAnsiTheme="majorBidi" w:cstheme="majorBidi"/>
          <w:sz w:val="30"/>
          <w:szCs w:val="30"/>
          <w:cs/>
        </w:rPr>
        <w:t xml:space="preserve">1 </w:t>
      </w:r>
      <w:r w:rsidRPr="00C95CFE">
        <w:rPr>
          <w:rFonts w:asciiTheme="majorBidi" w:hAnsiTheme="majorBidi" w:cstheme="majorBidi"/>
          <w:sz w:val="30"/>
          <w:szCs w:val="30"/>
          <w:cs/>
        </w:rPr>
        <w:t>เป็นสกุลเงินบาท</w:t>
      </w:r>
    </w:p>
    <w:p w14:paraId="18E0895D" w14:textId="77777777" w:rsidR="002D4841" w:rsidRPr="00C95CFE" w:rsidRDefault="002D4841" w:rsidP="001C384B">
      <w:pPr>
        <w:pStyle w:val="BodyText2"/>
        <w:tabs>
          <w:tab w:val="left" w:pos="540"/>
        </w:tabs>
        <w:spacing w:line="350" w:lineRule="exact"/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027632" w14:textId="77777777" w:rsidR="002D4841" w:rsidRPr="00C95CFE" w:rsidRDefault="002D4841" w:rsidP="001C3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5CFE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C95CFE">
        <w:rPr>
          <w:rFonts w:asciiTheme="majorBidi" w:hAnsiTheme="majorBidi" w:cstheme="majorBidi"/>
          <w:sz w:val="30"/>
          <w:szCs w:val="30"/>
        </w:rPr>
        <w:t xml:space="preserve"> </w:t>
      </w:r>
      <w:r w:rsidR="00357CC5" w:rsidRPr="00C95CFE">
        <w:rPr>
          <w:rFonts w:asciiTheme="majorBidi" w:hAnsiTheme="majorBidi" w:cstheme="majorBidi"/>
          <w:sz w:val="30"/>
          <w:szCs w:val="30"/>
          <w:cs/>
        </w:rPr>
        <w:t>3</w:t>
      </w:r>
      <w:r w:rsidR="00357CC5" w:rsidRPr="00C95CFE">
        <w:rPr>
          <w:rFonts w:asciiTheme="majorBidi" w:hAnsiTheme="majorBidi" w:cstheme="majorBidi"/>
          <w:sz w:val="30"/>
          <w:szCs w:val="30"/>
        </w:rPr>
        <w:t>0</w:t>
      </w:r>
      <w:r w:rsidR="00357CC5" w:rsidRPr="00C95CFE">
        <w:rPr>
          <w:rFonts w:asciiTheme="majorBidi" w:hAnsiTheme="majorBidi" w:cstheme="majorBidi"/>
          <w:sz w:val="30"/>
          <w:szCs w:val="30"/>
          <w:cs/>
        </w:rPr>
        <w:t xml:space="preserve"> มิถุนายน 25</w:t>
      </w:r>
      <w:r w:rsidR="00357CC5" w:rsidRPr="00C95CFE">
        <w:rPr>
          <w:rFonts w:asciiTheme="majorBidi" w:hAnsiTheme="majorBidi" w:cstheme="majorBidi"/>
          <w:sz w:val="30"/>
          <w:szCs w:val="30"/>
        </w:rPr>
        <w:t>6</w:t>
      </w:r>
      <w:r w:rsidR="00357CC5" w:rsidRPr="00C95CFE">
        <w:rPr>
          <w:rFonts w:asciiTheme="majorBidi" w:hAnsiTheme="majorBidi" w:cstheme="majorBidi"/>
          <w:sz w:val="30"/>
          <w:szCs w:val="30"/>
          <w:cs/>
        </w:rPr>
        <w:t xml:space="preserve">2 </w:t>
      </w:r>
      <w:r w:rsidRPr="00C95CFE">
        <w:rPr>
          <w:rFonts w:asciiTheme="majorBidi" w:hAnsiTheme="majorBidi" w:cstheme="majorBidi"/>
          <w:sz w:val="30"/>
          <w:szCs w:val="30"/>
          <w:cs/>
        </w:rPr>
        <w:t>บริษัทมีวงเงินเบิกเกินบัญชีกับธนาคารจำนวน</w:t>
      </w:r>
      <w:r w:rsidRPr="00C95CFE">
        <w:rPr>
          <w:rFonts w:asciiTheme="majorBidi" w:hAnsiTheme="majorBidi" w:cstheme="majorBidi"/>
          <w:sz w:val="30"/>
          <w:szCs w:val="30"/>
        </w:rPr>
        <w:t xml:space="preserve"> </w:t>
      </w:r>
      <w:r w:rsidR="00B833F1" w:rsidRPr="00C95CFE">
        <w:rPr>
          <w:rFonts w:asciiTheme="majorBidi" w:hAnsiTheme="majorBidi" w:cstheme="majorBidi"/>
          <w:sz w:val="30"/>
          <w:szCs w:val="30"/>
        </w:rPr>
        <w:t>640</w:t>
      </w:r>
      <w:r w:rsidRPr="00C95CFE">
        <w:rPr>
          <w:rFonts w:asciiTheme="majorBidi" w:hAnsiTheme="majorBidi" w:cstheme="majorBidi"/>
          <w:sz w:val="30"/>
          <w:szCs w:val="30"/>
        </w:rPr>
        <w:t xml:space="preserve"> </w:t>
      </w:r>
      <w:r w:rsidRPr="00C95CF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95CFE">
        <w:rPr>
          <w:rFonts w:asciiTheme="majorBidi" w:hAnsiTheme="majorBidi" w:cstheme="majorBidi"/>
          <w:sz w:val="30"/>
          <w:szCs w:val="30"/>
        </w:rPr>
        <w:t xml:space="preserve"> </w:t>
      </w:r>
      <w:r w:rsidRPr="00C95CF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57CC5" w:rsidRPr="00C95CFE">
        <w:rPr>
          <w:rFonts w:asciiTheme="majorBidi" w:hAnsiTheme="majorBidi" w:cstheme="majorBidi"/>
          <w:i/>
          <w:iCs/>
          <w:sz w:val="30"/>
          <w:szCs w:val="30"/>
          <w:cs/>
        </w:rPr>
        <w:t>3</w:t>
      </w:r>
      <w:r w:rsidR="00357CC5" w:rsidRPr="00C95CFE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00357CC5" w:rsidRPr="00C95CF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357CC5" w:rsidRPr="00C95CFE">
        <w:rPr>
          <w:rFonts w:asciiTheme="majorBidi" w:hAnsiTheme="majorBidi" w:cstheme="majorBidi"/>
          <w:i/>
          <w:iCs/>
          <w:sz w:val="30"/>
          <w:szCs w:val="30"/>
        </w:rPr>
        <w:t>2561</w:t>
      </w:r>
      <w:r w:rsidRPr="00C95CFE">
        <w:rPr>
          <w:rFonts w:asciiTheme="majorBidi" w:hAnsiTheme="majorBidi" w:cstheme="majorBidi"/>
          <w:i/>
          <w:iCs/>
          <w:sz w:val="30"/>
          <w:szCs w:val="30"/>
        </w:rPr>
        <w:t>: 640</w:t>
      </w:r>
      <w:r w:rsidRPr="00C95CF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 </w:t>
      </w:r>
      <w:r w:rsidRPr="00C95CFE">
        <w:rPr>
          <w:rFonts w:asciiTheme="majorBidi" w:hAnsiTheme="majorBidi" w:cstheme="majorBidi"/>
          <w:sz w:val="30"/>
          <w:szCs w:val="30"/>
          <w:cs/>
        </w:rPr>
        <w:t xml:space="preserve">และวงเงิน Overnight Against ATS Credit จำนวน </w:t>
      </w:r>
      <w:r w:rsidR="00B833F1" w:rsidRPr="00C95CFE">
        <w:rPr>
          <w:rFonts w:asciiTheme="majorBidi" w:hAnsiTheme="majorBidi" w:cstheme="majorBidi"/>
          <w:sz w:val="30"/>
          <w:szCs w:val="30"/>
          <w:cs/>
        </w:rPr>
        <w:t>10</w:t>
      </w:r>
      <w:r w:rsidRPr="00C95CFE">
        <w:rPr>
          <w:rFonts w:asciiTheme="majorBidi" w:hAnsiTheme="majorBidi" w:cstheme="majorBidi"/>
          <w:sz w:val="30"/>
          <w:szCs w:val="30"/>
        </w:rPr>
        <w:t xml:space="preserve"> </w:t>
      </w:r>
      <w:r w:rsidRPr="00C95CF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95CFE">
        <w:rPr>
          <w:rFonts w:asciiTheme="majorBidi" w:hAnsiTheme="majorBidi" w:cstheme="majorBidi"/>
          <w:sz w:val="30"/>
          <w:szCs w:val="30"/>
        </w:rPr>
        <w:t xml:space="preserve"> </w:t>
      </w:r>
      <w:r w:rsidRPr="00C95CF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57CC5" w:rsidRPr="00C95CFE">
        <w:rPr>
          <w:rFonts w:asciiTheme="majorBidi" w:hAnsiTheme="majorBidi" w:cstheme="majorBidi"/>
          <w:i/>
          <w:iCs/>
          <w:sz w:val="30"/>
          <w:szCs w:val="30"/>
          <w:cs/>
        </w:rPr>
        <w:t>3</w:t>
      </w:r>
      <w:r w:rsidR="00357CC5" w:rsidRPr="00C95CFE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00357CC5" w:rsidRPr="00C95CF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357CC5" w:rsidRPr="00C95CFE">
        <w:rPr>
          <w:rFonts w:asciiTheme="majorBidi" w:hAnsiTheme="majorBidi" w:cstheme="majorBidi"/>
          <w:i/>
          <w:iCs/>
          <w:sz w:val="30"/>
          <w:szCs w:val="30"/>
        </w:rPr>
        <w:t>2561</w:t>
      </w:r>
      <w:r w:rsidRPr="00C95CFE">
        <w:rPr>
          <w:rFonts w:asciiTheme="majorBidi" w:hAnsiTheme="majorBidi" w:cstheme="majorBidi"/>
          <w:i/>
          <w:iCs/>
          <w:sz w:val="30"/>
          <w:szCs w:val="30"/>
        </w:rPr>
        <w:t>: 10</w:t>
      </w:r>
      <w:r w:rsidRPr="00C95CF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6E7D4BF4" w14:textId="77777777" w:rsidR="002D4841" w:rsidRPr="00D81524" w:rsidRDefault="002D4841" w:rsidP="002D48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797"/>
          <w:tab w:val="left" w:pos="8080"/>
          <w:tab w:val="left" w:pos="8222"/>
        </w:tabs>
        <w:spacing w:after="0" w:line="350" w:lineRule="exact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D58E2B4" w14:textId="77777777" w:rsidR="002D4841" w:rsidRPr="00C95CFE" w:rsidRDefault="002D4841" w:rsidP="00C95C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797"/>
          <w:tab w:val="left" w:pos="8080"/>
          <w:tab w:val="left" w:pos="8222"/>
        </w:tabs>
        <w:spacing w:after="0"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95CFE">
        <w:rPr>
          <w:rFonts w:asciiTheme="majorBidi" w:hAnsiTheme="majorBidi" w:cstheme="majorBidi"/>
          <w:b/>
          <w:sz w:val="30"/>
          <w:szCs w:val="30"/>
        </w:rPr>
        <w:t>7</w:t>
      </w:r>
      <w:r w:rsidRPr="00C95CFE">
        <w:rPr>
          <w:rFonts w:asciiTheme="majorBidi" w:hAnsiTheme="majorBidi" w:cstheme="majorBidi"/>
          <w:b/>
          <w:sz w:val="30"/>
          <w:szCs w:val="30"/>
          <w:cs/>
        </w:rPr>
        <w:tab/>
      </w:r>
      <w:r w:rsidRPr="00C95CFE">
        <w:rPr>
          <w:rFonts w:asciiTheme="majorBidi" w:hAnsiTheme="majorBidi" w:cstheme="majorBidi"/>
          <w:bCs/>
          <w:sz w:val="30"/>
          <w:szCs w:val="30"/>
          <w:cs/>
        </w:rPr>
        <w:t>ลูกหนี้สำนักหักบัญชีและบริษัทหลักทรัพย์</w:t>
      </w:r>
    </w:p>
    <w:p w14:paraId="25FDBCE7" w14:textId="77777777" w:rsidR="002D4841" w:rsidRPr="00C95CFE" w:rsidRDefault="002D4841" w:rsidP="00C95CF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36"/>
        <w:gridCol w:w="1627"/>
      </w:tblGrid>
      <w:tr w:rsidR="002D4841" w:rsidRPr="00C95CFE" w14:paraId="71D3E2F7" w14:textId="77777777" w:rsidTr="00C95CFE">
        <w:tc>
          <w:tcPr>
            <w:tcW w:w="5670" w:type="dxa"/>
          </w:tcPr>
          <w:p w14:paraId="1244B586" w14:textId="77777777" w:rsidR="002D4841" w:rsidRPr="00C95CFE" w:rsidRDefault="002D4841" w:rsidP="00C95C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483" w:type="dxa"/>
            <w:gridSpan w:val="3"/>
          </w:tcPr>
          <w:p w14:paraId="70F493B8" w14:textId="77777777" w:rsidR="002D4841" w:rsidRPr="00C95CFE" w:rsidRDefault="002D4841" w:rsidP="00C95CFE">
            <w:pPr>
              <w:pStyle w:val="acctfourfigures"/>
              <w:tabs>
                <w:tab w:val="clear" w:pos="765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5C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6A760F" w:rsidRPr="00C95CFE" w14:paraId="5947EA80" w14:textId="77777777" w:rsidTr="00C95CFE">
        <w:tc>
          <w:tcPr>
            <w:tcW w:w="5670" w:type="dxa"/>
          </w:tcPr>
          <w:p w14:paraId="68B717F0" w14:textId="77777777" w:rsidR="006A760F" w:rsidRPr="00C95CFE" w:rsidRDefault="006A760F" w:rsidP="00C95C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31E35EB" w14:textId="77777777" w:rsidR="006A760F" w:rsidRPr="00C95CFE" w:rsidRDefault="006A760F" w:rsidP="00C95CF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95CF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49074925" w14:textId="77777777" w:rsidR="006A760F" w:rsidRPr="00C95CFE" w:rsidRDefault="006A760F" w:rsidP="00C95CF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7" w:type="dxa"/>
          </w:tcPr>
          <w:p w14:paraId="378DE2F0" w14:textId="77777777" w:rsidR="006A760F" w:rsidRPr="00C95CFE" w:rsidRDefault="006A760F" w:rsidP="00C95CF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95CF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6A760F" w:rsidRPr="00C95CFE" w14:paraId="607FE59A" w14:textId="77777777" w:rsidTr="00C95CFE">
        <w:tc>
          <w:tcPr>
            <w:tcW w:w="5670" w:type="dxa"/>
          </w:tcPr>
          <w:p w14:paraId="36FC1E1F" w14:textId="77777777" w:rsidR="006A760F" w:rsidRPr="00C95CFE" w:rsidRDefault="006A760F" w:rsidP="00C95C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1C5B24" w14:textId="77777777" w:rsidR="006A760F" w:rsidRPr="00C95CFE" w:rsidRDefault="006A760F" w:rsidP="00C95CF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95C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37E11951" w14:textId="77777777" w:rsidR="006A760F" w:rsidRPr="00C95CFE" w:rsidRDefault="006A760F" w:rsidP="00C95CF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7" w:type="dxa"/>
          </w:tcPr>
          <w:p w14:paraId="51951CD5" w14:textId="77777777" w:rsidR="006A760F" w:rsidRPr="00C95CFE" w:rsidRDefault="006A760F" w:rsidP="00C95CF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95CF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2D4841" w:rsidRPr="00C95CFE" w14:paraId="1F142244" w14:textId="77777777" w:rsidTr="00C95CFE">
        <w:tc>
          <w:tcPr>
            <w:tcW w:w="5670" w:type="dxa"/>
          </w:tcPr>
          <w:p w14:paraId="25983710" w14:textId="77777777" w:rsidR="002D4841" w:rsidRPr="00C95CFE" w:rsidRDefault="002D4841" w:rsidP="00C95C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483" w:type="dxa"/>
            <w:gridSpan w:val="3"/>
          </w:tcPr>
          <w:p w14:paraId="5B852CCA" w14:textId="77777777" w:rsidR="002D4841" w:rsidRPr="00C95CFE" w:rsidRDefault="002D4841" w:rsidP="00C9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33F1" w:rsidRPr="00C95CFE" w14:paraId="764755CB" w14:textId="77777777" w:rsidTr="00C95CFE">
        <w:tc>
          <w:tcPr>
            <w:tcW w:w="5670" w:type="dxa"/>
          </w:tcPr>
          <w:p w14:paraId="62735F38" w14:textId="77777777" w:rsidR="00B833F1" w:rsidRPr="00C95CFE" w:rsidRDefault="00B833F1" w:rsidP="00C95C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ลูกหนี้สำนักหักบัญชี </w:t>
            </w:r>
          </w:p>
        </w:tc>
        <w:tc>
          <w:tcPr>
            <w:tcW w:w="1620" w:type="dxa"/>
          </w:tcPr>
          <w:p w14:paraId="7F18E359" w14:textId="77777777" w:rsidR="00B833F1" w:rsidRPr="00C95CFE" w:rsidRDefault="00B833F1" w:rsidP="00C9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</w:rPr>
              <w:t>933,541</w:t>
            </w:r>
          </w:p>
        </w:tc>
        <w:tc>
          <w:tcPr>
            <w:tcW w:w="236" w:type="dxa"/>
          </w:tcPr>
          <w:p w14:paraId="78D6BEC5" w14:textId="77777777" w:rsidR="00B833F1" w:rsidRPr="00C95CFE" w:rsidRDefault="00B833F1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61618C11" w14:textId="77777777" w:rsidR="00B833F1" w:rsidRPr="00C95CFE" w:rsidRDefault="00B833F1" w:rsidP="00C9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499,081</w:t>
            </w:r>
          </w:p>
        </w:tc>
      </w:tr>
      <w:tr w:rsidR="00B833F1" w:rsidRPr="00C95CFE" w14:paraId="4494A26A" w14:textId="77777777" w:rsidTr="00C95CFE">
        <w:tc>
          <w:tcPr>
            <w:tcW w:w="5670" w:type="dxa"/>
          </w:tcPr>
          <w:p w14:paraId="29B342FC" w14:textId="77777777" w:rsidR="00B833F1" w:rsidRPr="00C95CFE" w:rsidRDefault="00B833F1" w:rsidP="00C95C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ลูกหนี้บริษัทหลักทรัพย์ต่างประเทศ </w:t>
            </w:r>
          </w:p>
        </w:tc>
        <w:tc>
          <w:tcPr>
            <w:tcW w:w="1620" w:type="dxa"/>
          </w:tcPr>
          <w:p w14:paraId="5D1D894C" w14:textId="77777777" w:rsidR="00B833F1" w:rsidRPr="00C95CFE" w:rsidRDefault="00B833F1" w:rsidP="00C9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</w:rPr>
              <w:t>924,51</w:t>
            </w:r>
            <w:r w:rsidR="004D2EDB" w:rsidRPr="00C95CF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51291AF3" w14:textId="77777777" w:rsidR="00B833F1" w:rsidRPr="00C95CFE" w:rsidRDefault="00B833F1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30FBBD29" w14:textId="77777777" w:rsidR="00B833F1" w:rsidRPr="00C95CFE" w:rsidRDefault="00B833F1" w:rsidP="00C9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1,211,006</w:t>
            </w:r>
          </w:p>
        </w:tc>
      </w:tr>
      <w:tr w:rsidR="00B833F1" w:rsidRPr="00C95CFE" w14:paraId="2F94BFB2" w14:textId="77777777" w:rsidTr="00C95CFE">
        <w:tc>
          <w:tcPr>
            <w:tcW w:w="5670" w:type="dxa"/>
          </w:tcPr>
          <w:p w14:paraId="15279227" w14:textId="77777777" w:rsidR="00B833F1" w:rsidRPr="00C95CFE" w:rsidRDefault="00B833F1" w:rsidP="00C95CFE">
            <w:pPr>
              <w:tabs>
                <w:tab w:val="clear" w:pos="227"/>
                <w:tab w:val="clear" w:pos="454"/>
                <w:tab w:val="left" w:pos="82"/>
                <w:tab w:val="left" w:pos="172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95C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ลูกหนี้สำนักหักบัญชี</w:t>
            </w:r>
            <w:r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ในนามบริษัทเพื่อลูกค้า</w:t>
            </w:r>
          </w:p>
        </w:tc>
        <w:tc>
          <w:tcPr>
            <w:tcW w:w="1620" w:type="dxa"/>
          </w:tcPr>
          <w:p w14:paraId="2A1EAD3F" w14:textId="77777777" w:rsidR="00B833F1" w:rsidRPr="00C95CFE" w:rsidRDefault="00B833F1" w:rsidP="00C9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</w:rPr>
              <w:t>(782,510)</w:t>
            </w:r>
          </w:p>
        </w:tc>
        <w:tc>
          <w:tcPr>
            <w:tcW w:w="236" w:type="dxa"/>
          </w:tcPr>
          <w:p w14:paraId="75E923DF" w14:textId="77777777" w:rsidR="00B833F1" w:rsidRPr="00C95CFE" w:rsidRDefault="00B833F1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0C1227FD" w14:textId="77777777" w:rsidR="00B833F1" w:rsidRPr="00C95CFE" w:rsidRDefault="00B833F1" w:rsidP="00C9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(363,038)</w:t>
            </w:r>
          </w:p>
        </w:tc>
      </w:tr>
      <w:tr w:rsidR="00B833F1" w:rsidRPr="00C95CFE" w14:paraId="237C5C68" w14:textId="77777777" w:rsidTr="00C95CFE">
        <w:tc>
          <w:tcPr>
            <w:tcW w:w="5670" w:type="dxa"/>
          </w:tcPr>
          <w:p w14:paraId="788ADEA3" w14:textId="77777777" w:rsidR="00B833F1" w:rsidRPr="00C95CFE" w:rsidRDefault="00B833F1" w:rsidP="00C95CFE">
            <w:pPr>
              <w:tabs>
                <w:tab w:val="clear" w:pos="454"/>
                <w:tab w:val="left" w:pos="387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5C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C95CFE">
              <w:rPr>
                <w:rFonts w:asciiTheme="majorBidi" w:hAnsiTheme="majorBidi" w:cstheme="majorBidi"/>
                <w:b/>
                <w:spacing w:val="4"/>
                <w:sz w:val="30"/>
                <w:szCs w:val="30"/>
                <w:cs/>
              </w:rPr>
              <w:t>ลูกหนี้บริษัทหลักทรัพย์ต่างประเทศ</w:t>
            </w:r>
            <w:r w:rsidRPr="00C95CFE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ในนาม</w:t>
            </w:r>
            <w:r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บริษัทเพื่อลูกค้า</w:t>
            </w:r>
          </w:p>
        </w:tc>
        <w:tc>
          <w:tcPr>
            <w:tcW w:w="1620" w:type="dxa"/>
          </w:tcPr>
          <w:p w14:paraId="028BFE4B" w14:textId="77777777" w:rsidR="00B833F1" w:rsidRPr="00C95CFE" w:rsidRDefault="00B833F1" w:rsidP="00C9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</w:rPr>
              <w:t>(886,136)</w:t>
            </w:r>
          </w:p>
        </w:tc>
        <w:tc>
          <w:tcPr>
            <w:tcW w:w="236" w:type="dxa"/>
          </w:tcPr>
          <w:p w14:paraId="4FA72616" w14:textId="77777777" w:rsidR="00B833F1" w:rsidRPr="00C95CFE" w:rsidRDefault="00B833F1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5A6D0597" w14:textId="77777777" w:rsidR="00B833F1" w:rsidRPr="00C95CFE" w:rsidRDefault="00B833F1" w:rsidP="00C9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(1,183,204)</w:t>
            </w:r>
          </w:p>
        </w:tc>
      </w:tr>
      <w:tr w:rsidR="00B833F1" w:rsidRPr="00C95CFE" w14:paraId="3517E8CD" w14:textId="77777777" w:rsidTr="00C95CFE">
        <w:tc>
          <w:tcPr>
            <w:tcW w:w="5670" w:type="dxa"/>
          </w:tcPr>
          <w:p w14:paraId="74F1C07E" w14:textId="77777777" w:rsidR="00B833F1" w:rsidRPr="00C95CFE" w:rsidRDefault="00B833F1" w:rsidP="00C95CFE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972A33F" w14:textId="77777777" w:rsidR="00B833F1" w:rsidRPr="00C95CFE" w:rsidRDefault="00B833F1" w:rsidP="00C9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189,414</w:t>
            </w:r>
          </w:p>
        </w:tc>
        <w:tc>
          <w:tcPr>
            <w:tcW w:w="236" w:type="dxa"/>
            <w:vAlign w:val="bottom"/>
          </w:tcPr>
          <w:p w14:paraId="3DEDA34B" w14:textId="77777777" w:rsidR="00B833F1" w:rsidRPr="00C95CFE" w:rsidRDefault="00B833F1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</w:tcPr>
          <w:p w14:paraId="609E5461" w14:textId="77777777" w:rsidR="00B833F1" w:rsidRPr="00C95CFE" w:rsidRDefault="00B833F1" w:rsidP="00C9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163,845</w:t>
            </w:r>
          </w:p>
        </w:tc>
      </w:tr>
    </w:tbl>
    <w:p w14:paraId="714AD8F6" w14:textId="77777777" w:rsidR="002D4841" w:rsidRPr="00C95CFE" w:rsidRDefault="002D4841" w:rsidP="00C95CFE">
      <w:pPr>
        <w:pStyle w:val="BodyText2"/>
        <w:tabs>
          <w:tab w:val="left" w:pos="540"/>
        </w:tabs>
        <w:ind w:left="540" w:right="18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F724310" w14:textId="77777777" w:rsidR="002D4841" w:rsidRPr="00C95CFE" w:rsidRDefault="002D4841" w:rsidP="00C95CFE">
      <w:pPr>
        <w:pStyle w:val="BodyText2"/>
        <w:tabs>
          <w:tab w:val="left" w:pos="540"/>
        </w:tabs>
        <w:ind w:left="540" w:right="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95CFE">
        <w:rPr>
          <w:rFonts w:asciiTheme="majorBidi" w:hAnsiTheme="majorBidi" w:cstheme="majorBidi"/>
          <w:b/>
          <w:sz w:val="30"/>
          <w:szCs w:val="30"/>
          <w:cs/>
        </w:rPr>
        <w:t>ลูกหนี้สำนักหักบัญชี</w:t>
      </w:r>
      <w:r w:rsidR="001C384B">
        <w:rPr>
          <w:rFonts w:asciiTheme="majorBidi" w:hAnsiTheme="majorBidi" w:cstheme="majorBidi" w:hint="cs"/>
          <w:b/>
          <w:sz w:val="30"/>
          <w:szCs w:val="30"/>
          <w:cs/>
        </w:rPr>
        <w:t>และบริษัทหลักทรัพย์</w:t>
      </w:r>
      <w:r w:rsidRPr="00C95CFE">
        <w:rPr>
          <w:rFonts w:asciiTheme="majorBidi" w:hAnsiTheme="majorBidi" w:cstheme="majorBidi"/>
          <w:sz w:val="30"/>
          <w:szCs w:val="30"/>
          <w:cs/>
        </w:rPr>
        <w:t xml:space="preserve">ทั้งหมดของกลุ่มบริษัทและบริษัท ณ วันที่ </w:t>
      </w:r>
      <w:r w:rsidR="00357CC5" w:rsidRPr="00C95CFE">
        <w:rPr>
          <w:rFonts w:asciiTheme="majorBidi" w:hAnsiTheme="majorBidi" w:cstheme="majorBidi"/>
          <w:sz w:val="30"/>
          <w:szCs w:val="30"/>
          <w:cs/>
        </w:rPr>
        <w:t>3</w:t>
      </w:r>
      <w:r w:rsidR="00357CC5" w:rsidRPr="00C95CFE">
        <w:rPr>
          <w:rFonts w:asciiTheme="majorBidi" w:hAnsiTheme="majorBidi" w:cstheme="majorBidi"/>
          <w:sz w:val="30"/>
          <w:szCs w:val="30"/>
        </w:rPr>
        <w:t>0</w:t>
      </w:r>
      <w:r w:rsidR="00357CC5" w:rsidRPr="00C95CFE">
        <w:rPr>
          <w:rFonts w:asciiTheme="majorBidi" w:hAnsiTheme="majorBidi" w:cstheme="majorBidi"/>
          <w:sz w:val="30"/>
          <w:szCs w:val="30"/>
          <w:cs/>
        </w:rPr>
        <w:t xml:space="preserve"> มิถุนายน 25</w:t>
      </w:r>
      <w:r w:rsidR="00357CC5" w:rsidRPr="00C95CFE">
        <w:rPr>
          <w:rFonts w:asciiTheme="majorBidi" w:hAnsiTheme="majorBidi" w:cstheme="majorBidi"/>
          <w:sz w:val="30"/>
          <w:szCs w:val="30"/>
        </w:rPr>
        <w:t>6</w:t>
      </w:r>
      <w:r w:rsidR="00357CC5" w:rsidRPr="00C95CFE">
        <w:rPr>
          <w:rFonts w:asciiTheme="majorBidi" w:hAnsiTheme="majorBidi" w:cstheme="majorBidi"/>
          <w:sz w:val="30"/>
          <w:szCs w:val="30"/>
          <w:cs/>
        </w:rPr>
        <w:t xml:space="preserve">2 และ </w:t>
      </w:r>
      <w:r w:rsidR="00D93A39">
        <w:rPr>
          <w:rFonts w:asciiTheme="majorBidi" w:hAnsiTheme="majorBidi" w:cstheme="majorBidi"/>
          <w:sz w:val="30"/>
          <w:szCs w:val="30"/>
          <w:cs/>
        </w:rPr>
        <w:br/>
      </w:r>
      <w:r w:rsidR="00357CC5" w:rsidRPr="00C95CFE">
        <w:rPr>
          <w:rFonts w:asciiTheme="majorBidi" w:hAnsiTheme="majorBidi" w:cstheme="majorBidi"/>
          <w:sz w:val="30"/>
          <w:szCs w:val="30"/>
        </w:rPr>
        <w:t>31</w:t>
      </w:r>
      <w:r w:rsidR="00357CC5" w:rsidRPr="00C95CFE">
        <w:rPr>
          <w:rFonts w:asciiTheme="majorBidi" w:hAnsiTheme="majorBidi" w:cstheme="majorBidi"/>
          <w:sz w:val="30"/>
          <w:szCs w:val="30"/>
          <w:cs/>
        </w:rPr>
        <w:t xml:space="preserve"> ธันวาคม 25</w:t>
      </w:r>
      <w:r w:rsidR="00357CC5" w:rsidRPr="00C95CFE">
        <w:rPr>
          <w:rFonts w:asciiTheme="majorBidi" w:hAnsiTheme="majorBidi" w:cstheme="majorBidi"/>
          <w:sz w:val="30"/>
          <w:szCs w:val="30"/>
        </w:rPr>
        <w:t>6</w:t>
      </w:r>
      <w:r w:rsidR="00357CC5" w:rsidRPr="00C95CFE">
        <w:rPr>
          <w:rFonts w:asciiTheme="majorBidi" w:hAnsiTheme="majorBidi" w:cstheme="majorBidi"/>
          <w:sz w:val="30"/>
          <w:szCs w:val="30"/>
          <w:cs/>
        </w:rPr>
        <w:t xml:space="preserve">1 </w:t>
      </w:r>
      <w:r w:rsidRPr="00C95CFE">
        <w:rPr>
          <w:rFonts w:asciiTheme="majorBidi" w:hAnsiTheme="majorBidi" w:cstheme="majorBidi"/>
          <w:sz w:val="30"/>
          <w:szCs w:val="30"/>
          <w:cs/>
        </w:rPr>
        <w:t>เป็นสกุลเงินบาท</w:t>
      </w:r>
    </w:p>
    <w:p w14:paraId="7BC45B82" w14:textId="77777777" w:rsidR="002D4841" w:rsidRPr="00C95CFE" w:rsidRDefault="002D4841" w:rsidP="00C95C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C95CFE">
        <w:rPr>
          <w:rFonts w:asciiTheme="majorBidi" w:hAnsiTheme="majorBidi" w:cstheme="majorBidi"/>
          <w:b/>
          <w:sz w:val="30"/>
          <w:szCs w:val="30"/>
        </w:rPr>
        <w:lastRenderedPageBreak/>
        <w:t>8</w:t>
      </w:r>
      <w:r w:rsidRPr="00C95CFE">
        <w:rPr>
          <w:rFonts w:asciiTheme="majorBidi" w:hAnsiTheme="majorBidi" w:cstheme="majorBidi"/>
          <w:bCs/>
          <w:sz w:val="30"/>
          <w:szCs w:val="30"/>
        </w:rPr>
        <w:tab/>
      </w:r>
      <w:r w:rsidRPr="00C95CFE">
        <w:rPr>
          <w:rFonts w:asciiTheme="majorBidi" w:hAnsiTheme="majorBidi" w:cstheme="majorBidi"/>
          <w:bCs/>
          <w:sz w:val="30"/>
          <w:szCs w:val="30"/>
          <w:cs/>
        </w:rPr>
        <w:t>ลูกหนี้ธุรกิจหลักทรัพย์</w:t>
      </w:r>
    </w:p>
    <w:p w14:paraId="36F7955F" w14:textId="77777777" w:rsidR="002D4841" w:rsidRPr="00C95CFE" w:rsidRDefault="002D4841" w:rsidP="00C95CF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36"/>
        <w:gridCol w:w="1627"/>
      </w:tblGrid>
      <w:tr w:rsidR="002D4841" w:rsidRPr="00C95CFE" w14:paraId="5D9F073E" w14:textId="77777777" w:rsidTr="00C95CFE">
        <w:tc>
          <w:tcPr>
            <w:tcW w:w="5670" w:type="dxa"/>
          </w:tcPr>
          <w:p w14:paraId="532A1CD3" w14:textId="77777777" w:rsidR="002D4841" w:rsidRPr="00C95CFE" w:rsidRDefault="002D4841" w:rsidP="00C95C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483" w:type="dxa"/>
            <w:gridSpan w:val="3"/>
          </w:tcPr>
          <w:p w14:paraId="11A0B727" w14:textId="77777777" w:rsidR="002D4841" w:rsidRPr="00C95CFE" w:rsidRDefault="002D4841" w:rsidP="00C95CFE">
            <w:pPr>
              <w:pStyle w:val="acctfourfigures"/>
              <w:tabs>
                <w:tab w:val="clear" w:pos="765"/>
              </w:tabs>
              <w:spacing w:line="240" w:lineRule="auto"/>
              <w:ind w:left="-117"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5C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1501FB" w:rsidRPr="00C95CFE" w14:paraId="7ECE5F02" w14:textId="77777777" w:rsidTr="00C95CFE">
        <w:tc>
          <w:tcPr>
            <w:tcW w:w="5670" w:type="dxa"/>
          </w:tcPr>
          <w:p w14:paraId="38E5B894" w14:textId="77777777" w:rsidR="001501FB" w:rsidRPr="00C95CFE" w:rsidRDefault="001501FB" w:rsidP="00C95C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FE6E48C" w14:textId="77777777" w:rsidR="001501FB" w:rsidRPr="00C95CFE" w:rsidRDefault="001501FB" w:rsidP="00C95CF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95CF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37DAC672" w14:textId="77777777" w:rsidR="001501FB" w:rsidRPr="00C95CFE" w:rsidRDefault="001501FB" w:rsidP="00C95CF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7" w:type="dxa"/>
          </w:tcPr>
          <w:p w14:paraId="5EFBD95B" w14:textId="77777777" w:rsidR="001501FB" w:rsidRPr="00C95CFE" w:rsidRDefault="001501FB" w:rsidP="00C95CF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95CF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1501FB" w:rsidRPr="00C95CFE" w14:paraId="580ABBC3" w14:textId="77777777" w:rsidTr="00C95CFE">
        <w:tc>
          <w:tcPr>
            <w:tcW w:w="5670" w:type="dxa"/>
          </w:tcPr>
          <w:p w14:paraId="4E1FBF98" w14:textId="77777777" w:rsidR="001501FB" w:rsidRPr="00C95CFE" w:rsidRDefault="001501FB" w:rsidP="00C95C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3060B67" w14:textId="77777777" w:rsidR="001501FB" w:rsidRPr="00C95CFE" w:rsidRDefault="001501FB" w:rsidP="00C95CF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95C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09F03873" w14:textId="77777777" w:rsidR="001501FB" w:rsidRPr="00C95CFE" w:rsidRDefault="001501FB" w:rsidP="00C95CF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7" w:type="dxa"/>
          </w:tcPr>
          <w:p w14:paraId="5FB258EF" w14:textId="77777777" w:rsidR="001501FB" w:rsidRPr="00C95CFE" w:rsidRDefault="001501FB" w:rsidP="00C95CF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95CF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2D4841" w:rsidRPr="00C95CFE" w14:paraId="38722CD9" w14:textId="77777777" w:rsidTr="00C95CFE">
        <w:tc>
          <w:tcPr>
            <w:tcW w:w="5670" w:type="dxa"/>
          </w:tcPr>
          <w:p w14:paraId="2ED21A1B" w14:textId="77777777" w:rsidR="002D4841" w:rsidRPr="00C95CFE" w:rsidRDefault="002D4841" w:rsidP="00C95C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483" w:type="dxa"/>
            <w:gridSpan w:val="3"/>
          </w:tcPr>
          <w:p w14:paraId="4D4057B9" w14:textId="77777777" w:rsidR="002D4841" w:rsidRPr="00C95CFE" w:rsidRDefault="002D4841" w:rsidP="00C9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33F1" w:rsidRPr="00C95CFE" w14:paraId="4AA537B0" w14:textId="77777777" w:rsidTr="00C95CFE">
        <w:tc>
          <w:tcPr>
            <w:tcW w:w="5670" w:type="dxa"/>
          </w:tcPr>
          <w:p w14:paraId="0F2F561B" w14:textId="77777777" w:rsidR="00B833F1" w:rsidRPr="00C95CFE" w:rsidRDefault="00B833F1" w:rsidP="00C95CFE">
            <w:pPr>
              <w:tabs>
                <w:tab w:val="clear" w:pos="227"/>
                <w:tab w:val="left" w:pos="2692"/>
              </w:tabs>
              <w:spacing w:line="240" w:lineRule="auto"/>
              <w:ind w:left="-8" w:right="-108" w:hanging="8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620" w:type="dxa"/>
          </w:tcPr>
          <w:p w14:paraId="2606F20C" w14:textId="77777777" w:rsidR="00B833F1" w:rsidRPr="00C95CFE" w:rsidRDefault="00B833F1" w:rsidP="003C3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</w:rPr>
              <w:t>1,893,560</w:t>
            </w:r>
          </w:p>
        </w:tc>
        <w:tc>
          <w:tcPr>
            <w:tcW w:w="236" w:type="dxa"/>
          </w:tcPr>
          <w:p w14:paraId="73807E96" w14:textId="77777777" w:rsidR="00B833F1" w:rsidRPr="00C95CFE" w:rsidRDefault="00B833F1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23854498" w14:textId="77777777" w:rsidR="00B833F1" w:rsidRPr="00C95CFE" w:rsidRDefault="00B833F1" w:rsidP="003C3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</w:rPr>
              <w:t>4,115,382</w:t>
            </w:r>
          </w:p>
        </w:tc>
      </w:tr>
      <w:tr w:rsidR="00B833F1" w:rsidRPr="00C95CFE" w14:paraId="257E4492" w14:textId="77777777" w:rsidTr="00C95CFE">
        <w:tc>
          <w:tcPr>
            <w:tcW w:w="5670" w:type="dxa"/>
          </w:tcPr>
          <w:p w14:paraId="3F5624D1" w14:textId="77777777" w:rsidR="00B833F1" w:rsidRPr="00C95CFE" w:rsidRDefault="00B833F1" w:rsidP="00C95CFE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620" w:type="dxa"/>
          </w:tcPr>
          <w:p w14:paraId="66CF4382" w14:textId="77777777" w:rsidR="00B833F1" w:rsidRPr="00C95CFE" w:rsidRDefault="00B833F1" w:rsidP="003C3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</w:rPr>
              <w:t>988,331</w:t>
            </w:r>
          </w:p>
        </w:tc>
        <w:tc>
          <w:tcPr>
            <w:tcW w:w="236" w:type="dxa"/>
          </w:tcPr>
          <w:p w14:paraId="385DCD69" w14:textId="77777777" w:rsidR="00B833F1" w:rsidRPr="00C95CFE" w:rsidRDefault="00B833F1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019E004D" w14:textId="77777777" w:rsidR="00B833F1" w:rsidRPr="00C95CFE" w:rsidRDefault="00B833F1" w:rsidP="003C3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</w:rPr>
              <w:t>1,134,809</w:t>
            </w:r>
          </w:p>
        </w:tc>
      </w:tr>
      <w:tr w:rsidR="00B833F1" w:rsidRPr="00C95CFE" w14:paraId="0EE04C9A" w14:textId="77777777" w:rsidTr="00C95CFE">
        <w:tc>
          <w:tcPr>
            <w:tcW w:w="5670" w:type="dxa"/>
          </w:tcPr>
          <w:p w14:paraId="78194A29" w14:textId="77777777" w:rsidR="00B833F1" w:rsidRPr="00C95CFE" w:rsidRDefault="00B833F1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620" w:type="dxa"/>
          </w:tcPr>
          <w:p w14:paraId="7D3F0A47" w14:textId="77777777" w:rsidR="00B833F1" w:rsidRPr="00C95CFE" w:rsidRDefault="00B833F1" w:rsidP="003C3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</w:rPr>
              <w:t>68,831</w:t>
            </w:r>
          </w:p>
        </w:tc>
        <w:tc>
          <w:tcPr>
            <w:tcW w:w="236" w:type="dxa"/>
          </w:tcPr>
          <w:p w14:paraId="767A464B" w14:textId="77777777" w:rsidR="00B833F1" w:rsidRPr="00C95CFE" w:rsidRDefault="00B833F1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4BE798DE" w14:textId="77777777" w:rsidR="00B833F1" w:rsidRPr="00C95CFE" w:rsidRDefault="00B833F1" w:rsidP="003C3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</w:rPr>
              <w:t>3,510</w:t>
            </w:r>
          </w:p>
        </w:tc>
      </w:tr>
      <w:tr w:rsidR="00B833F1" w:rsidRPr="00C95CFE" w14:paraId="13CB5315" w14:textId="77777777" w:rsidTr="00C95CFE">
        <w:tc>
          <w:tcPr>
            <w:tcW w:w="5670" w:type="dxa"/>
          </w:tcPr>
          <w:p w14:paraId="4DE75C27" w14:textId="77777777" w:rsidR="00B833F1" w:rsidRPr="00C95CFE" w:rsidRDefault="00B833F1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ลูกหนี้จากการยืมและให้ยืมหลักทรัพย์</w:t>
            </w:r>
          </w:p>
        </w:tc>
        <w:tc>
          <w:tcPr>
            <w:tcW w:w="1620" w:type="dxa"/>
          </w:tcPr>
          <w:p w14:paraId="3FC72473" w14:textId="77777777" w:rsidR="00B833F1" w:rsidRPr="00C95CFE" w:rsidRDefault="00B833F1" w:rsidP="003C3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  <w:tc>
          <w:tcPr>
            <w:tcW w:w="236" w:type="dxa"/>
          </w:tcPr>
          <w:p w14:paraId="55CE3946" w14:textId="77777777" w:rsidR="00B833F1" w:rsidRPr="00C95CFE" w:rsidRDefault="00B833F1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6378290A" w14:textId="77777777" w:rsidR="00B833F1" w:rsidRPr="00C95CFE" w:rsidRDefault="00B833F1" w:rsidP="003C3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833F1" w:rsidRPr="00C95CFE" w14:paraId="677D864B" w14:textId="77777777" w:rsidTr="00C95CFE">
        <w:tc>
          <w:tcPr>
            <w:tcW w:w="5670" w:type="dxa"/>
          </w:tcPr>
          <w:p w14:paraId="7A3EF610" w14:textId="77777777" w:rsidR="00B833F1" w:rsidRPr="00C95CFE" w:rsidRDefault="00B833F1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C72AECF" w14:textId="77777777" w:rsidR="00B833F1" w:rsidRPr="00C95CFE" w:rsidRDefault="00B833F1" w:rsidP="003C3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</w:rPr>
              <w:t>58,573</w:t>
            </w:r>
          </w:p>
        </w:tc>
        <w:tc>
          <w:tcPr>
            <w:tcW w:w="236" w:type="dxa"/>
          </w:tcPr>
          <w:p w14:paraId="36A923BA" w14:textId="77777777" w:rsidR="00B833F1" w:rsidRPr="00C95CFE" w:rsidRDefault="00B833F1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1CC58F6" w14:textId="77777777" w:rsidR="00B833F1" w:rsidRPr="00C95CFE" w:rsidRDefault="00B833F1" w:rsidP="003C3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</w:rPr>
              <w:t>58,619</w:t>
            </w:r>
          </w:p>
        </w:tc>
      </w:tr>
      <w:tr w:rsidR="00B833F1" w:rsidRPr="00C95CFE" w14:paraId="1A5321E6" w14:textId="77777777" w:rsidTr="00C95CFE">
        <w:tc>
          <w:tcPr>
            <w:tcW w:w="5670" w:type="dxa"/>
          </w:tcPr>
          <w:p w14:paraId="5595DC89" w14:textId="77777777" w:rsidR="00B833F1" w:rsidRPr="00C95CFE" w:rsidRDefault="00B833F1" w:rsidP="00C95C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13A662F" w14:textId="77777777" w:rsidR="00B833F1" w:rsidRPr="00C95CFE" w:rsidRDefault="00B833F1" w:rsidP="003C3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</w:rPr>
              <w:t>3,009,86</w:t>
            </w:r>
            <w:r w:rsidR="004D2EDB" w:rsidRPr="00C95CF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86F00EC" w14:textId="77777777" w:rsidR="00B833F1" w:rsidRPr="00C95CFE" w:rsidRDefault="00B833F1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058354A6" w14:textId="77777777" w:rsidR="00B833F1" w:rsidRPr="00C95CFE" w:rsidRDefault="00B833F1" w:rsidP="003C3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</w:rPr>
              <w:t>5,312,320</w:t>
            </w:r>
          </w:p>
        </w:tc>
      </w:tr>
      <w:tr w:rsidR="00B833F1" w:rsidRPr="00C95CFE" w14:paraId="650F99E6" w14:textId="77777777" w:rsidTr="00C95CFE">
        <w:tc>
          <w:tcPr>
            <w:tcW w:w="5670" w:type="dxa"/>
          </w:tcPr>
          <w:p w14:paraId="024833E0" w14:textId="77777777" w:rsidR="00B833F1" w:rsidRPr="00C95CFE" w:rsidRDefault="00B833F1" w:rsidP="00C95C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95C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บวก</w:t>
            </w: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ดอกเบี้ยค้างรับ</w:t>
            </w:r>
          </w:p>
        </w:tc>
        <w:tc>
          <w:tcPr>
            <w:tcW w:w="1620" w:type="dxa"/>
          </w:tcPr>
          <w:p w14:paraId="26FAB825" w14:textId="77777777" w:rsidR="00B833F1" w:rsidRPr="00C95CFE" w:rsidRDefault="00B833F1" w:rsidP="003C3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</w:rPr>
              <w:t>12,278</w:t>
            </w:r>
          </w:p>
        </w:tc>
        <w:tc>
          <w:tcPr>
            <w:tcW w:w="236" w:type="dxa"/>
          </w:tcPr>
          <w:p w14:paraId="7B773DE1" w14:textId="77777777" w:rsidR="00B833F1" w:rsidRPr="00C95CFE" w:rsidRDefault="00B833F1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</w:tcPr>
          <w:p w14:paraId="288DDACC" w14:textId="77777777" w:rsidR="00B833F1" w:rsidRPr="00C95CFE" w:rsidRDefault="00B833F1" w:rsidP="003C3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</w:rPr>
              <w:t>13,455</w:t>
            </w:r>
          </w:p>
        </w:tc>
      </w:tr>
      <w:tr w:rsidR="00B833F1" w:rsidRPr="00C95CFE" w14:paraId="2D678606" w14:textId="77777777" w:rsidTr="00C95CFE">
        <w:tc>
          <w:tcPr>
            <w:tcW w:w="5670" w:type="dxa"/>
          </w:tcPr>
          <w:p w14:paraId="22900BEF" w14:textId="77777777" w:rsidR="00B833F1" w:rsidRPr="00C95CFE" w:rsidRDefault="00B833F1" w:rsidP="00C95C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95CF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C95CF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B26A193" w14:textId="77777777" w:rsidR="00B833F1" w:rsidRPr="00C95CFE" w:rsidRDefault="00B833F1" w:rsidP="003C3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</w:rPr>
              <w:t>(66,007)</w:t>
            </w:r>
          </w:p>
        </w:tc>
        <w:tc>
          <w:tcPr>
            <w:tcW w:w="236" w:type="dxa"/>
          </w:tcPr>
          <w:p w14:paraId="64113E65" w14:textId="77777777" w:rsidR="00B833F1" w:rsidRPr="00C95CFE" w:rsidRDefault="00B833F1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0493992A" w14:textId="77777777" w:rsidR="00B833F1" w:rsidRPr="00C95CFE" w:rsidRDefault="00B833F1" w:rsidP="003C3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240" w:lineRule="auto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sz w:val="30"/>
                <w:szCs w:val="30"/>
              </w:rPr>
              <w:t>(66,007)</w:t>
            </w:r>
          </w:p>
        </w:tc>
      </w:tr>
      <w:tr w:rsidR="00B833F1" w:rsidRPr="00C95CFE" w14:paraId="37F8C9F4" w14:textId="77777777" w:rsidTr="00C95CFE">
        <w:tc>
          <w:tcPr>
            <w:tcW w:w="5670" w:type="dxa"/>
          </w:tcPr>
          <w:p w14:paraId="778D5CA2" w14:textId="77777777" w:rsidR="00B833F1" w:rsidRPr="00C95CFE" w:rsidRDefault="00B833F1" w:rsidP="00C95CF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5C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527A57F" w14:textId="77777777" w:rsidR="00B833F1" w:rsidRPr="00C95CFE" w:rsidRDefault="00B833F1" w:rsidP="003C3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8"/>
              </w:tabs>
              <w:spacing w:line="240" w:lineRule="auto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2,956,137</w:t>
            </w:r>
          </w:p>
        </w:tc>
        <w:tc>
          <w:tcPr>
            <w:tcW w:w="236" w:type="dxa"/>
          </w:tcPr>
          <w:p w14:paraId="5D04A950" w14:textId="77777777" w:rsidR="00B833F1" w:rsidRPr="00C95CFE" w:rsidRDefault="00B833F1" w:rsidP="00C95CF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</w:tcPr>
          <w:p w14:paraId="16E05A66" w14:textId="77777777" w:rsidR="00B833F1" w:rsidRPr="00C95CFE" w:rsidRDefault="00B833F1" w:rsidP="003C304E">
            <w:pPr>
              <w:tabs>
                <w:tab w:val="decimal" w:pos="127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5C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5,259,768</w:t>
            </w:r>
          </w:p>
        </w:tc>
      </w:tr>
    </w:tbl>
    <w:p w14:paraId="5E6879BE" w14:textId="597EF3FB" w:rsidR="003C304E" w:rsidRDefault="003C3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691361A3" w14:textId="77777777" w:rsidR="002D4841" w:rsidRPr="003C304E" w:rsidRDefault="002D4841" w:rsidP="003C304E">
      <w:pPr>
        <w:pStyle w:val="BodyText2"/>
        <w:ind w:left="547" w:right="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C304E">
        <w:rPr>
          <w:rFonts w:asciiTheme="majorBidi" w:hAnsiTheme="majorBidi" w:cstheme="majorBidi"/>
          <w:b/>
          <w:sz w:val="30"/>
          <w:szCs w:val="30"/>
          <w:cs/>
        </w:rPr>
        <w:t>ลูกหนี้ธุรกิจหลักทรัพย์</w:t>
      </w:r>
      <w:r w:rsidRPr="003C304E">
        <w:rPr>
          <w:rFonts w:asciiTheme="majorBidi" w:hAnsiTheme="majorBidi" w:cstheme="majorBidi"/>
          <w:sz w:val="30"/>
          <w:szCs w:val="30"/>
          <w:cs/>
        </w:rPr>
        <w:t>ทั้งหมดของกลุ่มบริษัทและบริษัท ณ วันที่</w:t>
      </w:r>
      <w:r w:rsidRPr="003C304E">
        <w:rPr>
          <w:rFonts w:asciiTheme="majorBidi" w:hAnsiTheme="majorBidi" w:cstheme="majorBidi"/>
          <w:sz w:val="30"/>
          <w:szCs w:val="30"/>
        </w:rPr>
        <w:t xml:space="preserve"> </w:t>
      </w:r>
      <w:r w:rsidR="001501FB" w:rsidRPr="003C304E">
        <w:rPr>
          <w:rFonts w:asciiTheme="majorBidi" w:hAnsiTheme="majorBidi" w:cstheme="majorBidi"/>
          <w:sz w:val="30"/>
          <w:szCs w:val="30"/>
          <w:cs/>
        </w:rPr>
        <w:t>3</w:t>
      </w:r>
      <w:r w:rsidR="001501FB" w:rsidRPr="003C304E">
        <w:rPr>
          <w:rFonts w:asciiTheme="majorBidi" w:hAnsiTheme="majorBidi" w:cstheme="majorBidi"/>
          <w:sz w:val="30"/>
          <w:szCs w:val="30"/>
        </w:rPr>
        <w:t>0</w:t>
      </w:r>
      <w:r w:rsidR="001501FB" w:rsidRPr="003C304E">
        <w:rPr>
          <w:rFonts w:asciiTheme="majorBidi" w:hAnsiTheme="majorBidi" w:cstheme="majorBidi"/>
          <w:sz w:val="30"/>
          <w:szCs w:val="30"/>
          <w:cs/>
        </w:rPr>
        <w:t xml:space="preserve"> มิถุนายน 25</w:t>
      </w:r>
      <w:r w:rsidR="001501FB" w:rsidRPr="003C304E">
        <w:rPr>
          <w:rFonts w:asciiTheme="majorBidi" w:hAnsiTheme="majorBidi" w:cstheme="majorBidi"/>
          <w:sz w:val="30"/>
          <w:szCs w:val="30"/>
        </w:rPr>
        <w:t>6</w:t>
      </w:r>
      <w:r w:rsidR="001501FB" w:rsidRPr="003C304E">
        <w:rPr>
          <w:rFonts w:asciiTheme="majorBidi" w:hAnsiTheme="majorBidi" w:cstheme="majorBidi"/>
          <w:sz w:val="30"/>
          <w:szCs w:val="30"/>
          <w:cs/>
        </w:rPr>
        <w:t xml:space="preserve">2 และ </w:t>
      </w:r>
      <w:r w:rsidR="001501FB" w:rsidRPr="003C304E">
        <w:rPr>
          <w:rFonts w:asciiTheme="majorBidi" w:hAnsiTheme="majorBidi" w:cstheme="majorBidi"/>
          <w:sz w:val="30"/>
          <w:szCs w:val="30"/>
        </w:rPr>
        <w:t>31</w:t>
      </w:r>
      <w:r w:rsidR="001501FB" w:rsidRPr="003C304E">
        <w:rPr>
          <w:rFonts w:asciiTheme="majorBidi" w:hAnsiTheme="majorBidi" w:cstheme="majorBidi"/>
          <w:sz w:val="30"/>
          <w:szCs w:val="30"/>
          <w:cs/>
        </w:rPr>
        <w:t xml:space="preserve"> ธันวาคม 25</w:t>
      </w:r>
      <w:r w:rsidR="001501FB" w:rsidRPr="003C304E">
        <w:rPr>
          <w:rFonts w:asciiTheme="majorBidi" w:hAnsiTheme="majorBidi" w:cstheme="majorBidi"/>
          <w:sz w:val="30"/>
          <w:szCs w:val="30"/>
        </w:rPr>
        <w:t>6</w:t>
      </w:r>
      <w:r w:rsidR="001501FB" w:rsidRPr="003C304E">
        <w:rPr>
          <w:rFonts w:asciiTheme="majorBidi" w:hAnsiTheme="majorBidi" w:cstheme="majorBidi"/>
          <w:sz w:val="30"/>
          <w:szCs w:val="30"/>
          <w:cs/>
        </w:rPr>
        <w:t xml:space="preserve">1 </w:t>
      </w:r>
      <w:r w:rsidRPr="003C304E">
        <w:rPr>
          <w:rFonts w:asciiTheme="majorBidi" w:hAnsiTheme="majorBidi" w:cstheme="majorBidi"/>
          <w:sz w:val="30"/>
          <w:szCs w:val="30"/>
          <w:cs/>
        </w:rPr>
        <w:t>เป็นสกุลเงินบาท</w:t>
      </w:r>
    </w:p>
    <w:p w14:paraId="27958E79" w14:textId="77777777" w:rsidR="002D4841" w:rsidRPr="003C304E" w:rsidRDefault="002D4841" w:rsidP="003C304E">
      <w:pPr>
        <w:pStyle w:val="BodyText2"/>
        <w:ind w:left="547" w:right="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876CC8" w14:textId="77777777" w:rsidR="002D4841" w:rsidRPr="003C304E" w:rsidRDefault="002D4841" w:rsidP="003C3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C304E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3C304E">
        <w:rPr>
          <w:rFonts w:asciiTheme="majorBidi" w:hAnsiTheme="majorBidi" w:cstheme="majorBidi"/>
          <w:sz w:val="30"/>
          <w:szCs w:val="30"/>
        </w:rPr>
        <w:t xml:space="preserve"> </w:t>
      </w:r>
      <w:r w:rsidR="001501FB" w:rsidRPr="003C304E">
        <w:rPr>
          <w:rFonts w:asciiTheme="majorBidi" w:hAnsiTheme="majorBidi" w:cstheme="majorBidi"/>
          <w:sz w:val="30"/>
          <w:szCs w:val="30"/>
          <w:cs/>
        </w:rPr>
        <w:t>3</w:t>
      </w:r>
      <w:r w:rsidR="001501FB" w:rsidRPr="003C304E">
        <w:rPr>
          <w:rFonts w:asciiTheme="majorBidi" w:hAnsiTheme="majorBidi" w:cstheme="majorBidi"/>
          <w:sz w:val="30"/>
          <w:szCs w:val="30"/>
        </w:rPr>
        <w:t>0</w:t>
      </w:r>
      <w:r w:rsidR="001501FB" w:rsidRPr="003C304E">
        <w:rPr>
          <w:rFonts w:asciiTheme="majorBidi" w:hAnsiTheme="majorBidi" w:cstheme="majorBidi"/>
          <w:sz w:val="30"/>
          <w:szCs w:val="30"/>
          <w:cs/>
        </w:rPr>
        <w:t xml:space="preserve"> มิถุนายน 25</w:t>
      </w:r>
      <w:r w:rsidR="001501FB" w:rsidRPr="003C304E">
        <w:rPr>
          <w:rFonts w:asciiTheme="majorBidi" w:hAnsiTheme="majorBidi" w:cstheme="majorBidi"/>
          <w:sz w:val="30"/>
          <w:szCs w:val="30"/>
        </w:rPr>
        <w:t>6</w:t>
      </w:r>
      <w:r w:rsidR="001501FB" w:rsidRPr="003C304E">
        <w:rPr>
          <w:rFonts w:asciiTheme="majorBidi" w:hAnsiTheme="majorBidi" w:cstheme="majorBidi"/>
          <w:sz w:val="30"/>
          <w:szCs w:val="30"/>
          <w:cs/>
        </w:rPr>
        <w:t xml:space="preserve">2 </w:t>
      </w:r>
      <w:r w:rsidRPr="003C304E">
        <w:rPr>
          <w:rFonts w:asciiTheme="majorBidi" w:hAnsiTheme="majorBidi" w:cstheme="majorBidi"/>
          <w:sz w:val="30"/>
          <w:szCs w:val="30"/>
          <w:cs/>
        </w:rPr>
        <w:t>ระยะเวลาปกติของการให้สินเชื่อแก่ลูก</w:t>
      </w:r>
      <w:r w:rsidR="001C384B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Pr="003C304E">
        <w:rPr>
          <w:rFonts w:asciiTheme="majorBidi" w:hAnsiTheme="majorBidi" w:cstheme="majorBidi"/>
          <w:sz w:val="30"/>
          <w:szCs w:val="30"/>
          <w:cs/>
        </w:rPr>
        <w:t>ซื้อหลักทรัพย์ด้วยเงินสดของกลุ่มบริษัท</w:t>
      </w:r>
      <w:r w:rsidRPr="003C304E">
        <w:rPr>
          <w:rFonts w:asciiTheme="majorBidi" w:hAnsiTheme="majorBidi" w:cstheme="majorBidi"/>
          <w:sz w:val="30"/>
          <w:szCs w:val="30"/>
        </w:rPr>
        <w:br/>
      </w:r>
      <w:r w:rsidRPr="003C304E">
        <w:rPr>
          <w:rFonts w:asciiTheme="majorBidi" w:hAnsiTheme="majorBidi" w:cstheme="majorBidi"/>
          <w:sz w:val="30"/>
          <w:szCs w:val="30"/>
          <w:cs/>
        </w:rPr>
        <w:t>และบริษัท คือ 2</w:t>
      </w:r>
      <w:r w:rsidRPr="003C304E">
        <w:rPr>
          <w:rFonts w:asciiTheme="majorBidi" w:hAnsiTheme="majorBidi" w:cstheme="majorBidi"/>
          <w:sz w:val="30"/>
          <w:szCs w:val="30"/>
        </w:rPr>
        <w:t xml:space="preserve"> </w:t>
      </w:r>
      <w:r w:rsidRPr="003C304E">
        <w:rPr>
          <w:rFonts w:asciiTheme="majorBidi" w:hAnsiTheme="majorBidi" w:cstheme="majorBidi"/>
          <w:sz w:val="30"/>
          <w:szCs w:val="30"/>
          <w:cs/>
        </w:rPr>
        <w:t>วันทำการนับจากวันที่ลูกค้าสั่งซื้อ</w:t>
      </w:r>
      <w:r w:rsidRPr="003C304E">
        <w:rPr>
          <w:rFonts w:asciiTheme="majorBidi" w:hAnsiTheme="majorBidi" w:cstheme="majorBidi"/>
          <w:sz w:val="30"/>
          <w:szCs w:val="30"/>
        </w:rPr>
        <w:t xml:space="preserve"> </w:t>
      </w:r>
      <w:r w:rsidRPr="003C304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43DDD" w:rsidRPr="003C304E">
        <w:rPr>
          <w:rFonts w:asciiTheme="majorBidi" w:hAnsiTheme="majorBidi" w:cstheme="majorBidi"/>
          <w:i/>
          <w:iCs/>
          <w:sz w:val="30"/>
          <w:szCs w:val="30"/>
          <w:cs/>
        </w:rPr>
        <w:t>3</w:t>
      </w:r>
      <w:r w:rsidR="00643DDD" w:rsidRPr="003C304E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00643DDD" w:rsidRPr="003C304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643DDD" w:rsidRPr="003C304E">
        <w:rPr>
          <w:rFonts w:asciiTheme="majorBidi" w:hAnsiTheme="majorBidi" w:cstheme="majorBidi"/>
          <w:i/>
          <w:iCs/>
          <w:sz w:val="30"/>
          <w:szCs w:val="30"/>
        </w:rPr>
        <w:t>2561</w:t>
      </w:r>
      <w:r w:rsidRPr="003C304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43DDD" w:rsidRPr="003C304E">
        <w:rPr>
          <w:rFonts w:asciiTheme="majorBidi" w:hAnsiTheme="majorBidi" w:cstheme="majorBidi"/>
          <w:i/>
          <w:iCs/>
          <w:sz w:val="30"/>
          <w:szCs w:val="30"/>
          <w:cs/>
        </w:rPr>
        <w:t>2</w:t>
      </w:r>
      <w:r w:rsidRPr="003C304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วันทำการ) </w:t>
      </w:r>
    </w:p>
    <w:p w14:paraId="796510AA" w14:textId="77777777" w:rsidR="002D4841" w:rsidRPr="003C304E" w:rsidRDefault="002D4841" w:rsidP="003C3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53D4C0F" w14:textId="46AB5D48" w:rsidR="007522C2" w:rsidRDefault="002D4841" w:rsidP="003C3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C304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501FB" w:rsidRPr="003C304E">
        <w:rPr>
          <w:rFonts w:asciiTheme="majorBidi" w:hAnsiTheme="majorBidi" w:cstheme="majorBidi"/>
          <w:sz w:val="30"/>
          <w:szCs w:val="30"/>
          <w:cs/>
        </w:rPr>
        <w:t>3</w:t>
      </w:r>
      <w:r w:rsidR="001501FB" w:rsidRPr="003C304E">
        <w:rPr>
          <w:rFonts w:asciiTheme="majorBidi" w:hAnsiTheme="majorBidi" w:cstheme="majorBidi"/>
          <w:sz w:val="30"/>
          <w:szCs w:val="30"/>
        </w:rPr>
        <w:t>0</w:t>
      </w:r>
      <w:r w:rsidR="001501FB" w:rsidRPr="003C304E">
        <w:rPr>
          <w:rFonts w:asciiTheme="majorBidi" w:hAnsiTheme="majorBidi" w:cstheme="majorBidi"/>
          <w:sz w:val="30"/>
          <w:szCs w:val="30"/>
          <w:cs/>
        </w:rPr>
        <w:t xml:space="preserve"> มิถุนายน 25</w:t>
      </w:r>
      <w:r w:rsidR="001501FB" w:rsidRPr="003C304E">
        <w:rPr>
          <w:rFonts w:asciiTheme="majorBidi" w:hAnsiTheme="majorBidi" w:cstheme="majorBidi"/>
          <w:sz w:val="30"/>
          <w:szCs w:val="30"/>
        </w:rPr>
        <w:t>6</w:t>
      </w:r>
      <w:r w:rsidR="001501FB" w:rsidRPr="003C304E">
        <w:rPr>
          <w:rFonts w:asciiTheme="majorBidi" w:hAnsiTheme="majorBidi" w:cstheme="majorBidi"/>
          <w:sz w:val="30"/>
          <w:szCs w:val="30"/>
          <w:cs/>
        </w:rPr>
        <w:t xml:space="preserve">2 </w:t>
      </w:r>
      <w:r w:rsidRPr="003C304E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กลุ่มบริษัทและบริษัทมีลูกหนี้ธุรกิจหลักทรัพย์ที่ระงับการรับรู้รายได้รวมดอกเบี้ยค้างรับจำนวน</w:t>
      </w:r>
      <w:r w:rsidRPr="003C304E">
        <w:rPr>
          <w:rFonts w:asciiTheme="majorBidi" w:hAnsiTheme="majorBidi" w:cstheme="majorBidi"/>
          <w:sz w:val="30"/>
          <w:szCs w:val="30"/>
        </w:rPr>
        <w:t xml:space="preserve"> </w:t>
      </w:r>
      <w:r w:rsidR="00D17CFF" w:rsidRPr="003C304E">
        <w:rPr>
          <w:rFonts w:asciiTheme="majorBidi" w:hAnsiTheme="majorBidi" w:cstheme="majorBidi"/>
          <w:sz w:val="30"/>
          <w:szCs w:val="30"/>
        </w:rPr>
        <w:t>66.0</w:t>
      </w:r>
      <w:r w:rsidRPr="003C304E">
        <w:rPr>
          <w:rFonts w:asciiTheme="majorBidi" w:hAnsiTheme="majorBidi" w:cstheme="majorBidi"/>
          <w:sz w:val="30"/>
          <w:szCs w:val="30"/>
        </w:rPr>
        <w:t xml:space="preserve"> </w:t>
      </w:r>
      <w:r w:rsidRPr="003C304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C304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43DDD" w:rsidRPr="003C304E">
        <w:rPr>
          <w:rFonts w:asciiTheme="majorBidi" w:hAnsiTheme="majorBidi" w:cstheme="majorBidi"/>
          <w:i/>
          <w:iCs/>
          <w:sz w:val="30"/>
          <w:szCs w:val="30"/>
          <w:cs/>
        </w:rPr>
        <w:t>3</w:t>
      </w:r>
      <w:r w:rsidR="00643DDD" w:rsidRPr="003C304E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00643DDD" w:rsidRPr="003C304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643DDD" w:rsidRPr="003C304E">
        <w:rPr>
          <w:rFonts w:asciiTheme="majorBidi" w:hAnsiTheme="majorBidi" w:cstheme="majorBidi"/>
          <w:i/>
          <w:iCs/>
          <w:sz w:val="30"/>
          <w:szCs w:val="30"/>
        </w:rPr>
        <w:t>2561</w:t>
      </w:r>
      <w:r w:rsidRPr="003C304E">
        <w:rPr>
          <w:rFonts w:asciiTheme="majorBidi" w:hAnsiTheme="majorBidi" w:cstheme="majorBidi"/>
          <w:i/>
          <w:iCs/>
          <w:sz w:val="30"/>
          <w:szCs w:val="30"/>
        </w:rPr>
        <w:t>: 66.0</w:t>
      </w:r>
      <w:r w:rsidRPr="003C304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 </w:t>
      </w:r>
      <w:r w:rsidRPr="003C304E">
        <w:rPr>
          <w:rFonts w:asciiTheme="majorBidi" w:hAnsiTheme="majorBidi" w:cstheme="majorBidi"/>
          <w:sz w:val="30"/>
          <w:szCs w:val="30"/>
          <w:cs/>
        </w:rPr>
        <w:t>ซึ่งกลุ่มบริษัทและบริษัทได้ตั้งค่าเผื่อหนี้สงสัยจะสูญสำหรับมูลหนี้รวมดอกเบี้ยค้างรับที่จัดชั้นทั้งจำนวนแล้วตามประกาศสำนักงานคณะกรรมการกำกับหลักทรัพย์และตลาดหลักทรัพย์ เรื่อง การจัดทำบัญชีเกี่ยวกับลูกหนี้ด้อยคุณภาพของบริษัทหลักทรัพย์ดังนี้</w:t>
      </w:r>
    </w:p>
    <w:p w14:paraId="372678C3" w14:textId="77777777" w:rsidR="007522C2" w:rsidRDefault="00752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ECEB1D4" w14:textId="77777777" w:rsidR="002D4841" w:rsidRPr="00D81524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1080"/>
        <w:gridCol w:w="180"/>
        <w:gridCol w:w="1080"/>
        <w:gridCol w:w="180"/>
        <w:gridCol w:w="1080"/>
        <w:gridCol w:w="180"/>
        <w:gridCol w:w="1080"/>
        <w:gridCol w:w="198"/>
        <w:gridCol w:w="1062"/>
        <w:gridCol w:w="180"/>
        <w:gridCol w:w="1080"/>
      </w:tblGrid>
      <w:tr w:rsidR="002D4841" w:rsidRPr="00D81524" w14:paraId="56711E5E" w14:textId="77777777" w:rsidTr="005D2A44">
        <w:trPr>
          <w:cantSplit/>
        </w:trPr>
        <w:tc>
          <w:tcPr>
            <w:tcW w:w="1800" w:type="dxa"/>
          </w:tcPr>
          <w:p w14:paraId="0A890CFA" w14:textId="77777777" w:rsidR="002D4841" w:rsidRPr="00D81524" w:rsidRDefault="002D4841" w:rsidP="00643DDD">
            <w:pPr>
              <w:spacing w:line="320" w:lineRule="exact"/>
              <w:ind w:left="36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11"/>
          </w:tcPr>
          <w:p w14:paraId="46C38925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D4841" w:rsidRPr="00D81524" w14:paraId="0C996B8A" w14:textId="77777777" w:rsidTr="005D2A44">
        <w:trPr>
          <w:cantSplit/>
        </w:trPr>
        <w:tc>
          <w:tcPr>
            <w:tcW w:w="1800" w:type="dxa"/>
          </w:tcPr>
          <w:p w14:paraId="4CA6D264" w14:textId="77777777" w:rsidR="002D4841" w:rsidRPr="00D81524" w:rsidRDefault="002D4841" w:rsidP="00643DDD">
            <w:pPr>
              <w:spacing w:line="320" w:lineRule="exact"/>
              <w:ind w:left="36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5"/>
          </w:tcPr>
          <w:p w14:paraId="36E222CA" w14:textId="77777777" w:rsidR="002D4841" w:rsidRPr="00D81524" w:rsidRDefault="00643DDD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D8152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25</w:t>
            </w:r>
            <w:r w:rsidRPr="00D8152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180" w:type="dxa"/>
          </w:tcPr>
          <w:p w14:paraId="1C5D7EC5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5"/>
          </w:tcPr>
          <w:p w14:paraId="49D507CF" w14:textId="77777777" w:rsidR="002D4841" w:rsidRPr="00D81524" w:rsidRDefault="00643DDD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25</w:t>
            </w:r>
            <w:r w:rsidRPr="00D8152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2D4841" w:rsidRPr="00D81524" w14:paraId="5293B2A2" w14:textId="77777777" w:rsidTr="005D2A44">
        <w:trPr>
          <w:cantSplit/>
        </w:trPr>
        <w:tc>
          <w:tcPr>
            <w:tcW w:w="1800" w:type="dxa"/>
          </w:tcPr>
          <w:p w14:paraId="74BF50B7" w14:textId="77777777" w:rsidR="002D4841" w:rsidRPr="00D81524" w:rsidRDefault="002D4841" w:rsidP="00643DDD">
            <w:pPr>
              <w:spacing w:line="320" w:lineRule="exact"/>
              <w:ind w:left="36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A887689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03861EE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E119A1C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4521C48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D13D684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มูลหนี้สุทธิ</w:t>
            </w:r>
          </w:p>
        </w:tc>
        <w:tc>
          <w:tcPr>
            <w:tcW w:w="180" w:type="dxa"/>
          </w:tcPr>
          <w:p w14:paraId="3D19500F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F211B94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" w:type="dxa"/>
          </w:tcPr>
          <w:p w14:paraId="042BC53A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1E39E7FD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E8584F1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349D596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มูลหนี้สุทธิ</w:t>
            </w:r>
          </w:p>
        </w:tc>
      </w:tr>
      <w:tr w:rsidR="002D4841" w:rsidRPr="00D81524" w14:paraId="5FD3C87F" w14:textId="77777777" w:rsidTr="005D2A44">
        <w:trPr>
          <w:cantSplit/>
        </w:trPr>
        <w:tc>
          <w:tcPr>
            <w:tcW w:w="1800" w:type="dxa"/>
          </w:tcPr>
          <w:p w14:paraId="0738D436" w14:textId="77777777" w:rsidR="002D4841" w:rsidRPr="00D81524" w:rsidRDefault="002D4841" w:rsidP="00643DDD">
            <w:pPr>
              <w:spacing w:line="320" w:lineRule="exact"/>
              <w:ind w:left="36" w:right="6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A31C98D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30DE6F6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76242CF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FA9D810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1D2C7FC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หลังหัก</w:t>
            </w:r>
          </w:p>
        </w:tc>
        <w:tc>
          <w:tcPr>
            <w:tcW w:w="180" w:type="dxa"/>
          </w:tcPr>
          <w:p w14:paraId="6E4EF738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66F1607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" w:type="dxa"/>
          </w:tcPr>
          <w:p w14:paraId="4EACFFF4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5DE425AE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4866F96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4738C23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หลังหัก</w:t>
            </w:r>
          </w:p>
        </w:tc>
      </w:tr>
      <w:tr w:rsidR="002D4841" w:rsidRPr="00D81524" w14:paraId="76D9FA24" w14:textId="77777777" w:rsidTr="005D2A44">
        <w:tc>
          <w:tcPr>
            <w:tcW w:w="1800" w:type="dxa"/>
          </w:tcPr>
          <w:p w14:paraId="5ABF894D" w14:textId="77777777" w:rsidR="002D4841" w:rsidRPr="00D81524" w:rsidRDefault="002D4841" w:rsidP="00643DDD">
            <w:pPr>
              <w:tabs>
                <w:tab w:val="clear" w:pos="227"/>
                <w:tab w:val="left" w:pos="2692"/>
              </w:tabs>
              <w:spacing w:line="320" w:lineRule="exact"/>
              <w:ind w:left="3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1032EA9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มูลหนี้</w:t>
            </w:r>
          </w:p>
        </w:tc>
        <w:tc>
          <w:tcPr>
            <w:tcW w:w="180" w:type="dxa"/>
          </w:tcPr>
          <w:p w14:paraId="7221BB25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3156BAA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80" w:type="dxa"/>
          </w:tcPr>
          <w:p w14:paraId="37D00318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2137B3F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80" w:type="dxa"/>
          </w:tcPr>
          <w:p w14:paraId="006BFD54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9E22009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มูลหนี้</w:t>
            </w:r>
          </w:p>
        </w:tc>
        <w:tc>
          <w:tcPr>
            <w:tcW w:w="198" w:type="dxa"/>
          </w:tcPr>
          <w:p w14:paraId="02F3CCAC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5DFF816E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80" w:type="dxa"/>
          </w:tcPr>
          <w:p w14:paraId="2E15337A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E64A9FB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</w:p>
        </w:tc>
      </w:tr>
      <w:tr w:rsidR="002D4841" w:rsidRPr="00D81524" w14:paraId="6E9A4CD3" w14:textId="77777777" w:rsidTr="005D2A44">
        <w:tc>
          <w:tcPr>
            <w:tcW w:w="1800" w:type="dxa"/>
          </w:tcPr>
          <w:p w14:paraId="235E2FF1" w14:textId="77777777" w:rsidR="002D4841" w:rsidRPr="00D81524" w:rsidRDefault="002D4841" w:rsidP="00643DDD">
            <w:pPr>
              <w:tabs>
                <w:tab w:val="clear" w:pos="227"/>
                <w:tab w:val="left" w:pos="2692"/>
              </w:tabs>
              <w:spacing w:line="320" w:lineRule="exact"/>
              <w:ind w:left="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61E393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รวมดอกเบี้ย</w:t>
            </w:r>
          </w:p>
        </w:tc>
        <w:tc>
          <w:tcPr>
            <w:tcW w:w="180" w:type="dxa"/>
          </w:tcPr>
          <w:p w14:paraId="196472FE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D9C4607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หนี้สงสัย</w:t>
            </w:r>
          </w:p>
        </w:tc>
        <w:tc>
          <w:tcPr>
            <w:tcW w:w="180" w:type="dxa"/>
          </w:tcPr>
          <w:p w14:paraId="2F374686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6993D32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หนี้สงสัย</w:t>
            </w:r>
          </w:p>
        </w:tc>
        <w:tc>
          <w:tcPr>
            <w:tcW w:w="180" w:type="dxa"/>
          </w:tcPr>
          <w:p w14:paraId="6FCDA20B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ECE7C01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รวมดอกเบี้ย</w:t>
            </w:r>
          </w:p>
        </w:tc>
        <w:tc>
          <w:tcPr>
            <w:tcW w:w="198" w:type="dxa"/>
          </w:tcPr>
          <w:p w14:paraId="1277FD85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204591EA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หนี้สงสัย</w:t>
            </w:r>
          </w:p>
        </w:tc>
        <w:tc>
          <w:tcPr>
            <w:tcW w:w="180" w:type="dxa"/>
          </w:tcPr>
          <w:p w14:paraId="27FB7322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47CB0DF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หนี้สงสัย</w:t>
            </w:r>
          </w:p>
        </w:tc>
      </w:tr>
      <w:tr w:rsidR="002D4841" w:rsidRPr="00D81524" w14:paraId="23A0A6EC" w14:textId="77777777" w:rsidTr="005D2A44">
        <w:tc>
          <w:tcPr>
            <w:tcW w:w="1800" w:type="dxa"/>
          </w:tcPr>
          <w:p w14:paraId="3082378F" w14:textId="77777777" w:rsidR="002D4841" w:rsidRPr="00D81524" w:rsidRDefault="002D4841" w:rsidP="00643DDD">
            <w:pPr>
              <w:tabs>
                <w:tab w:val="clear" w:pos="227"/>
                <w:tab w:val="left" w:pos="2692"/>
              </w:tabs>
              <w:spacing w:line="320" w:lineRule="exact"/>
              <w:ind w:left="3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080" w:type="dxa"/>
          </w:tcPr>
          <w:p w14:paraId="0E9A3B00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80" w:type="dxa"/>
          </w:tcPr>
          <w:p w14:paraId="4DD61E81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A5D1AD9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จะสูญ</w:t>
            </w:r>
          </w:p>
        </w:tc>
        <w:tc>
          <w:tcPr>
            <w:tcW w:w="180" w:type="dxa"/>
          </w:tcPr>
          <w:p w14:paraId="50DBC475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A0C9D3D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จะสูญ</w:t>
            </w:r>
          </w:p>
        </w:tc>
        <w:tc>
          <w:tcPr>
            <w:tcW w:w="180" w:type="dxa"/>
          </w:tcPr>
          <w:p w14:paraId="70F8F3BD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9AB9DE9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98" w:type="dxa"/>
          </w:tcPr>
          <w:p w14:paraId="67D5BE0C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0DE8BA5D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จะสูญ</w:t>
            </w:r>
          </w:p>
        </w:tc>
        <w:tc>
          <w:tcPr>
            <w:tcW w:w="180" w:type="dxa"/>
          </w:tcPr>
          <w:p w14:paraId="344239C2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BAE9540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  <w:cs/>
              </w:rPr>
              <w:t>จะสูญ</w:t>
            </w:r>
          </w:p>
        </w:tc>
      </w:tr>
      <w:tr w:rsidR="002D4841" w:rsidRPr="00D81524" w14:paraId="7A8C904E" w14:textId="77777777" w:rsidTr="005D2A44">
        <w:tc>
          <w:tcPr>
            <w:tcW w:w="1800" w:type="dxa"/>
          </w:tcPr>
          <w:p w14:paraId="65306A26" w14:textId="77777777" w:rsidR="002D4841" w:rsidRPr="00D81524" w:rsidRDefault="002D4841" w:rsidP="00643DDD">
            <w:pPr>
              <w:tabs>
                <w:tab w:val="clear" w:pos="227"/>
                <w:tab w:val="left" w:pos="2692"/>
              </w:tabs>
              <w:spacing w:line="320" w:lineRule="exact"/>
              <w:ind w:left="3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80" w:type="dxa"/>
            <w:gridSpan w:val="11"/>
          </w:tcPr>
          <w:p w14:paraId="0D651969" w14:textId="77777777" w:rsidR="002D4841" w:rsidRPr="00D81524" w:rsidRDefault="002D484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43DDD" w:rsidRPr="00D81524" w14:paraId="1DB10E70" w14:textId="77777777" w:rsidTr="005D2A44">
        <w:tc>
          <w:tcPr>
            <w:tcW w:w="1800" w:type="dxa"/>
          </w:tcPr>
          <w:p w14:paraId="7D890541" w14:textId="77777777" w:rsidR="00643DDD" w:rsidRPr="00D81524" w:rsidRDefault="00643DDD" w:rsidP="00643DDD">
            <w:pPr>
              <w:tabs>
                <w:tab w:val="clear" w:pos="227"/>
                <w:tab w:val="left" w:pos="2692"/>
              </w:tabs>
              <w:spacing w:line="320" w:lineRule="exact"/>
              <w:ind w:left="36"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D81524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  <w:r w:rsidRPr="00D81524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มูลหนี้จัดชั้นปกติ</w:t>
            </w:r>
          </w:p>
        </w:tc>
        <w:tc>
          <w:tcPr>
            <w:tcW w:w="1080" w:type="dxa"/>
          </w:tcPr>
          <w:p w14:paraId="0C9B97CF" w14:textId="77777777" w:rsidR="00643DDD" w:rsidRPr="00D81524" w:rsidRDefault="000E0CE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</w:rPr>
              <w:t>2,956,137</w:t>
            </w:r>
          </w:p>
        </w:tc>
        <w:tc>
          <w:tcPr>
            <w:tcW w:w="180" w:type="dxa"/>
          </w:tcPr>
          <w:p w14:paraId="481BAA27" w14:textId="77777777" w:rsidR="00643DDD" w:rsidRPr="00D81524" w:rsidRDefault="00643DDD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85B7EB8" w14:textId="77777777" w:rsidR="00643DDD" w:rsidRPr="00D81524" w:rsidRDefault="000E0CE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9194FE8" w14:textId="77777777" w:rsidR="00643DDD" w:rsidRPr="00D81524" w:rsidRDefault="00643DDD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B1B42CE" w14:textId="77777777" w:rsidR="00643DDD" w:rsidRPr="00D81524" w:rsidRDefault="000E0CE1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</w:rPr>
              <w:t>2,956,137</w:t>
            </w:r>
          </w:p>
        </w:tc>
        <w:tc>
          <w:tcPr>
            <w:tcW w:w="180" w:type="dxa"/>
          </w:tcPr>
          <w:p w14:paraId="5FDEDCA2" w14:textId="77777777" w:rsidR="00643DDD" w:rsidRPr="00D81524" w:rsidRDefault="00643DDD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3C3202D" w14:textId="77777777" w:rsidR="00643DDD" w:rsidRPr="00D81524" w:rsidRDefault="00643DDD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</w:rPr>
              <w:t>5,259,768</w:t>
            </w:r>
          </w:p>
        </w:tc>
        <w:tc>
          <w:tcPr>
            <w:tcW w:w="198" w:type="dxa"/>
          </w:tcPr>
          <w:p w14:paraId="6FB61258" w14:textId="77777777" w:rsidR="00643DDD" w:rsidRPr="00D81524" w:rsidRDefault="00643DDD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36EABC6B" w14:textId="77777777" w:rsidR="00643DDD" w:rsidRPr="00D81524" w:rsidRDefault="00643DDD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64B37D9" w14:textId="77777777" w:rsidR="00643DDD" w:rsidRPr="00D81524" w:rsidRDefault="00643DDD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EAA7E02" w14:textId="77777777" w:rsidR="00643DDD" w:rsidRPr="00D81524" w:rsidRDefault="00643DDD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</w:rPr>
              <w:t>5,259,768</w:t>
            </w:r>
          </w:p>
        </w:tc>
      </w:tr>
      <w:tr w:rsidR="000E0CE1" w:rsidRPr="00D81524" w14:paraId="297B43C4" w14:textId="77777777" w:rsidTr="005D2A44">
        <w:tc>
          <w:tcPr>
            <w:tcW w:w="1800" w:type="dxa"/>
          </w:tcPr>
          <w:p w14:paraId="2C838DF8" w14:textId="77777777" w:rsidR="000E0CE1" w:rsidRPr="00D81524" w:rsidRDefault="000E0CE1" w:rsidP="000E0CE1">
            <w:pPr>
              <w:tabs>
                <w:tab w:val="clear" w:pos="227"/>
                <w:tab w:val="left" w:pos="2692"/>
              </w:tabs>
              <w:spacing w:line="320" w:lineRule="exact"/>
              <w:ind w:left="36"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  <w:r w:rsidRPr="00D81524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มูลหนี้จัดชั้นสงสัย</w:t>
            </w:r>
          </w:p>
        </w:tc>
        <w:tc>
          <w:tcPr>
            <w:tcW w:w="1080" w:type="dxa"/>
          </w:tcPr>
          <w:p w14:paraId="4DEA2E2C" w14:textId="77777777" w:rsidR="000E0CE1" w:rsidRPr="00D81524" w:rsidRDefault="000E0CE1" w:rsidP="000E0CE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</w:rPr>
              <w:t>66,007</w:t>
            </w:r>
          </w:p>
        </w:tc>
        <w:tc>
          <w:tcPr>
            <w:tcW w:w="180" w:type="dxa"/>
          </w:tcPr>
          <w:p w14:paraId="2BFA27FA" w14:textId="77777777" w:rsidR="000E0CE1" w:rsidRPr="00D81524" w:rsidRDefault="000E0CE1" w:rsidP="000E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ind w:lef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DC5B11" w14:textId="77777777" w:rsidR="000E0CE1" w:rsidRPr="00D81524" w:rsidRDefault="000E0CE1" w:rsidP="000E0CE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</w:rPr>
              <w:t>66,007</w:t>
            </w:r>
          </w:p>
        </w:tc>
        <w:tc>
          <w:tcPr>
            <w:tcW w:w="180" w:type="dxa"/>
          </w:tcPr>
          <w:p w14:paraId="3E9E6C53" w14:textId="77777777" w:rsidR="000E0CE1" w:rsidRPr="00D81524" w:rsidRDefault="000E0CE1" w:rsidP="000E0CE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AE7B20" w14:textId="77777777" w:rsidR="000E0CE1" w:rsidRPr="00D81524" w:rsidRDefault="000E0CE1" w:rsidP="00E77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6B665B2" w14:textId="77777777" w:rsidR="000E0CE1" w:rsidRPr="00D81524" w:rsidRDefault="000E0CE1" w:rsidP="000E0CE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684D27" w14:textId="77777777" w:rsidR="000E0CE1" w:rsidRPr="00D81524" w:rsidRDefault="000E0CE1" w:rsidP="000E0CE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</w:rPr>
              <w:t>66,007</w:t>
            </w:r>
          </w:p>
        </w:tc>
        <w:tc>
          <w:tcPr>
            <w:tcW w:w="198" w:type="dxa"/>
          </w:tcPr>
          <w:p w14:paraId="0264DC2A" w14:textId="77777777" w:rsidR="000E0CE1" w:rsidRPr="00D81524" w:rsidRDefault="000E0CE1" w:rsidP="000E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ind w:lef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725EE8A2" w14:textId="77777777" w:rsidR="000E0CE1" w:rsidRPr="00D81524" w:rsidRDefault="000E0CE1" w:rsidP="000E0CE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</w:rPr>
              <w:t>66,007</w:t>
            </w:r>
          </w:p>
        </w:tc>
        <w:tc>
          <w:tcPr>
            <w:tcW w:w="180" w:type="dxa"/>
          </w:tcPr>
          <w:p w14:paraId="3E0F8398" w14:textId="77777777" w:rsidR="000E0CE1" w:rsidRPr="00D81524" w:rsidRDefault="000E0CE1" w:rsidP="000E0CE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38289F" w14:textId="77777777" w:rsidR="000E0CE1" w:rsidRPr="00D81524" w:rsidRDefault="000E0CE1" w:rsidP="000E0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43DDD" w:rsidRPr="00D81524" w14:paraId="60863E38" w14:textId="77777777" w:rsidTr="005D2A44">
        <w:tc>
          <w:tcPr>
            <w:tcW w:w="1800" w:type="dxa"/>
          </w:tcPr>
          <w:p w14:paraId="78E36E2C" w14:textId="77777777" w:rsidR="00643DDD" w:rsidRPr="00D81524" w:rsidRDefault="00643DDD" w:rsidP="00643DDD">
            <w:pPr>
              <w:tabs>
                <w:tab w:val="clear" w:pos="227"/>
                <w:tab w:val="left" w:pos="2692"/>
              </w:tabs>
              <w:spacing w:line="320" w:lineRule="exact"/>
              <w:ind w:left="36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815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068220" w14:textId="77777777" w:rsidR="00643DDD" w:rsidRPr="00D81524" w:rsidRDefault="000E0CE1" w:rsidP="00643DD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3,022,144</w:t>
            </w:r>
          </w:p>
        </w:tc>
        <w:tc>
          <w:tcPr>
            <w:tcW w:w="180" w:type="dxa"/>
          </w:tcPr>
          <w:p w14:paraId="3CBACE15" w14:textId="77777777" w:rsidR="00643DDD" w:rsidRPr="00D81524" w:rsidRDefault="00643DDD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ind w:lef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80C7E7" w14:textId="77777777" w:rsidR="00643DDD" w:rsidRPr="00D81524" w:rsidRDefault="000E0CE1" w:rsidP="00643DD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66,007</w:t>
            </w:r>
          </w:p>
        </w:tc>
        <w:tc>
          <w:tcPr>
            <w:tcW w:w="180" w:type="dxa"/>
          </w:tcPr>
          <w:p w14:paraId="1881E5AD" w14:textId="77777777" w:rsidR="00643DDD" w:rsidRPr="00D81524" w:rsidRDefault="00643DDD" w:rsidP="00643DD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54E1E2" w14:textId="77777777" w:rsidR="00643DDD" w:rsidRPr="00D81524" w:rsidRDefault="000E0CE1" w:rsidP="00643DD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2,956,137</w:t>
            </w:r>
          </w:p>
        </w:tc>
        <w:tc>
          <w:tcPr>
            <w:tcW w:w="180" w:type="dxa"/>
          </w:tcPr>
          <w:p w14:paraId="356A723E" w14:textId="77777777" w:rsidR="00643DDD" w:rsidRPr="00D81524" w:rsidRDefault="00643DDD" w:rsidP="00643DD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AD97E1" w14:textId="77777777" w:rsidR="00643DDD" w:rsidRPr="00D81524" w:rsidRDefault="00643DDD" w:rsidP="00643DD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5,325,775</w:t>
            </w:r>
          </w:p>
        </w:tc>
        <w:tc>
          <w:tcPr>
            <w:tcW w:w="198" w:type="dxa"/>
          </w:tcPr>
          <w:p w14:paraId="51A86708" w14:textId="77777777" w:rsidR="00643DDD" w:rsidRPr="00D81524" w:rsidRDefault="00643DDD" w:rsidP="0064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20" w:lineRule="exact"/>
              <w:ind w:lef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4858502" w14:textId="77777777" w:rsidR="00643DDD" w:rsidRPr="00D81524" w:rsidRDefault="00643DDD" w:rsidP="00643DD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66,007</w:t>
            </w:r>
          </w:p>
        </w:tc>
        <w:tc>
          <w:tcPr>
            <w:tcW w:w="180" w:type="dxa"/>
          </w:tcPr>
          <w:p w14:paraId="514C752B" w14:textId="77777777" w:rsidR="00643DDD" w:rsidRPr="00D81524" w:rsidRDefault="00643DDD" w:rsidP="00643DD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37CB7C" w14:textId="77777777" w:rsidR="00643DDD" w:rsidRPr="00D81524" w:rsidRDefault="00643DDD" w:rsidP="00643DD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5,259,768</w:t>
            </w:r>
          </w:p>
        </w:tc>
      </w:tr>
    </w:tbl>
    <w:p w14:paraId="190DD305" w14:textId="77777777" w:rsidR="00251348" w:rsidRPr="00D81524" w:rsidRDefault="00251348" w:rsidP="002D48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2653724" w14:textId="77777777" w:rsidR="002D4841" w:rsidRPr="00D81524" w:rsidRDefault="002D4841" w:rsidP="002D48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81524">
        <w:rPr>
          <w:rFonts w:asciiTheme="majorBidi" w:hAnsiTheme="majorBidi" w:cstheme="majorBidi"/>
          <w:b/>
          <w:bCs/>
          <w:sz w:val="30"/>
          <w:szCs w:val="30"/>
          <w:cs/>
        </w:rPr>
        <w:t>ค่าเผื่อหนี้สงสัยจะสูญ</w:t>
      </w:r>
    </w:p>
    <w:p w14:paraId="40012F21" w14:textId="77777777" w:rsidR="00A41E5A" w:rsidRPr="00A41E5A" w:rsidRDefault="00A41E5A" w:rsidP="002D48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65"/>
        <w:gridCol w:w="270"/>
        <w:gridCol w:w="1611"/>
      </w:tblGrid>
      <w:tr w:rsidR="002D4841" w:rsidRPr="00D81524" w14:paraId="7136D7FD" w14:textId="77777777" w:rsidTr="00A41E5A">
        <w:trPr>
          <w:trHeight w:val="70"/>
        </w:trPr>
        <w:tc>
          <w:tcPr>
            <w:tcW w:w="5670" w:type="dxa"/>
            <w:vAlign w:val="bottom"/>
          </w:tcPr>
          <w:p w14:paraId="0879D0AB" w14:textId="77777777" w:rsidR="002D4841" w:rsidRPr="00D81524" w:rsidRDefault="002D4841" w:rsidP="00A41E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6" w:type="dxa"/>
            <w:gridSpan w:val="3"/>
          </w:tcPr>
          <w:p w14:paraId="4446F521" w14:textId="77777777" w:rsidR="002D4841" w:rsidRPr="00D81524" w:rsidRDefault="002D4841" w:rsidP="00A41E5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E7714A" w:rsidRPr="00D81524" w14:paraId="1E6C8689" w14:textId="77777777" w:rsidTr="00A41E5A">
        <w:trPr>
          <w:trHeight w:val="317"/>
        </w:trPr>
        <w:tc>
          <w:tcPr>
            <w:tcW w:w="5670" w:type="dxa"/>
            <w:vAlign w:val="bottom"/>
          </w:tcPr>
          <w:p w14:paraId="6008FF6B" w14:textId="77777777" w:rsidR="00E7714A" w:rsidRPr="00D81524" w:rsidRDefault="00E7714A" w:rsidP="00A41E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65" w:type="dxa"/>
          </w:tcPr>
          <w:p w14:paraId="543B851C" w14:textId="77777777" w:rsidR="00E7714A" w:rsidRPr="00D81524" w:rsidRDefault="00E7714A" w:rsidP="00A41E5A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0A6E69D4" w14:textId="77777777" w:rsidR="00E7714A" w:rsidRPr="00D81524" w:rsidRDefault="00E7714A" w:rsidP="00A41E5A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11" w:type="dxa"/>
          </w:tcPr>
          <w:p w14:paraId="48DE97A6" w14:textId="77777777" w:rsidR="00E7714A" w:rsidRPr="00D81524" w:rsidRDefault="00E7714A" w:rsidP="00A41E5A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E7714A" w:rsidRPr="00D81524" w14:paraId="63AA3D80" w14:textId="77777777" w:rsidTr="00A41E5A">
        <w:trPr>
          <w:trHeight w:val="317"/>
        </w:trPr>
        <w:tc>
          <w:tcPr>
            <w:tcW w:w="5670" w:type="dxa"/>
            <w:vAlign w:val="bottom"/>
          </w:tcPr>
          <w:p w14:paraId="4471F755" w14:textId="77777777" w:rsidR="00E7714A" w:rsidRPr="00D81524" w:rsidRDefault="00E7714A" w:rsidP="00A41E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632A4F3E" w14:textId="77777777" w:rsidR="00E7714A" w:rsidRPr="00D81524" w:rsidRDefault="00E7714A" w:rsidP="00A41E5A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692EF5C8" w14:textId="77777777" w:rsidR="00E7714A" w:rsidRPr="00D81524" w:rsidRDefault="00E7714A" w:rsidP="00A41E5A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1" w:type="dxa"/>
          </w:tcPr>
          <w:p w14:paraId="4997E7F3" w14:textId="77777777" w:rsidR="00E7714A" w:rsidRPr="00D81524" w:rsidRDefault="00E7714A" w:rsidP="00A41E5A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2D4841" w:rsidRPr="00D81524" w14:paraId="7445BE1D" w14:textId="77777777" w:rsidTr="00A41E5A">
        <w:trPr>
          <w:trHeight w:val="317"/>
        </w:trPr>
        <w:tc>
          <w:tcPr>
            <w:tcW w:w="5670" w:type="dxa"/>
            <w:vAlign w:val="bottom"/>
          </w:tcPr>
          <w:p w14:paraId="15064ABE" w14:textId="77777777" w:rsidR="002D4841" w:rsidRPr="00D81524" w:rsidRDefault="002D4841" w:rsidP="00A41E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6" w:type="dxa"/>
            <w:gridSpan w:val="3"/>
          </w:tcPr>
          <w:p w14:paraId="2D6E1C70" w14:textId="77777777" w:rsidR="002D4841" w:rsidRPr="00D81524" w:rsidRDefault="002D4841" w:rsidP="00A41E5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C1D64" w:rsidRPr="00D81524" w14:paraId="003A5FAE" w14:textId="77777777" w:rsidTr="00A41E5A">
        <w:tc>
          <w:tcPr>
            <w:tcW w:w="5670" w:type="dxa"/>
          </w:tcPr>
          <w:p w14:paraId="329B5F0A" w14:textId="77777777" w:rsidR="00CC1D64" w:rsidRPr="00D81524" w:rsidRDefault="00CC1D64" w:rsidP="00A41E5A">
            <w:pPr>
              <w:tabs>
                <w:tab w:val="clear" w:pos="227"/>
                <w:tab w:val="left" w:pos="2692"/>
              </w:tabs>
              <w:spacing w:line="240" w:lineRule="auto"/>
              <w:ind w:left="-8" w:right="-108" w:hanging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ยอดต้นงวด/ปี</w:t>
            </w:r>
          </w:p>
        </w:tc>
        <w:tc>
          <w:tcPr>
            <w:tcW w:w="1665" w:type="dxa"/>
          </w:tcPr>
          <w:p w14:paraId="0D99C9E5" w14:textId="77777777" w:rsidR="00CC1D64" w:rsidRPr="00D81524" w:rsidRDefault="00CC1D64" w:rsidP="00A41E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>66,007</w:t>
            </w:r>
          </w:p>
        </w:tc>
        <w:tc>
          <w:tcPr>
            <w:tcW w:w="270" w:type="dxa"/>
          </w:tcPr>
          <w:p w14:paraId="5FE2FFB3" w14:textId="77777777" w:rsidR="00CC1D64" w:rsidRPr="00D81524" w:rsidRDefault="00CC1D64" w:rsidP="00A41E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227867FF" w14:textId="77777777" w:rsidR="00CC1D64" w:rsidRPr="00D81524" w:rsidRDefault="00CC1D64" w:rsidP="00A41E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</w:rPr>
              <w:t>66,007</w:t>
            </w:r>
          </w:p>
        </w:tc>
      </w:tr>
      <w:tr w:rsidR="00CC1D64" w:rsidRPr="00D81524" w14:paraId="35B651AB" w14:textId="77777777" w:rsidTr="00A41E5A">
        <w:tc>
          <w:tcPr>
            <w:tcW w:w="5670" w:type="dxa"/>
          </w:tcPr>
          <w:p w14:paraId="5A7558F9" w14:textId="77777777" w:rsidR="00CC1D64" w:rsidRPr="00D81524" w:rsidRDefault="00CC1D64" w:rsidP="00A41E5A">
            <w:pPr>
              <w:tabs>
                <w:tab w:val="clear" w:pos="227"/>
                <w:tab w:val="left" w:pos="2692"/>
              </w:tabs>
              <w:spacing w:line="240" w:lineRule="auto"/>
              <w:ind w:left="-8" w:right="-108" w:hanging="8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หนี้สงสัยจะสูญ </w:t>
            </w:r>
          </w:p>
        </w:tc>
        <w:tc>
          <w:tcPr>
            <w:tcW w:w="1665" w:type="dxa"/>
          </w:tcPr>
          <w:p w14:paraId="62E31C3A" w14:textId="77777777" w:rsidR="00CC1D64" w:rsidRPr="00D81524" w:rsidRDefault="00CC1D64" w:rsidP="00A41E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DBEC825" w14:textId="77777777" w:rsidR="00CC1D64" w:rsidRPr="00D81524" w:rsidRDefault="00CC1D64" w:rsidP="00A41E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5B10FC92" w14:textId="77777777" w:rsidR="00CC1D64" w:rsidRPr="00D81524" w:rsidRDefault="00CC1D64" w:rsidP="00A41E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C1D64" w:rsidRPr="00D81524" w14:paraId="7A9C71D4" w14:textId="77777777" w:rsidTr="00A41E5A">
        <w:tc>
          <w:tcPr>
            <w:tcW w:w="5670" w:type="dxa"/>
          </w:tcPr>
          <w:p w14:paraId="2E67E4CA" w14:textId="77777777" w:rsidR="00CC1D64" w:rsidRPr="00D81524" w:rsidRDefault="00CC1D64" w:rsidP="00A41E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ยอดปลายงวด/ปี</w:t>
            </w: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</w:tcPr>
          <w:p w14:paraId="62C0E0CA" w14:textId="77777777" w:rsidR="00CC1D64" w:rsidRPr="00D81524" w:rsidRDefault="00CC1D64" w:rsidP="00A41E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66,007</w:t>
            </w:r>
          </w:p>
        </w:tc>
        <w:tc>
          <w:tcPr>
            <w:tcW w:w="270" w:type="dxa"/>
          </w:tcPr>
          <w:p w14:paraId="1C7C8332" w14:textId="77777777" w:rsidR="00CC1D64" w:rsidRPr="00D81524" w:rsidRDefault="00CC1D64" w:rsidP="00A41E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6FC1D886" w14:textId="77777777" w:rsidR="00CC1D64" w:rsidRPr="00D81524" w:rsidRDefault="00CC1D64" w:rsidP="00A41E5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66,007</w:t>
            </w:r>
          </w:p>
        </w:tc>
      </w:tr>
    </w:tbl>
    <w:p w14:paraId="5EC7DA9C" w14:textId="77777777" w:rsidR="002D4841" w:rsidRPr="00D81524" w:rsidRDefault="002D4841" w:rsidP="002D48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5852677" w14:textId="77777777" w:rsidR="002D4841" w:rsidRPr="00D81524" w:rsidRDefault="002D4841" w:rsidP="002D48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3" w:name="_Hlk519778231"/>
      <w:r w:rsidRPr="00D81524">
        <w:rPr>
          <w:rFonts w:asciiTheme="majorBidi" w:hAnsiTheme="majorBidi" w:cstheme="majorBidi"/>
          <w:b/>
          <w:bCs/>
          <w:sz w:val="30"/>
          <w:szCs w:val="30"/>
          <w:cs/>
        </w:rPr>
        <w:t>9</w:t>
      </w:r>
      <w:r w:rsidRPr="00D81524">
        <w:rPr>
          <w:rFonts w:asciiTheme="majorBidi" w:hAnsiTheme="majorBidi" w:cstheme="majorBidi"/>
          <w:b/>
          <w:bCs/>
          <w:sz w:val="30"/>
          <w:szCs w:val="30"/>
          <w:cs/>
        </w:rPr>
        <w:tab/>
        <w:t>สินทรัพย์และหนี้สินตราสารอนุพันธ์</w:t>
      </w:r>
    </w:p>
    <w:p w14:paraId="1021974C" w14:textId="77777777" w:rsidR="002D4841" w:rsidRPr="00D81524" w:rsidRDefault="002D4841" w:rsidP="002D4841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270"/>
        <w:gridCol w:w="1530"/>
        <w:gridCol w:w="270"/>
        <w:gridCol w:w="1440"/>
      </w:tblGrid>
      <w:tr w:rsidR="002D4841" w:rsidRPr="00D81524" w14:paraId="2EFCCDD0" w14:textId="77777777" w:rsidTr="00FB568A">
        <w:trPr>
          <w:trHeight w:val="70"/>
        </w:trPr>
        <w:tc>
          <w:tcPr>
            <w:tcW w:w="4230" w:type="dxa"/>
            <w:vAlign w:val="bottom"/>
          </w:tcPr>
          <w:p w14:paraId="73B60005" w14:textId="77777777" w:rsidR="002D4841" w:rsidRPr="00D81524" w:rsidRDefault="002D4841" w:rsidP="00FB56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</w:tcPr>
          <w:p w14:paraId="282BAF9C" w14:textId="77777777" w:rsidR="002D4841" w:rsidRPr="00D81524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2D4841" w:rsidRPr="00D81524" w14:paraId="55D5D7F8" w14:textId="77777777" w:rsidTr="00FB568A">
        <w:trPr>
          <w:trHeight w:val="70"/>
        </w:trPr>
        <w:tc>
          <w:tcPr>
            <w:tcW w:w="4230" w:type="dxa"/>
            <w:vAlign w:val="bottom"/>
          </w:tcPr>
          <w:p w14:paraId="33706BBF" w14:textId="77777777" w:rsidR="002D4841" w:rsidRPr="00D81524" w:rsidRDefault="002D4841" w:rsidP="00FB56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</w:tcPr>
          <w:p w14:paraId="7AE2474A" w14:textId="77777777" w:rsidR="002D4841" w:rsidRPr="00D81524" w:rsidRDefault="00E7714A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30 มิถุนายน </w:t>
            </w:r>
            <w:r w:rsidR="002D4841" w:rsidRPr="00D815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</w:t>
            </w:r>
          </w:p>
        </w:tc>
      </w:tr>
      <w:tr w:rsidR="002D4841" w:rsidRPr="00D81524" w14:paraId="796D2300" w14:textId="77777777" w:rsidTr="00FB568A">
        <w:trPr>
          <w:trHeight w:val="70"/>
        </w:trPr>
        <w:tc>
          <w:tcPr>
            <w:tcW w:w="4230" w:type="dxa"/>
            <w:vAlign w:val="bottom"/>
          </w:tcPr>
          <w:p w14:paraId="07CB2920" w14:textId="77777777" w:rsidR="002D4841" w:rsidRPr="00D81524" w:rsidRDefault="002D4841" w:rsidP="00FB56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17F576E9" w14:textId="77777777" w:rsidR="002D4841" w:rsidRPr="00D81524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3EDF8AA8" w14:textId="77777777" w:rsidR="002D4841" w:rsidRPr="00D81524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20D729D9" w14:textId="77777777" w:rsidR="002D4841" w:rsidRPr="00D81524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2D4841" w:rsidRPr="00D81524" w14:paraId="2A83A93A" w14:textId="77777777" w:rsidTr="00FB568A">
        <w:trPr>
          <w:trHeight w:val="70"/>
        </w:trPr>
        <w:tc>
          <w:tcPr>
            <w:tcW w:w="4230" w:type="dxa"/>
            <w:vAlign w:val="bottom"/>
          </w:tcPr>
          <w:p w14:paraId="6AE4A78A" w14:textId="77777777" w:rsidR="002D4841" w:rsidRPr="00D81524" w:rsidRDefault="002D4841" w:rsidP="00FB56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FC52BD" w14:textId="77777777" w:rsidR="002D4841" w:rsidRPr="00D81524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</w:tcPr>
          <w:p w14:paraId="4AFF155F" w14:textId="77777777" w:rsidR="002D4841" w:rsidRPr="00D81524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6E3A8E4" w14:textId="77777777" w:rsidR="002D4841" w:rsidRPr="00D81524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</w:t>
            </w:r>
          </w:p>
        </w:tc>
        <w:tc>
          <w:tcPr>
            <w:tcW w:w="270" w:type="dxa"/>
          </w:tcPr>
          <w:p w14:paraId="56D30253" w14:textId="77777777" w:rsidR="002D4841" w:rsidRPr="00D81524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780D1FA3" w14:textId="77777777" w:rsidR="002D4841" w:rsidRPr="00D81524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ตามสัญญา</w:t>
            </w:r>
          </w:p>
        </w:tc>
      </w:tr>
      <w:tr w:rsidR="002D4841" w:rsidRPr="00D81524" w14:paraId="2A6C9C1E" w14:textId="77777777" w:rsidTr="00FB568A">
        <w:trPr>
          <w:trHeight w:val="70"/>
        </w:trPr>
        <w:tc>
          <w:tcPr>
            <w:tcW w:w="4230" w:type="dxa"/>
            <w:vAlign w:val="bottom"/>
          </w:tcPr>
          <w:p w14:paraId="17FFD709" w14:textId="77777777" w:rsidR="002D4841" w:rsidRPr="00D81524" w:rsidRDefault="002D4841" w:rsidP="00FB56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</w:tcPr>
          <w:p w14:paraId="4CE93A41" w14:textId="77777777" w:rsidR="002D4841" w:rsidRPr="00D81524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8152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D815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8152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2D4841" w:rsidRPr="00D81524" w14:paraId="5E3B66C6" w14:textId="77777777" w:rsidTr="00FB568A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23ADEFD6" w14:textId="77777777" w:rsidR="002D4841" w:rsidRPr="00D81524" w:rsidRDefault="002D4841" w:rsidP="00FB568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ตราสารอนุพันธ์เพื่อค้า</w:t>
            </w:r>
          </w:p>
        </w:tc>
        <w:tc>
          <w:tcPr>
            <w:tcW w:w="4950" w:type="dxa"/>
            <w:gridSpan w:val="5"/>
            <w:shd w:val="clear" w:color="auto" w:fill="auto"/>
          </w:tcPr>
          <w:p w14:paraId="62D69C6A" w14:textId="77777777" w:rsidR="002D4841" w:rsidRPr="00D81524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1A10FC" w:rsidRPr="00D81524" w14:paraId="0BC9B7FA" w14:textId="77777777" w:rsidTr="00FB568A">
        <w:trPr>
          <w:trHeight w:val="410"/>
        </w:trPr>
        <w:tc>
          <w:tcPr>
            <w:tcW w:w="4230" w:type="dxa"/>
            <w:shd w:val="clear" w:color="auto" w:fill="auto"/>
          </w:tcPr>
          <w:p w14:paraId="27E292B9" w14:textId="77777777" w:rsidR="001A10FC" w:rsidRPr="00D81524" w:rsidRDefault="001A10FC" w:rsidP="00FB568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ออปชั่น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23800D" w14:textId="77777777" w:rsidR="001A10FC" w:rsidRPr="00D81524" w:rsidRDefault="001A10FC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28,164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F43914" w14:textId="77777777" w:rsidR="001A10FC" w:rsidRPr="00D81524" w:rsidRDefault="001A10FC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A3EA39B" w14:textId="77777777" w:rsidR="001A10FC" w:rsidRPr="00D81524" w:rsidRDefault="001A10FC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530</w:t>
            </w:r>
            <w:r w:rsidRPr="00D815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,163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176E83" w14:textId="77777777" w:rsidR="001A10FC" w:rsidRPr="00D81524" w:rsidRDefault="001A10FC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DF78583" w14:textId="77777777" w:rsidR="001A10FC" w:rsidRPr="00D81524" w:rsidRDefault="001A10FC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</w:t>
            </w:r>
            <w:r w:rsidR="00CA3D2D" w:rsidRPr="00D815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476</w:t>
            </w:r>
            <w:r w:rsidRPr="00D815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CA3D2D" w:rsidRPr="00D815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474</w:t>
            </w:r>
          </w:p>
        </w:tc>
      </w:tr>
      <w:tr w:rsidR="001A10FC" w:rsidRPr="00D81524" w14:paraId="60DF5C4B" w14:textId="77777777" w:rsidTr="00FB568A">
        <w:trPr>
          <w:trHeight w:val="410"/>
        </w:trPr>
        <w:tc>
          <w:tcPr>
            <w:tcW w:w="4230" w:type="dxa"/>
            <w:shd w:val="clear" w:color="auto" w:fill="auto"/>
          </w:tcPr>
          <w:p w14:paraId="54A3ACF0" w14:textId="77777777" w:rsidR="001A10FC" w:rsidRPr="00D81524" w:rsidRDefault="001A10FC" w:rsidP="00FB568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sz w:val="30"/>
                <w:szCs w:val="30"/>
                <w:cs/>
              </w:rPr>
              <w:t>ใบสำคัญแสดงสิทธิอนุพันธ์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2E5918" w14:textId="77777777" w:rsidR="001A10FC" w:rsidRPr="00D81524" w:rsidRDefault="001A10FC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1CA264" w14:textId="77777777" w:rsidR="001A10FC" w:rsidRPr="00D81524" w:rsidRDefault="001A10FC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8ECAC4" w14:textId="77777777" w:rsidR="001A10FC" w:rsidRPr="00D81524" w:rsidRDefault="001A10FC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189,752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05A562" w14:textId="77777777" w:rsidR="001A10FC" w:rsidRPr="00D81524" w:rsidRDefault="001A10FC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A674E5" w14:textId="77777777" w:rsidR="001A10FC" w:rsidRPr="00D81524" w:rsidRDefault="00CA3D2D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142</w:t>
            </w:r>
            <w:r w:rsidR="001A10FC" w:rsidRPr="00D815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815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633</w:t>
            </w:r>
          </w:p>
        </w:tc>
      </w:tr>
      <w:tr w:rsidR="001A10FC" w:rsidRPr="00D81524" w14:paraId="514A32F8" w14:textId="77777777" w:rsidTr="00FB568A">
        <w:trPr>
          <w:trHeight w:val="410"/>
        </w:trPr>
        <w:tc>
          <w:tcPr>
            <w:tcW w:w="4230" w:type="dxa"/>
            <w:shd w:val="clear" w:color="auto" w:fill="auto"/>
          </w:tcPr>
          <w:p w14:paraId="73E480AF" w14:textId="77777777" w:rsidR="001A10FC" w:rsidRPr="00D81524" w:rsidRDefault="001A10FC" w:rsidP="00FB568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15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29B8CE" w14:textId="77777777" w:rsidR="001A10FC" w:rsidRPr="00D81524" w:rsidRDefault="001A10FC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28,164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BA37ACB" w14:textId="77777777" w:rsidR="001A10FC" w:rsidRPr="00D81524" w:rsidRDefault="001A10FC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AAB448" w14:textId="77777777" w:rsidR="001A10FC" w:rsidRPr="00D81524" w:rsidRDefault="001A10FC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719,915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D315C8" w14:textId="77777777" w:rsidR="001A10FC" w:rsidRPr="00D81524" w:rsidRDefault="001A10FC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F77B84" w14:textId="77777777" w:rsidR="001A10FC" w:rsidRPr="00D81524" w:rsidRDefault="00CA3D2D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815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1A10FC" w:rsidRPr="00D815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815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619</w:t>
            </w:r>
            <w:r w:rsidR="001A10FC" w:rsidRPr="00D815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815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107</w:t>
            </w:r>
          </w:p>
        </w:tc>
      </w:tr>
      <w:bookmarkEnd w:id="3"/>
    </w:tbl>
    <w:p w14:paraId="269240E4" w14:textId="77777777" w:rsidR="001A10FC" w:rsidRPr="00D81524" w:rsidRDefault="001A10FC" w:rsidP="002D4841">
      <w:pPr>
        <w:pStyle w:val="BodyText2"/>
        <w:tabs>
          <w:tab w:val="left" w:pos="540"/>
        </w:tabs>
        <w:ind w:left="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270"/>
        <w:gridCol w:w="1530"/>
        <w:gridCol w:w="270"/>
        <w:gridCol w:w="1440"/>
      </w:tblGrid>
      <w:tr w:rsidR="002D4841" w:rsidRPr="00D81524" w14:paraId="1D531C92" w14:textId="77777777" w:rsidTr="00FB568A">
        <w:trPr>
          <w:trHeight w:val="70"/>
        </w:trPr>
        <w:tc>
          <w:tcPr>
            <w:tcW w:w="4230" w:type="dxa"/>
            <w:vAlign w:val="bottom"/>
          </w:tcPr>
          <w:p w14:paraId="53D03AC7" w14:textId="77777777" w:rsidR="002D4841" w:rsidRPr="00FB568A" w:rsidRDefault="002D4841" w:rsidP="00FB56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568A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948" w:type="dxa"/>
            <w:gridSpan w:val="5"/>
          </w:tcPr>
          <w:p w14:paraId="766BB6DC" w14:textId="77777777" w:rsidR="002D4841" w:rsidRPr="00FB568A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B56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2D4841" w:rsidRPr="00D81524" w14:paraId="185F058E" w14:textId="77777777" w:rsidTr="00FB568A">
        <w:trPr>
          <w:trHeight w:val="70"/>
        </w:trPr>
        <w:tc>
          <w:tcPr>
            <w:tcW w:w="4230" w:type="dxa"/>
            <w:vAlign w:val="bottom"/>
          </w:tcPr>
          <w:p w14:paraId="187BD041" w14:textId="77777777" w:rsidR="002D4841" w:rsidRPr="00FB568A" w:rsidRDefault="002D4841" w:rsidP="00FB56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8" w:type="dxa"/>
            <w:gridSpan w:val="5"/>
          </w:tcPr>
          <w:p w14:paraId="60F0FE77" w14:textId="77777777" w:rsidR="002D4841" w:rsidRPr="00FB568A" w:rsidRDefault="00E7714A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568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31 ธันวาคม 2561</w:t>
            </w:r>
          </w:p>
        </w:tc>
      </w:tr>
      <w:tr w:rsidR="002D4841" w:rsidRPr="00D81524" w14:paraId="055B8E17" w14:textId="77777777" w:rsidTr="00FB568A">
        <w:trPr>
          <w:trHeight w:val="70"/>
        </w:trPr>
        <w:tc>
          <w:tcPr>
            <w:tcW w:w="4230" w:type="dxa"/>
            <w:vAlign w:val="bottom"/>
          </w:tcPr>
          <w:p w14:paraId="1064E8C3" w14:textId="77777777" w:rsidR="002D4841" w:rsidRPr="00FB568A" w:rsidRDefault="002D4841" w:rsidP="00FB56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0A4241F5" w14:textId="77777777" w:rsidR="002D4841" w:rsidRPr="00FB568A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B56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2AE90190" w14:textId="77777777" w:rsidR="002D4841" w:rsidRPr="00FB568A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47EDB592" w14:textId="77777777" w:rsidR="002D4841" w:rsidRPr="00FB568A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B56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2D4841" w:rsidRPr="00D81524" w14:paraId="3F0CEA2D" w14:textId="77777777" w:rsidTr="00FB568A">
        <w:trPr>
          <w:trHeight w:val="70"/>
        </w:trPr>
        <w:tc>
          <w:tcPr>
            <w:tcW w:w="4230" w:type="dxa"/>
            <w:vAlign w:val="bottom"/>
          </w:tcPr>
          <w:p w14:paraId="2466B8FC" w14:textId="77777777" w:rsidR="002D4841" w:rsidRPr="00FB568A" w:rsidRDefault="002D4841" w:rsidP="00FB56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D370F8" w14:textId="77777777" w:rsidR="002D4841" w:rsidRPr="00FB568A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B56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</w:tcPr>
          <w:p w14:paraId="31A19045" w14:textId="77777777" w:rsidR="002D4841" w:rsidRPr="00FB568A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1E28670F" w14:textId="77777777" w:rsidR="002D4841" w:rsidRPr="00FB568A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B56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</w:t>
            </w:r>
          </w:p>
        </w:tc>
        <w:tc>
          <w:tcPr>
            <w:tcW w:w="270" w:type="dxa"/>
          </w:tcPr>
          <w:p w14:paraId="0F066293" w14:textId="77777777" w:rsidR="002D4841" w:rsidRPr="00FB568A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030056C1" w14:textId="77777777" w:rsidR="002D4841" w:rsidRPr="00FB568A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B568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ตามสัญญา</w:t>
            </w:r>
          </w:p>
        </w:tc>
      </w:tr>
      <w:tr w:rsidR="002D4841" w:rsidRPr="00D81524" w14:paraId="0387A1EA" w14:textId="77777777" w:rsidTr="00FB568A">
        <w:trPr>
          <w:trHeight w:val="70"/>
        </w:trPr>
        <w:tc>
          <w:tcPr>
            <w:tcW w:w="4230" w:type="dxa"/>
            <w:vAlign w:val="bottom"/>
          </w:tcPr>
          <w:p w14:paraId="6D80A5CD" w14:textId="77777777" w:rsidR="002D4841" w:rsidRPr="00FB568A" w:rsidRDefault="002D4841" w:rsidP="00FB56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8" w:type="dxa"/>
            <w:gridSpan w:val="5"/>
          </w:tcPr>
          <w:p w14:paraId="7B659810" w14:textId="77777777" w:rsidR="002D4841" w:rsidRPr="00FB568A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B568A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FB56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B568A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2D4841" w:rsidRPr="00D81524" w14:paraId="6259261C" w14:textId="77777777" w:rsidTr="00FB568A">
        <w:trPr>
          <w:trHeight w:val="70"/>
        </w:trPr>
        <w:tc>
          <w:tcPr>
            <w:tcW w:w="4230" w:type="dxa"/>
            <w:vAlign w:val="bottom"/>
          </w:tcPr>
          <w:p w14:paraId="055B4A7B" w14:textId="77777777" w:rsidR="002D4841" w:rsidRPr="00FB568A" w:rsidRDefault="002D4841" w:rsidP="00FB568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6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ตราสารอนุพันธ์เพื่อค้า</w:t>
            </w:r>
          </w:p>
        </w:tc>
        <w:tc>
          <w:tcPr>
            <w:tcW w:w="4948" w:type="dxa"/>
            <w:gridSpan w:val="5"/>
          </w:tcPr>
          <w:p w14:paraId="1A44F434" w14:textId="77777777" w:rsidR="002D4841" w:rsidRPr="00FB568A" w:rsidRDefault="002D4841" w:rsidP="00FB568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E7714A" w:rsidRPr="00D81524" w14:paraId="52EAC745" w14:textId="77777777" w:rsidTr="00FB568A">
        <w:trPr>
          <w:trHeight w:val="410"/>
        </w:trPr>
        <w:tc>
          <w:tcPr>
            <w:tcW w:w="4230" w:type="dxa"/>
          </w:tcPr>
          <w:p w14:paraId="1117FB5B" w14:textId="77777777" w:rsidR="00E7714A" w:rsidRPr="00FB568A" w:rsidRDefault="00E7714A" w:rsidP="00FB568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68A">
              <w:rPr>
                <w:rFonts w:asciiTheme="majorBidi" w:hAnsiTheme="majorBidi" w:cstheme="majorBidi"/>
                <w:sz w:val="30"/>
                <w:szCs w:val="30"/>
                <w:cs/>
              </w:rPr>
              <w:t>ออปชั่น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129D36" w14:textId="77777777" w:rsidR="00E7714A" w:rsidRPr="00FB568A" w:rsidRDefault="00E7714A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56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90,171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260193" w14:textId="77777777" w:rsidR="00E7714A" w:rsidRPr="00FB568A" w:rsidRDefault="00E7714A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56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E173FE3" w14:textId="77777777" w:rsidR="00E7714A" w:rsidRPr="00FB568A" w:rsidRDefault="00E7714A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56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607</w:t>
            </w:r>
            <w:r w:rsidRPr="00FB56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FB568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759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FADF5A" w14:textId="77777777" w:rsidR="00E7714A" w:rsidRPr="00FB568A" w:rsidRDefault="00E7714A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574B25" w14:textId="77777777" w:rsidR="00E7714A" w:rsidRPr="00FB568A" w:rsidRDefault="00E7714A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FB56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4,636,711</w:t>
            </w:r>
          </w:p>
        </w:tc>
      </w:tr>
      <w:tr w:rsidR="00E7714A" w:rsidRPr="00D81524" w14:paraId="1FA3D2B7" w14:textId="77777777" w:rsidTr="00FB568A">
        <w:trPr>
          <w:trHeight w:val="410"/>
        </w:trPr>
        <w:tc>
          <w:tcPr>
            <w:tcW w:w="4230" w:type="dxa"/>
          </w:tcPr>
          <w:p w14:paraId="13EB9396" w14:textId="77777777" w:rsidR="00E7714A" w:rsidRPr="00FB568A" w:rsidRDefault="00E7714A" w:rsidP="00FB568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68A">
              <w:rPr>
                <w:rFonts w:asciiTheme="majorBidi" w:hAnsiTheme="majorBidi" w:cstheme="majorBidi"/>
                <w:sz w:val="30"/>
                <w:szCs w:val="30"/>
                <w:cs/>
              </w:rPr>
              <w:t>ใบสำคัญแสดงสิทธิอนุพันธ์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899C16" w14:textId="77777777" w:rsidR="00E7714A" w:rsidRPr="00FB568A" w:rsidRDefault="00E7714A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56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35D37A" w14:textId="77777777" w:rsidR="00E7714A" w:rsidRPr="00FB568A" w:rsidRDefault="00E7714A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56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4FEE735" w14:textId="77777777" w:rsidR="00E7714A" w:rsidRPr="00FB568A" w:rsidRDefault="00E7714A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B56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82,135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F8A7B6" w14:textId="77777777" w:rsidR="00E7714A" w:rsidRPr="00FB568A" w:rsidRDefault="00E7714A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B46A139" w14:textId="77777777" w:rsidR="00E7714A" w:rsidRPr="00FB568A" w:rsidRDefault="00E7714A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FB56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1,531,327</w:t>
            </w:r>
          </w:p>
        </w:tc>
      </w:tr>
      <w:tr w:rsidR="00E7714A" w:rsidRPr="00D81524" w14:paraId="50004145" w14:textId="77777777" w:rsidTr="00FB568A">
        <w:trPr>
          <w:trHeight w:val="410"/>
        </w:trPr>
        <w:tc>
          <w:tcPr>
            <w:tcW w:w="4230" w:type="dxa"/>
          </w:tcPr>
          <w:p w14:paraId="6AD77A23" w14:textId="77777777" w:rsidR="00E7714A" w:rsidRPr="00FB568A" w:rsidRDefault="00E7714A" w:rsidP="00FB568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68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7591BD" w14:textId="77777777" w:rsidR="00E7714A" w:rsidRPr="00FB568A" w:rsidRDefault="00E7714A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B56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90,171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64F7C6" w14:textId="77777777" w:rsidR="00E7714A" w:rsidRPr="00FB568A" w:rsidRDefault="00E7714A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B56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8220EC" w14:textId="77777777" w:rsidR="00E7714A" w:rsidRPr="00FB568A" w:rsidRDefault="00E7714A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B56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689,894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B35EE34" w14:textId="77777777" w:rsidR="00E7714A" w:rsidRPr="00FB568A" w:rsidRDefault="00E7714A" w:rsidP="00FB5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000D04" w14:textId="77777777" w:rsidR="00E7714A" w:rsidRPr="00FB568A" w:rsidRDefault="00E7714A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B56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6,168,038</w:t>
            </w:r>
          </w:p>
        </w:tc>
      </w:tr>
    </w:tbl>
    <w:p w14:paraId="34D4E6B5" w14:textId="77777777" w:rsidR="001A10FC" w:rsidRPr="00D81524" w:rsidRDefault="001A10FC" w:rsidP="002D48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2A1169D7" w14:textId="77777777" w:rsidR="002D4841" w:rsidRPr="00D81524" w:rsidRDefault="002D4841" w:rsidP="002D48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D81524">
        <w:rPr>
          <w:rFonts w:asciiTheme="majorBidi" w:hAnsiTheme="majorBidi" w:cstheme="majorBidi"/>
          <w:bCs/>
          <w:sz w:val="30"/>
          <w:szCs w:val="30"/>
          <w:cs/>
        </w:rPr>
        <w:t>10</w:t>
      </w:r>
      <w:r w:rsidRPr="00D81524">
        <w:rPr>
          <w:rFonts w:asciiTheme="majorBidi" w:hAnsiTheme="majorBidi" w:cstheme="majorBidi"/>
          <w:b/>
          <w:sz w:val="30"/>
          <w:szCs w:val="30"/>
        </w:rPr>
        <w:tab/>
      </w:r>
      <w:r w:rsidRPr="00D81524">
        <w:rPr>
          <w:rFonts w:asciiTheme="majorBidi" w:hAnsiTheme="majorBidi" w:cstheme="majorBidi"/>
          <w:bCs/>
          <w:sz w:val="30"/>
          <w:szCs w:val="30"/>
          <w:cs/>
        </w:rPr>
        <w:t>เงินลงทุน</w:t>
      </w:r>
    </w:p>
    <w:p w14:paraId="7916343E" w14:textId="77777777" w:rsidR="002D4841" w:rsidRPr="002022E8" w:rsidRDefault="002D4841" w:rsidP="002D4841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3DF383D" w14:textId="77777777" w:rsidR="002D4841" w:rsidRPr="00D81524" w:rsidRDefault="002D4841" w:rsidP="00202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10</w:t>
      </w:r>
      <w:r w:rsidRPr="00D81524">
        <w:rPr>
          <w:rFonts w:asciiTheme="majorBidi" w:hAnsiTheme="majorBidi" w:cstheme="majorBidi"/>
          <w:sz w:val="30"/>
          <w:szCs w:val="30"/>
        </w:rPr>
        <w:t>.1</w:t>
      </w:r>
      <w:r w:rsidRPr="00D81524">
        <w:rPr>
          <w:rFonts w:asciiTheme="majorBidi" w:hAnsiTheme="majorBidi" w:cstheme="majorBidi"/>
          <w:sz w:val="30"/>
          <w:szCs w:val="30"/>
        </w:rPr>
        <w:tab/>
      </w:r>
      <w:r w:rsidRPr="00D81524">
        <w:rPr>
          <w:rFonts w:asciiTheme="majorBidi" w:hAnsiTheme="majorBidi" w:cstheme="majorBidi"/>
          <w:sz w:val="30"/>
          <w:szCs w:val="30"/>
          <w:cs/>
        </w:rPr>
        <w:t>ราคาทุน/ทุนตัดจำหน่าย และมูลค่ายุติธรรม</w:t>
      </w:r>
    </w:p>
    <w:p w14:paraId="057D76F9" w14:textId="77777777" w:rsidR="002D4841" w:rsidRPr="002022E8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0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80"/>
        <w:gridCol w:w="1254"/>
        <w:gridCol w:w="6"/>
        <w:gridCol w:w="180"/>
        <w:gridCol w:w="1260"/>
        <w:gridCol w:w="180"/>
        <w:gridCol w:w="1260"/>
      </w:tblGrid>
      <w:tr w:rsidR="002D4841" w:rsidRPr="00D81524" w14:paraId="69F9C2D1" w14:textId="77777777" w:rsidTr="007522C2">
        <w:trPr>
          <w:trHeight w:val="20"/>
          <w:tblHeader/>
        </w:trPr>
        <w:tc>
          <w:tcPr>
            <w:tcW w:w="3510" w:type="dxa"/>
          </w:tcPr>
          <w:p w14:paraId="3949D6C5" w14:textId="77777777" w:rsidR="002D4841" w:rsidRPr="002022E8" w:rsidRDefault="002D484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8"/>
          </w:tcPr>
          <w:p w14:paraId="60C112C4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D4841" w:rsidRPr="00D81524" w14:paraId="6818D177" w14:textId="77777777" w:rsidTr="007522C2">
        <w:trPr>
          <w:trHeight w:val="20"/>
          <w:tblHeader/>
        </w:trPr>
        <w:tc>
          <w:tcPr>
            <w:tcW w:w="3510" w:type="dxa"/>
          </w:tcPr>
          <w:p w14:paraId="2DB3AF0F" w14:textId="77777777" w:rsidR="002D4841" w:rsidRPr="002022E8" w:rsidRDefault="002D484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</w:tcPr>
          <w:p w14:paraId="614F91D6" w14:textId="77777777" w:rsidR="002D4841" w:rsidRPr="002022E8" w:rsidRDefault="00861E0C" w:rsidP="002022E8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30 มิถุนายน 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186" w:type="dxa"/>
            <w:gridSpan w:val="2"/>
          </w:tcPr>
          <w:p w14:paraId="449AB235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7DB37191" w14:textId="77777777" w:rsidR="002D4841" w:rsidRPr="002022E8" w:rsidRDefault="00861E0C" w:rsidP="002022E8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31 ธันวาคม 2561</w:t>
            </w:r>
          </w:p>
        </w:tc>
      </w:tr>
      <w:tr w:rsidR="002D4841" w:rsidRPr="00D81524" w14:paraId="5AE5B822" w14:textId="77777777" w:rsidTr="007522C2">
        <w:trPr>
          <w:trHeight w:val="20"/>
          <w:tblHeader/>
        </w:trPr>
        <w:tc>
          <w:tcPr>
            <w:tcW w:w="3510" w:type="dxa"/>
          </w:tcPr>
          <w:p w14:paraId="1B28C3EF" w14:textId="77777777" w:rsidR="002D4841" w:rsidRPr="002022E8" w:rsidRDefault="002D484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5F16B6A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180" w:type="dxa"/>
          </w:tcPr>
          <w:p w14:paraId="19B26ED8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6D5303D2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4C687B3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F50B3F8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180" w:type="dxa"/>
          </w:tcPr>
          <w:p w14:paraId="0615180D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2484E03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D4841" w:rsidRPr="00D81524" w14:paraId="6E6B0905" w14:textId="77777777" w:rsidTr="007522C2">
        <w:trPr>
          <w:trHeight w:val="20"/>
          <w:tblHeader/>
        </w:trPr>
        <w:tc>
          <w:tcPr>
            <w:tcW w:w="3510" w:type="dxa"/>
          </w:tcPr>
          <w:p w14:paraId="39D5D1AF" w14:textId="77777777" w:rsidR="002D4841" w:rsidRPr="002022E8" w:rsidRDefault="002D484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AD9FE8A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180" w:type="dxa"/>
          </w:tcPr>
          <w:p w14:paraId="7806D769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3982CAD6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80" w:type="dxa"/>
          </w:tcPr>
          <w:p w14:paraId="69AC3899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F044304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180" w:type="dxa"/>
          </w:tcPr>
          <w:p w14:paraId="318BA67A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57E6EBC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D4841" w:rsidRPr="00D81524" w14:paraId="3F6422E7" w14:textId="77777777" w:rsidTr="007522C2">
        <w:trPr>
          <w:trHeight w:val="20"/>
          <w:tblHeader/>
        </w:trPr>
        <w:tc>
          <w:tcPr>
            <w:tcW w:w="3510" w:type="dxa"/>
          </w:tcPr>
          <w:p w14:paraId="1B460625" w14:textId="77777777" w:rsidR="002D4841" w:rsidRPr="002022E8" w:rsidRDefault="002D484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8"/>
          </w:tcPr>
          <w:p w14:paraId="686680B2" w14:textId="77777777" w:rsidR="002D4841" w:rsidRPr="002022E8" w:rsidRDefault="002D4841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4841" w:rsidRPr="00D81524" w14:paraId="7209002B" w14:textId="77777777" w:rsidTr="00804A0D">
        <w:trPr>
          <w:trHeight w:val="20"/>
        </w:trPr>
        <w:tc>
          <w:tcPr>
            <w:tcW w:w="3510" w:type="dxa"/>
          </w:tcPr>
          <w:p w14:paraId="7F9BC384" w14:textId="77777777" w:rsidR="002D4841" w:rsidRPr="002022E8" w:rsidRDefault="002D484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260" w:type="dxa"/>
          </w:tcPr>
          <w:p w14:paraId="15A8A9B9" w14:textId="77777777" w:rsidR="002D4841" w:rsidRPr="002022E8" w:rsidRDefault="002D484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283E0F9" w14:textId="77777777" w:rsidR="002D4841" w:rsidRPr="002022E8" w:rsidRDefault="002D484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185A5DDE" w14:textId="77777777" w:rsidR="002D4841" w:rsidRPr="002022E8" w:rsidRDefault="002D484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DCFC3F9" w14:textId="77777777" w:rsidR="002D4841" w:rsidRPr="002022E8" w:rsidRDefault="002D484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9E0C64" w14:textId="77777777" w:rsidR="002D4841" w:rsidRPr="002022E8" w:rsidRDefault="002D484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84DFF23" w14:textId="77777777" w:rsidR="002D4841" w:rsidRPr="002022E8" w:rsidRDefault="002D484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41E55D" w14:textId="77777777" w:rsidR="002D4841" w:rsidRPr="002022E8" w:rsidRDefault="002D484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A3D2D" w:rsidRPr="00D81524" w14:paraId="6ACBBFAF" w14:textId="77777777" w:rsidTr="00804A0D">
        <w:trPr>
          <w:trHeight w:val="20"/>
        </w:trPr>
        <w:tc>
          <w:tcPr>
            <w:tcW w:w="3510" w:type="dxa"/>
          </w:tcPr>
          <w:p w14:paraId="5E58543A" w14:textId="77777777" w:rsidR="00CA3D2D" w:rsidRPr="002022E8" w:rsidRDefault="00CA3D2D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7DA41068" w14:textId="77777777" w:rsidR="00CA3D2D" w:rsidRPr="002022E8" w:rsidRDefault="00CA3D2D" w:rsidP="00804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left="-180" w:firstLine="180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1,781,297</w:t>
            </w:r>
          </w:p>
        </w:tc>
        <w:tc>
          <w:tcPr>
            <w:tcW w:w="180" w:type="dxa"/>
          </w:tcPr>
          <w:p w14:paraId="1A164FBC" w14:textId="77777777" w:rsidR="00CA3D2D" w:rsidRPr="002022E8" w:rsidRDefault="00CA3D2D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4FD8CC7" w14:textId="77777777" w:rsidR="00CA3D2D" w:rsidRPr="002022E8" w:rsidRDefault="00CA3D2D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1,855,539</w:t>
            </w:r>
          </w:p>
        </w:tc>
        <w:tc>
          <w:tcPr>
            <w:tcW w:w="180" w:type="dxa"/>
          </w:tcPr>
          <w:p w14:paraId="6E0E91F2" w14:textId="77777777" w:rsidR="00CA3D2D" w:rsidRPr="002022E8" w:rsidRDefault="00CA3D2D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001E115" w14:textId="77777777" w:rsidR="00CA3D2D" w:rsidRPr="002022E8" w:rsidRDefault="00CA3D2D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1,788,083</w:t>
            </w:r>
          </w:p>
        </w:tc>
        <w:tc>
          <w:tcPr>
            <w:tcW w:w="180" w:type="dxa"/>
          </w:tcPr>
          <w:p w14:paraId="2324B953" w14:textId="77777777" w:rsidR="00CA3D2D" w:rsidRPr="002022E8" w:rsidRDefault="00CA3D2D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E65EB2" w14:textId="77777777" w:rsidR="00CA3D2D" w:rsidRPr="002022E8" w:rsidRDefault="00CA3D2D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1,967,655</w:t>
            </w:r>
          </w:p>
        </w:tc>
      </w:tr>
      <w:tr w:rsidR="00CA3D2D" w:rsidRPr="00D81524" w14:paraId="3734FB38" w14:textId="77777777" w:rsidTr="00804A0D">
        <w:trPr>
          <w:trHeight w:val="20"/>
        </w:trPr>
        <w:tc>
          <w:tcPr>
            <w:tcW w:w="3510" w:type="dxa"/>
          </w:tcPr>
          <w:p w14:paraId="2585816E" w14:textId="77777777" w:rsidR="00CA3D2D" w:rsidRPr="002022E8" w:rsidRDefault="00CA3D2D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0DC31F52" w14:textId="77777777" w:rsidR="00CA3D2D" w:rsidRPr="002022E8" w:rsidRDefault="00CA3D2D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7,9</w:t>
            </w:r>
            <w:r w:rsidR="00F9477F">
              <w:rPr>
                <w:rFonts w:asciiTheme="majorBidi" w:hAnsiTheme="majorBidi" w:cstheme="majorBidi"/>
                <w:sz w:val="30"/>
                <w:szCs w:val="30"/>
              </w:rPr>
              <w:t>15,159</w:t>
            </w:r>
          </w:p>
        </w:tc>
        <w:tc>
          <w:tcPr>
            <w:tcW w:w="180" w:type="dxa"/>
          </w:tcPr>
          <w:p w14:paraId="119555C6" w14:textId="77777777" w:rsidR="00CA3D2D" w:rsidRPr="002022E8" w:rsidRDefault="00CA3D2D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9083D43" w14:textId="77777777" w:rsidR="00CA3D2D" w:rsidRPr="002022E8" w:rsidRDefault="00CA3D2D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7,953,365</w:t>
            </w:r>
          </w:p>
        </w:tc>
        <w:tc>
          <w:tcPr>
            <w:tcW w:w="180" w:type="dxa"/>
          </w:tcPr>
          <w:p w14:paraId="3C22ECE3" w14:textId="77777777" w:rsidR="00CA3D2D" w:rsidRPr="002022E8" w:rsidRDefault="00CA3D2D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2E68720" w14:textId="77777777" w:rsidR="00CA3D2D" w:rsidRPr="002022E8" w:rsidRDefault="00CA3D2D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6,606,929</w:t>
            </w:r>
          </w:p>
        </w:tc>
        <w:tc>
          <w:tcPr>
            <w:tcW w:w="180" w:type="dxa"/>
          </w:tcPr>
          <w:p w14:paraId="00DA951F" w14:textId="77777777" w:rsidR="00CA3D2D" w:rsidRPr="002022E8" w:rsidRDefault="00CA3D2D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97661B" w14:textId="77777777" w:rsidR="00CA3D2D" w:rsidRPr="002022E8" w:rsidRDefault="00CA3D2D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6,637,404</w:t>
            </w:r>
          </w:p>
        </w:tc>
      </w:tr>
      <w:tr w:rsidR="002022E8" w:rsidRPr="00D81524" w14:paraId="7382DFD0" w14:textId="77777777" w:rsidTr="00804A0D">
        <w:trPr>
          <w:trHeight w:val="20"/>
        </w:trPr>
        <w:tc>
          <w:tcPr>
            <w:tcW w:w="3510" w:type="dxa"/>
          </w:tcPr>
          <w:p w14:paraId="06965762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บวก 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260" w:type="dxa"/>
          </w:tcPr>
          <w:p w14:paraId="50A2FB61" w14:textId="77777777" w:rsidR="002022E8" w:rsidRPr="002022E8" w:rsidRDefault="00F9477F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112,448</w:t>
            </w:r>
          </w:p>
        </w:tc>
        <w:tc>
          <w:tcPr>
            <w:tcW w:w="180" w:type="dxa"/>
          </w:tcPr>
          <w:p w14:paraId="17929B99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E67EA83" w14:textId="77777777" w:rsidR="002022E8" w:rsidRPr="002022E8" w:rsidRDefault="002022E8" w:rsidP="0021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39C8AB1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7817FBE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210,047</w:t>
            </w:r>
          </w:p>
        </w:tc>
        <w:tc>
          <w:tcPr>
            <w:tcW w:w="180" w:type="dxa"/>
          </w:tcPr>
          <w:p w14:paraId="4E0E74E3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A712A4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22E8" w:rsidRPr="00D81524" w14:paraId="03817F40" w14:textId="77777777" w:rsidTr="00804A0D">
        <w:trPr>
          <w:trHeight w:val="20"/>
        </w:trPr>
        <w:tc>
          <w:tcPr>
            <w:tcW w:w="3510" w:type="dxa"/>
          </w:tcPr>
          <w:p w14:paraId="7ED11E47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260" w:type="dxa"/>
          </w:tcPr>
          <w:p w14:paraId="37838367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(7,783,800)</w:t>
            </w:r>
          </w:p>
        </w:tc>
        <w:tc>
          <w:tcPr>
            <w:tcW w:w="180" w:type="dxa"/>
          </w:tcPr>
          <w:p w14:paraId="4B54D8C4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10CA296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(7,783,800)</w:t>
            </w:r>
          </w:p>
        </w:tc>
        <w:tc>
          <w:tcPr>
            <w:tcW w:w="180" w:type="dxa"/>
          </w:tcPr>
          <w:p w14:paraId="2CC5FDA1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29FD89D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(6,600,442)</w:t>
            </w:r>
          </w:p>
        </w:tc>
        <w:tc>
          <w:tcPr>
            <w:tcW w:w="180" w:type="dxa"/>
          </w:tcPr>
          <w:p w14:paraId="0945D1AF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89E776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(6,600,442)</w:t>
            </w:r>
          </w:p>
        </w:tc>
      </w:tr>
      <w:tr w:rsidR="002022E8" w:rsidRPr="00D81524" w14:paraId="60C74D44" w14:textId="77777777" w:rsidTr="00804A0D">
        <w:trPr>
          <w:trHeight w:val="20"/>
        </w:trPr>
        <w:tc>
          <w:tcPr>
            <w:tcW w:w="3510" w:type="dxa"/>
          </w:tcPr>
          <w:p w14:paraId="19FB6483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รวมเงินลงทุนเพื่อค้าสุทธิ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4BBA26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2,025,104</w:t>
            </w:r>
          </w:p>
        </w:tc>
        <w:tc>
          <w:tcPr>
            <w:tcW w:w="180" w:type="dxa"/>
          </w:tcPr>
          <w:p w14:paraId="6031255C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73274B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2,025,104</w:t>
            </w:r>
          </w:p>
        </w:tc>
        <w:tc>
          <w:tcPr>
            <w:tcW w:w="180" w:type="dxa"/>
          </w:tcPr>
          <w:p w14:paraId="54B73F29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4FEFCB6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2,004,617</w:t>
            </w:r>
          </w:p>
        </w:tc>
        <w:tc>
          <w:tcPr>
            <w:tcW w:w="180" w:type="dxa"/>
          </w:tcPr>
          <w:p w14:paraId="15318C6A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8E47E20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2,004,617</w:t>
            </w:r>
          </w:p>
        </w:tc>
      </w:tr>
      <w:tr w:rsidR="002022E8" w:rsidRPr="002022E8" w14:paraId="69B08C56" w14:textId="77777777" w:rsidTr="00804A0D">
        <w:trPr>
          <w:trHeight w:val="20"/>
        </w:trPr>
        <w:tc>
          <w:tcPr>
            <w:tcW w:w="3510" w:type="dxa"/>
          </w:tcPr>
          <w:p w14:paraId="58EC1A05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74AF165E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BFA0B35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428CE238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1CF62D3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7C0F0261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6DB3940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03302964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2022E8" w:rsidRPr="00D81524" w14:paraId="2ED26AEF" w14:textId="77777777" w:rsidTr="00804A0D">
        <w:trPr>
          <w:trHeight w:val="20"/>
        </w:trPr>
        <w:tc>
          <w:tcPr>
            <w:tcW w:w="3510" w:type="dxa"/>
          </w:tcPr>
          <w:p w14:paraId="3504A320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60" w:type="dxa"/>
          </w:tcPr>
          <w:p w14:paraId="0DF2D1FA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76E2502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178E989E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481A589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CB86532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90EDC46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A252A3E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022E8" w:rsidRPr="00D81524" w14:paraId="63C04116" w14:textId="77777777" w:rsidTr="00804A0D">
        <w:trPr>
          <w:trHeight w:val="20"/>
        </w:trPr>
        <w:tc>
          <w:tcPr>
            <w:tcW w:w="3510" w:type="dxa"/>
          </w:tcPr>
          <w:p w14:paraId="595D2791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65C3D039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18,940</w:t>
            </w:r>
          </w:p>
        </w:tc>
        <w:tc>
          <w:tcPr>
            <w:tcW w:w="180" w:type="dxa"/>
            <w:vAlign w:val="bottom"/>
          </w:tcPr>
          <w:p w14:paraId="2417FFCA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7BC9D22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20,495</w:t>
            </w:r>
          </w:p>
        </w:tc>
        <w:tc>
          <w:tcPr>
            <w:tcW w:w="180" w:type="dxa"/>
          </w:tcPr>
          <w:p w14:paraId="29E4F666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FCD60C0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18,940</w:t>
            </w:r>
          </w:p>
        </w:tc>
        <w:tc>
          <w:tcPr>
            <w:tcW w:w="180" w:type="dxa"/>
            <w:vAlign w:val="bottom"/>
          </w:tcPr>
          <w:p w14:paraId="15057A59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335E95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20,385</w:t>
            </w:r>
          </w:p>
        </w:tc>
      </w:tr>
      <w:tr w:rsidR="002022E8" w:rsidRPr="00D81524" w14:paraId="162D4CF8" w14:textId="77777777" w:rsidTr="00804A0D">
        <w:trPr>
          <w:trHeight w:val="20"/>
        </w:trPr>
        <w:tc>
          <w:tcPr>
            <w:tcW w:w="3510" w:type="dxa"/>
          </w:tcPr>
          <w:p w14:paraId="618DC35B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บวก 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260" w:type="dxa"/>
          </w:tcPr>
          <w:p w14:paraId="168C5626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2,996</w:t>
            </w:r>
          </w:p>
        </w:tc>
        <w:tc>
          <w:tcPr>
            <w:tcW w:w="180" w:type="dxa"/>
            <w:vAlign w:val="bottom"/>
          </w:tcPr>
          <w:p w14:paraId="20D1AC59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6CDA32E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F9F52D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53F948B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2,886</w:t>
            </w:r>
          </w:p>
        </w:tc>
        <w:tc>
          <w:tcPr>
            <w:tcW w:w="180" w:type="dxa"/>
            <w:vAlign w:val="bottom"/>
          </w:tcPr>
          <w:p w14:paraId="33326021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9E9E57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22E8" w:rsidRPr="00D81524" w14:paraId="62FDAEAA" w14:textId="77777777" w:rsidTr="00804A0D">
        <w:trPr>
          <w:trHeight w:val="20"/>
        </w:trPr>
        <w:tc>
          <w:tcPr>
            <w:tcW w:w="3510" w:type="dxa"/>
          </w:tcPr>
          <w:p w14:paraId="62EE8601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97D23D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(1,441)</w:t>
            </w:r>
          </w:p>
        </w:tc>
        <w:tc>
          <w:tcPr>
            <w:tcW w:w="180" w:type="dxa"/>
            <w:vAlign w:val="bottom"/>
          </w:tcPr>
          <w:p w14:paraId="2269745C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2A1AD30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F7DD404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3B8588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(1,441)</w:t>
            </w:r>
          </w:p>
        </w:tc>
        <w:tc>
          <w:tcPr>
            <w:tcW w:w="180" w:type="dxa"/>
            <w:vAlign w:val="bottom"/>
          </w:tcPr>
          <w:p w14:paraId="6B7E7158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CF2CFC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22E8" w:rsidRPr="00D81524" w14:paraId="5A666BA0" w14:textId="77777777" w:rsidTr="00804A0D">
        <w:trPr>
          <w:trHeight w:val="161"/>
        </w:trPr>
        <w:tc>
          <w:tcPr>
            <w:tcW w:w="3510" w:type="dxa"/>
          </w:tcPr>
          <w:p w14:paraId="392297FC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รวมเงินลงทุนเผื่อขายสุทธิ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2D6B6B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20,495</w:t>
            </w:r>
          </w:p>
        </w:tc>
        <w:tc>
          <w:tcPr>
            <w:tcW w:w="180" w:type="dxa"/>
          </w:tcPr>
          <w:p w14:paraId="0C7EF603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B09A97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20,495</w:t>
            </w:r>
          </w:p>
        </w:tc>
        <w:tc>
          <w:tcPr>
            <w:tcW w:w="180" w:type="dxa"/>
          </w:tcPr>
          <w:p w14:paraId="7B279A53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9584B94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20,385</w:t>
            </w:r>
          </w:p>
        </w:tc>
        <w:tc>
          <w:tcPr>
            <w:tcW w:w="180" w:type="dxa"/>
          </w:tcPr>
          <w:p w14:paraId="0B583620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221166E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20,385</w:t>
            </w:r>
          </w:p>
        </w:tc>
      </w:tr>
      <w:tr w:rsidR="002022E8" w:rsidRPr="002022E8" w14:paraId="3773B6B2" w14:textId="77777777" w:rsidTr="00804A0D">
        <w:trPr>
          <w:trHeight w:val="233"/>
        </w:trPr>
        <w:tc>
          <w:tcPr>
            <w:tcW w:w="3510" w:type="dxa"/>
          </w:tcPr>
          <w:p w14:paraId="263BC805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5E753B0F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267A715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D81BB66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4FF320A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6D2F7861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12A1DC5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57C4E435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522C2" w:rsidRPr="002022E8" w14:paraId="23F9BE58" w14:textId="77777777" w:rsidTr="00804A0D">
        <w:trPr>
          <w:trHeight w:val="233"/>
        </w:trPr>
        <w:tc>
          <w:tcPr>
            <w:tcW w:w="3510" w:type="dxa"/>
          </w:tcPr>
          <w:p w14:paraId="1ADFBCD3" w14:textId="77777777" w:rsidR="007522C2" w:rsidRPr="002022E8" w:rsidRDefault="007522C2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45B9BF5" w14:textId="77777777" w:rsidR="007522C2" w:rsidRPr="002022E8" w:rsidRDefault="007522C2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97ACD6A" w14:textId="77777777" w:rsidR="007522C2" w:rsidRPr="002022E8" w:rsidRDefault="007522C2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172712F5" w14:textId="77777777" w:rsidR="007522C2" w:rsidRPr="002022E8" w:rsidRDefault="007522C2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10F045D" w14:textId="77777777" w:rsidR="007522C2" w:rsidRPr="002022E8" w:rsidRDefault="007522C2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82748F0" w14:textId="77777777" w:rsidR="007522C2" w:rsidRPr="002022E8" w:rsidRDefault="007522C2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6260145" w14:textId="77777777" w:rsidR="007522C2" w:rsidRPr="002022E8" w:rsidRDefault="007522C2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B0B84FE" w14:textId="77777777" w:rsidR="007522C2" w:rsidRPr="002022E8" w:rsidRDefault="007522C2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022E8" w:rsidRPr="00D81524" w14:paraId="0785DD27" w14:textId="77777777" w:rsidTr="00804A0D">
        <w:trPr>
          <w:trHeight w:val="20"/>
        </w:trPr>
        <w:tc>
          <w:tcPr>
            <w:tcW w:w="3510" w:type="dxa"/>
          </w:tcPr>
          <w:p w14:paraId="6D34A4A7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เงินลงทุนที่จะถือจนครบกำหนด</w:t>
            </w:r>
          </w:p>
        </w:tc>
        <w:tc>
          <w:tcPr>
            <w:tcW w:w="1260" w:type="dxa"/>
          </w:tcPr>
          <w:p w14:paraId="179D7A47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F68C6F2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41A4DA87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C6031C0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161823E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4CE6927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DA4D4D6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022E8" w:rsidRPr="00D81524" w14:paraId="13B54B7B" w14:textId="77777777" w:rsidTr="00804A0D">
        <w:trPr>
          <w:trHeight w:val="20"/>
        </w:trPr>
        <w:tc>
          <w:tcPr>
            <w:tcW w:w="3510" w:type="dxa"/>
          </w:tcPr>
          <w:p w14:paraId="3581D89E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เงินลงทุนในหลักทรัพย์รัฐบาล</w:t>
            </w:r>
          </w:p>
        </w:tc>
        <w:tc>
          <w:tcPr>
            <w:tcW w:w="1260" w:type="dxa"/>
          </w:tcPr>
          <w:p w14:paraId="515FE8C2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180" w:type="dxa"/>
          </w:tcPr>
          <w:p w14:paraId="67713FA1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EA2E591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499,932</w:t>
            </w:r>
          </w:p>
        </w:tc>
        <w:tc>
          <w:tcPr>
            <w:tcW w:w="180" w:type="dxa"/>
          </w:tcPr>
          <w:p w14:paraId="4A4DE2F6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908D7CD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495,000</w:t>
            </w:r>
          </w:p>
        </w:tc>
        <w:tc>
          <w:tcPr>
            <w:tcW w:w="180" w:type="dxa"/>
          </w:tcPr>
          <w:p w14:paraId="534BA48B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F456DE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491,575</w:t>
            </w:r>
          </w:p>
        </w:tc>
      </w:tr>
      <w:tr w:rsidR="002022E8" w:rsidRPr="00D81524" w14:paraId="5CD245A9" w14:textId="77777777" w:rsidTr="00804A0D">
        <w:trPr>
          <w:trHeight w:val="20"/>
        </w:trPr>
        <w:tc>
          <w:tcPr>
            <w:tcW w:w="3510" w:type="dxa"/>
          </w:tcPr>
          <w:p w14:paraId="2D1D7671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558ED6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(74)</w:t>
            </w:r>
          </w:p>
        </w:tc>
        <w:tc>
          <w:tcPr>
            <w:tcW w:w="180" w:type="dxa"/>
          </w:tcPr>
          <w:p w14:paraId="13559404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551C22FC" w14:textId="77777777" w:rsidR="002022E8" w:rsidRPr="002022E8" w:rsidRDefault="002022E8" w:rsidP="00727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3770CF7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393D63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(3,183)</w:t>
            </w:r>
          </w:p>
        </w:tc>
        <w:tc>
          <w:tcPr>
            <w:tcW w:w="180" w:type="dxa"/>
          </w:tcPr>
          <w:p w14:paraId="23F5011E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38A302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22E8" w:rsidRPr="00D81524" w14:paraId="110B047A" w14:textId="77777777" w:rsidTr="00804A0D">
        <w:trPr>
          <w:trHeight w:val="20"/>
        </w:trPr>
        <w:tc>
          <w:tcPr>
            <w:tcW w:w="3510" w:type="dxa"/>
          </w:tcPr>
          <w:p w14:paraId="09C75E9B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รวมเงินลงทุนที่จะถือจนครบกำหนดสุทธิ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851D9A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499,926</w:t>
            </w:r>
          </w:p>
        </w:tc>
        <w:tc>
          <w:tcPr>
            <w:tcW w:w="180" w:type="dxa"/>
          </w:tcPr>
          <w:p w14:paraId="4DCD66C0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BAA5E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499,932</w:t>
            </w:r>
          </w:p>
        </w:tc>
        <w:tc>
          <w:tcPr>
            <w:tcW w:w="180" w:type="dxa"/>
          </w:tcPr>
          <w:p w14:paraId="7AF3B116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1DD8A22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491,817</w:t>
            </w:r>
          </w:p>
        </w:tc>
        <w:tc>
          <w:tcPr>
            <w:tcW w:w="180" w:type="dxa"/>
          </w:tcPr>
          <w:p w14:paraId="5B091EFB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F65AEE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491,575</w:t>
            </w:r>
          </w:p>
        </w:tc>
      </w:tr>
      <w:tr w:rsidR="002022E8" w:rsidRPr="002022E8" w14:paraId="3A3AB854" w14:textId="77777777" w:rsidTr="00804A0D">
        <w:trPr>
          <w:trHeight w:val="20"/>
        </w:trPr>
        <w:tc>
          <w:tcPr>
            <w:tcW w:w="3510" w:type="dxa"/>
          </w:tcPr>
          <w:p w14:paraId="6EB76FA5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42F70B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A0C1C44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7DA52A2D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44FF982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23BF20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56812BB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A35D2F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2022E8" w:rsidRPr="00D81524" w14:paraId="15D18213" w14:textId="77777777" w:rsidTr="00804A0D">
        <w:trPr>
          <w:trHeight w:val="20"/>
        </w:trPr>
        <w:tc>
          <w:tcPr>
            <w:tcW w:w="3510" w:type="dxa"/>
          </w:tcPr>
          <w:p w14:paraId="79BE49DA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260" w:type="dxa"/>
          </w:tcPr>
          <w:p w14:paraId="14241A26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80BD149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0868C12E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5C7A527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7179FC9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059BAF5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D663A25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022E8" w:rsidRPr="00D81524" w14:paraId="61210271" w14:textId="77777777" w:rsidTr="00804A0D">
        <w:trPr>
          <w:trHeight w:val="20"/>
        </w:trPr>
        <w:tc>
          <w:tcPr>
            <w:tcW w:w="3510" w:type="dxa"/>
          </w:tcPr>
          <w:p w14:paraId="2177C435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0AAEECAA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16,56</w:t>
            </w:r>
            <w:r w:rsidR="00867F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3B9ED34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ECDCD9D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16,969</w:t>
            </w:r>
          </w:p>
        </w:tc>
        <w:tc>
          <w:tcPr>
            <w:tcW w:w="180" w:type="dxa"/>
          </w:tcPr>
          <w:p w14:paraId="7855E543" w14:textId="77777777" w:rsidR="002022E8" w:rsidRPr="002022E8" w:rsidRDefault="002022E8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492464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16,568</w:t>
            </w:r>
          </w:p>
        </w:tc>
        <w:tc>
          <w:tcPr>
            <w:tcW w:w="180" w:type="dxa"/>
            <w:shd w:val="clear" w:color="auto" w:fill="auto"/>
          </w:tcPr>
          <w:p w14:paraId="1B05DD48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06DB89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16,849</w:t>
            </w:r>
          </w:p>
        </w:tc>
      </w:tr>
      <w:tr w:rsidR="002022E8" w:rsidRPr="00D81524" w14:paraId="6F047ABB" w14:textId="77777777" w:rsidTr="00804A0D">
        <w:trPr>
          <w:trHeight w:val="20"/>
        </w:trPr>
        <w:tc>
          <w:tcPr>
            <w:tcW w:w="3510" w:type="dxa"/>
          </w:tcPr>
          <w:p w14:paraId="4A678390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รวมเงินลงทุนทั่วไป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02F1557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16,56</w:t>
            </w:r>
            <w:r w:rsidR="00867F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9525EE8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FBBE1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16,969</w:t>
            </w:r>
          </w:p>
        </w:tc>
        <w:tc>
          <w:tcPr>
            <w:tcW w:w="180" w:type="dxa"/>
          </w:tcPr>
          <w:p w14:paraId="6EA7878B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C07D369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16,568</w:t>
            </w:r>
          </w:p>
        </w:tc>
        <w:tc>
          <w:tcPr>
            <w:tcW w:w="180" w:type="dxa"/>
            <w:shd w:val="clear" w:color="auto" w:fill="auto"/>
          </w:tcPr>
          <w:p w14:paraId="43463CFC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89E6137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16,849</w:t>
            </w:r>
          </w:p>
        </w:tc>
      </w:tr>
      <w:tr w:rsidR="002022E8" w:rsidRPr="002022E8" w14:paraId="2C439463" w14:textId="77777777" w:rsidTr="00804A0D">
        <w:trPr>
          <w:trHeight w:val="20"/>
        </w:trPr>
        <w:tc>
          <w:tcPr>
            <w:tcW w:w="3510" w:type="dxa"/>
          </w:tcPr>
          <w:p w14:paraId="19E54C99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B85C62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17BCC411" w14:textId="77777777" w:rsidR="002022E8" w:rsidRPr="002022E8" w:rsidRDefault="002022E8" w:rsidP="002022E8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BA76F3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F7219A6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4ED930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76EEBEDB" w14:textId="77777777" w:rsidR="002022E8" w:rsidRPr="002022E8" w:rsidRDefault="002022E8" w:rsidP="002022E8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1CCF25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022E8" w:rsidRPr="00D81524" w14:paraId="6DFCE71C" w14:textId="77777777" w:rsidTr="00804A0D">
        <w:trPr>
          <w:trHeight w:val="20"/>
        </w:trPr>
        <w:tc>
          <w:tcPr>
            <w:tcW w:w="3510" w:type="dxa"/>
          </w:tcPr>
          <w:p w14:paraId="37A05A8E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DBEC318" w14:textId="77777777" w:rsidR="002022E8" w:rsidRPr="002022E8" w:rsidRDefault="002022E8" w:rsidP="00E14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2,562,09</w:t>
            </w:r>
            <w:r w:rsidR="00867F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3A4F2A77" w14:textId="77777777" w:rsidR="002022E8" w:rsidRPr="002022E8" w:rsidRDefault="002022E8" w:rsidP="002022E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1CDA4B" w14:textId="77777777" w:rsidR="002022E8" w:rsidRPr="002022E8" w:rsidRDefault="002022E8" w:rsidP="00E14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2,562,500</w:t>
            </w:r>
          </w:p>
        </w:tc>
        <w:tc>
          <w:tcPr>
            <w:tcW w:w="180" w:type="dxa"/>
          </w:tcPr>
          <w:p w14:paraId="0FEF3887" w14:textId="77777777" w:rsidR="002022E8" w:rsidRPr="002022E8" w:rsidRDefault="002022E8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7585F3E" w14:textId="77777777" w:rsidR="002022E8" w:rsidRPr="002022E8" w:rsidRDefault="002022E8" w:rsidP="00E14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2,533,387</w:t>
            </w:r>
          </w:p>
        </w:tc>
        <w:tc>
          <w:tcPr>
            <w:tcW w:w="180" w:type="dxa"/>
            <w:vAlign w:val="bottom"/>
          </w:tcPr>
          <w:p w14:paraId="444AC350" w14:textId="77777777" w:rsidR="002022E8" w:rsidRPr="002022E8" w:rsidRDefault="002022E8" w:rsidP="002022E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3339C39" w14:textId="77777777" w:rsidR="002022E8" w:rsidRPr="002022E8" w:rsidRDefault="002022E8" w:rsidP="00E14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2,533,426</w:t>
            </w:r>
          </w:p>
        </w:tc>
      </w:tr>
      <w:tr w:rsidR="008563D9" w:rsidRPr="00D81524" w14:paraId="581BDB91" w14:textId="77777777" w:rsidTr="008563D9">
        <w:trPr>
          <w:trHeight w:val="20"/>
        </w:trPr>
        <w:tc>
          <w:tcPr>
            <w:tcW w:w="3510" w:type="dxa"/>
          </w:tcPr>
          <w:p w14:paraId="07CFC1E5" w14:textId="77777777" w:rsidR="008563D9" w:rsidRPr="002022E8" w:rsidRDefault="008563D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84E1348" w14:textId="77777777" w:rsidR="008563D9" w:rsidRPr="002022E8" w:rsidRDefault="008563D9" w:rsidP="00E14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46879F" w14:textId="77777777" w:rsidR="008563D9" w:rsidRPr="002022E8" w:rsidRDefault="008563D9" w:rsidP="002022E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ACDD022" w14:textId="77777777" w:rsidR="008563D9" w:rsidRPr="002022E8" w:rsidRDefault="008563D9" w:rsidP="00E14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B65516" w14:textId="77777777" w:rsidR="008563D9" w:rsidRPr="002022E8" w:rsidRDefault="008563D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1EAF154" w14:textId="77777777" w:rsidR="008563D9" w:rsidRPr="002022E8" w:rsidRDefault="008563D9" w:rsidP="00E14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38F02B" w14:textId="77777777" w:rsidR="008563D9" w:rsidRPr="002022E8" w:rsidRDefault="008563D9" w:rsidP="002022E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62747E" w14:textId="77777777" w:rsidR="008563D9" w:rsidRPr="002022E8" w:rsidRDefault="008563D9" w:rsidP="00E14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61E0C" w:rsidRPr="002022E8" w14:paraId="2216E660" w14:textId="77777777" w:rsidTr="00804A0D">
        <w:trPr>
          <w:trHeight w:val="416"/>
        </w:trPr>
        <w:tc>
          <w:tcPr>
            <w:tcW w:w="3510" w:type="dxa"/>
          </w:tcPr>
          <w:p w14:paraId="65174043" w14:textId="3F08070B" w:rsidR="00861E0C" w:rsidRPr="002022E8" w:rsidRDefault="002022E8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br w:type="page"/>
            </w:r>
            <w:r w:rsidR="00861E0C" w:rsidRPr="002022E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861E0C" w:rsidRPr="002022E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861E0C" w:rsidRPr="002022E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580" w:type="dxa"/>
            <w:gridSpan w:val="8"/>
          </w:tcPr>
          <w:p w14:paraId="48092680" w14:textId="77777777" w:rsidR="00861E0C" w:rsidRPr="002022E8" w:rsidRDefault="00861E0C" w:rsidP="002022E8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3BF1" w:rsidRPr="002022E8" w14:paraId="7D863586" w14:textId="77777777" w:rsidTr="00804A0D">
        <w:trPr>
          <w:trHeight w:val="20"/>
        </w:trPr>
        <w:tc>
          <w:tcPr>
            <w:tcW w:w="3510" w:type="dxa"/>
          </w:tcPr>
          <w:p w14:paraId="6390BD9A" w14:textId="77777777" w:rsidR="00393BF1" w:rsidRPr="002022E8" w:rsidRDefault="00393BF1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</w:tcPr>
          <w:p w14:paraId="42C696C9" w14:textId="77777777" w:rsidR="00393BF1" w:rsidRPr="002022E8" w:rsidRDefault="00393BF1" w:rsidP="002022E8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30 มิถุนายน 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14:paraId="57936EB1" w14:textId="77777777" w:rsidR="00393BF1" w:rsidRPr="002022E8" w:rsidRDefault="00393BF1" w:rsidP="002022E8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4E0A55B1" w14:textId="77777777" w:rsidR="00393BF1" w:rsidRPr="002022E8" w:rsidRDefault="00393BF1" w:rsidP="002022E8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31 ธันวาคม 2561</w:t>
            </w:r>
          </w:p>
        </w:tc>
      </w:tr>
      <w:tr w:rsidR="00861E0C" w:rsidRPr="002022E8" w14:paraId="6FE0627C" w14:textId="77777777" w:rsidTr="00804A0D">
        <w:trPr>
          <w:trHeight w:val="20"/>
        </w:trPr>
        <w:tc>
          <w:tcPr>
            <w:tcW w:w="3510" w:type="dxa"/>
          </w:tcPr>
          <w:p w14:paraId="20C047CC" w14:textId="77777777" w:rsidR="00861E0C" w:rsidRPr="002022E8" w:rsidRDefault="00861E0C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B8F292A" w14:textId="77777777" w:rsidR="00861E0C" w:rsidRPr="002022E8" w:rsidRDefault="00861E0C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180" w:type="dxa"/>
          </w:tcPr>
          <w:p w14:paraId="0E2AF1C0" w14:textId="77777777" w:rsidR="00861E0C" w:rsidRPr="002022E8" w:rsidRDefault="00861E0C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2088FCC9" w14:textId="77777777" w:rsidR="00861E0C" w:rsidRPr="002022E8" w:rsidRDefault="00861E0C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256810A" w14:textId="77777777" w:rsidR="00861E0C" w:rsidRPr="002022E8" w:rsidRDefault="00861E0C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BA12431" w14:textId="77777777" w:rsidR="00861E0C" w:rsidRPr="002022E8" w:rsidRDefault="00861E0C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180" w:type="dxa"/>
          </w:tcPr>
          <w:p w14:paraId="3FF6312F" w14:textId="77777777" w:rsidR="00861E0C" w:rsidRPr="002022E8" w:rsidRDefault="00861E0C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2C9B98E" w14:textId="77777777" w:rsidR="00861E0C" w:rsidRPr="002022E8" w:rsidRDefault="00861E0C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61E0C" w:rsidRPr="002022E8" w14:paraId="27B38570" w14:textId="77777777" w:rsidTr="00804A0D">
        <w:trPr>
          <w:trHeight w:val="20"/>
        </w:trPr>
        <w:tc>
          <w:tcPr>
            <w:tcW w:w="3510" w:type="dxa"/>
          </w:tcPr>
          <w:p w14:paraId="0E2F3074" w14:textId="77777777" w:rsidR="00861E0C" w:rsidRPr="002022E8" w:rsidRDefault="00861E0C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36279ED" w14:textId="77777777" w:rsidR="00861E0C" w:rsidRPr="002022E8" w:rsidRDefault="00861E0C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180" w:type="dxa"/>
          </w:tcPr>
          <w:p w14:paraId="33EC643F" w14:textId="77777777" w:rsidR="00861E0C" w:rsidRPr="002022E8" w:rsidRDefault="00861E0C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0ECE94FD" w14:textId="77777777" w:rsidR="00861E0C" w:rsidRPr="002022E8" w:rsidRDefault="00861E0C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80" w:type="dxa"/>
          </w:tcPr>
          <w:p w14:paraId="2636680E" w14:textId="77777777" w:rsidR="00861E0C" w:rsidRPr="002022E8" w:rsidRDefault="00861E0C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042B921" w14:textId="77777777" w:rsidR="00861E0C" w:rsidRPr="002022E8" w:rsidRDefault="00861E0C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180" w:type="dxa"/>
          </w:tcPr>
          <w:p w14:paraId="6AC4EADF" w14:textId="77777777" w:rsidR="00861E0C" w:rsidRPr="002022E8" w:rsidRDefault="00861E0C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735C95" w14:textId="77777777" w:rsidR="00861E0C" w:rsidRPr="002022E8" w:rsidRDefault="00861E0C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61E0C" w:rsidRPr="002022E8" w14:paraId="6CB325E2" w14:textId="77777777" w:rsidTr="00804A0D">
        <w:trPr>
          <w:trHeight w:val="20"/>
        </w:trPr>
        <w:tc>
          <w:tcPr>
            <w:tcW w:w="3510" w:type="dxa"/>
          </w:tcPr>
          <w:p w14:paraId="2D12F434" w14:textId="77777777" w:rsidR="00861E0C" w:rsidRPr="002022E8" w:rsidRDefault="00861E0C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8"/>
          </w:tcPr>
          <w:p w14:paraId="4B2F328D" w14:textId="77777777" w:rsidR="00861E0C" w:rsidRPr="002022E8" w:rsidRDefault="00861E0C" w:rsidP="002022E8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1E0C" w:rsidRPr="002022E8" w14:paraId="5710CD88" w14:textId="77777777" w:rsidTr="00804A0D">
        <w:trPr>
          <w:trHeight w:val="20"/>
        </w:trPr>
        <w:tc>
          <w:tcPr>
            <w:tcW w:w="3510" w:type="dxa"/>
          </w:tcPr>
          <w:p w14:paraId="2FC14710" w14:textId="77777777" w:rsidR="00861E0C" w:rsidRPr="002022E8" w:rsidRDefault="00861E0C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260" w:type="dxa"/>
          </w:tcPr>
          <w:p w14:paraId="24D0034F" w14:textId="77777777" w:rsidR="00861E0C" w:rsidRPr="002022E8" w:rsidRDefault="00861E0C" w:rsidP="00511A4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B1BC703" w14:textId="77777777" w:rsidR="00861E0C" w:rsidRPr="002022E8" w:rsidRDefault="00861E0C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53AEABB6" w14:textId="77777777" w:rsidR="00861E0C" w:rsidRPr="002022E8" w:rsidRDefault="00861E0C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EFE34FD" w14:textId="77777777" w:rsidR="00861E0C" w:rsidRPr="002022E8" w:rsidRDefault="00861E0C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80"/>
              </w:tabs>
              <w:spacing w:line="240" w:lineRule="auto"/>
              <w:ind w:left="-4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943BFE1" w14:textId="77777777" w:rsidR="00861E0C" w:rsidRPr="002022E8" w:rsidRDefault="00861E0C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724D8DB" w14:textId="77777777" w:rsidR="00861E0C" w:rsidRPr="002022E8" w:rsidRDefault="00861E0C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BA0134A" w14:textId="77777777" w:rsidR="00861E0C" w:rsidRPr="002022E8" w:rsidRDefault="00861E0C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733B9" w:rsidRPr="002022E8" w14:paraId="488C6C5F" w14:textId="77777777" w:rsidTr="00804A0D">
        <w:trPr>
          <w:trHeight w:val="20"/>
        </w:trPr>
        <w:tc>
          <w:tcPr>
            <w:tcW w:w="3510" w:type="dxa"/>
          </w:tcPr>
          <w:p w14:paraId="3AA9B778" w14:textId="77777777" w:rsidR="001733B9" w:rsidRPr="002022E8" w:rsidRDefault="001733B9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1BF04100" w14:textId="77777777" w:rsidR="001733B9" w:rsidRPr="002022E8" w:rsidRDefault="001733B9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1,781,297</w:t>
            </w:r>
          </w:p>
        </w:tc>
        <w:tc>
          <w:tcPr>
            <w:tcW w:w="180" w:type="dxa"/>
          </w:tcPr>
          <w:p w14:paraId="6AFA5EA3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20D718D" w14:textId="77777777" w:rsidR="001733B9" w:rsidRPr="002022E8" w:rsidRDefault="001733B9" w:rsidP="00E14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1,855,539</w:t>
            </w:r>
          </w:p>
        </w:tc>
        <w:tc>
          <w:tcPr>
            <w:tcW w:w="180" w:type="dxa"/>
          </w:tcPr>
          <w:p w14:paraId="78C9FC12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7D8342C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1,788,083</w:t>
            </w:r>
          </w:p>
        </w:tc>
        <w:tc>
          <w:tcPr>
            <w:tcW w:w="180" w:type="dxa"/>
          </w:tcPr>
          <w:p w14:paraId="3C568315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EF8349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1,967,655</w:t>
            </w:r>
          </w:p>
        </w:tc>
      </w:tr>
      <w:tr w:rsidR="001733B9" w:rsidRPr="002022E8" w14:paraId="3BA2E87C" w14:textId="77777777" w:rsidTr="00804A0D">
        <w:trPr>
          <w:trHeight w:val="20"/>
        </w:trPr>
        <w:tc>
          <w:tcPr>
            <w:tcW w:w="3510" w:type="dxa"/>
          </w:tcPr>
          <w:p w14:paraId="4E266515" w14:textId="77777777" w:rsidR="001733B9" w:rsidRPr="002022E8" w:rsidRDefault="001733B9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3200B809" w14:textId="77777777" w:rsidR="001733B9" w:rsidRPr="002022E8" w:rsidRDefault="001733B9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7,9</w:t>
            </w:r>
            <w:r w:rsidR="005C05BF" w:rsidRPr="002022E8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9477F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180" w:type="dxa"/>
          </w:tcPr>
          <w:p w14:paraId="60A11034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DF77A0D" w14:textId="77777777" w:rsidR="001733B9" w:rsidRPr="002022E8" w:rsidRDefault="001733B9" w:rsidP="00E14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BE4C1E" w:rsidRPr="002022E8">
              <w:rPr>
                <w:rFonts w:asciiTheme="majorBidi" w:hAnsiTheme="majorBidi" w:cstheme="majorBidi"/>
                <w:sz w:val="30"/>
                <w:szCs w:val="30"/>
              </w:rPr>
              <w:t>953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E4C1E" w:rsidRPr="002022E8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180" w:type="dxa"/>
          </w:tcPr>
          <w:p w14:paraId="3A12126D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259A0EF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6,606,929</w:t>
            </w:r>
          </w:p>
        </w:tc>
        <w:tc>
          <w:tcPr>
            <w:tcW w:w="180" w:type="dxa"/>
          </w:tcPr>
          <w:p w14:paraId="237FD9A7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CD9390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6,637,404</w:t>
            </w:r>
          </w:p>
        </w:tc>
      </w:tr>
      <w:tr w:rsidR="001733B9" w:rsidRPr="002022E8" w14:paraId="55CEEB90" w14:textId="77777777" w:rsidTr="00804A0D">
        <w:trPr>
          <w:trHeight w:val="20"/>
        </w:trPr>
        <w:tc>
          <w:tcPr>
            <w:tcW w:w="3510" w:type="dxa"/>
          </w:tcPr>
          <w:p w14:paraId="73BDA98C" w14:textId="77777777" w:rsidR="001733B9" w:rsidRPr="002022E8" w:rsidRDefault="001733B9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บวก 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260" w:type="dxa"/>
          </w:tcPr>
          <w:p w14:paraId="4E1E4B28" w14:textId="77777777" w:rsidR="001733B9" w:rsidRPr="002022E8" w:rsidRDefault="005C05BF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="001733B9" w:rsidRPr="002022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180" w:type="dxa"/>
          </w:tcPr>
          <w:p w14:paraId="7B361B90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5CC61F0" w14:textId="77777777" w:rsidR="001733B9" w:rsidRPr="002022E8" w:rsidRDefault="001733B9" w:rsidP="0021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CD6337D" w14:textId="77777777" w:rsidR="001733B9" w:rsidRPr="002022E8" w:rsidRDefault="001733B9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082338D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210,047</w:t>
            </w:r>
          </w:p>
        </w:tc>
        <w:tc>
          <w:tcPr>
            <w:tcW w:w="180" w:type="dxa"/>
          </w:tcPr>
          <w:p w14:paraId="4E008CDA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285EF1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33B9" w:rsidRPr="002022E8" w14:paraId="7A08E65A" w14:textId="77777777" w:rsidTr="00804A0D">
        <w:trPr>
          <w:trHeight w:val="20"/>
        </w:trPr>
        <w:tc>
          <w:tcPr>
            <w:tcW w:w="3510" w:type="dxa"/>
          </w:tcPr>
          <w:p w14:paraId="7E2FCD00" w14:textId="77777777" w:rsidR="001733B9" w:rsidRPr="002022E8" w:rsidRDefault="001733B9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022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260" w:type="dxa"/>
          </w:tcPr>
          <w:p w14:paraId="0AD8631A" w14:textId="77777777" w:rsidR="001733B9" w:rsidRPr="002022E8" w:rsidRDefault="001733B9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(7,783,800)</w:t>
            </w:r>
          </w:p>
        </w:tc>
        <w:tc>
          <w:tcPr>
            <w:tcW w:w="180" w:type="dxa"/>
          </w:tcPr>
          <w:p w14:paraId="2A5E97B7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9EF14F6" w14:textId="77777777" w:rsidR="001733B9" w:rsidRPr="002022E8" w:rsidRDefault="001733B9" w:rsidP="00E14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(7,783,800)</w:t>
            </w:r>
          </w:p>
        </w:tc>
        <w:tc>
          <w:tcPr>
            <w:tcW w:w="180" w:type="dxa"/>
          </w:tcPr>
          <w:p w14:paraId="3403CDCD" w14:textId="77777777" w:rsidR="001733B9" w:rsidRPr="002022E8" w:rsidRDefault="001733B9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FB004D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(6,600,442)</w:t>
            </w:r>
          </w:p>
        </w:tc>
        <w:tc>
          <w:tcPr>
            <w:tcW w:w="180" w:type="dxa"/>
          </w:tcPr>
          <w:p w14:paraId="084740C0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8BB0C3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(6,600,442)</w:t>
            </w:r>
          </w:p>
        </w:tc>
      </w:tr>
      <w:tr w:rsidR="001733B9" w:rsidRPr="002022E8" w14:paraId="098A07EF" w14:textId="77777777" w:rsidTr="00804A0D">
        <w:trPr>
          <w:trHeight w:val="20"/>
        </w:trPr>
        <w:tc>
          <w:tcPr>
            <w:tcW w:w="3510" w:type="dxa"/>
          </w:tcPr>
          <w:p w14:paraId="427A0FC5" w14:textId="77777777" w:rsidR="001733B9" w:rsidRPr="002022E8" w:rsidRDefault="001733B9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รวมเงินลงทุนเพื่อค้าสุทธิ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BBC2D2" w14:textId="77777777" w:rsidR="001733B9" w:rsidRPr="002022E8" w:rsidRDefault="001733B9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2,025,10</w:t>
            </w:r>
            <w:r w:rsidR="00F32C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412DCC5A" w14:textId="77777777" w:rsidR="001733B9" w:rsidRPr="002022E8" w:rsidRDefault="001733B9" w:rsidP="002022E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57F46" w14:textId="77777777" w:rsidR="001733B9" w:rsidRPr="002022E8" w:rsidRDefault="00BE4C1E" w:rsidP="00E14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733B9"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025</w:t>
            </w:r>
            <w:r w:rsidR="001733B9"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</w:p>
        </w:tc>
        <w:tc>
          <w:tcPr>
            <w:tcW w:w="180" w:type="dxa"/>
          </w:tcPr>
          <w:p w14:paraId="0EF06D76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8A3F0DB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2,004,617</w:t>
            </w:r>
          </w:p>
        </w:tc>
        <w:tc>
          <w:tcPr>
            <w:tcW w:w="180" w:type="dxa"/>
          </w:tcPr>
          <w:p w14:paraId="045BC2C0" w14:textId="77777777" w:rsidR="001733B9" w:rsidRPr="002022E8" w:rsidRDefault="001733B9" w:rsidP="002022E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F4AF446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2,004,617</w:t>
            </w:r>
          </w:p>
        </w:tc>
      </w:tr>
      <w:tr w:rsidR="00393BF1" w:rsidRPr="00511A4C" w14:paraId="0C82D9A9" w14:textId="77777777" w:rsidTr="00804A0D">
        <w:trPr>
          <w:trHeight w:val="20"/>
        </w:trPr>
        <w:tc>
          <w:tcPr>
            <w:tcW w:w="3510" w:type="dxa"/>
          </w:tcPr>
          <w:p w14:paraId="0F5F21E3" w14:textId="77777777" w:rsidR="00393BF1" w:rsidRPr="00511A4C" w:rsidRDefault="00393BF1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FA3AE92" w14:textId="77777777" w:rsidR="00393BF1" w:rsidRPr="00511A4C" w:rsidRDefault="00393BF1" w:rsidP="00511A4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556CFE37" w14:textId="77777777" w:rsidR="00393BF1" w:rsidRPr="00511A4C" w:rsidRDefault="00393BF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51616264" w14:textId="77777777" w:rsidR="00393BF1" w:rsidRPr="00511A4C" w:rsidRDefault="00393BF1" w:rsidP="00E146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4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20086B13" w14:textId="77777777" w:rsidR="00393BF1" w:rsidRPr="00511A4C" w:rsidRDefault="00393BF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007C15" w14:textId="77777777" w:rsidR="00393BF1" w:rsidRPr="00511A4C" w:rsidRDefault="00393BF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73A53D11" w14:textId="77777777" w:rsidR="00393BF1" w:rsidRPr="00511A4C" w:rsidRDefault="00393BF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24B6BB" w14:textId="77777777" w:rsidR="00393BF1" w:rsidRPr="00511A4C" w:rsidRDefault="00393BF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93BF1" w:rsidRPr="002022E8" w14:paraId="6FB95705" w14:textId="77777777" w:rsidTr="00804A0D">
        <w:trPr>
          <w:trHeight w:val="20"/>
        </w:trPr>
        <w:tc>
          <w:tcPr>
            <w:tcW w:w="3510" w:type="dxa"/>
          </w:tcPr>
          <w:p w14:paraId="12E4E4F1" w14:textId="77777777" w:rsidR="00393BF1" w:rsidRPr="002022E8" w:rsidRDefault="00393BF1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60" w:type="dxa"/>
          </w:tcPr>
          <w:p w14:paraId="722F9C08" w14:textId="77777777" w:rsidR="00393BF1" w:rsidRPr="002022E8" w:rsidRDefault="00393BF1" w:rsidP="00511A4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781DEBC" w14:textId="77777777" w:rsidR="00393BF1" w:rsidRPr="002022E8" w:rsidRDefault="00393BF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3C4AA7A4" w14:textId="77777777" w:rsidR="00393BF1" w:rsidRPr="002022E8" w:rsidRDefault="00393BF1" w:rsidP="00E146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4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70E1426" w14:textId="77777777" w:rsidR="00393BF1" w:rsidRPr="002022E8" w:rsidRDefault="00393BF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227B9EB" w14:textId="77777777" w:rsidR="00393BF1" w:rsidRPr="002022E8" w:rsidRDefault="00393BF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914241F" w14:textId="77777777" w:rsidR="00393BF1" w:rsidRPr="002022E8" w:rsidRDefault="00393BF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BA7222" w14:textId="77777777" w:rsidR="00393BF1" w:rsidRPr="002022E8" w:rsidRDefault="00393BF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733B9" w:rsidRPr="002022E8" w14:paraId="6F0A00B8" w14:textId="77777777" w:rsidTr="00804A0D">
        <w:trPr>
          <w:trHeight w:val="20"/>
        </w:trPr>
        <w:tc>
          <w:tcPr>
            <w:tcW w:w="3510" w:type="dxa"/>
          </w:tcPr>
          <w:p w14:paraId="344C3E66" w14:textId="77777777" w:rsidR="001733B9" w:rsidRPr="002022E8" w:rsidRDefault="001733B9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6C0291F7" w14:textId="77777777" w:rsidR="001733B9" w:rsidRPr="002022E8" w:rsidRDefault="001733B9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18,940</w:t>
            </w:r>
          </w:p>
        </w:tc>
        <w:tc>
          <w:tcPr>
            <w:tcW w:w="180" w:type="dxa"/>
            <w:vAlign w:val="bottom"/>
          </w:tcPr>
          <w:p w14:paraId="39A69270" w14:textId="77777777" w:rsidR="001733B9" w:rsidRPr="002022E8" w:rsidRDefault="001733B9" w:rsidP="002022E8">
            <w:pPr>
              <w:tabs>
                <w:tab w:val="decimal" w:pos="1080"/>
              </w:tabs>
              <w:spacing w:line="240" w:lineRule="auto"/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64CA722" w14:textId="77777777" w:rsidR="001733B9" w:rsidRPr="002022E8" w:rsidRDefault="001733B9" w:rsidP="00E14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20,495</w:t>
            </w:r>
          </w:p>
        </w:tc>
        <w:tc>
          <w:tcPr>
            <w:tcW w:w="180" w:type="dxa"/>
          </w:tcPr>
          <w:p w14:paraId="05B49208" w14:textId="77777777" w:rsidR="001733B9" w:rsidRPr="002022E8" w:rsidRDefault="001733B9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B52E5BD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18,940</w:t>
            </w:r>
          </w:p>
        </w:tc>
        <w:tc>
          <w:tcPr>
            <w:tcW w:w="180" w:type="dxa"/>
            <w:vAlign w:val="bottom"/>
          </w:tcPr>
          <w:p w14:paraId="364483A3" w14:textId="77777777" w:rsidR="001733B9" w:rsidRPr="002022E8" w:rsidRDefault="001733B9" w:rsidP="002022E8">
            <w:pPr>
              <w:tabs>
                <w:tab w:val="decimal" w:pos="1080"/>
              </w:tabs>
              <w:spacing w:line="240" w:lineRule="auto"/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7AE757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20,385</w:t>
            </w:r>
          </w:p>
        </w:tc>
      </w:tr>
      <w:tr w:rsidR="001733B9" w:rsidRPr="002022E8" w14:paraId="42DCFE2A" w14:textId="77777777" w:rsidTr="00804A0D">
        <w:trPr>
          <w:trHeight w:val="20"/>
        </w:trPr>
        <w:tc>
          <w:tcPr>
            <w:tcW w:w="3510" w:type="dxa"/>
          </w:tcPr>
          <w:p w14:paraId="6DCA8675" w14:textId="77777777" w:rsidR="001733B9" w:rsidRPr="002022E8" w:rsidRDefault="001733B9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บวก 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ค่าเผื่อการปรับมูลค่า</w:t>
            </w:r>
          </w:p>
        </w:tc>
        <w:tc>
          <w:tcPr>
            <w:tcW w:w="1260" w:type="dxa"/>
          </w:tcPr>
          <w:p w14:paraId="0D951AD6" w14:textId="77777777" w:rsidR="001733B9" w:rsidRPr="002022E8" w:rsidRDefault="001733B9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2,996</w:t>
            </w:r>
          </w:p>
        </w:tc>
        <w:tc>
          <w:tcPr>
            <w:tcW w:w="180" w:type="dxa"/>
            <w:vAlign w:val="bottom"/>
          </w:tcPr>
          <w:p w14:paraId="2C333F9D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51C2288" w14:textId="77777777" w:rsidR="001733B9" w:rsidRPr="002022E8" w:rsidRDefault="001733B9" w:rsidP="00E14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3659398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ADC2667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2,886</w:t>
            </w:r>
          </w:p>
        </w:tc>
        <w:tc>
          <w:tcPr>
            <w:tcW w:w="180" w:type="dxa"/>
            <w:vAlign w:val="bottom"/>
          </w:tcPr>
          <w:p w14:paraId="7ABA24BE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20795E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33B9" w:rsidRPr="002022E8" w14:paraId="760BBBF2" w14:textId="77777777" w:rsidTr="00804A0D">
        <w:trPr>
          <w:trHeight w:val="20"/>
        </w:trPr>
        <w:tc>
          <w:tcPr>
            <w:tcW w:w="3510" w:type="dxa"/>
          </w:tcPr>
          <w:p w14:paraId="330F6421" w14:textId="77777777" w:rsidR="001733B9" w:rsidRPr="002022E8" w:rsidRDefault="001733B9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260" w:type="dxa"/>
          </w:tcPr>
          <w:p w14:paraId="70811BC7" w14:textId="77777777" w:rsidR="001733B9" w:rsidRPr="002022E8" w:rsidRDefault="001733B9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(1,441)</w:t>
            </w:r>
          </w:p>
        </w:tc>
        <w:tc>
          <w:tcPr>
            <w:tcW w:w="180" w:type="dxa"/>
            <w:vAlign w:val="bottom"/>
          </w:tcPr>
          <w:p w14:paraId="2413A0AC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007B83C" w14:textId="77777777" w:rsidR="001733B9" w:rsidRPr="002022E8" w:rsidRDefault="001733B9" w:rsidP="00E14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3338FCA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C2028DA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(1,441)</w:t>
            </w:r>
          </w:p>
        </w:tc>
        <w:tc>
          <w:tcPr>
            <w:tcW w:w="180" w:type="dxa"/>
            <w:vAlign w:val="bottom"/>
          </w:tcPr>
          <w:p w14:paraId="08CBFF53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0EDB9C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33B9" w:rsidRPr="002022E8" w14:paraId="380E9C84" w14:textId="77777777" w:rsidTr="00804A0D">
        <w:trPr>
          <w:trHeight w:val="161"/>
        </w:trPr>
        <w:tc>
          <w:tcPr>
            <w:tcW w:w="3510" w:type="dxa"/>
          </w:tcPr>
          <w:p w14:paraId="3B362FAC" w14:textId="77777777" w:rsidR="001733B9" w:rsidRPr="002022E8" w:rsidRDefault="001733B9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รวมเงินลงทุนเผื่อขายสุทธิ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8CF9D99" w14:textId="77777777" w:rsidR="001733B9" w:rsidRPr="002022E8" w:rsidRDefault="001733B9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20,495</w:t>
            </w:r>
          </w:p>
        </w:tc>
        <w:tc>
          <w:tcPr>
            <w:tcW w:w="180" w:type="dxa"/>
          </w:tcPr>
          <w:p w14:paraId="3FDDAE54" w14:textId="77777777" w:rsidR="001733B9" w:rsidRPr="002022E8" w:rsidRDefault="001733B9" w:rsidP="002022E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75ABC0" w14:textId="77777777" w:rsidR="001733B9" w:rsidRPr="002022E8" w:rsidRDefault="001733B9" w:rsidP="00E14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20,495</w:t>
            </w:r>
          </w:p>
        </w:tc>
        <w:tc>
          <w:tcPr>
            <w:tcW w:w="180" w:type="dxa"/>
          </w:tcPr>
          <w:p w14:paraId="5B4AB96B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B82173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20,385</w:t>
            </w:r>
          </w:p>
        </w:tc>
        <w:tc>
          <w:tcPr>
            <w:tcW w:w="180" w:type="dxa"/>
          </w:tcPr>
          <w:p w14:paraId="1EE821FB" w14:textId="77777777" w:rsidR="001733B9" w:rsidRPr="002022E8" w:rsidRDefault="001733B9" w:rsidP="002022E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A6C4E8F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20,385</w:t>
            </w:r>
          </w:p>
        </w:tc>
      </w:tr>
      <w:tr w:rsidR="00393BF1" w:rsidRPr="002022E8" w14:paraId="292D755E" w14:textId="77777777" w:rsidTr="00804A0D">
        <w:trPr>
          <w:trHeight w:val="233"/>
        </w:trPr>
        <w:tc>
          <w:tcPr>
            <w:tcW w:w="3510" w:type="dxa"/>
          </w:tcPr>
          <w:p w14:paraId="310497BD" w14:textId="77777777" w:rsidR="00393BF1" w:rsidRPr="002022E8" w:rsidRDefault="00393BF1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เงินลงทุนที่จะถือจนครบกำหนด</w:t>
            </w:r>
          </w:p>
        </w:tc>
        <w:tc>
          <w:tcPr>
            <w:tcW w:w="1260" w:type="dxa"/>
          </w:tcPr>
          <w:p w14:paraId="183E0614" w14:textId="77777777" w:rsidR="00393BF1" w:rsidRPr="002022E8" w:rsidRDefault="00393BF1" w:rsidP="00511A4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E7BEDA2" w14:textId="77777777" w:rsidR="00393BF1" w:rsidRPr="002022E8" w:rsidRDefault="00393BF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13581474" w14:textId="77777777" w:rsidR="00393BF1" w:rsidRPr="002022E8" w:rsidRDefault="00393BF1" w:rsidP="00E146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4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5156D40" w14:textId="77777777" w:rsidR="00393BF1" w:rsidRPr="002022E8" w:rsidRDefault="00393BF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20CF231" w14:textId="77777777" w:rsidR="00393BF1" w:rsidRPr="002022E8" w:rsidRDefault="00393BF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5B3EF49" w14:textId="77777777" w:rsidR="00393BF1" w:rsidRPr="002022E8" w:rsidRDefault="00393BF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2EF80D0" w14:textId="77777777" w:rsidR="00393BF1" w:rsidRPr="002022E8" w:rsidRDefault="00393BF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733B9" w:rsidRPr="002022E8" w14:paraId="0E7DB23C" w14:textId="77777777" w:rsidTr="00804A0D">
        <w:trPr>
          <w:trHeight w:val="233"/>
        </w:trPr>
        <w:tc>
          <w:tcPr>
            <w:tcW w:w="3510" w:type="dxa"/>
          </w:tcPr>
          <w:p w14:paraId="4FFC6DC4" w14:textId="77777777" w:rsidR="001733B9" w:rsidRPr="002022E8" w:rsidRDefault="001733B9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เงินลงทุนในหลักทรัพย์รัฐบาล</w:t>
            </w:r>
          </w:p>
        </w:tc>
        <w:tc>
          <w:tcPr>
            <w:tcW w:w="1260" w:type="dxa"/>
          </w:tcPr>
          <w:p w14:paraId="220BD125" w14:textId="77777777" w:rsidR="001733B9" w:rsidRPr="002022E8" w:rsidRDefault="001733B9" w:rsidP="00431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180" w:type="dxa"/>
          </w:tcPr>
          <w:p w14:paraId="3A634338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D169FD3" w14:textId="77777777" w:rsidR="001733B9" w:rsidRPr="002022E8" w:rsidRDefault="001733B9" w:rsidP="00E14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499,932</w:t>
            </w:r>
          </w:p>
        </w:tc>
        <w:tc>
          <w:tcPr>
            <w:tcW w:w="180" w:type="dxa"/>
          </w:tcPr>
          <w:p w14:paraId="37FE2B62" w14:textId="77777777" w:rsidR="001733B9" w:rsidRPr="002022E8" w:rsidRDefault="001733B9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CD31E40" w14:textId="77777777" w:rsidR="001733B9" w:rsidRPr="002022E8" w:rsidRDefault="001733B9" w:rsidP="00431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495,000</w:t>
            </w:r>
          </w:p>
        </w:tc>
        <w:tc>
          <w:tcPr>
            <w:tcW w:w="180" w:type="dxa"/>
          </w:tcPr>
          <w:p w14:paraId="3A3C5A50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617978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491,575</w:t>
            </w:r>
          </w:p>
        </w:tc>
      </w:tr>
      <w:tr w:rsidR="001733B9" w:rsidRPr="002022E8" w14:paraId="706E1751" w14:textId="77777777" w:rsidTr="00804A0D">
        <w:trPr>
          <w:trHeight w:val="233"/>
        </w:trPr>
        <w:tc>
          <w:tcPr>
            <w:tcW w:w="3510" w:type="dxa"/>
          </w:tcPr>
          <w:p w14:paraId="072B5FC6" w14:textId="77777777" w:rsidR="001733B9" w:rsidRPr="002022E8" w:rsidRDefault="001733B9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05D658" w14:textId="77777777" w:rsidR="001733B9" w:rsidRPr="002022E8" w:rsidRDefault="001733B9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(74)</w:t>
            </w:r>
          </w:p>
        </w:tc>
        <w:tc>
          <w:tcPr>
            <w:tcW w:w="180" w:type="dxa"/>
          </w:tcPr>
          <w:p w14:paraId="48FCB646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1E98023" w14:textId="77777777" w:rsidR="001733B9" w:rsidRPr="002022E8" w:rsidRDefault="001733B9" w:rsidP="0021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E576FD" w14:textId="77777777" w:rsidR="001733B9" w:rsidRPr="002022E8" w:rsidRDefault="001733B9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128B33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(3,183)</w:t>
            </w:r>
          </w:p>
        </w:tc>
        <w:tc>
          <w:tcPr>
            <w:tcW w:w="180" w:type="dxa"/>
          </w:tcPr>
          <w:p w14:paraId="2572DB5A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55CB89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33B9" w:rsidRPr="002022E8" w14:paraId="469D2FBE" w14:textId="77777777" w:rsidTr="00804A0D">
        <w:trPr>
          <w:trHeight w:val="233"/>
        </w:trPr>
        <w:tc>
          <w:tcPr>
            <w:tcW w:w="3510" w:type="dxa"/>
          </w:tcPr>
          <w:p w14:paraId="4A816261" w14:textId="77777777" w:rsidR="001733B9" w:rsidRPr="002022E8" w:rsidRDefault="001733B9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รวมเงินลงทุนที่จะถือจนครบกำหนดสุทธิ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0A80910" w14:textId="77777777" w:rsidR="001733B9" w:rsidRPr="002022E8" w:rsidRDefault="001733B9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499,926</w:t>
            </w:r>
          </w:p>
        </w:tc>
        <w:tc>
          <w:tcPr>
            <w:tcW w:w="180" w:type="dxa"/>
          </w:tcPr>
          <w:p w14:paraId="2970A53F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803415" w14:textId="77777777" w:rsidR="001733B9" w:rsidRPr="002022E8" w:rsidRDefault="001733B9" w:rsidP="00E14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499,932</w:t>
            </w:r>
          </w:p>
        </w:tc>
        <w:tc>
          <w:tcPr>
            <w:tcW w:w="180" w:type="dxa"/>
          </w:tcPr>
          <w:p w14:paraId="0E5AED70" w14:textId="77777777" w:rsidR="001733B9" w:rsidRPr="002022E8" w:rsidRDefault="001733B9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ind w:lef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1539311" w14:textId="77777777" w:rsidR="001733B9" w:rsidRPr="002022E8" w:rsidRDefault="001733B9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491,817</w:t>
            </w:r>
          </w:p>
        </w:tc>
        <w:tc>
          <w:tcPr>
            <w:tcW w:w="180" w:type="dxa"/>
          </w:tcPr>
          <w:p w14:paraId="0E3DC18E" w14:textId="77777777" w:rsidR="001733B9" w:rsidRPr="002022E8" w:rsidRDefault="001733B9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23717E9" w14:textId="77777777" w:rsidR="001733B9" w:rsidRPr="002022E8" w:rsidRDefault="001733B9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491,575</w:t>
            </w:r>
          </w:p>
        </w:tc>
      </w:tr>
      <w:tr w:rsidR="00393BF1" w:rsidRPr="00511A4C" w14:paraId="6C2CA762" w14:textId="77777777" w:rsidTr="00804A0D">
        <w:trPr>
          <w:trHeight w:val="233"/>
        </w:trPr>
        <w:tc>
          <w:tcPr>
            <w:tcW w:w="3510" w:type="dxa"/>
          </w:tcPr>
          <w:p w14:paraId="173D6DA8" w14:textId="77777777" w:rsidR="00393BF1" w:rsidRPr="00511A4C" w:rsidRDefault="00393BF1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A49382" w14:textId="77777777" w:rsidR="00393BF1" w:rsidRPr="00511A4C" w:rsidRDefault="00393BF1" w:rsidP="00511A4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6BBB507" w14:textId="77777777" w:rsidR="00393BF1" w:rsidRPr="00511A4C" w:rsidRDefault="00393BF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6A1C7601" w14:textId="77777777" w:rsidR="00393BF1" w:rsidRPr="00511A4C" w:rsidRDefault="00393BF1" w:rsidP="00E146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4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0E7E17F" w14:textId="77777777" w:rsidR="00393BF1" w:rsidRPr="00511A4C" w:rsidRDefault="00393BF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AC2BCDF" w14:textId="77777777" w:rsidR="00393BF1" w:rsidRPr="00511A4C" w:rsidRDefault="00393BF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BD49AE4" w14:textId="77777777" w:rsidR="00393BF1" w:rsidRPr="00511A4C" w:rsidRDefault="00393BF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46FB8B" w14:textId="77777777" w:rsidR="00393BF1" w:rsidRPr="00511A4C" w:rsidRDefault="00393BF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93BF1" w:rsidRPr="002022E8" w14:paraId="0893BB4C" w14:textId="77777777" w:rsidTr="00804A0D">
        <w:trPr>
          <w:trHeight w:val="20"/>
        </w:trPr>
        <w:tc>
          <w:tcPr>
            <w:tcW w:w="3510" w:type="dxa"/>
          </w:tcPr>
          <w:p w14:paraId="081E5B08" w14:textId="77777777" w:rsidR="00393BF1" w:rsidRPr="002022E8" w:rsidRDefault="00393BF1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260" w:type="dxa"/>
          </w:tcPr>
          <w:p w14:paraId="0F970246" w14:textId="77777777" w:rsidR="00393BF1" w:rsidRPr="002022E8" w:rsidRDefault="00393BF1" w:rsidP="00511A4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F3EEC08" w14:textId="77777777" w:rsidR="00393BF1" w:rsidRPr="002022E8" w:rsidRDefault="00393BF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1BF1B604" w14:textId="77777777" w:rsidR="00393BF1" w:rsidRPr="002022E8" w:rsidRDefault="00393BF1" w:rsidP="00E146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74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2E07964" w14:textId="77777777" w:rsidR="00393BF1" w:rsidRPr="002022E8" w:rsidRDefault="00393BF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89DC52D" w14:textId="77777777" w:rsidR="00393BF1" w:rsidRPr="002022E8" w:rsidRDefault="00393BF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7A20CA3" w14:textId="77777777" w:rsidR="00393BF1" w:rsidRPr="002022E8" w:rsidRDefault="00393BF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ECBB963" w14:textId="77777777" w:rsidR="00393BF1" w:rsidRPr="002022E8" w:rsidRDefault="00393BF1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733B9" w:rsidRPr="002022E8" w14:paraId="61E0DDE2" w14:textId="77777777" w:rsidTr="00804A0D">
        <w:trPr>
          <w:trHeight w:val="20"/>
        </w:trPr>
        <w:tc>
          <w:tcPr>
            <w:tcW w:w="3510" w:type="dxa"/>
          </w:tcPr>
          <w:p w14:paraId="26850C28" w14:textId="77777777" w:rsidR="001733B9" w:rsidRPr="002022E8" w:rsidRDefault="001733B9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shd w:val="clear" w:color="auto" w:fill="auto"/>
          </w:tcPr>
          <w:p w14:paraId="59302130" w14:textId="77777777" w:rsidR="001733B9" w:rsidRPr="002022E8" w:rsidRDefault="001733B9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3,070</w:t>
            </w:r>
          </w:p>
        </w:tc>
        <w:tc>
          <w:tcPr>
            <w:tcW w:w="180" w:type="dxa"/>
            <w:shd w:val="clear" w:color="auto" w:fill="auto"/>
          </w:tcPr>
          <w:p w14:paraId="2676134B" w14:textId="77777777" w:rsidR="001733B9" w:rsidRPr="002022E8" w:rsidRDefault="001733B9" w:rsidP="002022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ACEEA75" w14:textId="77777777" w:rsidR="001733B9" w:rsidRPr="002022E8" w:rsidRDefault="001733B9" w:rsidP="00E14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BE4C1E" w:rsidRPr="002022E8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180" w:type="dxa"/>
            <w:shd w:val="clear" w:color="auto" w:fill="auto"/>
          </w:tcPr>
          <w:p w14:paraId="0F05458D" w14:textId="77777777" w:rsidR="001733B9" w:rsidRPr="002022E8" w:rsidRDefault="001733B9" w:rsidP="002022E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849EACB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3,070</w:t>
            </w:r>
          </w:p>
        </w:tc>
        <w:tc>
          <w:tcPr>
            <w:tcW w:w="180" w:type="dxa"/>
            <w:shd w:val="clear" w:color="auto" w:fill="auto"/>
          </w:tcPr>
          <w:p w14:paraId="26C14CE8" w14:textId="77777777" w:rsidR="001733B9" w:rsidRPr="002022E8" w:rsidRDefault="001733B9" w:rsidP="002022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0B02DFB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sz w:val="30"/>
                <w:szCs w:val="30"/>
              </w:rPr>
              <w:t>3,351</w:t>
            </w:r>
          </w:p>
        </w:tc>
      </w:tr>
      <w:tr w:rsidR="001733B9" w:rsidRPr="002022E8" w14:paraId="219C2AA8" w14:textId="77777777" w:rsidTr="00804A0D">
        <w:trPr>
          <w:trHeight w:val="20"/>
        </w:trPr>
        <w:tc>
          <w:tcPr>
            <w:tcW w:w="3510" w:type="dxa"/>
          </w:tcPr>
          <w:p w14:paraId="0AAD0FEE" w14:textId="77777777" w:rsidR="001733B9" w:rsidRPr="002022E8" w:rsidRDefault="001733B9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รวมเงินลงทุนทั่วไป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8D55C" w14:textId="77777777" w:rsidR="001733B9" w:rsidRPr="002022E8" w:rsidRDefault="001733B9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3,070</w:t>
            </w:r>
          </w:p>
        </w:tc>
        <w:tc>
          <w:tcPr>
            <w:tcW w:w="180" w:type="dxa"/>
            <w:shd w:val="clear" w:color="auto" w:fill="auto"/>
          </w:tcPr>
          <w:p w14:paraId="012DF13C" w14:textId="77777777" w:rsidR="001733B9" w:rsidRPr="002022E8" w:rsidRDefault="001733B9" w:rsidP="002022E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C30DC" w14:textId="77777777" w:rsidR="001733B9" w:rsidRPr="002022E8" w:rsidRDefault="001733B9" w:rsidP="00E14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BE4C1E"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</w:t>
            </w:r>
          </w:p>
        </w:tc>
        <w:tc>
          <w:tcPr>
            <w:tcW w:w="180" w:type="dxa"/>
            <w:shd w:val="clear" w:color="auto" w:fill="auto"/>
          </w:tcPr>
          <w:p w14:paraId="4F3B4C40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0E920DF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3,070</w:t>
            </w:r>
          </w:p>
        </w:tc>
        <w:tc>
          <w:tcPr>
            <w:tcW w:w="180" w:type="dxa"/>
            <w:shd w:val="clear" w:color="auto" w:fill="auto"/>
          </w:tcPr>
          <w:p w14:paraId="7A9EDAE2" w14:textId="77777777" w:rsidR="001733B9" w:rsidRPr="002022E8" w:rsidRDefault="001733B9" w:rsidP="002022E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B400211" w14:textId="77777777" w:rsidR="001733B9" w:rsidRPr="002022E8" w:rsidRDefault="001733B9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3,351</w:t>
            </w:r>
          </w:p>
        </w:tc>
      </w:tr>
      <w:tr w:rsidR="00393BF1" w:rsidRPr="00511A4C" w14:paraId="75FCB9A9" w14:textId="77777777" w:rsidTr="00804A0D">
        <w:trPr>
          <w:trHeight w:val="20"/>
        </w:trPr>
        <w:tc>
          <w:tcPr>
            <w:tcW w:w="3510" w:type="dxa"/>
          </w:tcPr>
          <w:p w14:paraId="7F1D38C2" w14:textId="77777777" w:rsidR="00393BF1" w:rsidRPr="00511A4C" w:rsidRDefault="00393BF1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F17607E" w14:textId="77777777" w:rsidR="00393BF1" w:rsidRPr="00511A4C" w:rsidRDefault="00393BF1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5EDD788B" w14:textId="77777777" w:rsidR="00393BF1" w:rsidRPr="00511A4C" w:rsidRDefault="00393BF1" w:rsidP="002022E8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66643B" w14:textId="77777777" w:rsidR="00393BF1" w:rsidRPr="00511A4C" w:rsidRDefault="00393BF1" w:rsidP="00E14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00200F51" w14:textId="77777777" w:rsidR="00393BF1" w:rsidRPr="00511A4C" w:rsidRDefault="00393BF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8F84ED8" w14:textId="77777777" w:rsidR="00393BF1" w:rsidRPr="00511A4C" w:rsidRDefault="00393BF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18F5AC0F" w14:textId="77777777" w:rsidR="00393BF1" w:rsidRPr="00511A4C" w:rsidRDefault="00393BF1" w:rsidP="002022E8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3D6796B" w14:textId="77777777" w:rsidR="00393BF1" w:rsidRPr="00511A4C" w:rsidRDefault="00393BF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93BF1" w:rsidRPr="002022E8" w14:paraId="18D5BADB" w14:textId="77777777" w:rsidTr="00804A0D">
        <w:trPr>
          <w:trHeight w:val="20"/>
        </w:trPr>
        <w:tc>
          <w:tcPr>
            <w:tcW w:w="3510" w:type="dxa"/>
          </w:tcPr>
          <w:p w14:paraId="7B6B86A5" w14:textId="77777777" w:rsidR="00393BF1" w:rsidRPr="002022E8" w:rsidRDefault="00393BF1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196AB0" w14:textId="77777777" w:rsidR="00393BF1" w:rsidRPr="002022E8" w:rsidRDefault="001733B9" w:rsidP="00511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-9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2,548,59</w:t>
            </w:r>
            <w:r w:rsidR="00F32CA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1EE0CA" w14:textId="77777777" w:rsidR="00393BF1" w:rsidRPr="002022E8" w:rsidRDefault="00393BF1" w:rsidP="002022E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A29315" w14:textId="77777777" w:rsidR="00393BF1" w:rsidRPr="002022E8" w:rsidRDefault="001733B9" w:rsidP="00E14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2,54</w:t>
            </w:r>
            <w:r w:rsidR="00BE4C1E" w:rsidRPr="002022E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</w:t>
            </w:r>
            <w:r w:rsidRPr="002022E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BE4C1E" w:rsidRPr="002022E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001</w:t>
            </w:r>
          </w:p>
        </w:tc>
        <w:tc>
          <w:tcPr>
            <w:tcW w:w="180" w:type="dxa"/>
            <w:shd w:val="clear" w:color="auto" w:fill="auto"/>
          </w:tcPr>
          <w:p w14:paraId="23F13D1C" w14:textId="77777777" w:rsidR="00393BF1" w:rsidRPr="002022E8" w:rsidRDefault="00393BF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C222A6" w14:textId="77777777" w:rsidR="00393BF1" w:rsidRPr="002022E8" w:rsidRDefault="00393BF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2,519,889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B84572" w14:textId="77777777" w:rsidR="00393BF1" w:rsidRPr="002022E8" w:rsidRDefault="00393BF1" w:rsidP="002022E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4D0C18" w14:textId="77777777" w:rsidR="00393BF1" w:rsidRPr="002022E8" w:rsidRDefault="00393BF1" w:rsidP="00202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022E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2,519,928</w:t>
            </w:r>
          </w:p>
        </w:tc>
      </w:tr>
    </w:tbl>
    <w:p w14:paraId="5A6E17A2" w14:textId="77777777" w:rsidR="002D4841" w:rsidRPr="00511A4C" w:rsidRDefault="002D4841" w:rsidP="002D4841">
      <w:pPr>
        <w:pStyle w:val="BodyText2"/>
        <w:ind w:left="1080" w:right="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8D84E8" w14:textId="77777777" w:rsidR="002D4841" w:rsidRPr="00804A0D" w:rsidRDefault="002D4841" w:rsidP="00511A4C">
      <w:pPr>
        <w:pStyle w:val="BodyText2"/>
        <w:ind w:left="540" w:right="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04A0D">
        <w:rPr>
          <w:rFonts w:asciiTheme="majorBidi" w:hAnsiTheme="majorBidi" w:cstheme="majorBidi"/>
          <w:sz w:val="30"/>
          <w:szCs w:val="30"/>
          <w:cs/>
        </w:rPr>
        <w:t>เงินลงทุนทั้งหมดของกลุ่มบริษัทและบริษัท ณ วันที่</w:t>
      </w:r>
      <w:r w:rsidRPr="00804A0D">
        <w:rPr>
          <w:rFonts w:asciiTheme="majorBidi" w:hAnsiTheme="majorBidi" w:cstheme="majorBidi"/>
          <w:sz w:val="30"/>
          <w:szCs w:val="30"/>
        </w:rPr>
        <w:t xml:space="preserve"> </w:t>
      </w:r>
      <w:r w:rsidR="00393BF1" w:rsidRPr="00804A0D">
        <w:rPr>
          <w:rFonts w:asciiTheme="majorBidi" w:hAnsiTheme="majorBidi" w:cstheme="majorBidi"/>
          <w:sz w:val="30"/>
          <w:szCs w:val="30"/>
          <w:cs/>
        </w:rPr>
        <w:t>3</w:t>
      </w:r>
      <w:r w:rsidR="00393BF1" w:rsidRPr="00804A0D">
        <w:rPr>
          <w:rFonts w:asciiTheme="majorBidi" w:hAnsiTheme="majorBidi" w:cstheme="majorBidi"/>
          <w:sz w:val="30"/>
          <w:szCs w:val="30"/>
        </w:rPr>
        <w:t>0</w:t>
      </w:r>
      <w:r w:rsidR="00393BF1" w:rsidRPr="00804A0D">
        <w:rPr>
          <w:rFonts w:asciiTheme="majorBidi" w:hAnsiTheme="majorBidi" w:cstheme="majorBidi"/>
          <w:sz w:val="30"/>
          <w:szCs w:val="30"/>
          <w:cs/>
        </w:rPr>
        <w:t xml:space="preserve"> มิถุนายน 25</w:t>
      </w:r>
      <w:r w:rsidR="00393BF1" w:rsidRPr="00804A0D">
        <w:rPr>
          <w:rFonts w:asciiTheme="majorBidi" w:hAnsiTheme="majorBidi" w:cstheme="majorBidi"/>
          <w:sz w:val="30"/>
          <w:szCs w:val="30"/>
        </w:rPr>
        <w:t>6</w:t>
      </w:r>
      <w:r w:rsidR="00393BF1" w:rsidRPr="00804A0D">
        <w:rPr>
          <w:rFonts w:asciiTheme="majorBidi" w:hAnsiTheme="majorBidi" w:cstheme="majorBidi"/>
          <w:sz w:val="30"/>
          <w:szCs w:val="30"/>
          <w:cs/>
        </w:rPr>
        <w:t xml:space="preserve">2 และ </w:t>
      </w:r>
      <w:r w:rsidR="00393BF1" w:rsidRPr="00804A0D">
        <w:rPr>
          <w:rFonts w:asciiTheme="majorBidi" w:hAnsiTheme="majorBidi" w:cstheme="majorBidi"/>
          <w:sz w:val="30"/>
          <w:szCs w:val="30"/>
        </w:rPr>
        <w:t>31</w:t>
      </w:r>
      <w:r w:rsidR="00393BF1" w:rsidRPr="00804A0D">
        <w:rPr>
          <w:rFonts w:asciiTheme="majorBidi" w:hAnsiTheme="majorBidi" w:cstheme="majorBidi"/>
          <w:sz w:val="30"/>
          <w:szCs w:val="30"/>
          <w:cs/>
        </w:rPr>
        <w:t xml:space="preserve"> ธันวาคม 25</w:t>
      </w:r>
      <w:r w:rsidR="00393BF1" w:rsidRPr="00804A0D">
        <w:rPr>
          <w:rFonts w:asciiTheme="majorBidi" w:hAnsiTheme="majorBidi" w:cstheme="majorBidi"/>
          <w:sz w:val="30"/>
          <w:szCs w:val="30"/>
        </w:rPr>
        <w:t>6</w:t>
      </w:r>
      <w:r w:rsidR="00393BF1" w:rsidRPr="00804A0D">
        <w:rPr>
          <w:rFonts w:asciiTheme="majorBidi" w:hAnsiTheme="majorBidi" w:cstheme="majorBidi"/>
          <w:sz w:val="30"/>
          <w:szCs w:val="30"/>
          <w:cs/>
        </w:rPr>
        <w:t xml:space="preserve">1 </w:t>
      </w:r>
      <w:r w:rsidRPr="00804A0D">
        <w:rPr>
          <w:rFonts w:asciiTheme="majorBidi" w:hAnsiTheme="majorBidi" w:cstheme="majorBidi"/>
          <w:sz w:val="30"/>
          <w:szCs w:val="30"/>
          <w:cs/>
        </w:rPr>
        <w:t>เป็นสกุลเงินบาท</w:t>
      </w:r>
    </w:p>
    <w:p w14:paraId="6C309710" w14:textId="77777777" w:rsidR="00D771B2" w:rsidRPr="008563D9" w:rsidRDefault="00D771B2" w:rsidP="002D4841">
      <w:pPr>
        <w:pStyle w:val="BodyText2"/>
        <w:ind w:left="1080" w:right="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207700" w14:textId="793E44F3" w:rsidR="002D4841" w:rsidRPr="00CF7ED9" w:rsidRDefault="002D4841" w:rsidP="008F2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35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</w:rPr>
        <w:t>1</w:t>
      </w:r>
      <w:r w:rsidRPr="00CF7ED9">
        <w:rPr>
          <w:rFonts w:asciiTheme="majorBidi" w:hAnsiTheme="majorBidi" w:cstheme="majorBidi"/>
          <w:sz w:val="30"/>
          <w:szCs w:val="30"/>
          <w:cs/>
        </w:rPr>
        <w:t>0.2</w:t>
      </w:r>
      <w:r w:rsidRPr="00CF7ED9">
        <w:rPr>
          <w:rFonts w:asciiTheme="majorBidi" w:hAnsiTheme="majorBidi" w:cstheme="majorBidi"/>
          <w:sz w:val="30"/>
          <w:szCs w:val="30"/>
        </w:rPr>
        <w:tab/>
      </w:r>
      <w:r w:rsidRPr="00CF7ED9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เงินลงทุนในตราสารหนี้ตามอายุคงเหลือของสัญญา</w:t>
      </w:r>
    </w:p>
    <w:p w14:paraId="2281FB97" w14:textId="77777777" w:rsidR="002D4841" w:rsidRPr="008B7E49" w:rsidRDefault="002D4841" w:rsidP="00CF7ED9">
      <w:pPr>
        <w:pStyle w:val="BodyText2"/>
        <w:tabs>
          <w:tab w:val="left" w:pos="1080"/>
        </w:tabs>
        <w:ind w:left="1080" w:right="38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643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258"/>
        <w:gridCol w:w="1422"/>
        <w:gridCol w:w="1800"/>
        <w:gridCol w:w="360"/>
        <w:gridCol w:w="1803"/>
      </w:tblGrid>
      <w:tr w:rsidR="00867FA3" w:rsidRPr="00CF7ED9" w14:paraId="178E4FE0" w14:textId="77777777" w:rsidTr="00B564B1">
        <w:tc>
          <w:tcPr>
            <w:tcW w:w="3258" w:type="dxa"/>
          </w:tcPr>
          <w:p w14:paraId="6F9D995C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0C113F88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3" w:type="dxa"/>
            <w:gridSpan w:val="3"/>
            <w:shd w:val="clear" w:color="auto" w:fill="auto"/>
          </w:tcPr>
          <w:p w14:paraId="0CBF0778" w14:textId="77777777" w:rsidR="00867FA3" w:rsidRPr="00CF7ED9" w:rsidRDefault="00070143" w:rsidP="001C38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="00867FA3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67FA3" w:rsidRPr="00CF7ED9" w14:paraId="73D5C0F3" w14:textId="77777777" w:rsidTr="00B564B1">
        <w:tc>
          <w:tcPr>
            <w:tcW w:w="3258" w:type="dxa"/>
          </w:tcPr>
          <w:p w14:paraId="499B1094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5CD7CD30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DE798F5" w14:textId="77777777" w:rsidR="00867FA3" w:rsidRPr="00CF7ED9" w:rsidRDefault="00867FA3" w:rsidP="001C38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360" w:type="dxa"/>
          </w:tcPr>
          <w:p w14:paraId="18E3C5C6" w14:textId="77777777" w:rsidR="00867FA3" w:rsidRPr="00CF7ED9" w:rsidRDefault="00867FA3" w:rsidP="001C38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3" w:type="dxa"/>
          </w:tcPr>
          <w:p w14:paraId="7526FD71" w14:textId="77777777" w:rsidR="00867FA3" w:rsidRPr="00CF7ED9" w:rsidRDefault="00867FA3" w:rsidP="001C38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31 ธันวาคม</w:t>
            </w:r>
          </w:p>
        </w:tc>
      </w:tr>
      <w:tr w:rsidR="00867FA3" w:rsidRPr="00CF7ED9" w14:paraId="619D3DCC" w14:textId="77777777" w:rsidTr="00B564B1">
        <w:tc>
          <w:tcPr>
            <w:tcW w:w="3258" w:type="dxa"/>
          </w:tcPr>
          <w:p w14:paraId="6A580F81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4F57B0FD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22DADAD" w14:textId="77777777" w:rsidR="00867FA3" w:rsidRPr="00CF7ED9" w:rsidRDefault="00867FA3" w:rsidP="001C38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360" w:type="dxa"/>
          </w:tcPr>
          <w:p w14:paraId="5D6CC8E5" w14:textId="77777777" w:rsidR="00867FA3" w:rsidRPr="00CF7ED9" w:rsidRDefault="00867FA3" w:rsidP="001C38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3" w:type="dxa"/>
          </w:tcPr>
          <w:p w14:paraId="3163ED8E" w14:textId="77777777" w:rsidR="00867FA3" w:rsidRPr="00CF7ED9" w:rsidRDefault="00867FA3" w:rsidP="001C38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2561</w:t>
            </w:r>
          </w:p>
        </w:tc>
      </w:tr>
      <w:tr w:rsidR="00867FA3" w:rsidRPr="00CF7ED9" w14:paraId="7A98B84A" w14:textId="77777777" w:rsidTr="00B564B1">
        <w:tc>
          <w:tcPr>
            <w:tcW w:w="3258" w:type="dxa"/>
          </w:tcPr>
          <w:p w14:paraId="68589373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291D828A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3" w:type="dxa"/>
            <w:gridSpan w:val="3"/>
            <w:shd w:val="clear" w:color="auto" w:fill="auto"/>
            <w:vAlign w:val="center"/>
          </w:tcPr>
          <w:p w14:paraId="6C25A0DA" w14:textId="77777777" w:rsidR="00867FA3" w:rsidRPr="00CF7ED9" w:rsidRDefault="00867FA3" w:rsidP="001C38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67FA3" w:rsidRPr="00CF7ED9" w14:paraId="34B849C5" w14:textId="77777777" w:rsidTr="00B564B1">
        <w:tc>
          <w:tcPr>
            <w:tcW w:w="3258" w:type="dxa"/>
          </w:tcPr>
          <w:p w14:paraId="4FE2DAB4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4CED13EA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3" w:type="dxa"/>
            <w:gridSpan w:val="3"/>
            <w:shd w:val="clear" w:color="auto" w:fill="auto"/>
          </w:tcPr>
          <w:p w14:paraId="3E21E0C2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7FA3" w:rsidRPr="00CF7ED9" w14:paraId="6927C6E7" w14:textId="77777777" w:rsidTr="00B564B1">
        <w:tc>
          <w:tcPr>
            <w:tcW w:w="3258" w:type="dxa"/>
          </w:tcPr>
          <w:p w14:paraId="1CF2D57F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เงินลงทุนที่จะถือจนครบกำหนด</w:t>
            </w:r>
          </w:p>
        </w:tc>
        <w:tc>
          <w:tcPr>
            <w:tcW w:w="1422" w:type="dxa"/>
            <w:shd w:val="clear" w:color="auto" w:fill="auto"/>
          </w:tcPr>
          <w:p w14:paraId="2AF53531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C065A4A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499,926</w:t>
            </w:r>
          </w:p>
        </w:tc>
        <w:tc>
          <w:tcPr>
            <w:tcW w:w="360" w:type="dxa"/>
          </w:tcPr>
          <w:p w14:paraId="3AC29948" w14:textId="77777777" w:rsidR="00867FA3" w:rsidRPr="00CF7ED9" w:rsidRDefault="00867FA3" w:rsidP="001C38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1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3" w:type="dxa"/>
          </w:tcPr>
          <w:p w14:paraId="567F352C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491,817</w:t>
            </w:r>
          </w:p>
        </w:tc>
      </w:tr>
      <w:tr w:rsidR="00867FA3" w:rsidRPr="00CF7ED9" w14:paraId="17571866" w14:textId="77777777" w:rsidTr="00B564B1">
        <w:tc>
          <w:tcPr>
            <w:tcW w:w="3258" w:type="dxa"/>
          </w:tcPr>
          <w:p w14:paraId="360677AA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  <w:shd w:val="clear" w:color="auto" w:fill="auto"/>
          </w:tcPr>
          <w:p w14:paraId="3129963E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58811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499,926</w:t>
            </w:r>
          </w:p>
        </w:tc>
        <w:tc>
          <w:tcPr>
            <w:tcW w:w="360" w:type="dxa"/>
          </w:tcPr>
          <w:p w14:paraId="6EF1A8D9" w14:textId="77777777" w:rsidR="00867FA3" w:rsidRPr="00CF7ED9" w:rsidRDefault="00867FA3" w:rsidP="001C38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1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</w:tcPr>
          <w:p w14:paraId="47E78145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21"/>
                <w:tab w:val="decimal" w:pos="651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491,817</w:t>
            </w:r>
          </w:p>
        </w:tc>
      </w:tr>
    </w:tbl>
    <w:p w14:paraId="034FBCDA" w14:textId="08320C27" w:rsidR="00BE4C1E" w:rsidRDefault="00BE4C1E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24"/>
          <w:szCs w:val="24"/>
        </w:rPr>
      </w:pPr>
    </w:p>
    <w:p w14:paraId="0308EFBD" w14:textId="08E1E8A6" w:rsidR="008563D9" w:rsidRDefault="008563D9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24"/>
          <w:szCs w:val="24"/>
        </w:rPr>
      </w:pPr>
    </w:p>
    <w:p w14:paraId="5DA6EA9E" w14:textId="678396B7" w:rsidR="008563D9" w:rsidRDefault="008563D9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24"/>
          <w:szCs w:val="24"/>
        </w:rPr>
      </w:pPr>
    </w:p>
    <w:p w14:paraId="3E39C78B" w14:textId="49A8E9E6" w:rsidR="008563D9" w:rsidRDefault="008563D9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24"/>
          <w:szCs w:val="24"/>
        </w:rPr>
      </w:pPr>
    </w:p>
    <w:p w14:paraId="7022048D" w14:textId="641599EB" w:rsidR="008563D9" w:rsidRDefault="008563D9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24"/>
          <w:szCs w:val="24"/>
        </w:rPr>
      </w:pPr>
    </w:p>
    <w:p w14:paraId="2BBEC096" w14:textId="4FEF09C4" w:rsidR="008563D9" w:rsidRDefault="008563D9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24"/>
          <w:szCs w:val="24"/>
        </w:rPr>
      </w:pPr>
    </w:p>
    <w:p w14:paraId="205684CA" w14:textId="77777777" w:rsidR="008563D9" w:rsidRPr="008B7E49" w:rsidRDefault="008563D9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24"/>
          <w:szCs w:val="24"/>
        </w:rPr>
      </w:pPr>
    </w:p>
    <w:p w14:paraId="250CA8BA" w14:textId="77777777" w:rsidR="002D4841" w:rsidRPr="00CF7ED9" w:rsidRDefault="002D4841" w:rsidP="008F2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lastRenderedPageBreak/>
        <w:t>10.3</w:t>
      </w:r>
      <w:r w:rsidRPr="00CF7ED9">
        <w:rPr>
          <w:rFonts w:asciiTheme="majorBidi" w:hAnsiTheme="majorBidi" w:cstheme="majorBidi"/>
          <w:sz w:val="30"/>
          <w:szCs w:val="30"/>
        </w:rPr>
        <w:tab/>
      </w:r>
      <w:r w:rsidRPr="00CF7ED9">
        <w:rPr>
          <w:rFonts w:asciiTheme="majorBidi" w:hAnsiTheme="majorBidi" w:cstheme="majorBidi"/>
          <w:sz w:val="30"/>
          <w:szCs w:val="30"/>
          <w:cs/>
        </w:rPr>
        <w:t>กำไรที่ยังไม่เกิดขึ้นจากการเปลี่ยนแปลงมูลค่าเงินลงทุนที่รับรู้ในส่วนของเจ้าของ</w:t>
      </w:r>
    </w:p>
    <w:p w14:paraId="71B19D85" w14:textId="77777777" w:rsidR="000E488C" w:rsidRPr="008563D9" w:rsidRDefault="000E488C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64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050"/>
        <w:gridCol w:w="630"/>
        <w:gridCol w:w="1800"/>
        <w:gridCol w:w="360"/>
        <w:gridCol w:w="1800"/>
      </w:tblGrid>
      <w:tr w:rsidR="00867FA3" w:rsidRPr="00CF7ED9" w14:paraId="1B027CB4" w14:textId="77777777" w:rsidTr="00B564B1">
        <w:tc>
          <w:tcPr>
            <w:tcW w:w="4050" w:type="dxa"/>
          </w:tcPr>
          <w:p w14:paraId="45F4DFC4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5E394422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79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55F7B5B3" w14:textId="77777777" w:rsidR="00867FA3" w:rsidRPr="00CF7ED9" w:rsidRDefault="00070143" w:rsidP="001C38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="00867FA3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67FA3" w:rsidRPr="00CF7ED9" w14:paraId="5343954A" w14:textId="77777777" w:rsidTr="00B564B1">
        <w:tc>
          <w:tcPr>
            <w:tcW w:w="4050" w:type="dxa"/>
          </w:tcPr>
          <w:p w14:paraId="4976D5B7" w14:textId="77777777" w:rsidR="00867FA3" w:rsidRPr="001C384B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38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="00B564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564B1" w:rsidRPr="001C38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630" w:type="dxa"/>
          </w:tcPr>
          <w:p w14:paraId="6EF19C87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79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60ED915" w14:textId="77777777" w:rsidR="00867FA3" w:rsidRPr="00CF7ED9" w:rsidRDefault="00867FA3" w:rsidP="001C38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60" w:type="dxa"/>
          </w:tcPr>
          <w:p w14:paraId="42AAE627" w14:textId="77777777" w:rsidR="00867FA3" w:rsidRPr="00CF7ED9" w:rsidRDefault="00867FA3" w:rsidP="001C38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314C32BF" w14:textId="77777777" w:rsidR="00867FA3" w:rsidRPr="00CF7ED9" w:rsidRDefault="00867FA3" w:rsidP="001C38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867FA3" w:rsidRPr="00CF7ED9" w14:paraId="749C6C90" w14:textId="77777777" w:rsidTr="00B564B1">
        <w:tc>
          <w:tcPr>
            <w:tcW w:w="4050" w:type="dxa"/>
          </w:tcPr>
          <w:p w14:paraId="62C311CC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708E97BF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79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29607605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7FA3" w:rsidRPr="00CF7ED9" w14:paraId="1FE0AF67" w14:textId="77777777" w:rsidTr="00B564B1">
        <w:tc>
          <w:tcPr>
            <w:tcW w:w="4050" w:type="dxa"/>
          </w:tcPr>
          <w:p w14:paraId="2FFDCCD8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630" w:type="dxa"/>
          </w:tcPr>
          <w:p w14:paraId="36A8501D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79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216339C" w14:textId="77777777" w:rsidR="00867FA3" w:rsidRPr="00CF7ED9" w:rsidRDefault="00867FA3" w:rsidP="00B5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79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2,308</w:t>
            </w:r>
          </w:p>
        </w:tc>
        <w:tc>
          <w:tcPr>
            <w:tcW w:w="360" w:type="dxa"/>
          </w:tcPr>
          <w:p w14:paraId="58C6E806" w14:textId="77777777" w:rsidR="00867FA3" w:rsidRPr="00CF7ED9" w:rsidRDefault="00867FA3" w:rsidP="001C38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1C00DDD" w14:textId="77777777" w:rsidR="00867FA3" w:rsidRPr="00CF7ED9" w:rsidRDefault="00867FA3" w:rsidP="00B5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2,165</w:t>
            </w:r>
          </w:p>
        </w:tc>
      </w:tr>
      <w:tr w:rsidR="00867FA3" w:rsidRPr="00CF7ED9" w14:paraId="4F7110D1" w14:textId="77777777" w:rsidTr="00B564B1">
        <w:tc>
          <w:tcPr>
            <w:tcW w:w="4050" w:type="dxa"/>
          </w:tcPr>
          <w:p w14:paraId="09B5CD46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เปลี่ยนแปลงระหว่างงวด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-</w:t>
            </w: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จากการตีราคา</w:t>
            </w:r>
          </w:p>
        </w:tc>
        <w:tc>
          <w:tcPr>
            <w:tcW w:w="630" w:type="dxa"/>
            <w:vAlign w:val="bottom"/>
          </w:tcPr>
          <w:p w14:paraId="1E90BB84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79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1767C90" w14:textId="77777777" w:rsidR="00867FA3" w:rsidRPr="00CF7ED9" w:rsidRDefault="00867FA3" w:rsidP="00B5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79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360" w:type="dxa"/>
            <w:vAlign w:val="bottom"/>
          </w:tcPr>
          <w:p w14:paraId="29957056" w14:textId="77777777" w:rsidR="00867FA3" w:rsidRPr="00CF7ED9" w:rsidRDefault="00867FA3" w:rsidP="001C38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5036CC8" w14:textId="77777777" w:rsidR="00867FA3" w:rsidRPr="00CF7ED9" w:rsidRDefault="00867FA3" w:rsidP="00B5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867FA3" w:rsidRPr="00CF7ED9" w14:paraId="6D22E76F" w14:textId="77777777" w:rsidTr="00B564B1">
        <w:tc>
          <w:tcPr>
            <w:tcW w:w="4050" w:type="dxa"/>
          </w:tcPr>
          <w:p w14:paraId="3F9F0BCD" w14:textId="77777777" w:rsidR="00867FA3" w:rsidRPr="00CF7ED9" w:rsidRDefault="00867FA3" w:rsidP="001C384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630" w:type="dxa"/>
          </w:tcPr>
          <w:p w14:paraId="53948433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79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3A0725F" w14:textId="77777777" w:rsidR="00867FA3" w:rsidRPr="00CF7ED9" w:rsidRDefault="00867FA3" w:rsidP="00B5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579"/>
              </w:tabs>
              <w:spacing w:line="240" w:lineRule="auto"/>
              <w:ind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2,396</w:t>
            </w:r>
          </w:p>
        </w:tc>
        <w:tc>
          <w:tcPr>
            <w:tcW w:w="360" w:type="dxa"/>
          </w:tcPr>
          <w:p w14:paraId="3D5051D2" w14:textId="77777777" w:rsidR="00867FA3" w:rsidRPr="00CF7ED9" w:rsidRDefault="00867FA3" w:rsidP="001C38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D5FBEAE" w14:textId="77777777" w:rsidR="00867FA3" w:rsidRPr="00CF7ED9" w:rsidRDefault="00867FA3" w:rsidP="00B5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2,220</w:t>
            </w:r>
          </w:p>
        </w:tc>
      </w:tr>
    </w:tbl>
    <w:p w14:paraId="6F157F70" w14:textId="77777777" w:rsidR="002D4841" w:rsidRPr="008563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28"/>
          <w:szCs w:val="28"/>
        </w:rPr>
      </w:pPr>
    </w:p>
    <w:p w14:paraId="26C6DE1B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</w:rPr>
        <w:t>1</w:t>
      </w:r>
      <w:r w:rsidRPr="00CF7ED9">
        <w:rPr>
          <w:rFonts w:asciiTheme="majorBidi" w:hAnsiTheme="majorBidi" w:cstheme="majorBidi"/>
          <w:sz w:val="30"/>
          <w:szCs w:val="30"/>
          <w:cs/>
        </w:rPr>
        <w:t>0.4</w:t>
      </w:r>
      <w:r w:rsidRPr="00CF7ED9">
        <w:rPr>
          <w:rFonts w:asciiTheme="majorBidi" w:hAnsiTheme="majorBidi" w:cstheme="majorBidi"/>
          <w:sz w:val="30"/>
          <w:szCs w:val="30"/>
        </w:rPr>
        <w:tab/>
      </w:r>
      <w:r w:rsidRPr="00CF7ED9">
        <w:rPr>
          <w:rFonts w:asciiTheme="majorBidi" w:hAnsiTheme="majorBidi" w:cstheme="majorBidi"/>
          <w:sz w:val="30"/>
          <w:szCs w:val="30"/>
          <w:cs/>
        </w:rPr>
        <w:t>ดอกเบี้ยและเงินปันผลรับจากเงินลงทุน</w:t>
      </w:r>
    </w:p>
    <w:p w14:paraId="3643735F" w14:textId="77777777" w:rsidR="000E488C" w:rsidRPr="008B7E49" w:rsidRDefault="000E488C" w:rsidP="00CF7ED9">
      <w:pPr>
        <w:pStyle w:val="BodyText2"/>
        <w:tabs>
          <w:tab w:val="left" w:pos="1080"/>
        </w:tabs>
        <w:ind w:left="1080" w:right="38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64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050"/>
        <w:gridCol w:w="630"/>
        <w:gridCol w:w="1800"/>
        <w:gridCol w:w="360"/>
        <w:gridCol w:w="1800"/>
      </w:tblGrid>
      <w:tr w:rsidR="00867FA3" w:rsidRPr="00CF7ED9" w14:paraId="0ED887AC" w14:textId="77777777" w:rsidTr="00B564B1">
        <w:tc>
          <w:tcPr>
            <w:tcW w:w="4050" w:type="dxa"/>
          </w:tcPr>
          <w:p w14:paraId="54ADDAE1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2CB2BBA3" w14:textId="77777777" w:rsidR="00867FA3" w:rsidRPr="00CF7ED9" w:rsidRDefault="00867FA3" w:rsidP="001C384B">
            <w:pPr>
              <w:spacing w:line="240" w:lineRule="auto"/>
              <w:ind w:right="-3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5FD52425" w14:textId="77777777" w:rsidR="00867FA3" w:rsidRPr="00CF7ED9" w:rsidRDefault="00070143" w:rsidP="001C38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="00867FA3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67FA3" w:rsidRPr="00CF7ED9" w14:paraId="33797DEF" w14:textId="77777777" w:rsidTr="00B564B1">
        <w:tc>
          <w:tcPr>
            <w:tcW w:w="4050" w:type="dxa"/>
          </w:tcPr>
          <w:p w14:paraId="23D97800" w14:textId="77777777" w:rsidR="00867FA3" w:rsidRPr="001C384B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38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="00B564B1" w:rsidRPr="001C38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30 มิถุนายน</w:t>
            </w:r>
          </w:p>
        </w:tc>
        <w:tc>
          <w:tcPr>
            <w:tcW w:w="630" w:type="dxa"/>
          </w:tcPr>
          <w:p w14:paraId="68DD5969" w14:textId="77777777" w:rsidR="00867FA3" w:rsidRPr="00CF7ED9" w:rsidRDefault="00867FA3" w:rsidP="001C384B">
            <w:pPr>
              <w:spacing w:line="240" w:lineRule="auto"/>
              <w:ind w:right="-3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EBC00F1" w14:textId="77777777" w:rsidR="00867FA3" w:rsidRPr="00CF7ED9" w:rsidRDefault="00867FA3" w:rsidP="001C38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60" w:type="dxa"/>
          </w:tcPr>
          <w:p w14:paraId="5D7CD153" w14:textId="77777777" w:rsidR="00867FA3" w:rsidRPr="00CF7ED9" w:rsidRDefault="00867FA3" w:rsidP="001C38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18774AB3" w14:textId="77777777" w:rsidR="00867FA3" w:rsidRPr="00CF7ED9" w:rsidRDefault="00867FA3" w:rsidP="001C384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867FA3" w:rsidRPr="00CF7ED9" w14:paraId="4FCF228C" w14:textId="77777777" w:rsidTr="00B564B1">
        <w:tc>
          <w:tcPr>
            <w:tcW w:w="4050" w:type="dxa"/>
          </w:tcPr>
          <w:p w14:paraId="56E1098C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123823E4" w14:textId="77777777" w:rsidR="00867FA3" w:rsidRPr="00CF7ED9" w:rsidRDefault="00867FA3" w:rsidP="001C384B">
            <w:pPr>
              <w:spacing w:line="240" w:lineRule="auto"/>
              <w:ind w:right="-3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0EC5A81D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7FA3" w:rsidRPr="00CF7ED9" w14:paraId="2323DE49" w14:textId="77777777" w:rsidTr="00B564B1">
        <w:tc>
          <w:tcPr>
            <w:tcW w:w="4050" w:type="dxa"/>
          </w:tcPr>
          <w:p w14:paraId="586D2FAC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ดอกเบี้ยรับจากตราสารหนี้</w:t>
            </w:r>
          </w:p>
        </w:tc>
        <w:tc>
          <w:tcPr>
            <w:tcW w:w="630" w:type="dxa"/>
          </w:tcPr>
          <w:p w14:paraId="6FCAB904" w14:textId="77777777" w:rsidR="00867FA3" w:rsidRPr="00CF7ED9" w:rsidRDefault="00867FA3" w:rsidP="001C384B">
            <w:pPr>
              <w:spacing w:line="240" w:lineRule="auto"/>
              <w:ind w:right="-3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F28BEFF" w14:textId="77777777" w:rsidR="00867FA3" w:rsidRPr="00CF7ED9" w:rsidRDefault="00867FA3" w:rsidP="00B5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ind w:right="-321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4,255</w:t>
            </w:r>
          </w:p>
        </w:tc>
        <w:tc>
          <w:tcPr>
            <w:tcW w:w="360" w:type="dxa"/>
          </w:tcPr>
          <w:p w14:paraId="69340FE1" w14:textId="77777777" w:rsidR="00867FA3" w:rsidRPr="00CF7ED9" w:rsidRDefault="00867FA3" w:rsidP="001C38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D522360" w14:textId="77777777" w:rsidR="00867FA3" w:rsidRPr="00CF7ED9" w:rsidRDefault="00867FA3" w:rsidP="00B564B1">
            <w:pPr>
              <w:tabs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7FA3" w:rsidRPr="00CF7ED9" w14:paraId="413ED8F1" w14:textId="77777777" w:rsidTr="00B564B1">
        <w:tc>
          <w:tcPr>
            <w:tcW w:w="4050" w:type="dxa"/>
          </w:tcPr>
          <w:p w14:paraId="32136A24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เงินปันผลรับจากตราสารทุน</w:t>
            </w:r>
          </w:p>
        </w:tc>
        <w:tc>
          <w:tcPr>
            <w:tcW w:w="630" w:type="dxa"/>
          </w:tcPr>
          <w:p w14:paraId="2DDBB5D4" w14:textId="77777777" w:rsidR="00867FA3" w:rsidRPr="00CF7ED9" w:rsidRDefault="00867FA3" w:rsidP="001C384B">
            <w:pPr>
              <w:spacing w:line="240" w:lineRule="auto"/>
              <w:ind w:right="-2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0DB5C2E" w14:textId="77777777" w:rsidR="00867FA3" w:rsidRPr="00CF7ED9" w:rsidRDefault="00867FA3" w:rsidP="00B5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32,643</w:t>
            </w:r>
          </w:p>
        </w:tc>
        <w:tc>
          <w:tcPr>
            <w:tcW w:w="360" w:type="dxa"/>
          </w:tcPr>
          <w:p w14:paraId="5A6C4C91" w14:textId="77777777" w:rsidR="00867FA3" w:rsidRPr="00CF7ED9" w:rsidRDefault="00867FA3" w:rsidP="001C38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7C23A2F" w14:textId="77777777" w:rsidR="00867FA3" w:rsidRPr="00CF7ED9" w:rsidRDefault="00867FA3" w:rsidP="00B5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240,404</w:t>
            </w:r>
          </w:p>
        </w:tc>
      </w:tr>
      <w:tr w:rsidR="00867FA3" w:rsidRPr="00CF7ED9" w14:paraId="22BD0751" w14:textId="77777777" w:rsidTr="00B564B1">
        <w:tc>
          <w:tcPr>
            <w:tcW w:w="4050" w:type="dxa"/>
          </w:tcPr>
          <w:p w14:paraId="23157469" w14:textId="77777777" w:rsidR="00867FA3" w:rsidRPr="00CF7ED9" w:rsidRDefault="00867FA3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9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</w:tcPr>
          <w:p w14:paraId="091FB857" w14:textId="77777777" w:rsidR="00867FA3" w:rsidRPr="00CF7ED9" w:rsidRDefault="00867FA3" w:rsidP="001C384B">
            <w:pPr>
              <w:spacing w:line="240" w:lineRule="auto"/>
              <w:ind w:right="-2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0EF8D11" w14:textId="77777777" w:rsidR="00867FA3" w:rsidRPr="00CF7ED9" w:rsidRDefault="00867FA3" w:rsidP="00B5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ind w:right="-2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36,898</w:t>
            </w:r>
          </w:p>
        </w:tc>
        <w:tc>
          <w:tcPr>
            <w:tcW w:w="360" w:type="dxa"/>
          </w:tcPr>
          <w:p w14:paraId="21038624" w14:textId="77777777" w:rsidR="00867FA3" w:rsidRPr="00CF7ED9" w:rsidRDefault="00867FA3" w:rsidP="001C384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F3DD910" w14:textId="77777777" w:rsidR="00867FA3" w:rsidRPr="00CF7ED9" w:rsidRDefault="00867FA3" w:rsidP="00B5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240,404</w:t>
            </w:r>
          </w:p>
        </w:tc>
      </w:tr>
    </w:tbl>
    <w:p w14:paraId="48CE735C" w14:textId="77777777" w:rsidR="002D4841" w:rsidRPr="00CF7ED9" w:rsidRDefault="002D4841" w:rsidP="00CF7ED9">
      <w:pPr>
        <w:pStyle w:val="BodyText2"/>
        <w:tabs>
          <w:tab w:val="left" w:pos="1080"/>
        </w:tabs>
        <w:ind w:left="108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9656C5" w14:textId="771359E3" w:rsidR="002D4841" w:rsidRPr="00CF7ED9" w:rsidRDefault="002D4841" w:rsidP="00431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1</w:t>
      </w: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CF7ED9">
        <w:rPr>
          <w:rFonts w:asciiTheme="majorBidi" w:hAnsiTheme="majorBidi" w:cstheme="majorBidi"/>
          <w:bCs/>
          <w:sz w:val="30"/>
          <w:szCs w:val="30"/>
          <w:cs/>
        </w:rPr>
        <w:t>เงินลงทุนในบริษัทย่อย</w:t>
      </w:r>
    </w:p>
    <w:p w14:paraId="048B9C5C" w14:textId="77777777" w:rsidR="002D4841" w:rsidRPr="002D4AA9" w:rsidRDefault="002D4841" w:rsidP="00CF7ED9">
      <w:pPr>
        <w:pStyle w:val="BodyText2"/>
        <w:tabs>
          <w:tab w:val="left" w:pos="540"/>
        </w:tabs>
        <w:ind w:left="0" w:right="387" w:firstLine="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7AFA3243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D2A44" w:rsidRPr="00CF7ED9">
        <w:rPr>
          <w:rFonts w:asciiTheme="majorBidi" w:hAnsiTheme="majorBidi" w:cstheme="majorBidi"/>
          <w:spacing w:val="-4"/>
          <w:sz w:val="30"/>
          <w:szCs w:val="30"/>
          <w:cs/>
        </w:rPr>
        <w:t>3</w:t>
      </w:r>
      <w:r w:rsidR="005D2A44" w:rsidRPr="00CF7ED9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5D2A44" w:rsidRPr="00CF7ED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25</w:t>
      </w:r>
      <w:r w:rsidR="005D2A44" w:rsidRPr="00CF7ED9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5D2A44" w:rsidRPr="00CF7ED9">
        <w:rPr>
          <w:rFonts w:asciiTheme="majorBidi" w:hAnsiTheme="majorBidi" w:cstheme="majorBidi"/>
          <w:spacing w:val="-4"/>
          <w:sz w:val="30"/>
          <w:szCs w:val="30"/>
          <w:cs/>
        </w:rPr>
        <w:t xml:space="preserve">2 และ </w:t>
      </w:r>
      <w:r w:rsidR="005D2A44" w:rsidRPr="00CF7ED9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5D2A44" w:rsidRPr="00CF7ED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25</w:t>
      </w:r>
      <w:r w:rsidR="005D2A44" w:rsidRPr="00CF7ED9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5D2A44" w:rsidRPr="00CF7ED9">
        <w:rPr>
          <w:rFonts w:asciiTheme="majorBidi" w:hAnsiTheme="majorBidi" w:cstheme="majorBidi"/>
          <w:spacing w:val="-4"/>
          <w:sz w:val="30"/>
          <w:szCs w:val="30"/>
          <w:cs/>
        </w:rPr>
        <w:t xml:space="preserve">1 </w:t>
      </w:r>
      <w:r w:rsidRPr="00CF7ED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67210F" w14:textId="77777777" w:rsidR="002D4841" w:rsidRPr="002D4AA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890"/>
        <w:gridCol w:w="738"/>
        <w:gridCol w:w="756"/>
        <w:gridCol w:w="934"/>
        <w:gridCol w:w="236"/>
        <w:gridCol w:w="883"/>
        <w:gridCol w:w="6"/>
        <w:gridCol w:w="246"/>
        <w:gridCol w:w="6"/>
        <w:gridCol w:w="889"/>
        <w:gridCol w:w="236"/>
        <w:gridCol w:w="920"/>
      </w:tblGrid>
      <w:tr w:rsidR="002D4841" w:rsidRPr="008B7E49" w14:paraId="6AD4FF34" w14:textId="77777777" w:rsidTr="00070143">
        <w:trPr>
          <w:tblHeader/>
        </w:trPr>
        <w:tc>
          <w:tcPr>
            <w:tcW w:w="1530" w:type="dxa"/>
            <w:shd w:val="clear" w:color="auto" w:fill="auto"/>
          </w:tcPr>
          <w:p w14:paraId="6E6C2BDD" w14:textId="77777777" w:rsidR="002D4841" w:rsidRPr="008B7E4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46DBC162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57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5850" w:type="dxa"/>
            <w:gridSpan w:val="11"/>
            <w:shd w:val="clear" w:color="auto" w:fill="auto"/>
          </w:tcPr>
          <w:p w14:paraId="7796AF6E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งบการเงินเฉพาะกิจการ</w:t>
            </w:r>
          </w:p>
        </w:tc>
      </w:tr>
      <w:tr w:rsidR="002D4841" w:rsidRPr="008B7E49" w14:paraId="07C22AD6" w14:textId="77777777" w:rsidTr="00070143">
        <w:trPr>
          <w:tblHeader/>
        </w:trPr>
        <w:tc>
          <w:tcPr>
            <w:tcW w:w="1530" w:type="dxa"/>
            <w:shd w:val="clear" w:color="auto" w:fill="auto"/>
          </w:tcPr>
          <w:p w14:paraId="084F4BA1" w14:textId="77777777" w:rsidR="002D4841" w:rsidRPr="008B7E4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65151BF4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57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75DE4FE1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สัดส่วน</w:t>
            </w:r>
          </w:p>
        </w:tc>
        <w:tc>
          <w:tcPr>
            <w:tcW w:w="4356" w:type="dxa"/>
            <w:gridSpan w:val="9"/>
            <w:shd w:val="clear" w:color="auto" w:fill="auto"/>
          </w:tcPr>
          <w:p w14:paraId="6CAB6EAF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234" w:right="-164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</w:tr>
      <w:tr w:rsidR="002D4841" w:rsidRPr="008B7E49" w14:paraId="29B380BE" w14:textId="77777777" w:rsidTr="00070143">
        <w:trPr>
          <w:tblHeader/>
        </w:trPr>
        <w:tc>
          <w:tcPr>
            <w:tcW w:w="1530" w:type="dxa"/>
            <w:shd w:val="clear" w:color="auto" w:fill="auto"/>
          </w:tcPr>
          <w:p w14:paraId="3EF1FF93" w14:textId="77777777" w:rsidR="002D4841" w:rsidRPr="008B7E4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64E68E34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7BEA5EFE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ความเป็นเจ้าของ</w:t>
            </w:r>
          </w:p>
        </w:tc>
        <w:tc>
          <w:tcPr>
            <w:tcW w:w="2053" w:type="dxa"/>
            <w:gridSpan w:val="3"/>
            <w:shd w:val="clear" w:color="auto" w:fill="auto"/>
            <w:vAlign w:val="bottom"/>
          </w:tcPr>
          <w:p w14:paraId="694B2B02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234" w:right="-90" w:firstLine="12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ทุนชำระแล้ว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03BDEBEF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051" w:type="dxa"/>
            <w:gridSpan w:val="4"/>
            <w:shd w:val="clear" w:color="auto" w:fill="auto"/>
            <w:vAlign w:val="bottom"/>
          </w:tcPr>
          <w:p w14:paraId="2810DB22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92" w:right="-16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ราคาทุน</w:t>
            </w:r>
          </w:p>
        </w:tc>
      </w:tr>
      <w:tr w:rsidR="00B01F52" w:rsidRPr="00CF7ED9" w14:paraId="1A842A14" w14:textId="77777777" w:rsidTr="00070143">
        <w:trPr>
          <w:tblHeader/>
        </w:trPr>
        <w:tc>
          <w:tcPr>
            <w:tcW w:w="1530" w:type="dxa"/>
            <w:shd w:val="clear" w:color="auto" w:fill="auto"/>
          </w:tcPr>
          <w:p w14:paraId="665EC73F" w14:textId="77777777" w:rsidR="00B01F52" w:rsidRPr="008B7E49" w:rsidRDefault="00B01F5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5D0EAE00" w14:textId="77777777" w:rsidR="00B01F52" w:rsidRPr="008B7E49" w:rsidRDefault="00B01F52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  <w:p w14:paraId="17362858" w14:textId="77777777" w:rsidR="00B01F52" w:rsidRPr="008B7E49" w:rsidRDefault="00B01F52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ประเภท</w:t>
            </w:r>
          </w:p>
        </w:tc>
        <w:tc>
          <w:tcPr>
            <w:tcW w:w="738" w:type="dxa"/>
            <w:shd w:val="clear" w:color="auto" w:fill="auto"/>
          </w:tcPr>
          <w:p w14:paraId="13B6727E" w14:textId="77777777" w:rsidR="00B01F52" w:rsidRPr="008B7E49" w:rsidRDefault="00B01F52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30 </w:t>
            </w:r>
          </w:p>
          <w:p w14:paraId="5952F9EE" w14:textId="77777777" w:rsidR="00B01F52" w:rsidRPr="008B7E49" w:rsidRDefault="00B01F52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มิถุนายน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F4AF51A" w14:textId="77777777" w:rsidR="00B01F52" w:rsidRPr="008B7E49" w:rsidRDefault="00B01F52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31</w:t>
            </w: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br/>
              <w:t>ธันวาคม</w:t>
            </w:r>
          </w:p>
        </w:tc>
        <w:tc>
          <w:tcPr>
            <w:tcW w:w="934" w:type="dxa"/>
            <w:shd w:val="clear" w:color="auto" w:fill="auto"/>
          </w:tcPr>
          <w:p w14:paraId="59A9D7E3" w14:textId="77777777" w:rsidR="00B01F52" w:rsidRPr="008B7E49" w:rsidRDefault="00B01F52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30 </w:t>
            </w:r>
          </w:p>
          <w:p w14:paraId="63CBF974" w14:textId="77777777" w:rsidR="00B01F52" w:rsidRPr="008B7E49" w:rsidRDefault="00B01F52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2DB6C0" w14:textId="77777777" w:rsidR="00B01F52" w:rsidRPr="008B7E49" w:rsidRDefault="00B01F52" w:rsidP="00CF7ED9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2BC8B4E6" w14:textId="77777777" w:rsidR="00B01F52" w:rsidRPr="008B7E49" w:rsidRDefault="00B01F52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31</w:t>
            </w: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br/>
              <w:t>ธันวาคม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4DD0AA87" w14:textId="77777777" w:rsidR="00B01F52" w:rsidRPr="008B7E49" w:rsidRDefault="00B01F52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889" w:type="dxa"/>
            <w:shd w:val="clear" w:color="auto" w:fill="auto"/>
          </w:tcPr>
          <w:p w14:paraId="592AE81D" w14:textId="77777777" w:rsidR="00B01F52" w:rsidRPr="008B7E49" w:rsidRDefault="00B01F52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30 </w:t>
            </w:r>
          </w:p>
          <w:p w14:paraId="5E179007" w14:textId="77777777" w:rsidR="00B01F52" w:rsidRPr="008B7E49" w:rsidRDefault="00B01F52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FD412C" w14:textId="77777777" w:rsidR="00B01F52" w:rsidRPr="008B7E49" w:rsidRDefault="00B01F52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36BA0CA7" w14:textId="77777777" w:rsidR="00B01F52" w:rsidRPr="008B7E49" w:rsidRDefault="00B01F52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31</w:t>
            </w: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br/>
              <w:t>ธันวาคม</w:t>
            </w:r>
          </w:p>
        </w:tc>
      </w:tr>
      <w:tr w:rsidR="00B01F52" w:rsidRPr="00CF7ED9" w14:paraId="3486FB26" w14:textId="77777777" w:rsidTr="00070143">
        <w:trPr>
          <w:tblHeader/>
        </w:trPr>
        <w:tc>
          <w:tcPr>
            <w:tcW w:w="1530" w:type="dxa"/>
            <w:shd w:val="clear" w:color="auto" w:fill="auto"/>
          </w:tcPr>
          <w:p w14:paraId="5B4EF8B6" w14:textId="77777777" w:rsidR="00B01F52" w:rsidRPr="008B7E49" w:rsidRDefault="00B01F5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7FA847D6" w14:textId="77777777" w:rsidR="00B01F52" w:rsidRPr="008B7E49" w:rsidRDefault="00B01F52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ธุรกิจ</w:t>
            </w:r>
          </w:p>
        </w:tc>
        <w:tc>
          <w:tcPr>
            <w:tcW w:w="738" w:type="dxa"/>
            <w:shd w:val="clear" w:color="auto" w:fill="auto"/>
          </w:tcPr>
          <w:p w14:paraId="75D8E841" w14:textId="77777777" w:rsidR="00B01F52" w:rsidRPr="008B7E49" w:rsidRDefault="00B01F52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  <w:t>25</w:t>
            </w: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62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D530E36" w14:textId="77777777" w:rsidR="00B01F52" w:rsidRPr="008B7E49" w:rsidRDefault="00B01F52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  <w:t>25</w:t>
            </w: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61</w:t>
            </w:r>
          </w:p>
        </w:tc>
        <w:tc>
          <w:tcPr>
            <w:tcW w:w="934" w:type="dxa"/>
            <w:shd w:val="clear" w:color="auto" w:fill="auto"/>
          </w:tcPr>
          <w:p w14:paraId="1654E631" w14:textId="77777777" w:rsidR="00B01F52" w:rsidRPr="008B7E49" w:rsidRDefault="00B01F52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  <w:t>25</w:t>
            </w: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0F9E98" w14:textId="77777777" w:rsidR="00B01F52" w:rsidRPr="008B7E49" w:rsidRDefault="00B01F52" w:rsidP="00CF7ED9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3C442149" w14:textId="77777777" w:rsidR="00B01F52" w:rsidRPr="008B7E49" w:rsidRDefault="00B01F52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  <w:t>25</w:t>
            </w: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61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1CBDAEDC" w14:textId="77777777" w:rsidR="00B01F52" w:rsidRPr="008B7E49" w:rsidRDefault="00B01F52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889" w:type="dxa"/>
            <w:shd w:val="clear" w:color="auto" w:fill="auto"/>
          </w:tcPr>
          <w:p w14:paraId="33E9F062" w14:textId="77777777" w:rsidR="00B01F52" w:rsidRPr="008B7E49" w:rsidRDefault="00B01F52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  <w:t>25</w:t>
            </w: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B7BDDD" w14:textId="77777777" w:rsidR="00B01F52" w:rsidRPr="008B7E49" w:rsidRDefault="00B01F52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13FB8E18" w14:textId="77777777" w:rsidR="00B01F52" w:rsidRPr="008B7E49" w:rsidRDefault="00B01F52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  <w:t>25</w:t>
            </w: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61</w:t>
            </w:r>
          </w:p>
        </w:tc>
      </w:tr>
      <w:tr w:rsidR="002D4841" w:rsidRPr="008B7E49" w14:paraId="29591D24" w14:textId="77777777" w:rsidTr="00070143">
        <w:trPr>
          <w:tblHeader/>
        </w:trPr>
        <w:tc>
          <w:tcPr>
            <w:tcW w:w="1530" w:type="dxa"/>
            <w:shd w:val="clear" w:color="auto" w:fill="auto"/>
          </w:tcPr>
          <w:p w14:paraId="395D9EC5" w14:textId="77777777" w:rsidR="002D4841" w:rsidRPr="008B7E4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890" w:type="dxa"/>
            <w:shd w:val="clear" w:color="auto" w:fill="auto"/>
          </w:tcPr>
          <w:p w14:paraId="57A0CDB9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108" w:right="-57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4F010A19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8B7E49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th-TH" w:eastAsia="zh-CN"/>
              </w:rPr>
              <w:t>(ร้อยละ)</w:t>
            </w:r>
          </w:p>
        </w:tc>
        <w:tc>
          <w:tcPr>
            <w:tcW w:w="4356" w:type="dxa"/>
            <w:gridSpan w:val="9"/>
            <w:shd w:val="clear" w:color="auto" w:fill="auto"/>
          </w:tcPr>
          <w:p w14:paraId="75ED3D64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-73"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eastAsia="zh-CN"/>
              </w:rPr>
            </w:pPr>
            <w:r w:rsidRPr="008B7E49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th-TH" w:eastAsia="zh-CN"/>
              </w:rPr>
              <w:t>(พันบาท</w:t>
            </w:r>
            <w:r w:rsidRPr="008B7E49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eastAsia="zh-CN"/>
              </w:rPr>
              <w:t>)</w:t>
            </w:r>
          </w:p>
        </w:tc>
      </w:tr>
      <w:tr w:rsidR="002D4841" w:rsidRPr="00CF7ED9" w14:paraId="00D1F99D" w14:textId="77777777" w:rsidTr="00070143">
        <w:tc>
          <w:tcPr>
            <w:tcW w:w="1530" w:type="dxa"/>
            <w:shd w:val="clear" w:color="auto" w:fill="auto"/>
          </w:tcPr>
          <w:p w14:paraId="5ABFB2A3" w14:textId="77777777" w:rsidR="002D4841" w:rsidRPr="008B7E4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3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บริษัทย่อย</w:t>
            </w:r>
          </w:p>
        </w:tc>
        <w:tc>
          <w:tcPr>
            <w:tcW w:w="1890" w:type="dxa"/>
            <w:shd w:val="clear" w:color="auto" w:fill="auto"/>
          </w:tcPr>
          <w:p w14:paraId="0734F8C6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57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738" w:type="dxa"/>
            <w:shd w:val="clear" w:color="auto" w:fill="auto"/>
          </w:tcPr>
          <w:p w14:paraId="16388A71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756" w:type="dxa"/>
          </w:tcPr>
          <w:p w14:paraId="1223C19C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34" w:type="dxa"/>
            <w:shd w:val="clear" w:color="auto" w:fill="auto"/>
          </w:tcPr>
          <w:p w14:paraId="00C725C3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006422" w14:textId="77777777" w:rsidR="002D4841" w:rsidRPr="008B7E49" w:rsidRDefault="002D4841" w:rsidP="00CF7ED9">
            <w:pPr>
              <w:tabs>
                <w:tab w:val="left" w:pos="90"/>
              </w:tabs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710E5254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uppressAutoHyphens/>
              <w:snapToGrid w:val="0"/>
              <w:spacing w:line="240" w:lineRule="auto"/>
              <w:ind w:right="-25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4D794E23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uppressAutoHyphens/>
              <w:snapToGrid w:val="0"/>
              <w:spacing w:line="240" w:lineRule="auto"/>
              <w:ind w:right="-25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1B764AA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63"/>
              </w:tabs>
              <w:suppressAutoHyphens/>
              <w:snapToGrid w:val="0"/>
              <w:spacing w:line="240" w:lineRule="auto"/>
              <w:ind w:left="-234" w:right="3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9DA054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uppressAutoHyphens/>
              <w:snapToGrid w:val="0"/>
              <w:spacing w:line="240" w:lineRule="auto"/>
              <w:ind w:left="-234" w:right="-164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411C96CC" w14:textId="77777777" w:rsidR="002D4841" w:rsidRPr="008B7E49" w:rsidRDefault="002D4841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1"/>
              </w:tabs>
              <w:suppressAutoHyphens/>
              <w:snapToGrid w:val="0"/>
              <w:spacing w:line="240" w:lineRule="auto"/>
              <w:ind w:left="-234" w:right="72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</w:tr>
      <w:tr w:rsidR="00CE0624" w:rsidRPr="00CF7ED9" w14:paraId="2C3B9959" w14:textId="77777777" w:rsidTr="00070143">
        <w:tc>
          <w:tcPr>
            <w:tcW w:w="1530" w:type="dxa"/>
            <w:shd w:val="clear" w:color="auto" w:fill="auto"/>
          </w:tcPr>
          <w:p w14:paraId="1261A5EC" w14:textId="77777777" w:rsidR="00070143" w:rsidRDefault="00CE0624" w:rsidP="00CF7ED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 xml:space="preserve">บริษัท ดิจิทัล </w:t>
            </w:r>
          </w:p>
          <w:p w14:paraId="472716D1" w14:textId="77777777" w:rsidR="00CE0624" w:rsidRPr="008B7E49" w:rsidRDefault="00070143" w:rsidP="00CF7ED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th-TH" w:eastAsia="zh-CN"/>
              </w:rPr>
              <w:t xml:space="preserve">     </w:t>
            </w:r>
            <w:r w:rsidR="00CE0624"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เวนเจอร์ส จำกัด</w:t>
            </w:r>
          </w:p>
        </w:tc>
        <w:tc>
          <w:tcPr>
            <w:tcW w:w="1890" w:type="dxa"/>
            <w:shd w:val="clear" w:color="auto" w:fill="auto"/>
          </w:tcPr>
          <w:p w14:paraId="41A32B3A" w14:textId="77777777" w:rsidR="00CE0624" w:rsidRPr="008B7E49" w:rsidRDefault="00CE0624" w:rsidP="0007014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240" w:lineRule="auto"/>
              <w:ind w:left="-26" w:right="-153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เทคโนโลยีทางการเงิน</w:t>
            </w:r>
            <w:r w:rsidR="002D4AA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br/>
            </w:r>
            <w:r w:rsidR="002D4AA9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th-TH" w:eastAsia="zh-CN"/>
              </w:rPr>
              <w:t xml:space="preserve">   </w:t>
            </w:r>
            <w:r w:rsidR="002D4AA9" w:rsidRPr="001C384B">
              <w:rPr>
                <w:rFonts w:asciiTheme="majorBidi" w:eastAsia="Times New Roman" w:hAnsiTheme="majorBidi" w:cstheme="majorBidi" w:hint="cs"/>
                <w:spacing w:val="-6"/>
                <w:sz w:val="26"/>
                <w:szCs w:val="26"/>
                <w:cs/>
                <w:lang w:val="th-TH" w:eastAsia="zh-CN"/>
              </w:rPr>
              <w:t>และธุรกิจเงินร่วมลงทุน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2BBE2364" w14:textId="77777777" w:rsidR="00CE0624" w:rsidRPr="008B7E49" w:rsidRDefault="00CE0624" w:rsidP="00CF7ED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  <w:p w14:paraId="38608C92" w14:textId="77777777" w:rsidR="00CE0624" w:rsidRPr="008B7E49" w:rsidRDefault="00CE0624" w:rsidP="00CF7ED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100.0</w:t>
            </w:r>
          </w:p>
        </w:tc>
        <w:tc>
          <w:tcPr>
            <w:tcW w:w="756" w:type="dxa"/>
            <w:vAlign w:val="bottom"/>
          </w:tcPr>
          <w:p w14:paraId="6AFD7D53" w14:textId="77777777" w:rsidR="00CE0624" w:rsidRPr="008B7E49" w:rsidRDefault="00CE0624" w:rsidP="00CF7ED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  <w:p w14:paraId="19BDD383" w14:textId="77777777" w:rsidR="00CE0624" w:rsidRPr="008B7E49" w:rsidRDefault="00CE062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100.0</w:t>
            </w:r>
          </w:p>
        </w:tc>
        <w:tc>
          <w:tcPr>
            <w:tcW w:w="934" w:type="dxa"/>
            <w:shd w:val="clear" w:color="auto" w:fill="auto"/>
            <w:vAlign w:val="bottom"/>
          </w:tcPr>
          <w:p w14:paraId="226813E5" w14:textId="77777777" w:rsidR="00CE0624" w:rsidRPr="008B7E49" w:rsidRDefault="00CE062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1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103,750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D000BA" w14:textId="77777777" w:rsidR="00CE0624" w:rsidRPr="008B7E49" w:rsidRDefault="00CE062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9" w:type="dxa"/>
            <w:gridSpan w:val="2"/>
            <w:shd w:val="clear" w:color="auto" w:fill="auto"/>
            <w:vAlign w:val="bottom"/>
          </w:tcPr>
          <w:p w14:paraId="7FB88C73" w14:textId="77777777" w:rsidR="00CE0624" w:rsidRPr="008B7E49" w:rsidRDefault="00CE062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uppressAutoHyphens/>
              <w:snapToGrid w:val="0"/>
              <w:spacing w:line="240" w:lineRule="auto"/>
              <w:ind w:left="-108" w:right="-119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  <w:p w14:paraId="65F11069" w14:textId="77777777" w:rsidR="00CE0624" w:rsidRPr="008B7E49" w:rsidRDefault="00CE062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uppressAutoHyphens/>
              <w:snapToGrid w:val="0"/>
              <w:spacing w:line="240" w:lineRule="auto"/>
              <w:ind w:left="-108" w:right="-11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103,750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6C0F7711" w14:textId="77777777" w:rsidR="00CE0624" w:rsidRPr="008B7E49" w:rsidRDefault="00CE062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uppressAutoHyphens/>
              <w:snapToGrid w:val="0"/>
              <w:spacing w:line="240" w:lineRule="auto"/>
              <w:ind w:left="-234" w:right="-119"/>
              <w:rPr>
                <w:rFonts w:asciiTheme="majorBidi" w:eastAsia="Times New Roman" w:hAnsiTheme="majorBidi" w:cstheme="majorBidi"/>
                <w:sz w:val="26"/>
                <w:szCs w:val="26"/>
                <w:lang w:val="th-TH" w:eastAsia="zh-CN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2857A8BC" w14:textId="77777777" w:rsidR="00CE0624" w:rsidRPr="008B7E49" w:rsidRDefault="00CE062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1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103,750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F0FAF4" w14:textId="77777777" w:rsidR="00CE0624" w:rsidRPr="008B7E49" w:rsidRDefault="00CE062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uppressAutoHyphens/>
              <w:snapToGrid w:val="0"/>
              <w:spacing w:line="240" w:lineRule="auto"/>
              <w:ind w:left="-234" w:right="-11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48D8477E" w14:textId="77777777" w:rsidR="00CE0624" w:rsidRPr="008B7E49" w:rsidRDefault="00CE062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1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  <w:t>103,750</w:t>
            </w:r>
          </w:p>
        </w:tc>
      </w:tr>
      <w:tr w:rsidR="00070143" w:rsidRPr="00CF7ED9" w14:paraId="61154EA4" w14:textId="77777777" w:rsidTr="00070143">
        <w:tc>
          <w:tcPr>
            <w:tcW w:w="3420" w:type="dxa"/>
            <w:gridSpan w:val="2"/>
            <w:shd w:val="clear" w:color="auto" w:fill="auto"/>
          </w:tcPr>
          <w:p w14:paraId="0576A661" w14:textId="77777777" w:rsidR="00070143" w:rsidRPr="00070143" w:rsidRDefault="00070143" w:rsidP="0007014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uppressAutoHyphens/>
              <w:snapToGrid w:val="0"/>
              <w:spacing w:line="240" w:lineRule="auto"/>
              <w:ind w:right="-143"/>
              <w:jc w:val="both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รวมเงินลงทุนในบริษัทย่อย</w:t>
            </w:r>
          </w:p>
        </w:tc>
        <w:tc>
          <w:tcPr>
            <w:tcW w:w="738" w:type="dxa"/>
            <w:shd w:val="clear" w:color="auto" w:fill="auto"/>
          </w:tcPr>
          <w:p w14:paraId="33D98FCF" w14:textId="77777777" w:rsidR="00070143" w:rsidRPr="008B7E49" w:rsidRDefault="00070143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19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756" w:type="dxa"/>
          </w:tcPr>
          <w:p w14:paraId="3C6ED75C" w14:textId="77777777" w:rsidR="00070143" w:rsidRPr="008B7E49" w:rsidRDefault="00070143" w:rsidP="00CF7ED9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19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48B220" w14:textId="77777777" w:rsidR="00070143" w:rsidRPr="008B7E49" w:rsidRDefault="0007014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1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103,750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E636F7" w14:textId="77777777" w:rsidR="00070143" w:rsidRPr="008B7E49" w:rsidRDefault="0007014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1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76432" w14:textId="77777777" w:rsidR="00070143" w:rsidRPr="008B7E49" w:rsidRDefault="0007014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uppressAutoHyphens/>
              <w:snapToGrid w:val="0"/>
              <w:spacing w:line="240" w:lineRule="auto"/>
              <w:ind w:left="-108" w:right="-11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103,750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1A2BA111" w14:textId="77777777" w:rsidR="00070143" w:rsidRPr="008B7E49" w:rsidRDefault="0007014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uppressAutoHyphens/>
              <w:snapToGrid w:val="0"/>
              <w:spacing w:line="240" w:lineRule="auto"/>
              <w:ind w:left="-108" w:right="-11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8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6CEC6EB" w14:textId="77777777" w:rsidR="00070143" w:rsidRPr="008B7E49" w:rsidRDefault="0007014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1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103,750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B1F2A0" w14:textId="77777777" w:rsidR="00070143" w:rsidRPr="008B7E49" w:rsidRDefault="0007014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uppressAutoHyphens/>
              <w:snapToGrid w:val="0"/>
              <w:spacing w:line="240" w:lineRule="auto"/>
              <w:ind w:left="-108" w:right="-11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th-TH" w:eastAsia="zh-CN"/>
              </w:rPr>
            </w:pPr>
          </w:p>
        </w:tc>
        <w:tc>
          <w:tcPr>
            <w:tcW w:w="9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6B5A204" w14:textId="77777777" w:rsidR="00070143" w:rsidRPr="008B7E49" w:rsidRDefault="0007014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1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8B7E4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103,750</w:t>
            </w:r>
          </w:p>
        </w:tc>
      </w:tr>
    </w:tbl>
    <w:p w14:paraId="2C870DCB" w14:textId="77777777" w:rsidR="002D4841" w:rsidRPr="00CF7ED9" w:rsidRDefault="002D4841" w:rsidP="006F6C0A">
      <w:pPr>
        <w:pStyle w:val="BodyText2"/>
        <w:tabs>
          <w:tab w:val="left" w:pos="540"/>
        </w:tabs>
        <w:ind w:left="0" w:right="387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2</w:t>
      </w: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B4341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ส่วนปรับปรุงอาคารเช่าและ</w:t>
      </w: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อุปกรณ์</w:t>
      </w:r>
    </w:p>
    <w:p w14:paraId="5428F9B7" w14:textId="77777777" w:rsidR="002D4841" w:rsidRPr="002D4AA9" w:rsidRDefault="002D4841" w:rsidP="00CF7ED9">
      <w:pPr>
        <w:pStyle w:val="BodyText2"/>
        <w:tabs>
          <w:tab w:val="left" w:pos="450"/>
        </w:tabs>
        <w:ind w:left="450" w:right="18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8"/>
        <w:gridCol w:w="1170"/>
        <w:gridCol w:w="270"/>
        <w:gridCol w:w="1170"/>
        <w:gridCol w:w="270"/>
        <w:gridCol w:w="1170"/>
        <w:gridCol w:w="270"/>
        <w:gridCol w:w="1080"/>
        <w:gridCol w:w="270"/>
        <w:gridCol w:w="1170"/>
      </w:tblGrid>
      <w:tr w:rsidR="002D4841" w:rsidRPr="00CF7ED9" w14:paraId="0921075B" w14:textId="77777777" w:rsidTr="00C4787C">
        <w:trPr>
          <w:tblHeader/>
        </w:trPr>
        <w:tc>
          <w:tcPr>
            <w:tcW w:w="2448" w:type="dxa"/>
          </w:tcPr>
          <w:p w14:paraId="4300BA92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9"/>
          </w:tcPr>
          <w:p w14:paraId="0E024BC2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2D4841" w:rsidRPr="00CF7ED9" w14:paraId="004A6824" w14:textId="77777777" w:rsidTr="00C4787C">
        <w:trPr>
          <w:tblHeader/>
        </w:trPr>
        <w:tc>
          <w:tcPr>
            <w:tcW w:w="2448" w:type="dxa"/>
          </w:tcPr>
          <w:p w14:paraId="5323D22C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2042D0F5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E56FADB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9E271B6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เครื่องตกแต่ง</w:t>
            </w:r>
          </w:p>
        </w:tc>
        <w:tc>
          <w:tcPr>
            <w:tcW w:w="270" w:type="dxa"/>
          </w:tcPr>
          <w:p w14:paraId="6F3117E6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496EC904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3A227F09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58705B47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96A98EB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9795F51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2D4841" w:rsidRPr="00CF7ED9" w14:paraId="0B34453A" w14:textId="77777777" w:rsidTr="00C4787C">
        <w:trPr>
          <w:tblHeader/>
        </w:trPr>
        <w:tc>
          <w:tcPr>
            <w:tcW w:w="2448" w:type="dxa"/>
          </w:tcPr>
          <w:p w14:paraId="4189EC05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63304578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ส่วนปรับปรุง</w:t>
            </w:r>
          </w:p>
        </w:tc>
        <w:tc>
          <w:tcPr>
            <w:tcW w:w="270" w:type="dxa"/>
          </w:tcPr>
          <w:p w14:paraId="4DE60A06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0D1B6492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และเครื่องใช้</w:t>
            </w:r>
          </w:p>
        </w:tc>
        <w:tc>
          <w:tcPr>
            <w:tcW w:w="270" w:type="dxa"/>
          </w:tcPr>
          <w:p w14:paraId="6EEDE717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37C74415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คอมพิวเตอร์</w:t>
            </w:r>
          </w:p>
        </w:tc>
        <w:tc>
          <w:tcPr>
            <w:tcW w:w="270" w:type="dxa"/>
          </w:tcPr>
          <w:p w14:paraId="728BB4AA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749ED232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8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0BF2AC7F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77D04000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7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2D4841" w:rsidRPr="00CF7ED9" w14:paraId="2A32A9D0" w14:textId="77777777" w:rsidTr="00C4787C">
        <w:trPr>
          <w:tblHeader/>
        </w:trPr>
        <w:tc>
          <w:tcPr>
            <w:tcW w:w="2448" w:type="dxa"/>
          </w:tcPr>
          <w:p w14:paraId="6F50740C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7C80D01D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อาคารเช่า</w:t>
            </w:r>
          </w:p>
        </w:tc>
        <w:tc>
          <w:tcPr>
            <w:tcW w:w="270" w:type="dxa"/>
          </w:tcPr>
          <w:p w14:paraId="74BCEE21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0F086319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สำนักงาน</w:t>
            </w:r>
          </w:p>
        </w:tc>
        <w:tc>
          <w:tcPr>
            <w:tcW w:w="270" w:type="dxa"/>
          </w:tcPr>
          <w:p w14:paraId="4FCE7A57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3F3847A7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และอุปกรณ์</w:t>
            </w:r>
          </w:p>
        </w:tc>
        <w:tc>
          <w:tcPr>
            <w:tcW w:w="270" w:type="dxa"/>
          </w:tcPr>
          <w:p w14:paraId="6D21A8A8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3F5030D0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8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ยานพาหนะ</w:t>
            </w:r>
          </w:p>
        </w:tc>
        <w:tc>
          <w:tcPr>
            <w:tcW w:w="270" w:type="dxa"/>
          </w:tcPr>
          <w:p w14:paraId="026D781A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CA53D6F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2D4841" w:rsidRPr="00CF7ED9" w14:paraId="5EBDAE93" w14:textId="77777777" w:rsidTr="00C4787C">
        <w:trPr>
          <w:tblHeader/>
        </w:trPr>
        <w:tc>
          <w:tcPr>
            <w:tcW w:w="2448" w:type="dxa"/>
          </w:tcPr>
          <w:p w14:paraId="74A95CE9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840" w:type="dxa"/>
            <w:gridSpan w:val="9"/>
            <w:vAlign w:val="bottom"/>
          </w:tcPr>
          <w:p w14:paraId="205E5A5F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2D4841" w:rsidRPr="00CF7ED9" w14:paraId="4B2050F6" w14:textId="77777777" w:rsidTr="00C4787C">
        <w:tc>
          <w:tcPr>
            <w:tcW w:w="2448" w:type="dxa"/>
          </w:tcPr>
          <w:p w14:paraId="2DDF22DB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170" w:type="dxa"/>
          </w:tcPr>
          <w:p w14:paraId="64490326" w14:textId="77777777" w:rsidR="002D4841" w:rsidRPr="00CF7ED9" w:rsidRDefault="002D4841" w:rsidP="00CF7ED9">
            <w:pPr>
              <w:widowControl w:val="0"/>
              <w:tabs>
                <w:tab w:val="clear" w:pos="907"/>
                <w:tab w:val="left" w:pos="88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00AAF9B" w14:textId="77777777" w:rsidR="002D4841" w:rsidRPr="00CF7ED9" w:rsidRDefault="002D4841" w:rsidP="00CF7ED9">
            <w:pPr>
              <w:widowControl w:val="0"/>
              <w:spacing w:line="240" w:lineRule="auto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14FFAF3E" w14:textId="77777777" w:rsidR="002D4841" w:rsidRPr="00CF7ED9" w:rsidRDefault="002D4841" w:rsidP="00CF7ED9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FF2A083" w14:textId="77777777" w:rsidR="002D4841" w:rsidRPr="00CF7ED9" w:rsidRDefault="002D4841" w:rsidP="00CF7ED9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0A0483E8" w14:textId="77777777" w:rsidR="002D4841" w:rsidRPr="00CF7ED9" w:rsidRDefault="002D4841" w:rsidP="00CF7ED9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A45053D" w14:textId="77777777" w:rsidR="002D4841" w:rsidRPr="00CF7ED9" w:rsidRDefault="002D4841" w:rsidP="00CF7ED9">
            <w:pPr>
              <w:widowControl w:val="0"/>
              <w:spacing w:line="240" w:lineRule="auto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74E6EA92" w14:textId="77777777" w:rsidR="002D4841" w:rsidRPr="00CF7ED9" w:rsidRDefault="002D4841" w:rsidP="00CF7ED9">
            <w:pPr>
              <w:widowControl w:val="0"/>
              <w:tabs>
                <w:tab w:val="decimal" w:pos="825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9C1D514" w14:textId="77777777" w:rsidR="002D4841" w:rsidRPr="00CF7ED9" w:rsidRDefault="002D4841" w:rsidP="00CF7ED9">
            <w:pPr>
              <w:widowControl w:val="0"/>
              <w:spacing w:line="240" w:lineRule="auto"/>
              <w:ind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7C184BC9" w14:textId="77777777" w:rsidR="002D4841" w:rsidRPr="00CF7ED9" w:rsidRDefault="002D4841" w:rsidP="00CF7ED9">
            <w:pPr>
              <w:widowControl w:val="0"/>
              <w:tabs>
                <w:tab w:val="clear" w:pos="907"/>
                <w:tab w:val="decimal" w:pos="882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9E65E7" w:rsidRPr="00CF7ED9" w14:paraId="414855A4" w14:textId="77777777" w:rsidTr="00C4787C">
        <w:tc>
          <w:tcPr>
            <w:tcW w:w="2448" w:type="dxa"/>
          </w:tcPr>
          <w:p w14:paraId="31CEB96C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1 </w:t>
            </w: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มกราคม </w:t>
            </w: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vAlign w:val="bottom"/>
          </w:tcPr>
          <w:p w14:paraId="62AC25B8" w14:textId="77777777" w:rsidR="009E65E7" w:rsidRPr="00CF7ED9" w:rsidRDefault="009E65E7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48,77</w:t>
            </w:r>
            <w:r w:rsidR="007A352C">
              <w:rPr>
                <w:rFonts w:asciiTheme="majorBidi" w:hAnsiTheme="majorBidi" w:cstheme="majorBidi"/>
                <w:noProof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12FFA9C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ADE254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53" w:right="5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29,297</w:t>
            </w:r>
          </w:p>
        </w:tc>
        <w:tc>
          <w:tcPr>
            <w:tcW w:w="270" w:type="dxa"/>
            <w:vAlign w:val="bottom"/>
          </w:tcPr>
          <w:p w14:paraId="31D07813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53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259B41CA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64,30</w:t>
            </w:r>
            <w:r w:rsidR="007A352C">
              <w:rPr>
                <w:rFonts w:asciiTheme="majorBidi" w:hAnsiTheme="majorBidi" w:cstheme="majorBidi"/>
                <w:noProof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037AC26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53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vAlign w:val="bottom"/>
          </w:tcPr>
          <w:p w14:paraId="02D41420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1,89</w:t>
            </w:r>
            <w:r w:rsidR="007A352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1D14B10C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53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3DD8CD4A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144,27</w:t>
            </w:r>
            <w:r w:rsidR="007A352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E65E7" w:rsidRPr="00CF7ED9" w14:paraId="37238EF4" w14:textId="77777777" w:rsidTr="00C4787C">
        <w:tc>
          <w:tcPr>
            <w:tcW w:w="2448" w:type="dxa"/>
          </w:tcPr>
          <w:p w14:paraId="0F0A528B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170" w:type="dxa"/>
          </w:tcPr>
          <w:p w14:paraId="1A0D496F" w14:textId="77777777" w:rsidR="009E65E7" w:rsidRPr="00CF7ED9" w:rsidRDefault="009E65E7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7,1</w:t>
            </w:r>
            <w:r w:rsidR="007A352C">
              <w:rPr>
                <w:rFonts w:asciiTheme="majorBidi" w:hAnsiTheme="majorBidi" w:cstheme="majorBidi"/>
                <w:noProof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0AC6DDE0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3A96D9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3,410</w:t>
            </w:r>
          </w:p>
        </w:tc>
        <w:tc>
          <w:tcPr>
            <w:tcW w:w="270" w:type="dxa"/>
          </w:tcPr>
          <w:p w14:paraId="04B9A65A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2F81EA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13,76</w:t>
            </w:r>
            <w:r w:rsidR="007A352C">
              <w:rPr>
                <w:rFonts w:asciiTheme="majorBidi" w:hAnsiTheme="majorBidi" w:cstheme="majorBidi"/>
                <w:noProof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697E930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D9C7F4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0" w:right="-1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9D8BCAD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5ACAF4F0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24,357</w:t>
            </w:r>
          </w:p>
        </w:tc>
      </w:tr>
      <w:tr w:rsidR="009E65E7" w:rsidRPr="00CF7ED9" w14:paraId="0E4E3A37" w14:textId="77777777" w:rsidTr="00C4787C">
        <w:trPr>
          <w:trHeight w:val="202"/>
        </w:trPr>
        <w:tc>
          <w:tcPr>
            <w:tcW w:w="2448" w:type="dxa"/>
          </w:tcPr>
          <w:p w14:paraId="6A2FF277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75B88A" w14:textId="77777777" w:rsidR="009E65E7" w:rsidRPr="00CF7ED9" w:rsidRDefault="009E65E7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(12,911)</w:t>
            </w:r>
          </w:p>
        </w:tc>
        <w:tc>
          <w:tcPr>
            <w:tcW w:w="270" w:type="dxa"/>
          </w:tcPr>
          <w:p w14:paraId="5B3562E5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1FC016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(772)</w:t>
            </w:r>
          </w:p>
        </w:tc>
        <w:tc>
          <w:tcPr>
            <w:tcW w:w="270" w:type="dxa"/>
          </w:tcPr>
          <w:p w14:paraId="1F18DE1E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0DDB60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(5,100)</w:t>
            </w:r>
          </w:p>
        </w:tc>
        <w:tc>
          <w:tcPr>
            <w:tcW w:w="270" w:type="dxa"/>
          </w:tcPr>
          <w:p w14:paraId="66A5A75F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12DBDF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0" w:right="-1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89FD95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1AD23BD6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(18,783)</w:t>
            </w:r>
          </w:p>
        </w:tc>
      </w:tr>
      <w:tr w:rsidR="009E65E7" w:rsidRPr="00CF7ED9" w14:paraId="1F983092" w14:textId="77777777" w:rsidTr="00C4787C">
        <w:trPr>
          <w:trHeight w:val="164"/>
        </w:trPr>
        <w:tc>
          <w:tcPr>
            <w:tcW w:w="2448" w:type="dxa"/>
          </w:tcPr>
          <w:p w14:paraId="6A1C0FAB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91FC18" w14:textId="77777777" w:rsidR="009E65E7" w:rsidRPr="00CF7ED9" w:rsidRDefault="009E65E7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110EA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72C5F0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0555D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77AE12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DC7D9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C8AB77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66FA0E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93AE72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</w:tr>
      <w:tr w:rsidR="009E65E7" w:rsidRPr="00CF7ED9" w14:paraId="3530F28F" w14:textId="77777777" w:rsidTr="00C4787C">
        <w:tc>
          <w:tcPr>
            <w:tcW w:w="2448" w:type="dxa"/>
          </w:tcPr>
          <w:p w14:paraId="2C8C0CC2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70" w:type="dxa"/>
          </w:tcPr>
          <w:p w14:paraId="13D23F67" w14:textId="77777777" w:rsidR="009E65E7" w:rsidRPr="00CF7ED9" w:rsidRDefault="009E65E7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43,046</w:t>
            </w:r>
          </w:p>
        </w:tc>
        <w:tc>
          <w:tcPr>
            <w:tcW w:w="270" w:type="dxa"/>
          </w:tcPr>
          <w:p w14:paraId="03D70C7E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06E87B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31,935</w:t>
            </w:r>
          </w:p>
        </w:tc>
        <w:tc>
          <w:tcPr>
            <w:tcW w:w="270" w:type="dxa"/>
          </w:tcPr>
          <w:p w14:paraId="6011A50D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F5D2FE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72,9</w:t>
            </w:r>
            <w:r w:rsidR="007A352C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34AC2A00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D3FFAA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1,89</w:t>
            </w:r>
            <w:r w:rsidR="007A352C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1F040968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78E99CCA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149,84</w:t>
            </w:r>
            <w:r w:rsidR="007A352C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</w:t>
            </w:r>
          </w:p>
        </w:tc>
      </w:tr>
      <w:tr w:rsidR="00773E4C" w:rsidRPr="00CF7ED9" w14:paraId="50326101" w14:textId="77777777" w:rsidTr="00C4787C">
        <w:trPr>
          <w:trHeight w:val="360"/>
        </w:trPr>
        <w:tc>
          <w:tcPr>
            <w:tcW w:w="2448" w:type="dxa"/>
          </w:tcPr>
          <w:p w14:paraId="31D6377C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170" w:type="dxa"/>
          </w:tcPr>
          <w:p w14:paraId="021B5A3B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2,740</w:t>
            </w:r>
          </w:p>
        </w:tc>
        <w:tc>
          <w:tcPr>
            <w:tcW w:w="270" w:type="dxa"/>
          </w:tcPr>
          <w:p w14:paraId="6E61362A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67D3F6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1,23</w:t>
            </w:r>
            <w:r w:rsidR="007A352C">
              <w:rPr>
                <w:rFonts w:asciiTheme="majorBidi" w:hAnsiTheme="majorBidi" w:cstheme="majorBidi"/>
                <w:noProof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43B41BD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559A11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3,01</w:t>
            </w:r>
            <w:r w:rsidR="007A352C">
              <w:rPr>
                <w:rFonts w:asciiTheme="majorBidi" w:hAnsiTheme="majorBidi" w:cstheme="majorBidi"/>
                <w:noProof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F04770A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576DAA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0" w:right="-1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16BA9E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55023183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6,9</w:t>
            </w:r>
            <w:r w:rsidR="007A352C">
              <w:rPr>
                <w:rFonts w:asciiTheme="majorBidi" w:hAnsiTheme="majorBidi" w:cstheme="majorBidi"/>
                <w:noProof/>
                <w:sz w:val="30"/>
                <w:szCs w:val="30"/>
              </w:rPr>
              <w:t>87</w:t>
            </w:r>
          </w:p>
        </w:tc>
      </w:tr>
      <w:tr w:rsidR="00773E4C" w:rsidRPr="00CF7ED9" w14:paraId="6097B3C2" w14:textId="77777777" w:rsidTr="009E52BF">
        <w:tc>
          <w:tcPr>
            <w:tcW w:w="2448" w:type="dxa"/>
          </w:tcPr>
          <w:p w14:paraId="37C04B37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170" w:type="dxa"/>
            <w:vAlign w:val="bottom"/>
          </w:tcPr>
          <w:p w14:paraId="67124D60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0" w:right="-1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42F5842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</w:tcPr>
          <w:p w14:paraId="6759A388" w14:textId="77777777" w:rsidR="00773E4C" w:rsidRPr="00CF7ED9" w:rsidRDefault="008860C4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(</w:t>
            </w:r>
            <w:r w:rsidR="00A743CB">
              <w:rPr>
                <w:rFonts w:asciiTheme="majorBidi" w:hAnsiTheme="majorBidi" w:cstheme="majorBidi"/>
                <w:noProof/>
                <w:sz w:val="30"/>
                <w:szCs w:val="30"/>
              </w:rPr>
              <w:t>50</w:t>
            </w: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E38426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51ADA6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0" w:right="-1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7F9F47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vAlign w:val="bottom"/>
          </w:tcPr>
          <w:p w14:paraId="020E6F2B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0" w:right="-1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ECB6835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5C69C42C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(</w:t>
            </w:r>
            <w:r w:rsidR="00A743CB">
              <w:rPr>
                <w:rFonts w:asciiTheme="majorBidi" w:hAnsiTheme="majorBidi" w:cstheme="majorBidi"/>
                <w:noProof/>
                <w:sz w:val="30"/>
                <w:szCs w:val="30"/>
              </w:rPr>
              <w:t>50</w:t>
            </w: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)</w:t>
            </w:r>
          </w:p>
        </w:tc>
      </w:tr>
      <w:tr w:rsidR="009E65E7" w:rsidRPr="00CF7ED9" w14:paraId="1408D8DD" w14:textId="77777777" w:rsidTr="00C4787C">
        <w:tc>
          <w:tcPr>
            <w:tcW w:w="2448" w:type="dxa"/>
          </w:tcPr>
          <w:p w14:paraId="36D80945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 3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0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มิถุนายน 25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8E87635" w14:textId="77777777" w:rsidR="009E65E7" w:rsidRPr="00CF7ED9" w:rsidRDefault="00773E4C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45,786</w:t>
            </w:r>
          </w:p>
        </w:tc>
        <w:tc>
          <w:tcPr>
            <w:tcW w:w="270" w:type="dxa"/>
          </w:tcPr>
          <w:p w14:paraId="290B9670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970F98" w14:textId="77777777" w:rsidR="009E65E7" w:rsidRPr="00CF7ED9" w:rsidRDefault="00773E4C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33,1</w:t>
            </w:r>
            <w:r w:rsidR="00A743C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</w:t>
            </w:r>
            <w:r w:rsidR="007A352C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A3E09F2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9104695" w14:textId="77777777" w:rsidR="009E65E7" w:rsidRPr="00CF7ED9" w:rsidRDefault="00773E4C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75,9</w:t>
            </w:r>
            <w:r w:rsidR="00A743C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50708869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E0C86" w14:textId="77777777" w:rsidR="009E65E7" w:rsidRPr="00CF7ED9" w:rsidRDefault="00773E4C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1,89</w:t>
            </w:r>
            <w:r w:rsidR="007A352C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69A32521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97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44286" w14:textId="77777777" w:rsidR="009E65E7" w:rsidRPr="00CF7ED9" w:rsidRDefault="00773E4C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156,7</w:t>
            </w:r>
            <w:r w:rsidR="00A743C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85</w:t>
            </w:r>
          </w:p>
        </w:tc>
      </w:tr>
      <w:tr w:rsidR="00C4787C" w:rsidRPr="00CF7ED9" w14:paraId="217A9D3F" w14:textId="77777777" w:rsidTr="00C4787C">
        <w:tc>
          <w:tcPr>
            <w:tcW w:w="2448" w:type="dxa"/>
          </w:tcPr>
          <w:p w14:paraId="32744305" w14:textId="77777777" w:rsidR="00C4787C" w:rsidRPr="00CF7ED9" w:rsidRDefault="00C4787C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13BDB27" w14:textId="77777777" w:rsidR="00C4787C" w:rsidRPr="00CF7ED9" w:rsidRDefault="00C4787C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5333D1" w14:textId="77777777" w:rsidR="00C4787C" w:rsidRPr="00CF7ED9" w:rsidRDefault="00C4787C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72F7D228" w14:textId="77777777" w:rsidR="00C4787C" w:rsidRPr="00CF7ED9" w:rsidRDefault="00C4787C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4644B0" w14:textId="77777777" w:rsidR="00C4787C" w:rsidRPr="00CF7ED9" w:rsidRDefault="00C4787C" w:rsidP="00CF7ED9">
            <w:pPr>
              <w:widowControl w:val="0"/>
              <w:tabs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C5ED07" w14:textId="77777777" w:rsidR="00C4787C" w:rsidRPr="00CF7ED9" w:rsidRDefault="00C4787C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22FE43" w14:textId="77777777" w:rsidR="00C4787C" w:rsidRPr="00CF7ED9" w:rsidRDefault="00C4787C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810638" w14:textId="77777777" w:rsidR="00C4787C" w:rsidRPr="00CF7ED9" w:rsidRDefault="00C4787C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D83675" w14:textId="77777777" w:rsidR="00C4787C" w:rsidRPr="00CF7ED9" w:rsidRDefault="00C4787C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AE1579" w14:textId="77777777" w:rsidR="00C4787C" w:rsidRPr="00CF7ED9" w:rsidRDefault="00C4787C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</w:tr>
      <w:tr w:rsidR="009E65E7" w:rsidRPr="00CF7ED9" w14:paraId="5CBC95BE" w14:textId="77777777" w:rsidTr="00C4787C">
        <w:tc>
          <w:tcPr>
            <w:tcW w:w="2448" w:type="dxa"/>
          </w:tcPr>
          <w:p w14:paraId="77EF4F01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32B6C064" w14:textId="77777777" w:rsidR="009E65E7" w:rsidRPr="00CF7ED9" w:rsidRDefault="009E65E7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FF8CE1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11CC5155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58E931" w14:textId="77777777" w:rsidR="009E65E7" w:rsidRPr="00CF7ED9" w:rsidRDefault="009E65E7" w:rsidP="00CF7ED9">
            <w:pPr>
              <w:widowControl w:val="0"/>
              <w:tabs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F6E94B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60E30C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F3267E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186F29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6D6B5D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</w:tr>
      <w:tr w:rsidR="009E65E7" w:rsidRPr="00CF7ED9" w14:paraId="31E3C644" w14:textId="77777777" w:rsidTr="00C4787C">
        <w:tc>
          <w:tcPr>
            <w:tcW w:w="2448" w:type="dxa"/>
          </w:tcPr>
          <w:p w14:paraId="49C97463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1 </w:t>
            </w: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มกราคม </w:t>
            </w: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Pr="00CF7ED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vAlign w:val="bottom"/>
          </w:tcPr>
          <w:p w14:paraId="5082D60D" w14:textId="77777777" w:rsidR="009E65E7" w:rsidRPr="00CF7ED9" w:rsidRDefault="009E65E7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16,638</w:t>
            </w:r>
          </w:p>
        </w:tc>
        <w:tc>
          <w:tcPr>
            <w:tcW w:w="270" w:type="dxa"/>
          </w:tcPr>
          <w:p w14:paraId="465A93A1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DE5857" w14:textId="77777777" w:rsidR="009E65E7" w:rsidRPr="00CF7ED9" w:rsidRDefault="009E65E7" w:rsidP="001C384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53" w:right="-90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14,58</w:t>
            </w:r>
            <w:r w:rsidR="007A352C">
              <w:rPr>
                <w:rFonts w:asciiTheme="majorBidi" w:hAnsiTheme="majorBidi" w:cstheme="majorBidi"/>
                <w:noProof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3BEFB4B5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378"/>
              <w:jc w:val="center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75F458F2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53" w:right="-432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42,54</w:t>
            </w:r>
            <w:r w:rsidR="007A352C">
              <w:rPr>
                <w:rFonts w:asciiTheme="majorBidi" w:hAnsiTheme="majorBidi" w:cstheme="majorBidi"/>
                <w:noProof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3A0529E9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53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vAlign w:val="bottom"/>
          </w:tcPr>
          <w:p w14:paraId="73259BFE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  <w:t>1,89</w:t>
            </w:r>
            <w:r w:rsidR="007A352C">
              <w:rPr>
                <w:rFonts w:asciiTheme="majorBidi" w:hAnsiTheme="majorBidi" w:cstheme="majorBidi"/>
                <w:noProof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04DE6300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53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vAlign w:val="bottom"/>
          </w:tcPr>
          <w:p w14:paraId="6288B710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75,66</w:t>
            </w:r>
            <w:r w:rsidR="007A352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E65E7" w:rsidRPr="00CF7ED9" w14:paraId="37E96BAA" w14:textId="77777777" w:rsidTr="00C4787C">
        <w:tc>
          <w:tcPr>
            <w:tcW w:w="2448" w:type="dxa"/>
          </w:tcPr>
          <w:p w14:paraId="0A39F64C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6CAA820C" w14:textId="77777777" w:rsidR="009E65E7" w:rsidRPr="00CF7ED9" w:rsidRDefault="009E65E7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11,62</w:t>
            </w:r>
            <w:r w:rsidR="007A352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4BE84A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1B484E" w14:textId="77777777" w:rsidR="009E65E7" w:rsidRPr="00CF7ED9" w:rsidRDefault="009E65E7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4,20</w:t>
            </w:r>
            <w:r w:rsidR="007A352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4B1C7FA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51B464" w14:textId="77777777" w:rsidR="009E65E7" w:rsidRPr="00CF7ED9" w:rsidRDefault="009E65E7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7,426</w:t>
            </w:r>
          </w:p>
        </w:tc>
        <w:tc>
          <w:tcPr>
            <w:tcW w:w="270" w:type="dxa"/>
          </w:tcPr>
          <w:p w14:paraId="40820964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AF097C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53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0BB0D0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8B0270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23,255</w:t>
            </w:r>
          </w:p>
        </w:tc>
      </w:tr>
      <w:tr w:rsidR="009E65E7" w:rsidRPr="00CF7ED9" w14:paraId="086DE545" w14:textId="77777777" w:rsidTr="00C4787C">
        <w:tc>
          <w:tcPr>
            <w:tcW w:w="2448" w:type="dxa"/>
          </w:tcPr>
          <w:p w14:paraId="10D41E98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A66BC9" w14:textId="77777777" w:rsidR="009E65E7" w:rsidRPr="00CF7ED9" w:rsidRDefault="009E65E7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(10,460)</w:t>
            </w:r>
          </w:p>
        </w:tc>
        <w:tc>
          <w:tcPr>
            <w:tcW w:w="270" w:type="dxa"/>
          </w:tcPr>
          <w:p w14:paraId="6F81CB31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5D1A73" w14:textId="77777777" w:rsidR="009E65E7" w:rsidRPr="00CF7ED9" w:rsidRDefault="009E65E7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(420)</w:t>
            </w:r>
          </w:p>
        </w:tc>
        <w:tc>
          <w:tcPr>
            <w:tcW w:w="270" w:type="dxa"/>
          </w:tcPr>
          <w:p w14:paraId="4BCC8D29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504081" w14:textId="77777777" w:rsidR="009E65E7" w:rsidRPr="00CF7ED9" w:rsidRDefault="009E65E7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(5,093)</w:t>
            </w:r>
          </w:p>
        </w:tc>
        <w:tc>
          <w:tcPr>
            <w:tcW w:w="270" w:type="dxa"/>
          </w:tcPr>
          <w:p w14:paraId="7EC749D6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6880B1" w14:textId="77777777" w:rsidR="009E65E7" w:rsidRPr="00CF7ED9" w:rsidRDefault="009E65E7" w:rsidP="00CF7ED9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53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1DE589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FB8D6F" w14:textId="77777777" w:rsidR="009E65E7" w:rsidRPr="00CF7ED9" w:rsidRDefault="009E65E7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(15,973)</w:t>
            </w:r>
          </w:p>
        </w:tc>
      </w:tr>
      <w:tr w:rsidR="009E65E7" w:rsidRPr="00CF7ED9" w14:paraId="08A5E3BE" w14:textId="77777777" w:rsidTr="00C4787C">
        <w:tc>
          <w:tcPr>
            <w:tcW w:w="2448" w:type="dxa"/>
          </w:tcPr>
          <w:p w14:paraId="7B014AF9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A63A86" w14:textId="77777777" w:rsidR="009E65E7" w:rsidRPr="00CF7ED9" w:rsidRDefault="009E65E7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0217D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B18728" w14:textId="77777777" w:rsidR="009E65E7" w:rsidRPr="00CF7ED9" w:rsidRDefault="009E65E7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9B0610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446975" w14:textId="77777777" w:rsidR="009E65E7" w:rsidRPr="00CF7ED9" w:rsidRDefault="009E65E7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E7894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B4C61F" w14:textId="77777777" w:rsidR="009E65E7" w:rsidRPr="00CF7ED9" w:rsidRDefault="009E65E7" w:rsidP="00CF7ED9">
            <w:pPr>
              <w:tabs>
                <w:tab w:val="clear" w:pos="680"/>
                <w:tab w:val="clear" w:pos="907"/>
                <w:tab w:val="left" w:pos="61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14C95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83C840" w14:textId="77777777" w:rsidR="009E65E7" w:rsidRPr="00CF7ED9" w:rsidRDefault="009E65E7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65E7" w:rsidRPr="00CF7ED9" w14:paraId="16561498" w14:textId="77777777" w:rsidTr="00C4787C">
        <w:tc>
          <w:tcPr>
            <w:tcW w:w="2448" w:type="dxa"/>
          </w:tcPr>
          <w:p w14:paraId="5F1EB51B" w14:textId="77777777" w:rsidR="009E65E7" w:rsidRPr="00CF7ED9" w:rsidRDefault="009E65E7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70" w:type="dxa"/>
          </w:tcPr>
          <w:p w14:paraId="3816B8C8" w14:textId="77777777" w:rsidR="009E65E7" w:rsidRPr="00CF7ED9" w:rsidRDefault="009E65E7" w:rsidP="00C4787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17,80</w:t>
            </w:r>
            <w:r w:rsidR="007A3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BBA0AE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100CBF" w14:textId="77777777" w:rsidR="009E65E7" w:rsidRPr="00CF7ED9" w:rsidRDefault="009E65E7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18,36</w:t>
            </w:r>
            <w:r w:rsidR="007A3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1C5FDE9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AABDAC" w14:textId="77777777" w:rsidR="009E65E7" w:rsidRPr="00CF7ED9" w:rsidRDefault="009E65E7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44,87</w:t>
            </w:r>
            <w:r w:rsidR="007A3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83B23C9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D8A79E" w14:textId="77777777" w:rsidR="009E65E7" w:rsidRPr="00CF7ED9" w:rsidRDefault="009E65E7" w:rsidP="00CF7ED9">
            <w:pPr>
              <w:tabs>
                <w:tab w:val="clear" w:pos="680"/>
                <w:tab w:val="clear" w:pos="907"/>
                <w:tab w:val="left" w:pos="61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1,89</w:t>
            </w:r>
            <w:r w:rsidR="007A3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5A32AD2" w14:textId="77777777" w:rsidR="009E65E7" w:rsidRPr="00CF7ED9" w:rsidRDefault="009E65E7" w:rsidP="00CF7ED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AE8CA2" w14:textId="77777777" w:rsidR="009E65E7" w:rsidRPr="00CF7ED9" w:rsidRDefault="009E65E7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82,94</w:t>
            </w:r>
            <w:r w:rsidR="007A3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773E4C" w:rsidRPr="00CF7ED9" w14:paraId="19F4B371" w14:textId="77777777" w:rsidTr="00C4787C">
        <w:tc>
          <w:tcPr>
            <w:tcW w:w="2448" w:type="dxa"/>
          </w:tcPr>
          <w:p w14:paraId="7F60DADD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B953B6" w14:textId="77777777" w:rsidR="00A743CB" w:rsidRPr="00CF7ED9" w:rsidRDefault="00773E4C" w:rsidP="00A743C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4,90</w:t>
            </w:r>
            <w:r w:rsidR="007A352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DCD37AB" w14:textId="77777777" w:rsidR="00773E4C" w:rsidRPr="00CF7ED9" w:rsidRDefault="00773E4C" w:rsidP="00773E4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DD910F" w14:textId="77777777" w:rsidR="00773E4C" w:rsidRPr="00CF7ED9" w:rsidRDefault="00773E4C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</w:t>
            </w:r>
            <w:r w:rsidR="007A352C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14:paraId="0312C2B2" w14:textId="77777777" w:rsidR="00773E4C" w:rsidRPr="00CF7ED9" w:rsidRDefault="00773E4C" w:rsidP="00773E4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C3DCC4" w14:textId="77777777" w:rsidR="00773E4C" w:rsidRPr="00CF7ED9" w:rsidRDefault="00773E4C" w:rsidP="00773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4,74</w:t>
            </w:r>
            <w:r w:rsidR="007A352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1F9043A" w14:textId="77777777" w:rsidR="00773E4C" w:rsidRPr="00CF7ED9" w:rsidRDefault="00773E4C" w:rsidP="00773E4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23F84F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53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F9DFB1" w14:textId="77777777" w:rsidR="00773E4C" w:rsidRPr="00CF7ED9" w:rsidRDefault="00773E4C" w:rsidP="00773E4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075FD8" w14:textId="77777777" w:rsidR="00773E4C" w:rsidRPr="00CF7ED9" w:rsidRDefault="00773E4C" w:rsidP="00773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11,76</w:t>
            </w:r>
            <w:r w:rsidR="007A352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73E4C" w:rsidRPr="00CF7ED9" w14:paraId="092EA520" w14:textId="77777777" w:rsidTr="00C4787C">
        <w:tc>
          <w:tcPr>
            <w:tcW w:w="2448" w:type="dxa"/>
          </w:tcPr>
          <w:p w14:paraId="5B94C4F3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3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0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มิถุนายน 25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548261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22,711</w:t>
            </w:r>
          </w:p>
        </w:tc>
        <w:tc>
          <w:tcPr>
            <w:tcW w:w="270" w:type="dxa"/>
          </w:tcPr>
          <w:p w14:paraId="461AB6DA" w14:textId="77777777" w:rsidR="00773E4C" w:rsidRPr="00CF7ED9" w:rsidRDefault="00773E4C" w:rsidP="00773E4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9E5AD87" w14:textId="77777777" w:rsidR="00773E4C" w:rsidRPr="00CF7ED9" w:rsidRDefault="00773E4C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20,47</w:t>
            </w:r>
            <w:r w:rsidR="007A3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B3ECFD6" w14:textId="77777777" w:rsidR="00773E4C" w:rsidRPr="00CF7ED9" w:rsidRDefault="00773E4C" w:rsidP="00773E4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3B81CA2" w14:textId="77777777" w:rsidR="00773E4C" w:rsidRPr="00CF7ED9" w:rsidRDefault="00773E4C" w:rsidP="00773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49,62</w:t>
            </w:r>
            <w:r w:rsidR="00A74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92F4F2B" w14:textId="77777777" w:rsidR="00773E4C" w:rsidRPr="00CF7ED9" w:rsidRDefault="00773E4C" w:rsidP="00773E4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FCCFB4" w14:textId="77777777" w:rsidR="00773E4C" w:rsidRPr="00CF7ED9" w:rsidRDefault="00773E4C" w:rsidP="00773E4C">
            <w:pPr>
              <w:tabs>
                <w:tab w:val="clear" w:pos="680"/>
                <w:tab w:val="clear" w:pos="907"/>
                <w:tab w:val="left" w:pos="61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1,89</w:t>
            </w:r>
            <w:r w:rsidR="007A3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BB9173D" w14:textId="77777777" w:rsidR="00773E4C" w:rsidRPr="00CF7ED9" w:rsidRDefault="00773E4C" w:rsidP="00773E4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6BD59E5" w14:textId="77777777" w:rsidR="00773E4C" w:rsidRPr="00CF7ED9" w:rsidRDefault="00773E4C" w:rsidP="00773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94,70</w:t>
            </w:r>
            <w:r w:rsidR="00A74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773E4C" w:rsidRPr="00CF7ED9" w14:paraId="6D1B6B46" w14:textId="77777777" w:rsidTr="00C4787C">
        <w:tc>
          <w:tcPr>
            <w:tcW w:w="2448" w:type="dxa"/>
          </w:tcPr>
          <w:p w14:paraId="5D81648F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7FBBB08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431021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CE7CE1" w14:textId="77777777" w:rsidR="00773E4C" w:rsidRPr="00CF7ED9" w:rsidRDefault="00773E4C" w:rsidP="001C384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E99BB1A" w14:textId="77777777" w:rsidR="00773E4C" w:rsidRPr="00CF7ED9" w:rsidRDefault="00773E4C" w:rsidP="00773E4C">
            <w:pPr>
              <w:widowControl w:val="0"/>
              <w:tabs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AB958F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9562DE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FEC945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7C481C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E757AD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73E4C" w:rsidRPr="00CF7ED9" w14:paraId="59754359" w14:textId="77777777" w:rsidTr="00C4787C">
        <w:tc>
          <w:tcPr>
            <w:tcW w:w="2448" w:type="dxa"/>
          </w:tcPr>
          <w:p w14:paraId="4FEF5E0E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2CF82238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457DBC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F56265" w14:textId="77777777" w:rsidR="00773E4C" w:rsidRPr="00CF7ED9" w:rsidRDefault="00773E4C" w:rsidP="001C384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0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ACCB95F" w14:textId="77777777" w:rsidR="00773E4C" w:rsidRPr="00CF7ED9" w:rsidRDefault="00773E4C" w:rsidP="00773E4C">
            <w:pPr>
              <w:widowControl w:val="0"/>
              <w:tabs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F054F1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F77CD0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7C1A8C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131E4F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7EB868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73E4C" w:rsidRPr="00CF7ED9" w14:paraId="48AB1EFF" w14:textId="77777777" w:rsidTr="00C4787C">
        <w:tc>
          <w:tcPr>
            <w:tcW w:w="2448" w:type="dxa"/>
          </w:tcPr>
          <w:p w14:paraId="02A597CF" w14:textId="77777777" w:rsidR="00773E4C" w:rsidRPr="0072179D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2179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 1 มกราคม 2561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5BD97F3" w14:textId="77777777" w:rsidR="00773E4C" w:rsidRPr="0072179D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2179D">
              <w:rPr>
                <w:rFonts w:asciiTheme="majorBidi" w:hAnsiTheme="majorBidi" w:cstheme="majorBidi"/>
                <w:sz w:val="30"/>
                <w:szCs w:val="30"/>
              </w:rPr>
              <w:t>32,1</w:t>
            </w:r>
            <w:r w:rsidR="007A352C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757AFE26" w14:textId="77777777" w:rsidR="00773E4C" w:rsidRPr="0072179D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A74E37B" w14:textId="77777777" w:rsidR="00773E4C" w:rsidRPr="0072179D" w:rsidRDefault="00773E4C" w:rsidP="001C384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53" w:right="-90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72179D">
              <w:rPr>
                <w:rFonts w:asciiTheme="majorBidi" w:hAnsiTheme="majorBidi" w:cstheme="majorBidi"/>
                <w:noProof/>
                <w:sz w:val="30"/>
                <w:szCs w:val="30"/>
              </w:rPr>
              <w:t>14,71</w:t>
            </w:r>
            <w:r w:rsidR="007A352C">
              <w:rPr>
                <w:rFonts w:asciiTheme="majorBidi" w:hAnsiTheme="majorBidi" w:cstheme="majorBidi"/>
                <w:noProof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14799E9" w14:textId="77777777" w:rsidR="00773E4C" w:rsidRPr="0072179D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5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2E84A45" w14:textId="77777777" w:rsidR="00773E4C" w:rsidRPr="0072179D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72179D">
              <w:rPr>
                <w:rFonts w:asciiTheme="majorBidi" w:hAnsiTheme="majorBidi" w:cstheme="majorBidi"/>
                <w:noProof/>
                <w:sz w:val="30"/>
                <w:szCs w:val="30"/>
              </w:rPr>
              <w:t>21,758</w:t>
            </w:r>
          </w:p>
        </w:tc>
        <w:tc>
          <w:tcPr>
            <w:tcW w:w="270" w:type="dxa"/>
            <w:vAlign w:val="bottom"/>
          </w:tcPr>
          <w:p w14:paraId="547635F9" w14:textId="77777777" w:rsidR="00773E4C" w:rsidRPr="0072179D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016381" w14:textId="77777777" w:rsidR="00773E4C" w:rsidRPr="0072179D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53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72179D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5321BC" w14:textId="77777777" w:rsidR="00773E4C" w:rsidRPr="0072179D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641E2EB" w14:textId="77777777" w:rsidR="00773E4C" w:rsidRPr="0072179D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72179D">
              <w:rPr>
                <w:rFonts w:asciiTheme="majorBidi" w:hAnsiTheme="majorBidi" w:cstheme="majorBidi"/>
                <w:noProof/>
                <w:sz w:val="30"/>
                <w:szCs w:val="30"/>
              </w:rPr>
              <w:t>68,611</w:t>
            </w:r>
          </w:p>
        </w:tc>
      </w:tr>
      <w:tr w:rsidR="00773E4C" w:rsidRPr="00CF7ED9" w14:paraId="737E7DA4" w14:textId="77777777" w:rsidTr="00C4787C">
        <w:tc>
          <w:tcPr>
            <w:tcW w:w="2448" w:type="dxa"/>
          </w:tcPr>
          <w:p w14:paraId="67D0FD5E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794EC18" w14:textId="77777777" w:rsidR="00773E4C" w:rsidRPr="00CF7ED9" w:rsidRDefault="00773E4C" w:rsidP="00773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5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732329C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BCC2EA4" w14:textId="77777777" w:rsidR="00773E4C" w:rsidRPr="00CF7ED9" w:rsidRDefault="00773E4C" w:rsidP="001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326043F" w14:textId="77777777" w:rsidR="00773E4C" w:rsidRPr="00CF7ED9" w:rsidRDefault="00773E4C" w:rsidP="00773E4C">
            <w:pPr>
              <w:widowControl w:val="0"/>
              <w:tabs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47DC757" w14:textId="77777777" w:rsidR="00773E4C" w:rsidRPr="00CF7ED9" w:rsidRDefault="00773E4C" w:rsidP="00773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3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55485F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AC6306B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0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3C2C6C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3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F8103DF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73E4C" w:rsidRPr="00CF7ED9" w14:paraId="2A394DCB" w14:textId="77777777" w:rsidTr="00C4787C">
        <w:tc>
          <w:tcPr>
            <w:tcW w:w="2448" w:type="dxa"/>
            <w:vAlign w:val="bottom"/>
          </w:tcPr>
          <w:p w14:paraId="56A6F18A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D8D29CD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25,24</w:t>
            </w:r>
            <w:r w:rsidR="007A3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B89822E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553D6FC" w14:textId="77777777" w:rsidR="00773E4C" w:rsidRPr="00CF7ED9" w:rsidRDefault="00773E4C" w:rsidP="001C384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5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13,56</w:t>
            </w:r>
            <w:r w:rsidR="007A3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C6B44D5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A3C7D90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28,09</w:t>
            </w:r>
            <w:r w:rsidR="007A3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A9E397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8CEF5F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C7EF58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735E906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66,903</w:t>
            </w:r>
          </w:p>
        </w:tc>
      </w:tr>
      <w:tr w:rsidR="00773E4C" w:rsidRPr="00CF7ED9" w14:paraId="58E2D018" w14:textId="77777777" w:rsidTr="00C4787C">
        <w:tc>
          <w:tcPr>
            <w:tcW w:w="2448" w:type="dxa"/>
            <w:shd w:val="clear" w:color="auto" w:fill="auto"/>
          </w:tcPr>
          <w:p w14:paraId="736A2A94" w14:textId="77777777" w:rsidR="00773E4C" w:rsidRPr="00CF7ED9" w:rsidRDefault="00773E4C" w:rsidP="00773E4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3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0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มิถุนายน 25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AF054B2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5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23,07</w:t>
            </w:r>
            <w:r w:rsidR="00A74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0EDFDEB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32DE43" w14:textId="77777777" w:rsidR="00773E4C" w:rsidRPr="00CF7ED9" w:rsidRDefault="00773E4C" w:rsidP="001C384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5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</w:t>
            </w:r>
            <w:r w:rsidR="00A74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4B858B87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D46A184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26,356</w:t>
            </w:r>
          </w:p>
        </w:tc>
        <w:tc>
          <w:tcPr>
            <w:tcW w:w="270" w:type="dxa"/>
            <w:shd w:val="clear" w:color="auto" w:fill="auto"/>
          </w:tcPr>
          <w:p w14:paraId="79AF3F3C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19CB6B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9DB3FF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0EF53D" w14:textId="77777777" w:rsidR="00773E4C" w:rsidRPr="00CF7ED9" w:rsidRDefault="00773E4C" w:rsidP="00773E4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5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62,0</w:t>
            </w:r>
            <w:r w:rsidR="00A74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</w:tr>
    </w:tbl>
    <w:p w14:paraId="4F22E1F4" w14:textId="77777777" w:rsidR="002D4841" w:rsidRPr="00CF7ED9" w:rsidRDefault="002D4841" w:rsidP="00CF7ED9">
      <w:pPr>
        <w:pStyle w:val="BodyText2"/>
        <w:ind w:left="540" w:right="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lastRenderedPageBreak/>
        <w:t>ค่าเสื่อมราคาสำหรับ</w:t>
      </w:r>
      <w:r w:rsidR="009E65E7" w:rsidRPr="00CF7ED9">
        <w:rPr>
          <w:rFonts w:asciiTheme="majorBidi" w:hAnsiTheme="majorBidi" w:cstheme="majorBidi"/>
          <w:sz w:val="30"/>
          <w:szCs w:val="30"/>
          <w:cs/>
        </w:rPr>
        <w:t>งวดหกเดือน</w:t>
      </w:r>
      <w:r w:rsidRPr="00CF7ED9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="009E65E7" w:rsidRPr="00CF7ED9">
        <w:rPr>
          <w:rFonts w:asciiTheme="majorBidi" w:hAnsiTheme="majorBidi" w:cstheme="majorBidi"/>
          <w:spacing w:val="-4"/>
          <w:sz w:val="30"/>
          <w:szCs w:val="30"/>
          <w:cs/>
        </w:rPr>
        <w:t>3</w:t>
      </w:r>
      <w:r w:rsidR="009E65E7" w:rsidRPr="00CF7ED9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9E65E7" w:rsidRPr="00CF7ED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25</w:t>
      </w:r>
      <w:r w:rsidR="009E65E7" w:rsidRPr="00CF7ED9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9E65E7" w:rsidRPr="00CF7ED9">
        <w:rPr>
          <w:rFonts w:asciiTheme="majorBidi" w:hAnsiTheme="majorBidi" w:cstheme="majorBidi"/>
          <w:spacing w:val="-4"/>
          <w:sz w:val="30"/>
          <w:szCs w:val="30"/>
          <w:cs/>
        </w:rPr>
        <w:t xml:space="preserve">2 และ </w:t>
      </w:r>
      <w:r w:rsidRPr="00CF7ED9">
        <w:rPr>
          <w:rFonts w:asciiTheme="majorBidi" w:hAnsiTheme="majorBidi" w:cstheme="majorBidi"/>
          <w:sz w:val="30"/>
          <w:szCs w:val="30"/>
        </w:rPr>
        <w:t>256</w:t>
      </w:r>
      <w:r w:rsidRPr="00CF7ED9">
        <w:rPr>
          <w:rFonts w:asciiTheme="majorBidi" w:hAnsiTheme="majorBidi" w:cstheme="majorBidi"/>
          <w:sz w:val="30"/>
          <w:szCs w:val="30"/>
          <w:cs/>
        </w:rPr>
        <w:t>1 เป็นจำนวนเงิน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="00773E4C">
        <w:rPr>
          <w:rFonts w:asciiTheme="majorBidi" w:hAnsiTheme="majorBidi" w:cstheme="majorBidi"/>
          <w:sz w:val="30"/>
          <w:szCs w:val="30"/>
        </w:rPr>
        <w:t>11.8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และ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="009E65E7" w:rsidRPr="00CF7ED9">
        <w:rPr>
          <w:rFonts w:asciiTheme="majorBidi" w:hAnsiTheme="majorBidi" w:cstheme="majorBidi"/>
          <w:sz w:val="30"/>
          <w:szCs w:val="30"/>
          <w:cs/>
        </w:rPr>
        <w:t>11.0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ล้านบาท ตามลำดับ บันทึกไว้ในกำไรหรือขาดทุน</w:t>
      </w:r>
    </w:p>
    <w:p w14:paraId="08434023" w14:textId="77777777" w:rsidR="002D4841" w:rsidRPr="00CF7ED9" w:rsidRDefault="002D4841" w:rsidP="00CF7ED9">
      <w:pPr>
        <w:pStyle w:val="BodyText2"/>
        <w:ind w:left="540" w:right="18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0020CF" w14:textId="77777777" w:rsidR="002D4841" w:rsidRPr="00CF7ED9" w:rsidRDefault="002D4841" w:rsidP="00CF7ED9">
      <w:pPr>
        <w:pStyle w:val="BodyText2"/>
        <w:ind w:left="540" w:right="18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ราคาทรัพย์สินของกลุ่มบริษัทก่อนหักค่าเสื่อมราคาสะสมของ</w:t>
      </w:r>
      <w:r w:rsidR="004B4341">
        <w:rPr>
          <w:rFonts w:asciiTheme="majorBid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Pr="00CF7ED9">
        <w:rPr>
          <w:rFonts w:asciiTheme="majorBidi" w:hAnsiTheme="majorBidi" w:cstheme="majorBidi"/>
          <w:sz w:val="30"/>
          <w:szCs w:val="30"/>
          <w:cs/>
        </w:rPr>
        <w:t>อุปกรณ์ ซึ่งได้คิด</w:t>
      </w:r>
      <w:r w:rsidR="001C384B">
        <w:rPr>
          <w:rFonts w:asciiTheme="majorBidi" w:hAnsiTheme="majorBidi" w:cstheme="majorBidi"/>
          <w:sz w:val="30"/>
          <w:szCs w:val="30"/>
          <w:cs/>
        </w:rPr>
        <w:br/>
      </w:r>
      <w:r w:rsidRPr="00CF7ED9">
        <w:rPr>
          <w:rFonts w:asciiTheme="majorBidi" w:hAnsiTheme="majorBidi" w:cstheme="majorBidi"/>
          <w:sz w:val="30"/>
          <w:szCs w:val="30"/>
          <w:cs/>
        </w:rPr>
        <w:t>ค่าเสื่อมราคาเต็มจำนวนแล้ว แต่ยังคงใช้งานจนถึง ณ วันที่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="009E65E7" w:rsidRPr="00CF7ED9">
        <w:rPr>
          <w:rFonts w:asciiTheme="majorBidi" w:hAnsiTheme="majorBidi" w:cstheme="majorBidi"/>
          <w:spacing w:val="-4"/>
          <w:sz w:val="30"/>
          <w:szCs w:val="30"/>
          <w:cs/>
        </w:rPr>
        <w:t>3</w:t>
      </w:r>
      <w:r w:rsidR="009E65E7" w:rsidRPr="00CF7ED9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9E65E7" w:rsidRPr="00CF7ED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25</w:t>
      </w:r>
      <w:r w:rsidR="009E65E7" w:rsidRPr="00CF7ED9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9E65E7" w:rsidRPr="00CF7ED9">
        <w:rPr>
          <w:rFonts w:asciiTheme="majorBidi" w:hAnsiTheme="majorBidi" w:cstheme="majorBidi"/>
          <w:spacing w:val="-4"/>
          <w:sz w:val="30"/>
          <w:szCs w:val="30"/>
          <w:cs/>
        </w:rPr>
        <w:t xml:space="preserve">2 </w:t>
      </w:r>
      <w:r w:rsidRPr="00CF7ED9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="00773E4C">
        <w:rPr>
          <w:rFonts w:asciiTheme="majorBidi" w:hAnsiTheme="majorBidi" w:cstheme="majorBidi"/>
          <w:sz w:val="30"/>
          <w:szCs w:val="30"/>
        </w:rPr>
        <w:t>41.0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E65E7" w:rsidRPr="00CF7ED9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9E65E7" w:rsidRPr="00CF7ED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9E65E7" w:rsidRPr="00CF7ED9">
        <w:rPr>
          <w:rFonts w:asciiTheme="majorBidi" w:hAnsiTheme="majorBidi" w:cstheme="majorBidi"/>
          <w:i/>
          <w:iCs/>
          <w:sz w:val="30"/>
          <w:szCs w:val="30"/>
        </w:rPr>
        <w:t>2561</w:t>
      </w:r>
      <w:r w:rsidRPr="00CF7ED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E65E7" w:rsidRPr="00CF7ED9">
        <w:rPr>
          <w:rFonts w:asciiTheme="majorBidi" w:hAnsiTheme="majorBidi" w:cstheme="majorBidi"/>
          <w:i/>
          <w:iCs/>
          <w:sz w:val="30"/>
          <w:szCs w:val="30"/>
          <w:cs/>
        </w:rPr>
        <w:t>40.6</w:t>
      </w:r>
      <w:r w:rsidRPr="00CF7E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1C92BB7" w14:textId="3C6C3EC5" w:rsidR="002D4841" w:rsidRPr="00CF7ED9" w:rsidRDefault="002D4841" w:rsidP="00CF7ED9">
      <w:pPr>
        <w:pStyle w:val="BodyText2"/>
        <w:tabs>
          <w:tab w:val="left" w:pos="450"/>
        </w:tabs>
        <w:ind w:left="0" w:right="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8"/>
        <w:gridCol w:w="1170"/>
        <w:gridCol w:w="270"/>
        <w:gridCol w:w="1170"/>
        <w:gridCol w:w="270"/>
        <w:gridCol w:w="1170"/>
        <w:gridCol w:w="270"/>
        <w:gridCol w:w="1152"/>
        <w:gridCol w:w="270"/>
        <w:gridCol w:w="1170"/>
        <w:gridCol w:w="6"/>
      </w:tblGrid>
      <w:tr w:rsidR="002D4841" w:rsidRPr="00CF7ED9" w14:paraId="2D4E46F8" w14:textId="77777777" w:rsidTr="00F82B74">
        <w:trPr>
          <w:tblHeader/>
        </w:trPr>
        <w:tc>
          <w:tcPr>
            <w:tcW w:w="2448" w:type="dxa"/>
          </w:tcPr>
          <w:p w14:paraId="1D9ECF98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918" w:type="dxa"/>
            <w:gridSpan w:val="10"/>
          </w:tcPr>
          <w:p w14:paraId="708EB1F7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2D4841" w:rsidRPr="00CF7ED9" w14:paraId="4C5BF2C9" w14:textId="77777777" w:rsidTr="00F82B74">
        <w:trPr>
          <w:gridAfter w:val="1"/>
          <w:wAfter w:w="6" w:type="dxa"/>
          <w:tblHeader/>
        </w:trPr>
        <w:tc>
          <w:tcPr>
            <w:tcW w:w="2448" w:type="dxa"/>
          </w:tcPr>
          <w:p w14:paraId="2F0563D9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7CD447CE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6D3B114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23D4739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เครื่องตกแต่ง</w:t>
            </w:r>
          </w:p>
        </w:tc>
        <w:tc>
          <w:tcPr>
            <w:tcW w:w="270" w:type="dxa"/>
          </w:tcPr>
          <w:p w14:paraId="73E23264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47B41A9E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636DF5A4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0C75710B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07E6C05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5D02B80F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2D4841" w:rsidRPr="00CF7ED9" w14:paraId="44FA7FEE" w14:textId="77777777" w:rsidTr="00F82B74">
        <w:trPr>
          <w:gridAfter w:val="1"/>
          <w:wAfter w:w="6" w:type="dxa"/>
          <w:tblHeader/>
        </w:trPr>
        <w:tc>
          <w:tcPr>
            <w:tcW w:w="2448" w:type="dxa"/>
          </w:tcPr>
          <w:p w14:paraId="7E7DF2F7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40DEE7CA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ส่วนปรับปรุง</w:t>
            </w:r>
          </w:p>
        </w:tc>
        <w:tc>
          <w:tcPr>
            <w:tcW w:w="270" w:type="dxa"/>
          </w:tcPr>
          <w:p w14:paraId="426F062D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84CC55D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และเครื่องใช้</w:t>
            </w:r>
          </w:p>
        </w:tc>
        <w:tc>
          <w:tcPr>
            <w:tcW w:w="270" w:type="dxa"/>
          </w:tcPr>
          <w:p w14:paraId="743C5287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49370BC4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คอมพิวเตอร์</w:t>
            </w:r>
          </w:p>
        </w:tc>
        <w:tc>
          <w:tcPr>
            <w:tcW w:w="270" w:type="dxa"/>
          </w:tcPr>
          <w:p w14:paraId="5FCB2875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0FDBEA92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8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02C2A342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7FFDC1A3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7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2D4841" w:rsidRPr="00CF7ED9" w14:paraId="7747E8FA" w14:textId="77777777" w:rsidTr="00F82B74">
        <w:trPr>
          <w:gridAfter w:val="1"/>
          <w:wAfter w:w="6" w:type="dxa"/>
          <w:tblHeader/>
        </w:trPr>
        <w:tc>
          <w:tcPr>
            <w:tcW w:w="2448" w:type="dxa"/>
          </w:tcPr>
          <w:p w14:paraId="590AA5A6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0881C97E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อาคารเช่า</w:t>
            </w:r>
          </w:p>
        </w:tc>
        <w:tc>
          <w:tcPr>
            <w:tcW w:w="270" w:type="dxa"/>
          </w:tcPr>
          <w:p w14:paraId="761BA7BC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1DFEC3A5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สำนักงาน</w:t>
            </w:r>
          </w:p>
        </w:tc>
        <w:tc>
          <w:tcPr>
            <w:tcW w:w="270" w:type="dxa"/>
          </w:tcPr>
          <w:p w14:paraId="51A45D98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</w:tcPr>
          <w:p w14:paraId="29A76317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และอุปกรณ์</w:t>
            </w:r>
          </w:p>
        </w:tc>
        <w:tc>
          <w:tcPr>
            <w:tcW w:w="270" w:type="dxa"/>
          </w:tcPr>
          <w:p w14:paraId="15913F27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00306DD3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89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ยานพาหนะ</w:t>
            </w:r>
          </w:p>
        </w:tc>
        <w:tc>
          <w:tcPr>
            <w:tcW w:w="270" w:type="dxa"/>
          </w:tcPr>
          <w:p w14:paraId="5CF1E309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69FB0A1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2D4841" w:rsidRPr="00CF7ED9" w14:paraId="3184CB98" w14:textId="77777777" w:rsidTr="00F82B74">
        <w:trPr>
          <w:tblHeader/>
        </w:trPr>
        <w:tc>
          <w:tcPr>
            <w:tcW w:w="2448" w:type="dxa"/>
          </w:tcPr>
          <w:p w14:paraId="1CC1AC85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918" w:type="dxa"/>
            <w:gridSpan w:val="10"/>
            <w:vAlign w:val="bottom"/>
          </w:tcPr>
          <w:p w14:paraId="4D041ACB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2D4841" w:rsidRPr="00CF7ED9" w14:paraId="57C26164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4E8344A2" w14:textId="77777777" w:rsidR="002D4841" w:rsidRPr="00CF7ED9" w:rsidRDefault="002D4841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170" w:type="dxa"/>
          </w:tcPr>
          <w:p w14:paraId="1CECE075" w14:textId="77777777" w:rsidR="002D4841" w:rsidRPr="00CF7ED9" w:rsidRDefault="002D4841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66BA7AB" w14:textId="77777777" w:rsidR="002D4841" w:rsidRPr="00CF7ED9" w:rsidRDefault="002D4841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2B0C29AF" w14:textId="77777777" w:rsidR="002D4841" w:rsidRPr="00CF7ED9" w:rsidRDefault="002D4841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CA7DAE5" w14:textId="77777777" w:rsidR="002D4841" w:rsidRPr="00CF7ED9" w:rsidRDefault="002D4841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1E853F23" w14:textId="77777777" w:rsidR="002D4841" w:rsidRPr="00CF7ED9" w:rsidRDefault="002D4841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8D3E12D" w14:textId="77777777" w:rsidR="002D4841" w:rsidRPr="00CF7ED9" w:rsidRDefault="002D4841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</w:tcPr>
          <w:p w14:paraId="737275C7" w14:textId="77777777" w:rsidR="002D4841" w:rsidRPr="00CF7ED9" w:rsidRDefault="002D4841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91D4C02" w14:textId="77777777" w:rsidR="002D4841" w:rsidRPr="00CF7ED9" w:rsidRDefault="002D4841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3F98DD1" w14:textId="77777777" w:rsidR="002D4841" w:rsidRPr="00CF7ED9" w:rsidRDefault="002D4841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5A6219" w:rsidRPr="00CF7ED9" w14:paraId="4B172467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571F2AB2" w14:textId="77777777" w:rsidR="005A6219" w:rsidRPr="00CF7ED9" w:rsidRDefault="005A6219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วันที่ 1 มกราคม 25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  <w:tc>
          <w:tcPr>
            <w:tcW w:w="1170" w:type="dxa"/>
          </w:tcPr>
          <w:p w14:paraId="61B5C1AF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26,209</w:t>
            </w:r>
          </w:p>
        </w:tc>
        <w:tc>
          <w:tcPr>
            <w:tcW w:w="270" w:type="dxa"/>
          </w:tcPr>
          <w:p w14:paraId="14D43A4F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CD931C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18,50</w:t>
            </w:r>
            <w:r w:rsidR="007A352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5916BAA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DC5870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61,41</w:t>
            </w:r>
            <w:r w:rsidR="007A352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E3987F2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0211ECA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1,89</w:t>
            </w:r>
            <w:r w:rsidR="007A352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1A6F6FD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5E05F3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108,02</w:t>
            </w:r>
            <w:r w:rsidR="007A352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A6219" w:rsidRPr="00CF7ED9" w14:paraId="6CFBB09E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51DC5743" w14:textId="77777777" w:rsidR="005A6219" w:rsidRPr="00CF7ED9" w:rsidRDefault="005A6219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170" w:type="dxa"/>
          </w:tcPr>
          <w:p w14:paraId="0D0C88FF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1,942 </w:t>
            </w:r>
          </w:p>
        </w:tc>
        <w:tc>
          <w:tcPr>
            <w:tcW w:w="270" w:type="dxa"/>
          </w:tcPr>
          <w:p w14:paraId="34F06871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E38DAC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2,272 </w:t>
            </w:r>
          </w:p>
        </w:tc>
        <w:tc>
          <w:tcPr>
            <w:tcW w:w="270" w:type="dxa"/>
          </w:tcPr>
          <w:p w14:paraId="05BEB211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1DA96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12,360 </w:t>
            </w:r>
          </w:p>
        </w:tc>
        <w:tc>
          <w:tcPr>
            <w:tcW w:w="270" w:type="dxa"/>
          </w:tcPr>
          <w:p w14:paraId="4AEBB755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FE5280C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3E2AFA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0391C2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16,574 </w:t>
            </w:r>
          </w:p>
        </w:tc>
      </w:tr>
      <w:tr w:rsidR="005A6219" w:rsidRPr="00CF7ED9" w14:paraId="080304F3" w14:textId="77777777" w:rsidTr="00F82B74">
        <w:trPr>
          <w:gridAfter w:val="1"/>
          <w:wAfter w:w="6" w:type="dxa"/>
          <w:trHeight w:val="202"/>
        </w:trPr>
        <w:tc>
          <w:tcPr>
            <w:tcW w:w="2448" w:type="dxa"/>
          </w:tcPr>
          <w:p w14:paraId="0EB381E1" w14:textId="77777777" w:rsidR="005A6219" w:rsidRPr="00CF7ED9" w:rsidRDefault="005A6219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8A5E8C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3259D11D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B81E7A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(179)</w:t>
            </w:r>
          </w:p>
        </w:tc>
        <w:tc>
          <w:tcPr>
            <w:tcW w:w="270" w:type="dxa"/>
          </w:tcPr>
          <w:p w14:paraId="4475F919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E2188F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(5,100)</w:t>
            </w:r>
          </w:p>
        </w:tc>
        <w:tc>
          <w:tcPr>
            <w:tcW w:w="270" w:type="dxa"/>
          </w:tcPr>
          <w:p w14:paraId="08D5160C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1BB73A4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505E01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3316EC" w14:textId="77777777" w:rsidR="005A6219" w:rsidRPr="00CF7ED9" w:rsidRDefault="005A6219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(5,279)</w:t>
            </w:r>
          </w:p>
        </w:tc>
      </w:tr>
      <w:tr w:rsidR="005A6219" w:rsidRPr="00CF7ED9" w14:paraId="7DB034E0" w14:textId="77777777" w:rsidTr="00F82B74">
        <w:trPr>
          <w:gridAfter w:val="1"/>
          <w:wAfter w:w="6" w:type="dxa"/>
          <w:trHeight w:val="164"/>
        </w:trPr>
        <w:tc>
          <w:tcPr>
            <w:tcW w:w="2448" w:type="dxa"/>
          </w:tcPr>
          <w:p w14:paraId="76E18E01" w14:textId="77777777" w:rsidR="005A6219" w:rsidRPr="00CF7ED9" w:rsidRDefault="005A6219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11B140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C9CBE1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9F323B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6E3D0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6E8F70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16C3F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52254F9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22C09E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443BA0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6219" w:rsidRPr="00CF7ED9" w14:paraId="2CE8DA14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6BE967B7" w14:textId="77777777" w:rsidR="005A6219" w:rsidRPr="00CF7ED9" w:rsidRDefault="005A6219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70" w:type="dxa"/>
          </w:tcPr>
          <w:p w14:paraId="743CB882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28,151 </w:t>
            </w:r>
          </w:p>
        </w:tc>
        <w:tc>
          <w:tcPr>
            <w:tcW w:w="270" w:type="dxa"/>
          </w:tcPr>
          <w:p w14:paraId="587F5C1F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FDE5B5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20,60</w:t>
            </w:r>
            <w:r w:rsidR="007A3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F621F6E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5C8E29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68,67</w:t>
            </w:r>
            <w:r w:rsidR="007A3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3C69483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443C225B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1,89</w:t>
            </w:r>
            <w:r w:rsidR="007A3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1FEE2CF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5012AA" w14:textId="77777777" w:rsidR="005A6219" w:rsidRPr="00CF7ED9" w:rsidRDefault="005A6219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119,3</w:t>
            </w:r>
            <w:r w:rsidR="007A3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</w:tr>
      <w:tr w:rsidR="00D1209F" w:rsidRPr="00CF7ED9" w14:paraId="42B696EE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7C02EE54" w14:textId="77777777" w:rsidR="00D1209F" w:rsidRPr="00CF7ED9" w:rsidRDefault="00D1209F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170" w:type="dxa"/>
          </w:tcPr>
          <w:p w14:paraId="177E0E25" w14:textId="77777777" w:rsidR="00D1209F" w:rsidRPr="00CF7ED9" w:rsidRDefault="00D1209F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466 </w:t>
            </w:r>
          </w:p>
        </w:tc>
        <w:tc>
          <w:tcPr>
            <w:tcW w:w="270" w:type="dxa"/>
          </w:tcPr>
          <w:p w14:paraId="59F15E35" w14:textId="77777777" w:rsidR="00D1209F" w:rsidRPr="00CF7ED9" w:rsidRDefault="00D1209F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B7FD02" w14:textId="77777777" w:rsidR="00D1209F" w:rsidRPr="00CF7ED9" w:rsidRDefault="00D1209F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847 </w:t>
            </w:r>
          </w:p>
        </w:tc>
        <w:tc>
          <w:tcPr>
            <w:tcW w:w="270" w:type="dxa"/>
          </w:tcPr>
          <w:p w14:paraId="7C7202D3" w14:textId="77777777" w:rsidR="00D1209F" w:rsidRPr="00CF7ED9" w:rsidRDefault="00D1209F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E35555" w14:textId="77777777" w:rsidR="00D1209F" w:rsidRPr="00CF7ED9" w:rsidRDefault="00D1209F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1,38</w:t>
            </w:r>
            <w:r w:rsidR="00430B6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84D814E" w14:textId="77777777" w:rsidR="00D1209F" w:rsidRPr="00CF7ED9" w:rsidRDefault="00D1209F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0668EF6" w14:textId="77777777" w:rsidR="00D1209F" w:rsidRPr="00CF7ED9" w:rsidRDefault="00D1209F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875680" w14:textId="77777777" w:rsidR="00D1209F" w:rsidRPr="00CF7ED9" w:rsidRDefault="00D1209F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0E2BE4" w14:textId="77777777" w:rsidR="00D1209F" w:rsidRPr="00CF7ED9" w:rsidRDefault="00D1209F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2,</w:t>
            </w:r>
            <w:r w:rsidR="007A352C">
              <w:rPr>
                <w:rFonts w:asciiTheme="majorBidi" w:hAnsiTheme="majorBidi" w:cstheme="majorBidi"/>
                <w:sz w:val="30"/>
                <w:szCs w:val="30"/>
              </w:rPr>
              <w:t>699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F82B74" w:rsidRPr="00CF7ED9" w14:paraId="6C5224D5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71C8FEC7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170" w:type="dxa"/>
          </w:tcPr>
          <w:p w14:paraId="46E2FBB9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DFC38C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D9571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(50)</w:t>
            </w:r>
          </w:p>
        </w:tc>
        <w:tc>
          <w:tcPr>
            <w:tcW w:w="270" w:type="dxa"/>
          </w:tcPr>
          <w:p w14:paraId="443B0A1C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FFA9F7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2841C0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16F0E23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7E0EB6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072639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(50)</w:t>
            </w:r>
          </w:p>
        </w:tc>
      </w:tr>
      <w:tr w:rsidR="00F82B74" w:rsidRPr="00CF7ED9" w14:paraId="3B0DFAC3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265BEE33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 3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0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มิถุนายน 25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FCDE6E1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28,617 </w:t>
            </w:r>
          </w:p>
        </w:tc>
        <w:tc>
          <w:tcPr>
            <w:tcW w:w="270" w:type="dxa"/>
          </w:tcPr>
          <w:p w14:paraId="091F231A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A925C5D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21,39</w:t>
            </w:r>
            <w:r w:rsidR="007A3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BEE0CF1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6733305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70,058 </w:t>
            </w:r>
          </w:p>
        </w:tc>
        <w:tc>
          <w:tcPr>
            <w:tcW w:w="270" w:type="dxa"/>
          </w:tcPr>
          <w:p w14:paraId="6C792CDE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FBB299F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1,89</w:t>
            </w:r>
            <w:r w:rsidR="007A3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A38A508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200FE0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121,9</w:t>
            </w:r>
            <w:r w:rsidR="007A3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D57A3" w:rsidRPr="00CF7ED9" w14:paraId="1A3D2921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2259E462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D9B3966" w14:textId="77777777" w:rsidR="009D57A3" w:rsidRPr="00CF7ED9" w:rsidRDefault="009D57A3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F5E7ED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CF6243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F98538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78B03B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0D76B8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B90158E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97E8F0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D01EE0" w14:textId="77777777" w:rsidR="009D57A3" w:rsidRPr="00CF7ED9" w:rsidRDefault="009D57A3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2B74" w:rsidRPr="00CF7ED9" w14:paraId="0AD49B61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375FA1D8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6AD0A08D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AC2D31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4EA743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7395DA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487DDF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11BE42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CBCD98C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F2952B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516D22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2B74" w:rsidRPr="00CF7ED9" w14:paraId="5E0C79F8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19598C9E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วันที่ 1 มกราคม 25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  <w:tc>
          <w:tcPr>
            <w:tcW w:w="1170" w:type="dxa"/>
          </w:tcPr>
          <w:p w14:paraId="1B743B9A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7,65</w:t>
            </w:r>
            <w:r w:rsidR="007A352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51F513F" w14:textId="77777777" w:rsidR="00F82B74" w:rsidRPr="00CF7ED9" w:rsidRDefault="00F82B74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7CB09C" w14:textId="77777777" w:rsidR="00F82B74" w:rsidRPr="00CF7ED9" w:rsidRDefault="00F82B74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12,94</w:t>
            </w:r>
            <w:r w:rsidR="007A352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3901888" w14:textId="77777777" w:rsidR="00F82B74" w:rsidRPr="00CF7ED9" w:rsidRDefault="00F82B74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09D44C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41,90</w:t>
            </w:r>
            <w:r w:rsidR="007A352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6225EF9" w14:textId="77777777" w:rsidR="00F82B74" w:rsidRPr="00CF7ED9" w:rsidRDefault="00F82B74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FA2377F" w14:textId="77777777" w:rsidR="00F82B74" w:rsidRPr="00CF7ED9" w:rsidRDefault="00F82B74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1,89</w:t>
            </w:r>
            <w:r w:rsidR="007A352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D37D016" w14:textId="77777777" w:rsidR="00F82B74" w:rsidRPr="00CF7ED9" w:rsidRDefault="00F82B74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36CABC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64,39</w:t>
            </w:r>
            <w:r w:rsidR="007A352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82B74" w:rsidRPr="00CF7ED9" w14:paraId="5C6AFED5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1FAFF9AF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3D0A7934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3,992 </w:t>
            </w:r>
          </w:p>
        </w:tc>
        <w:tc>
          <w:tcPr>
            <w:tcW w:w="270" w:type="dxa"/>
          </w:tcPr>
          <w:p w14:paraId="55D8966F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0FF24B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1,975 </w:t>
            </w:r>
          </w:p>
        </w:tc>
        <w:tc>
          <w:tcPr>
            <w:tcW w:w="270" w:type="dxa"/>
          </w:tcPr>
          <w:p w14:paraId="0BCF1C83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858B68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6,681 </w:t>
            </w:r>
          </w:p>
        </w:tc>
        <w:tc>
          <w:tcPr>
            <w:tcW w:w="270" w:type="dxa"/>
          </w:tcPr>
          <w:p w14:paraId="5541E900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C948522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C444EA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949D80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12,648 </w:t>
            </w:r>
          </w:p>
        </w:tc>
      </w:tr>
      <w:tr w:rsidR="00F82B74" w:rsidRPr="00CF7ED9" w14:paraId="3AE2046E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0FBF0839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AB3A31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79E42836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E7AB95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(178)</w:t>
            </w:r>
          </w:p>
        </w:tc>
        <w:tc>
          <w:tcPr>
            <w:tcW w:w="270" w:type="dxa"/>
          </w:tcPr>
          <w:p w14:paraId="12AE58A9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8C0397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(5,093)</w:t>
            </w:r>
          </w:p>
        </w:tc>
        <w:tc>
          <w:tcPr>
            <w:tcW w:w="270" w:type="dxa"/>
          </w:tcPr>
          <w:p w14:paraId="27729A8A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29F5C13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C2ABA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201C15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(5,271)</w:t>
            </w:r>
          </w:p>
        </w:tc>
      </w:tr>
      <w:tr w:rsidR="00F82B74" w:rsidRPr="00CF7ED9" w14:paraId="295A45DC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0BD0CFA6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BAC50E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69B4D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20C46C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C28FF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5D763B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8DAD19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364EA1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35951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3668AC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2B74" w:rsidRPr="00CF7ED9" w14:paraId="4CFA99C6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0736C551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70" w:type="dxa"/>
          </w:tcPr>
          <w:p w14:paraId="5B3C7756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11,64</w:t>
            </w:r>
            <w:r w:rsidR="007A3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9BAFFF3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F9E1B8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14,74</w:t>
            </w:r>
            <w:r w:rsidR="007A3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5544E1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40614D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43,49</w:t>
            </w:r>
            <w:r w:rsidR="007A3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8E1A0AA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42DD5D7E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1,89</w:t>
            </w:r>
            <w:r w:rsidR="007A3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1588C68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0F3F41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71,77</w:t>
            </w:r>
            <w:r w:rsidR="007A3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82B74" w:rsidRPr="00CF7ED9" w14:paraId="42389874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44EA0FD4" w14:textId="77777777" w:rsidR="00F82B74" w:rsidRPr="00CF7ED9" w:rsidRDefault="00773E4C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6E1C1E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2,09</w:t>
            </w:r>
            <w:r w:rsidR="007A352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5399E84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82EBD7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95</w:t>
            </w:r>
            <w:r w:rsidR="007A352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F9E98A7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53411F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4,2</w:t>
            </w:r>
            <w:r w:rsidR="007A352C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EF5FEE1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E3FD58E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F094F0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8E6154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7,26</w:t>
            </w:r>
            <w:r w:rsidR="007A352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F82B74" w:rsidRPr="00CF7ED9" w14:paraId="585C4F6F" w14:textId="77777777" w:rsidTr="00F82B74">
        <w:trPr>
          <w:gridAfter w:val="1"/>
          <w:wAfter w:w="6" w:type="dxa"/>
          <w:trHeight w:val="305"/>
        </w:trPr>
        <w:tc>
          <w:tcPr>
            <w:tcW w:w="2448" w:type="dxa"/>
          </w:tcPr>
          <w:p w14:paraId="103D68CF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3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0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มิถุนายน 25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EA8D1E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13,739 </w:t>
            </w:r>
          </w:p>
        </w:tc>
        <w:tc>
          <w:tcPr>
            <w:tcW w:w="270" w:type="dxa"/>
          </w:tcPr>
          <w:p w14:paraId="2734690E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0AEF78F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15,69</w:t>
            </w:r>
            <w:r w:rsidR="007A3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35BE8A3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F89E31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47,710 </w:t>
            </w:r>
          </w:p>
        </w:tc>
        <w:tc>
          <w:tcPr>
            <w:tcW w:w="270" w:type="dxa"/>
          </w:tcPr>
          <w:p w14:paraId="07D983B6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E9EA2A7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1,89</w:t>
            </w:r>
            <w:r w:rsidR="007A3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6D2A9B9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C5FBDE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79,04</w:t>
            </w:r>
            <w:r w:rsidR="007A3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D57A3" w:rsidRPr="00CF7ED9" w14:paraId="656E896D" w14:textId="77777777" w:rsidTr="00F82B74">
        <w:trPr>
          <w:gridAfter w:val="1"/>
          <w:wAfter w:w="6" w:type="dxa"/>
          <w:trHeight w:val="85"/>
        </w:trPr>
        <w:tc>
          <w:tcPr>
            <w:tcW w:w="2448" w:type="dxa"/>
          </w:tcPr>
          <w:p w14:paraId="686042B8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FEC6E2D" w14:textId="77777777" w:rsidR="009D57A3" w:rsidRPr="00CF7ED9" w:rsidRDefault="009D57A3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4B8C50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52BC58" w14:textId="77777777" w:rsidR="009D57A3" w:rsidRPr="00CF7ED9" w:rsidRDefault="009D57A3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610494C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D8AD78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83ABA8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E5D4EC7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A42726" w14:textId="77777777" w:rsidR="009D57A3" w:rsidRPr="00CF7ED9" w:rsidRDefault="009D57A3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7EA437" w14:textId="77777777" w:rsidR="009D57A3" w:rsidRPr="00CF7ED9" w:rsidRDefault="009D57A3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1025" w:rsidRPr="00CF7ED9" w14:paraId="2AC80DF5" w14:textId="77777777" w:rsidTr="00F82B74">
        <w:trPr>
          <w:gridAfter w:val="1"/>
          <w:wAfter w:w="6" w:type="dxa"/>
          <w:trHeight w:val="85"/>
        </w:trPr>
        <w:tc>
          <w:tcPr>
            <w:tcW w:w="2448" w:type="dxa"/>
          </w:tcPr>
          <w:p w14:paraId="382AC5A7" w14:textId="77777777" w:rsidR="00431025" w:rsidRPr="00CF7ED9" w:rsidRDefault="00431025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BED76AD" w14:textId="77777777" w:rsidR="00431025" w:rsidRPr="00CF7ED9" w:rsidRDefault="00431025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EEB0FA" w14:textId="77777777" w:rsidR="00431025" w:rsidRPr="00CF7ED9" w:rsidRDefault="00431025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083066" w14:textId="77777777" w:rsidR="00431025" w:rsidRPr="00CF7ED9" w:rsidRDefault="00431025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C35A122" w14:textId="77777777" w:rsidR="00431025" w:rsidRPr="00CF7ED9" w:rsidRDefault="00431025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73544B" w14:textId="77777777" w:rsidR="00431025" w:rsidRPr="00CF7ED9" w:rsidRDefault="00431025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758AE8" w14:textId="77777777" w:rsidR="00431025" w:rsidRPr="00CF7ED9" w:rsidRDefault="00431025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F5E8899" w14:textId="77777777" w:rsidR="00431025" w:rsidRPr="00CF7ED9" w:rsidRDefault="00431025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AB36C3" w14:textId="77777777" w:rsidR="00431025" w:rsidRPr="00CF7ED9" w:rsidRDefault="00431025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60C73B" w14:textId="77777777" w:rsidR="00431025" w:rsidRPr="00CF7ED9" w:rsidRDefault="00431025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2B74" w:rsidRPr="00CF7ED9" w14:paraId="1A89E248" w14:textId="77777777" w:rsidTr="00F82B74">
        <w:trPr>
          <w:gridAfter w:val="1"/>
          <w:wAfter w:w="6" w:type="dxa"/>
          <w:trHeight w:val="85"/>
        </w:trPr>
        <w:tc>
          <w:tcPr>
            <w:tcW w:w="2448" w:type="dxa"/>
          </w:tcPr>
          <w:p w14:paraId="5C9B0452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lastRenderedPageBreak/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201A2F1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D4D9A2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ADECC7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661485D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21E8DB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EF07EE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50FFE5E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9E2BE0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05EE0A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2B74" w:rsidRPr="00CF7ED9" w14:paraId="6E5D35C8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36BAA62B" w14:textId="77777777" w:rsidR="00F82B74" w:rsidRPr="0072179D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72179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 1 มกราคม 25</w:t>
            </w:r>
            <w:r w:rsidRPr="0072179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  <w:r w:rsidRPr="0072179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1859A6F" w14:textId="77777777" w:rsidR="00F82B74" w:rsidRPr="0072179D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72179D">
              <w:rPr>
                <w:rFonts w:asciiTheme="majorBidi" w:hAnsiTheme="majorBidi" w:cstheme="majorBidi"/>
                <w:sz w:val="30"/>
                <w:szCs w:val="30"/>
              </w:rPr>
              <w:t>18,55</w:t>
            </w:r>
            <w:r w:rsidR="007A352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D8273DB" w14:textId="77777777" w:rsidR="00F82B74" w:rsidRPr="0072179D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0A3891A" w14:textId="77777777" w:rsidR="00F82B74" w:rsidRPr="0072179D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179D">
              <w:rPr>
                <w:rFonts w:asciiTheme="majorBidi" w:hAnsiTheme="majorBidi" w:cstheme="majorBidi"/>
                <w:sz w:val="30"/>
                <w:szCs w:val="30"/>
              </w:rPr>
              <w:t xml:space="preserve"> 5,56</w:t>
            </w:r>
            <w:r w:rsidR="007A352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CCF7DB0" w14:textId="77777777" w:rsidR="00F82B74" w:rsidRPr="0072179D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F15C193" w14:textId="77777777" w:rsidR="00F82B74" w:rsidRPr="0072179D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72179D">
              <w:rPr>
                <w:rFonts w:asciiTheme="majorBidi" w:hAnsiTheme="majorBidi" w:cstheme="majorBidi"/>
                <w:sz w:val="30"/>
                <w:szCs w:val="30"/>
              </w:rPr>
              <w:t>19,</w:t>
            </w:r>
            <w:r w:rsidRPr="0072179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509</w:t>
            </w:r>
          </w:p>
        </w:tc>
        <w:tc>
          <w:tcPr>
            <w:tcW w:w="270" w:type="dxa"/>
          </w:tcPr>
          <w:p w14:paraId="20AFE8D0" w14:textId="77777777" w:rsidR="00F82B74" w:rsidRPr="0072179D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783472F" w14:textId="77777777" w:rsidR="00F82B74" w:rsidRPr="0072179D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72179D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4EA4D3" w14:textId="77777777" w:rsidR="00F82B74" w:rsidRPr="0072179D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E1608D2" w14:textId="77777777" w:rsidR="00F82B74" w:rsidRPr="0072179D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72179D">
              <w:rPr>
                <w:rFonts w:asciiTheme="majorBidi" w:hAnsiTheme="majorBidi" w:cstheme="majorBidi"/>
                <w:sz w:val="30"/>
                <w:szCs w:val="30"/>
              </w:rPr>
              <w:t>43,628</w:t>
            </w:r>
          </w:p>
        </w:tc>
      </w:tr>
      <w:tr w:rsidR="00F82B74" w:rsidRPr="00CF7ED9" w14:paraId="18028817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08E51D2A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89C9020" w14:textId="77777777" w:rsidR="00F82B74" w:rsidRPr="00CF7ED9" w:rsidRDefault="00F82B74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951FA7D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9033F3D" w14:textId="77777777" w:rsidR="00F82B74" w:rsidRPr="00CF7ED9" w:rsidRDefault="00F82B74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C9DD8FA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E99FC82" w14:textId="77777777" w:rsidR="00F82B74" w:rsidRPr="00CF7ED9" w:rsidRDefault="00F82B74" w:rsidP="00F82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478F3A7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2F27FAC7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CC651C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B4F9B38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2B74" w:rsidRPr="00CF7ED9" w14:paraId="346BCE98" w14:textId="77777777" w:rsidTr="00F82B74">
        <w:trPr>
          <w:gridAfter w:val="1"/>
          <w:wAfter w:w="6" w:type="dxa"/>
        </w:trPr>
        <w:tc>
          <w:tcPr>
            <w:tcW w:w="2448" w:type="dxa"/>
            <w:vAlign w:val="bottom"/>
          </w:tcPr>
          <w:p w14:paraId="342B9E8B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86DF937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16,50</w:t>
            </w:r>
            <w:r w:rsidR="007A3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DFE67BA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3DE45FB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5,85</w:t>
            </w:r>
            <w:r w:rsidR="007A3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12F67F5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2B3D734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25,181 </w:t>
            </w:r>
          </w:p>
        </w:tc>
        <w:tc>
          <w:tcPr>
            <w:tcW w:w="270" w:type="dxa"/>
          </w:tcPr>
          <w:p w14:paraId="3853BE62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7FBB7CEE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B4B3AA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D5D6EAD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47,546</w:t>
            </w:r>
          </w:p>
        </w:tc>
      </w:tr>
      <w:tr w:rsidR="00F82B74" w:rsidRPr="00CF7ED9" w14:paraId="29E485A1" w14:textId="77777777" w:rsidTr="00F82B74">
        <w:trPr>
          <w:gridAfter w:val="1"/>
          <w:wAfter w:w="6" w:type="dxa"/>
        </w:trPr>
        <w:tc>
          <w:tcPr>
            <w:tcW w:w="2448" w:type="dxa"/>
          </w:tcPr>
          <w:p w14:paraId="26E17EDA" w14:textId="77777777" w:rsidR="00F82B74" w:rsidRPr="00CF7ED9" w:rsidRDefault="00F82B74" w:rsidP="00F82B7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3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0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มิถุนายน 25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3CC3EAC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14,878 </w:t>
            </w:r>
          </w:p>
        </w:tc>
        <w:tc>
          <w:tcPr>
            <w:tcW w:w="270" w:type="dxa"/>
          </w:tcPr>
          <w:p w14:paraId="3D8D1F48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9F5DBFB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5,702 </w:t>
            </w:r>
          </w:p>
        </w:tc>
        <w:tc>
          <w:tcPr>
            <w:tcW w:w="270" w:type="dxa"/>
          </w:tcPr>
          <w:p w14:paraId="18050952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443602A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22,348 </w:t>
            </w:r>
          </w:p>
        </w:tc>
        <w:tc>
          <w:tcPr>
            <w:tcW w:w="270" w:type="dxa"/>
          </w:tcPr>
          <w:p w14:paraId="77CCE8C5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0B0AD2A5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3FA7D5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A167071" w14:textId="77777777" w:rsidR="00F82B74" w:rsidRPr="00CF7ED9" w:rsidRDefault="00F82B74" w:rsidP="00F82B7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42,928 </w:t>
            </w:r>
          </w:p>
        </w:tc>
      </w:tr>
    </w:tbl>
    <w:p w14:paraId="3EE73E84" w14:textId="77777777" w:rsidR="002D4841" w:rsidRPr="006F6C0A" w:rsidRDefault="002D4841" w:rsidP="00CF7ED9">
      <w:pPr>
        <w:pStyle w:val="BodyText2"/>
        <w:ind w:left="540" w:right="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8561D4D" w14:textId="77777777" w:rsidR="002D4841" w:rsidRDefault="002D4841" w:rsidP="00F82B74">
      <w:pPr>
        <w:pStyle w:val="BodyText2"/>
        <w:ind w:left="547" w:right="14" w:firstLine="0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ค่าเสื่อมราคาสำหรับ</w:t>
      </w:r>
      <w:r w:rsidR="00892917" w:rsidRPr="00CF7ED9">
        <w:rPr>
          <w:rFonts w:asciiTheme="majorBidi" w:hAnsiTheme="majorBidi" w:cstheme="majorBidi"/>
          <w:sz w:val="30"/>
          <w:szCs w:val="30"/>
          <w:cs/>
        </w:rPr>
        <w:t>งวดหกเดือนสิ้นสุดวันที่</w:t>
      </w:r>
      <w:r w:rsidR="00892917"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="00892917" w:rsidRPr="00CF7ED9">
        <w:rPr>
          <w:rFonts w:asciiTheme="majorBidi" w:hAnsiTheme="majorBidi" w:cstheme="majorBidi"/>
          <w:spacing w:val="-4"/>
          <w:sz w:val="30"/>
          <w:szCs w:val="30"/>
          <w:cs/>
        </w:rPr>
        <w:t>3</w:t>
      </w:r>
      <w:r w:rsidR="00892917" w:rsidRPr="00CF7ED9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892917" w:rsidRPr="00CF7ED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25</w:t>
      </w:r>
      <w:r w:rsidR="00892917" w:rsidRPr="00CF7ED9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892917" w:rsidRPr="00CF7ED9">
        <w:rPr>
          <w:rFonts w:asciiTheme="majorBidi" w:hAnsiTheme="majorBidi" w:cstheme="majorBidi"/>
          <w:spacing w:val="-4"/>
          <w:sz w:val="30"/>
          <w:szCs w:val="30"/>
          <w:cs/>
        </w:rPr>
        <w:t xml:space="preserve">2 และ </w:t>
      </w:r>
      <w:r w:rsidR="00892917" w:rsidRPr="00CF7ED9">
        <w:rPr>
          <w:rFonts w:asciiTheme="majorBidi" w:hAnsiTheme="majorBidi" w:cstheme="majorBidi"/>
          <w:sz w:val="30"/>
          <w:szCs w:val="30"/>
        </w:rPr>
        <w:t>256</w:t>
      </w:r>
      <w:r w:rsidR="00892917" w:rsidRPr="00CF7ED9">
        <w:rPr>
          <w:rFonts w:asciiTheme="majorBidi" w:hAnsiTheme="majorBidi" w:cstheme="majorBidi"/>
          <w:sz w:val="30"/>
          <w:szCs w:val="30"/>
          <w:cs/>
        </w:rPr>
        <w:t xml:space="preserve">1 </w:t>
      </w:r>
      <w:r w:rsidRPr="00CF7ED9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="00D1209F" w:rsidRPr="00CF7ED9">
        <w:rPr>
          <w:rFonts w:asciiTheme="majorBidi" w:hAnsiTheme="majorBidi" w:cstheme="majorBidi"/>
          <w:sz w:val="30"/>
          <w:szCs w:val="30"/>
        </w:rPr>
        <w:t>7.3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และ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="00892917" w:rsidRPr="00CF7ED9">
        <w:rPr>
          <w:rFonts w:asciiTheme="majorBidi" w:hAnsiTheme="majorBidi" w:cstheme="majorBidi"/>
          <w:sz w:val="30"/>
          <w:szCs w:val="30"/>
          <w:cs/>
        </w:rPr>
        <w:t>5.9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ล้านบาท ตามลำดับ บันทึกไว้ในกำไรหรือขาดทุน</w:t>
      </w:r>
    </w:p>
    <w:p w14:paraId="2AAEFA86" w14:textId="77777777" w:rsidR="00F82B74" w:rsidRPr="006F6C0A" w:rsidRDefault="00F82B74" w:rsidP="00F82B74">
      <w:pPr>
        <w:pStyle w:val="BodyText2"/>
        <w:ind w:left="547" w:right="14" w:firstLine="0"/>
        <w:rPr>
          <w:rFonts w:asciiTheme="majorBidi" w:hAnsiTheme="majorBidi" w:cstheme="majorBidi"/>
        </w:rPr>
      </w:pPr>
    </w:p>
    <w:p w14:paraId="15CDC192" w14:textId="77777777" w:rsidR="002D4841" w:rsidRPr="009D57A3" w:rsidRDefault="002D4841" w:rsidP="002D4AA9">
      <w:pPr>
        <w:pStyle w:val="BodyText2"/>
        <w:ind w:left="547" w:right="14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D57A3">
        <w:rPr>
          <w:rFonts w:asciiTheme="majorBidi" w:hAnsiTheme="majorBidi" w:cstheme="majorBidi"/>
          <w:spacing w:val="-4"/>
          <w:sz w:val="30"/>
          <w:szCs w:val="30"/>
          <w:cs/>
        </w:rPr>
        <w:t>ราคาทรัพย์สินของบริษัทก่อนหักค่าเสื่อมราคาสะสมของ</w:t>
      </w:r>
      <w:r w:rsidR="002D579E" w:rsidRPr="009D57A3">
        <w:rPr>
          <w:rFonts w:asciiTheme="majorBidi" w:hAnsiTheme="majorBidi" w:cstheme="majorBidi" w:hint="cs"/>
          <w:spacing w:val="-4"/>
          <w:sz w:val="30"/>
          <w:szCs w:val="30"/>
          <w:cs/>
        </w:rPr>
        <w:t>ส่วนปรับปรุงอาคารเช่าและ</w:t>
      </w:r>
      <w:r w:rsidRPr="009D57A3">
        <w:rPr>
          <w:rFonts w:asciiTheme="majorBidi" w:hAnsiTheme="majorBidi" w:cstheme="majorBidi"/>
          <w:spacing w:val="-4"/>
          <w:sz w:val="30"/>
          <w:szCs w:val="30"/>
          <w:cs/>
        </w:rPr>
        <w:t>อุปกรณ์</w:t>
      </w:r>
      <w:r w:rsidR="002D4AA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D57A3">
        <w:rPr>
          <w:rFonts w:asciiTheme="majorBidi" w:hAnsiTheme="majorBidi" w:cstheme="majorBidi"/>
          <w:spacing w:val="-4"/>
          <w:sz w:val="30"/>
          <w:szCs w:val="30"/>
          <w:cs/>
        </w:rPr>
        <w:t>ซึ่งได้คิดค่าเสื่อมราคา</w:t>
      </w:r>
      <w:r w:rsidRPr="009D57A3">
        <w:rPr>
          <w:rFonts w:asciiTheme="majorBidi" w:hAnsiTheme="majorBidi" w:cstheme="majorBidi"/>
          <w:sz w:val="30"/>
          <w:szCs w:val="30"/>
          <w:cs/>
        </w:rPr>
        <w:t>เต็มจำนวนแล้ว</w:t>
      </w:r>
      <w:r w:rsidR="00EB02B1" w:rsidRPr="009D57A3">
        <w:rPr>
          <w:rFonts w:asciiTheme="majorBidi" w:hAnsiTheme="majorBidi" w:cstheme="majorBidi"/>
          <w:sz w:val="30"/>
          <w:szCs w:val="30"/>
        </w:rPr>
        <w:t xml:space="preserve"> </w:t>
      </w:r>
      <w:r w:rsidRPr="009D57A3">
        <w:rPr>
          <w:rFonts w:asciiTheme="majorBidi" w:hAnsiTheme="majorBidi" w:cstheme="majorBidi"/>
          <w:sz w:val="30"/>
          <w:szCs w:val="30"/>
          <w:cs/>
        </w:rPr>
        <w:t>แต่ยังคงใช้งานจนถึง ณ วันที่</w:t>
      </w:r>
      <w:r w:rsidRPr="009D57A3">
        <w:rPr>
          <w:rFonts w:asciiTheme="majorBidi" w:hAnsiTheme="majorBidi" w:cstheme="majorBidi"/>
          <w:sz w:val="30"/>
          <w:szCs w:val="30"/>
        </w:rPr>
        <w:t xml:space="preserve"> </w:t>
      </w:r>
      <w:r w:rsidR="00892917" w:rsidRPr="009D57A3">
        <w:rPr>
          <w:rFonts w:asciiTheme="majorBidi" w:hAnsiTheme="majorBidi" w:cstheme="majorBidi"/>
          <w:sz w:val="30"/>
          <w:szCs w:val="30"/>
          <w:cs/>
        </w:rPr>
        <w:t>3</w:t>
      </w:r>
      <w:r w:rsidR="00892917" w:rsidRPr="009D57A3">
        <w:rPr>
          <w:rFonts w:asciiTheme="majorBidi" w:hAnsiTheme="majorBidi" w:cstheme="majorBidi"/>
          <w:sz w:val="30"/>
          <w:szCs w:val="30"/>
        </w:rPr>
        <w:t>0</w:t>
      </w:r>
      <w:r w:rsidR="00892917" w:rsidRPr="009D57A3">
        <w:rPr>
          <w:rFonts w:asciiTheme="majorBidi" w:hAnsiTheme="majorBidi" w:cstheme="majorBidi"/>
          <w:sz w:val="30"/>
          <w:szCs w:val="30"/>
          <w:cs/>
        </w:rPr>
        <w:t xml:space="preserve"> มิถุนายน 25</w:t>
      </w:r>
      <w:r w:rsidR="00892917" w:rsidRPr="009D57A3">
        <w:rPr>
          <w:rFonts w:asciiTheme="majorBidi" w:hAnsiTheme="majorBidi" w:cstheme="majorBidi"/>
          <w:sz w:val="30"/>
          <w:szCs w:val="30"/>
        </w:rPr>
        <w:t>6</w:t>
      </w:r>
      <w:r w:rsidR="00892917" w:rsidRPr="009D57A3">
        <w:rPr>
          <w:rFonts w:asciiTheme="majorBidi" w:hAnsiTheme="majorBidi" w:cstheme="majorBidi"/>
          <w:sz w:val="30"/>
          <w:szCs w:val="30"/>
          <w:cs/>
        </w:rPr>
        <w:t xml:space="preserve">2 </w:t>
      </w:r>
      <w:r w:rsidRPr="009D57A3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9D57A3">
        <w:rPr>
          <w:rFonts w:asciiTheme="majorBidi" w:hAnsiTheme="majorBidi" w:cstheme="majorBidi"/>
          <w:sz w:val="30"/>
          <w:szCs w:val="30"/>
        </w:rPr>
        <w:t xml:space="preserve"> </w:t>
      </w:r>
      <w:r w:rsidR="00B74F4F" w:rsidRPr="009D57A3">
        <w:rPr>
          <w:rFonts w:asciiTheme="majorBidi" w:hAnsiTheme="majorBidi" w:cstheme="majorBidi"/>
          <w:sz w:val="30"/>
          <w:szCs w:val="30"/>
          <w:cs/>
        </w:rPr>
        <w:t>40.9</w:t>
      </w:r>
      <w:r w:rsidRPr="009D57A3">
        <w:rPr>
          <w:rFonts w:asciiTheme="majorBidi" w:hAnsiTheme="majorBidi" w:cstheme="majorBidi"/>
          <w:sz w:val="30"/>
          <w:szCs w:val="30"/>
        </w:rPr>
        <w:t xml:space="preserve"> </w:t>
      </w:r>
      <w:r w:rsidRPr="009D57A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D57A3">
        <w:rPr>
          <w:rFonts w:asciiTheme="majorBidi" w:hAnsiTheme="majorBidi" w:cstheme="majorBidi"/>
          <w:sz w:val="30"/>
          <w:szCs w:val="30"/>
        </w:rPr>
        <w:t xml:space="preserve"> </w:t>
      </w:r>
      <w:r w:rsidRPr="009D57A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bookmarkStart w:id="4" w:name="_Hlk9432925"/>
      <w:r w:rsidR="00892917" w:rsidRPr="009D57A3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892917" w:rsidRPr="009D57A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892917" w:rsidRPr="009D57A3">
        <w:rPr>
          <w:rFonts w:asciiTheme="majorBidi" w:hAnsiTheme="majorBidi" w:cstheme="majorBidi"/>
          <w:i/>
          <w:iCs/>
          <w:sz w:val="30"/>
          <w:szCs w:val="30"/>
        </w:rPr>
        <w:t>2561</w:t>
      </w:r>
      <w:bookmarkEnd w:id="4"/>
      <w:r w:rsidRPr="009D57A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92917" w:rsidRPr="009D57A3">
        <w:rPr>
          <w:rFonts w:asciiTheme="majorBidi" w:hAnsiTheme="majorBidi" w:cstheme="majorBidi"/>
          <w:i/>
          <w:iCs/>
          <w:sz w:val="30"/>
          <w:szCs w:val="30"/>
          <w:cs/>
        </w:rPr>
        <w:t>40.6</w:t>
      </w:r>
      <w:r w:rsidRPr="009D57A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D57A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187BE2E" w14:textId="77777777" w:rsidR="002D4841" w:rsidRPr="006F6C0A" w:rsidRDefault="002D4841" w:rsidP="00F82B74">
      <w:pPr>
        <w:pStyle w:val="BodyText2"/>
        <w:ind w:left="547" w:right="14" w:firstLine="0"/>
        <w:rPr>
          <w:rFonts w:asciiTheme="majorBidi" w:hAnsiTheme="majorBidi" w:cstheme="majorBidi"/>
          <w:i/>
          <w:iCs/>
          <w:sz w:val="20"/>
          <w:szCs w:val="20"/>
        </w:rPr>
      </w:pPr>
    </w:p>
    <w:p w14:paraId="1F97B0C5" w14:textId="77777777" w:rsidR="002D4841" w:rsidRPr="00CF7ED9" w:rsidRDefault="002D4841" w:rsidP="00431025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Pr="00CF7ED9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3</w:t>
      </w:r>
      <w:r w:rsidRPr="00CF7ED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Pr="00CF7ED9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สินทรัพย์ไม่มีตัวตน</w:t>
      </w:r>
    </w:p>
    <w:p w14:paraId="1965490A" w14:textId="77777777" w:rsidR="002D4841" w:rsidRPr="006F6C0A" w:rsidRDefault="002D4841" w:rsidP="00CF7ED9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20"/>
          <w:lang w:val="en-US" w:bidi="th-TH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9"/>
        <w:gridCol w:w="1384"/>
        <w:gridCol w:w="244"/>
        <w:gridCol w:w="1384"/>
        <w:gridCol w:w="236"/>
        <w:gridCol w:w="1384"/>
        <w:gridCol w:w="240"/>
        <w:gridCol w:w="1376"/>
        <w:gridCol w:w="8"/>
      </w:tblGrid>
      <w:tr w:rsidR="002D4841" w:rsidRPr="00CF7ED9" w14:paraId="35926766" w14:textId="77777777" w:rsidTr="008563D9">
        <w:trPr>
          <w:gridAfter w:val="1"/>
          <w:wAfter w:w="8" w:type="dxa"/>
          <w:tblHeader/>
        </w:trPr>
        <w:tc>
          <w:tcPr>
            <w:tcW w:w="2969" w:type="dxa"/>
          </w:tcPr>
          <w:p w14:paraId="5DAFC572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8" w:type="dxa"/>
            <w:gridSpan w:val="7"/>
          </w:tcPr>
          <w:p w14:paraId="3B3684D3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</w:tr>
      <w:tr w:rsidR="00DB0FF0" w:rsidRPr="00CF7ED9" w14:paraId="44D917B5" w14:textId="77777777" w:rsidTr="008563D9">
        <w:trPr>
          <w:tblHeader/>
        </w:trPr>
        <w:tc>
          <w:tcPr>
            <w:tcW w:w="2969" w:type="dxa"/>
          </w:tcPr>
          <w:p w14:paraId="4C95783D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D32A13E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4" w:type="dxa"/>
          </w:tcPr>
          <w:p w14:paraId="3A607C46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28C5E7A" w14:textId="423123D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สิทธิการใช้</w:t>
            </w:r>
          </w:p>
        </w:tc>
        <w:tc>
          <w:tcPr>
            <w:tcW w:w="236" w:type="dxa"/>
          </w:tcPr>
          <w:p w14:paraId="7E112803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338F60B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40" w:type="dxa"/>
          </w:tcPr>
          <w:p w14:paraId="6B44070B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4" w:type="dxa"/>
            <w:gridSpan w:val="2"/>
          </w:tcPr>
          <w:p w14:paraId="2BCF255C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FF0" w:rsidRPr="00CF7ED9" w14:paraId="1DC4BF43" w14:textId="77777777" w:rsidTr="008563D9">
        <w:trPr>
          <w:tblHeader/>
        </w:trPr>
        <w:tc>
          <w:tcPr>
            <w:tcW w:w="2969" w:type="dxa"/>
          </w:tcPr>
          <w:p w14:paraId="576F5A10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5DEF373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44" w:type="dxa"/>
          </w:tcPr>
          <w:p w14:paraId="352E623D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F7B815F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36" w:type="dxa"/>
          </w:tcPr>
          <w:p w14:paraId="501EF0BA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E05F9E5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ระหว่างติดตั้ง</w:t>
            </w:r>
          </w:p>
        </w:tc>
        <w:tc>
          <w:tcPr>
            <w:tcW w:w="240" w:type="dxa"/>
          </w:tcPr>
          <w:p w14:paraId="5650965D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4" w:type="dxa"/>
            <w:gridSpan w:val="2"/>
          </w:tcPr>
          <w:p w14:paraId="6CA55542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D4841" w:rsidRPr="00CF7ED9" w14:paraId="4D6E457B" w14:textId="77777777" w:rsidTr="008563D9">
        <w:trPr>
          <w:gridAfter w:val="1"/>
          <w:wAfter w:w="8" w:type="dxa"/>
          <w:tblHeader/>
        </w:trPr>
        <w:tc>
          <w:tcPr>
            <w:tcW w:w="2969" w:type="dxa"/>
          </w:tcPr>
          <w:p w14:paraId="1FEA319A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8" w:type="dxa"/>
            <w:gridSpan w:val="7"/>
          </w:tcPr>
          <w:p w14:paraId="767DA6A0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2D4841" w:rsidRPr="00CF7ED9" w14:paraId="2E6806F0" w14:textId="77777777" w:rsidTr="00445799">
        <w:tc>
          <w:tcPr>
            <w:tcW w:w="2969" w:type="dxa"/>
            <w:vAlign w:val="bottom"/>
          </w:tcPr>
          <w:p w14:paraId="1A6C552E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84" w:type="dxa"/>
            <w:vAlign w:val="bottom"/>
          </w:tcPr>
          <w:p w14:paraId="490C82DA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0004C76E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2637F75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2" w:right="91" w:firstLine="1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E1D83B2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D522359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  <w:vAlign w:val="bottom"/>
          </w:tcPr>
          <w:p w14:paraId="3322E573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5CC937A1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FF0" w:rsidRPr="00CF7ED9" w14:paraId="0151F553" w14:textId="77777777" w:rsidTr="00445799">
        <w:tc>
          <w:tcPr>
            <w:tcW w:w="2969" w:type="dxa"/>
            <w:vAlign w:val="center"/>
          </w:tcPr>
          <w:p w14:paraId="67DEEACB" w14:textId="77777777" w:rsidR="00DB0FF0" w:rsidRPr="00CF7ED9" w:rsidRDefault="00DB0FF0" w:rsidP="00DB0F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6DE26421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113,874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212845E5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210E1811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23,748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BE0EA8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7A450BA2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12,430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5DC466E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2E86B81D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150,052</w:t>
            </w:r>
          </w:p>
        </w:tc>
      </w:tr>
      <w:tr w:rsidR="00DB0FF0" w:rsidRPr="00CF7ED9" w14:paraId="4CC86214" w14:textId="77777777" w:rsidTr="00445799">
        <w:tc>
          <w:tcPr>
            <w:tcW w:w="2969" w:type="dxa"/>
            <w:vAlign w:val="center"/>
          </w:tcPr>
          <w:p w14:paraId="403D1AE3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033D56FA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153,876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633E71F6" w14:textId="77777777" w:rsidR="00DB0FF0" w:rsidRPr="00CF7ED9" w:rsidRDefault="00DB0FF0" w:rsidP="00DB0F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6DA6CC99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03FF72" w14:textId="77777777" w:rsidR="00DB0FF0" w:rsidRPr="00CF7ED9" w:rsidRDefault="00DB0FF0" w:rsidP="00DB0F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3B6B879D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151,810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73E6BA7" w14:textId="77777777" w:rsidR="00DB0FF0" w:rsidRPr="00CF7ED9" w:rsidRDefault="00DB0FF0" w:rsidP="00DB0F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20B4A270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33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306,456</w:t>
            </w:r>
          </w:p>
        </w:tc>
      </w:tr>
      <w:tr w:rsidR="00DB0FF0" w:rsidRPr="00CF7ED9" w14:paraId="11EB56C7" w14:textId="77777777" w:rsidTr="00445799">
        <w:tc>
          <w:tcPr>
            <w:tcW w:w="2969" w:type="dxa"/>
            <w:vAlign w:val="center"/>
          </w:tcPr>
          <w:p w14:paraId="3E67665E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FCEFA78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626B8AA9" w14:textId="77777777" w:rsidR="00DB0FF0" w:rsidRPr="00CF7ED9" w:rsidRDefault="00DB0FF0" w:rsidP="00DB0F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52B350A8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2A2003" w14:textId="77777777" w:rsidR="00DB0FF0" w:rsidRPr="00CF7ED9" w:rsidRDefault="00DB0FF0" w:rsidP="00DB0F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1F1AEAE8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(450)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6B29B9F" w14:textId="77777777" w:rsidR="00DB0FF0" w:rsidRPr="00CF7ED9" w:rsidRDefault="00DB0FF0" w:rsidP="00DB0F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6D091EB1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0FF0" w:rsidRPr="00CF7ED9" w14:paraId="73292B97" w14:textId="77777777" w:rsidTr="00445799">
        <w:tc>
          <w:tcPr>
            <w:tcW w:w="2969" w:type="dxa"/>
            <w:vAlign w:val="center"/>
          </w:tcPr>
          <w:p w14:paraId="0C6CC81E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 2561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45E6BD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48B1B135" w14:textId="77777777" w:rsidR="00DB0FF0" w:rsidRPr="00CF7ED9" w:rsidRDefault="00DB0FF0" w:rsidP="00DB0F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82235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B7530EE" w14:textId="77777777" w:rsidR="00DB0FF0" w:rsidRPr="00CF7ED9" w:rsidRDefault="00DB0FF0" w:rsidP="00DB0F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E306F5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1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58EBF71" w14:textId="77777777" w:rsidR="00DB0FF0" w:rsidRPr="00CF7ED9" w:rsidRDefault="00DB0FF0" w:rsidP="00DB0F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53351B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0FF0" w:rsidRPr="00CF7ED9" w14:paraId="327B3ADA" w14:textId="77777777" w:rsidTr="00445799">
        <w:tc>
          <w:tcPr>
            <w:tcW w:w="2969" w:type="dxa"/>
            <w:vAlign w:val="center"/>
          </w:tcPr>
          <w:p w14:paraId="0D7A3772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1 มกราคม 2562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24ADBFFF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268,200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38AB5A3A" w14:textId="77777777" w:rsidR="00DB0FF0" w:rsidRPr="00CF7ED9" w:rsidRDefault="00DB0FF0" w:rsidP="00DB0F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20B12C94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24,518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07E482" w14:textId="77777777" w:rsidR="00DB0FF0" w:rsidRPr="00CF7ED9" w:rsidRDefault="00DB0FF0" w:rsidP="00DB0F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71D638A6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1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163,790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24827F3" w14:textId="77777777" w:rsidR="00DB0FF0" w:rsidRPr="00CF7ED9" w:rsidRDefault="00DB0FF0" w:rsidP="00DB0F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653161A1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456,508</w:t>
            </w:r>
          </w:p>
        </w:tc>
      </w:tr>
      <w:tr w:rsidR="00DB0FF0" w:rsidRPr="00CF7ED9" w14:paraId="261BA2E9" w14:textId="77777777" w:rsidTr="000F7203">
        <w:tc>
          <w:tcPr>
            <w:tcW w:w="2969" w:type="dxa"/>
            <w:vAlign w:val="center"/>
          </w:tcPr>
          <w:p w14:paraId="3C8D7D1C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84" w:type="dxa"/>
            <w:shd w:val="clear" w:color="auto" w:fill="auto"/>
          </w:tcPr>
          <w:p w14:paraId="1B0572B1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 w:rsidR="00F86227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44" w:type="dxa"/>
            <w:shd w:val="clear" w:color="auto" w:fill="auto"/>
          </w:tcPr>
          <w:p w14:paraId="3B0DA9C5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1636D09F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EE265F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7E42F6B4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79,133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9FF62AE" w14:textId="77777777" w:rsidR="00DB0FF0" w:rsidRPr="00CF7ED9" w:rsidRDefault="00DB0FF0" w:rsidP="00DB0F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0579A0D4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83,62</w:t>
            </w:r>
            <w:r w:rsidR="000F720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B0FF0" w:rsidRPr="00CF7ED9" w14:paraId="1E64A049" w14:textId="77777777" w:rsidTr="000F7203">
        <w:tc>
          <w:tcPr>
            <w:tcW w:w="2969" w:type="dxa"/>
            <w:vAlign w:val="center"/>
          </w:tcPr>
          <w:p w14:paraId="0D457979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384" w:type="dxa"/>
            <w:shd w:val="clear" w:color="auto" w:fill="auto"/>
          </w:tcPr>
          <w:p w14:paraId="3D51CC9B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</w:t>
            </w:r>
            <w:r w:rsidR="00F8622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4" w:type="dxa"/>
            <w:shd w:val="clear" w:color="auto" w:fill="auto"/>
          </w:tcPr>
          <w:p w14:paraId="06233240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0F4B6FDC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0EFDA6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4625A205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(17,050)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CC5760E" w14:textId="77777777" w:rsidR="00DB0FF0" w:rsidRPr="00CF7ED9" w:rsidRDefault="00DB0FF0" w:rsidP="00DB0F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2E4EC191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(14,76</w:t>
            </w:r>
            <w:r w:rsidR="000F720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0FF0" w:rsidRPr="00CF7ED9" w14:paraId="4FAE3299" w14:textId="77777777" w:rsidTr="00445799">
        <w:tc>
          <w:tcPr>
            <w:tcW w:w="2969" w:type="dxa"/>
            <w:vAlign w:val="center"/>
          </w:tcPr>
          <w:p w14:paraId="1565C45F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3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0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มิถุนายน 25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B3EA9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274,978</w:t>
            </w:r>
          </w:p>
        </w:tc>
        <w:tc>
          <w:tcPr>
            <w:tcW w:w="244" w:type="dxa"/>
            <w:shd w:val="clear" w:color="auto" w:fill="auto"/>
          </w:tcPr>
          <w:p w14:paraId="220FC48B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3D8BE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24,518</w:t>
            </w:r>
          </w:p>
        </w:tc>
        <w:tc>
          <w:tcPr>
            <w:tcW w:w="236" w:type="dxa"/>
            <w:shd w:val="clear" w:color="auto" w:fill="auto"/>
          </w:tcPr>
          <w:p w14:paraId="12CEDF79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FCE65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225,873</w:t>
            </w:r>
          </w:p>
        </w:tc>
        <w:tc>
          <w:tcPr>
            <w:tcW w:w="240" w:type="dxa"/>
            <w:shd w:val="clear" w:color="auto" w:fill="auto"/>
          </w:tcPr>
          <w:p w14:paraId="677DBD53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501AD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525,369</w:t>
            </w:r>
          </w:p>
        </w:tc>
      </w:tr>
      <w:tr w:rsidR="00DB0FF0" w:rsidRPr="00CF7ED9" w14:paraId="1F8164F1" w14:textId="77777777" w:rsidTr="00445799">
        <w:tc>
          <w:tcPr>
            <w:tcW w:w="2969" w:type="dxa"/>
            <w:vAlign w:val="center"/>
          </w:tcPr>
          <w:p w14:paraId="505A39BF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ค่าตัดจำหน่ายสะสม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384" w:type="dxa"/>
            <w:vAlign w:val="center"/>
          </w:tcPr>
          <w:p w14:paraId="30663E09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5D66BD74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497EF158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25FD8D85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0B2AE4E9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  <w:vAlign w:val="center"/>
          </w:tcPr>
          <w:p w14:paraId="079C7DF6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center"/>
          </w:tcPr>
          <w:p w14:paraId="19990C81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B0FF0" w:rsidRPr="00CF7ED9" w14:paraId="7CA88687" w14:textId="77777777" w:rsidTr="00445799">
        <w:tc>
          <w:tcPr>
            <w:tcW w:w="2969" w:type="dxa"/>
            <w:vAlign w:val="center"/>
          </w:tcPr>
          <w:p w14:paraId="420A2E3E" w14:textId="77777777" w:rsidR="00DB0FF0" w:rsidRPr="00CF7ED9" w:rsidRDefault="00DB0FF0" w:rsidP="00DB0F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1B9CDF4F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79,493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6C2FAAEB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7BBCF5AC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8,878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29D4E0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2ED865ED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ECAF2B0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0ACD2F9E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88,371</w:t>
            </w:r>
          </w:p>
        </w:tc>
      </w:tr>
      <w:tr w:rsidR="00DB0FF0" w:rsidRPr="00CF7ED9" w14:paraId="7FA57859" w14:textId="77777777" w:rsidTr="00445799">
        <w:tc>
          <w:tcPr>
            <w:tcW w:w="2969" w:type="dxa"/>
            <w:vAlign w:val="center"/>
          </w:tcPr>
          <w:p w14:paraId="683DE9D8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2A40E69A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,562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16DB6156" w14:textId="77777777" w:rsidR="00DB0FF0" w:rsidRPr="00CF7ED9" w:rsidRDefault="00DB0FF0" w:rsidP="00DB0F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7931ED57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6,326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B6B1F4A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279C16F4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A29438B" w14:textId="77777777" w:rsidR="00DB0FF0" w:rsidRPr="00CF7ED9" w:rsidRDefault="00DB0FF0" w:rsidP="00DB0F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0C10E81E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27,888</w:t>
            </w:r>
          </w:p>
        </w:tc>
      </w:tr>
      <w:tr w:rsidR="00DB0FF0" w:rsidRPr="00CF7ED9" w14:paraId="1DDB9B88" w14:textId="77777777" w:rsidTr="00445799">
        <w:tc>
          <w:tcPr>
            <w:tcW w:w="2969" w:type="dxa"/>
            <w:vAlign w:val="center"/>
          </w:tcPr>
          <w:p w14:paraId="0A06EA0B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464D5747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201A09E0" w14:textId="77777777" w:rsidR="00DB0FF0" w:rsidRPr="00CF7ED9" w:rsidRDefault="00DB0FF0" w:rsidP="00DB0F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21F98A01" w14:textId="77777777" w:rsidR="00DB0FF0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9,080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30019B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35BA8ED2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105DD56" w14:textId="77777777" w:rsidR="00DB0FF0" w:rsidRPr="00CF7ED9" w:rsidRDefault="00DB0FF0" w:rsidP="00DB0F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69091E48" w14:textId="77777777" w:rsidR="00DB0FF0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9,080</w:t>
            </w:r>
          </w:p>
        </w:tc>
      </w:tr>
      <w:tr w:rsidR="00DB0FF0" w:rsidRPr="00CF7ED9" w14:paraId="05A46F7A" w14:textId="77777777" w:rsidTr="00445799">
        <w:tc>
          <w:tcPr>
            <w:tcW w:w="2969" w:type="dxa"/>
            <w:vAlign w:val="center"/>
          </w:tcPr>
          <w:p w14:paraId="0CEA6F0D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 2561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B2F382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24347508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7A6D3B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2BD222F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D5564A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7F5C4067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1FA25C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0FF0" w:rsidRPr="00CF7ED9" w14:paraId="7622FA10" w14:textId="77777777" w:rsidTr="00445799">
        <w:tc>
          <w:tcPr>
            <w:tcW w:w="2969" w:type="dxa"/>
            <w:vAlign w:val="center"/>
          </w:tcPr>
          <w:p w14:paraId="10555CD0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1 มกราคม 2562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35D64199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101,055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779F6099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3849BB81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24,284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AB0951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5F91773D" w14:textId="77777777" w:rsidR="00DB0FF0" w:rsidRPr="002D579E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57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A984117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center"/>
          </w:tcPr>
          <w:p w14:paraId="6E05F8B4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125,339</w:t>
            </w:r>
          </w:p>
        </w:tc>
      </w:tr>
      <w:tr w:rsidR="00DB0FF0" w:rsidRPr="00CF7ED9" w14:paraId="630BF156" w14:textId="77777777" w:rsidTr="009D57A3">
        <w:tc>
          <w:tcPr>
            <w:tcW w:w="2969" w:type="dxa"/>
            <w:vAlign w:val="center"/>
          </w:tcPr>
          <w:p w14:paraId="36E02E93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7937F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20,234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0D923DAA" w14:textId="77777777" w:rsidR="00DB0FF0" w:rsidRPr="00CF7ED9" w:rsidRDefault="00DB0FF0" w:rsidP="00DB0F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46405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68DF5AC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16A9DD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37F7015" w14:textId="77777777" w:rsidR="00DB0FF0" w:rsidRPr="00CF7ED9" w:rsidRDefault="00DB0FF0" w:rsidP="00DB0F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FBA594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20,257</w:t>
            </w:r>
          </w:p>
        </w:tc>
      </w:tr>
      <w:tr w:rsidR="00DB0FF0" w:rsidRPr="00CF7ED9" w14:paraId="3633463F" w14:textId="77777777" w:rsidTr="009D57A3">
        <w:tc>
          <w:tcPr>
            <w:tcW w:w="2969" w:type="dxa"/>
            <w:vAlign w:val="center"/>
          </w:tcPr>
          <w:p w14:paraId="5C365086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3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0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มิถุนายน 25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BC0E2E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121,289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0B78CAF6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0F0773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24,307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F9D9694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67067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B32E194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04D384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145,596</w:t>
            </w:r>
          </w:p>
        </w:tc>
      </w:tr>
      <w:tr w:rsidR="008563D9" w:rsidRPr="00CF7ED9" w14:paraId="69D4D42E" w14:textId="77777777" w:rsidTr="008563D9">
        <w:tc>
          <w:tcPr>
            <w:tcW w:w="2969" w:type="dxa"/>
            <w:vAlign w:val="center"/>
          </w:tcPr>
          <w:p w14:paraId="68A0E67F" w14:textId="77777777" w:rsidR="008563D9" w:rsidRPr="00CF7ED9" w:rsidRDefault="008563D9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791C4" w14:textId="77777777" w:rsidR="008563D9" w:rsidRDefault="008563D9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4060012B" w14:textId="77777777" w:rsidR="008563D9" w:rsidRPr="00CF7ED9" w:rsidRDefault="008563D9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1996ED" w14:textId="77777777" w:rsidR="008563D9" w:rsidRDefault="008563D9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6BFE6CC" w14:textId="77777777" w:rsidR="008563D9" w:rsidRPr="00CF7ED9" w:rsidRDefault="008563D9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06251C" w14:textId="77777777" w:rsidR="008563D9" w:rsidRDefault="008563D9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75CA6688" w14:textId="77777777" w:rsidR="008563D9" w:rsidRPr="00CF7ED9" w:rsidRDefault="008563D9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C548F" w14:textId="77777777" w:rsidR="008563D9" w:rsidRDefault="008563D9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63D9" w:rsidRPr="00CF7ED9" w14:paraId="14ACF5E9" w14:textId="77777777" w:rsidTr="008563D9">
        <w:tc>
          <w:tcPr>
            <w:tcW w:w="2969" w:type="dxa"/>
          </w:tcPr>
          <w:p w14:paraId="0FBA215B" w14:textId="5680277A" w:rsidR="008563D9" w:rsidRPr="00CF7ED9" w:rsidRDefault="008563D9" w:rsidP="008563D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84" w:type="dxa"/>
            <w:shd w:val="clear" w:color="auto" w:fill="auto"/>
          </w:tcPr>
          <w:p w14:paraId="729E5BD9" w14:textId="77777777" w:rsidR="008563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40369216" w14:textId="77777777" w:rsidR="008563D9" w:rsidRPr="00CF7E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088F3262" w14:textId="77777777" w:rsidR="008563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8C8BA7" w14:textId="77777777" w:rsidR="008563D9" w:rsidRPr="00CF7E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42D66C65" w14:textId="77777777" w:rsidR="008563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70939BB" w14:textId="77777777" w:rsidR="008563D9" w:rsidRPr="00CF7E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14:paraId="77F88901" w14:textId="77777777" w:rsidR="008563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63D9" w:rsidRPr="00CF7ED9" w14:paraId="4166670C" w14:textId="77777777" w:rsidTr="008563D9">
        <w:tc>
          <w:tcPr>
            <w:tcW w:w="2969" w:type="dxa"/>
          </w:tcPr>
          <w:p w14:paraId="7313FAB6" w14:textId="0D775687" w:rsidR="008563D9" w:rsidRPr="00CF7ED9" w:rsidRDefault="008563D9" w:rsidP="008563D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179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1 มกราคม 2561</w:t>
            </w: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60860104" w14:textId="363F3F67" w:rsidR="008563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179D">
              <w:rPr>
                <w:rFonts w:asciiTheme="majorBidi" w:hAnsiTheme="majorBidi" w:cstheme="majorBidi"/>
                <w:sz w:val="30"/>
                <w:szCs w:val="30"/>
              </w:rPr>
              <w:t>34,381</w:t>
            </w:r>
          </w:p>
        </w:tc>
        <w:tc>
          <w:tcPr>
            <w:tcW w:w="244" w:type="dxa"/>
            <w:shd w:val="clear" w:color="auto" w:fill="auto"/>
          </w:tcPr>
          <w:p w14:paraId="0FE1DBAF" w14:textId="77777777" w:rsidR="008563D9" w:rsidRPr="00CF7E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66B58B42" w14:textId="33701B66" w:rsidR="008563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179D">
              <w:rPr>
                <w:rFonts w:asciiTheme="majorBidi" w:hAnsiTheme="majorBidi" w:cstheme="majorBidi"/>
                <w:sz w:val="30"/>
                <w:szCs w:val="30"/>
              </w:rPr>
              <w:t>14,870</w:t>
            </w:r>
          </w:p>
        </w:tc>
        <w:tc>
          <w:tcPr>
            <w:tcW w:w="236" w:type="dxa"/>
            <w:shd w:val="clear" w:color="auto" w:fill="auto"/>
          </w:tcPr>
          <w:p w14:paraId="5DAC5624" w14:textId="77777777" w:rsidR="008563D9" w:rsidRPr="00CF7E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377183E3" w14:textId="6ED7EEBF" w:rsidR="008563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179D">
              <w:rPr>
                <w:rFonts w:asciiTheme="majorBidi" w:hAnsiTheme="majorBidi" w:cstheme="majorBidi"/>
                <w:sz w:val="30"/>
                <w:szCs w:val="30"/>
              </w:rPr>
              <w:t>12,430</w:t>
            </w:r>
          </w:p>
        </w:tc>
        <w:tc>
          <w:tcPr>
            <w:tcW w:w="240" w:type="dxa"/>
            <w:shd w:val="clear" w:color="auto" w:fill="auto"/>
          </w:tcPr>
          <w:p w14:paraId="18DD6905" w14:textId="77777777" w:rsidR="008563D9" w:rsidRPr="00CF7E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1129839" w14:textId="6CEEF54B" w:rsidR="008563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179D">
              <w:rPr>
                <w:rFonts w:asciiTheme="majorBidi" w:hAnsiTheme="majorBidi" w:cstheme="majorBidi"/>
                <w:sz w:val="30"/>
                <w:szCs w:val="30"/>
              </w:rPr>
              <w:t>61,681</w:t>
            </w:r>
          </w:p>
        </w:tc>
      </w:tr>
      <w:tr w:rsidR="008563D9" w:rsidRPr="00CF7ED9" w14:paraId="52FE22BD" w14:textId="77777777" w:rsidTr="008563D9">
        <w:tc>
          <w:tcPr>
            <w:tcW w:w="2969" w:type="dxa"/>
          </w:tcPr>
          <w:p w14:paraId="3285FE5E" w14:textId="26452B45" w:rsidR="008563D9" w:rsidRPr="00CF7ED9" w:rsidRDefault="008563D9" w:rsidP="008563D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 2561</w:t>
            </w: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597C2906" w14:textId="77777777" w:rsidR="008563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0B3EB2F5" w14:textId="77777777" w:rsidR="008563D9" w:rsidRPr="00CF7E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F642A6E" w14:textId="77777777" w:rsidR="008563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0BCBE77" w14:textId="77777777" w:rsidR="008563D9" w:rsidRPr="00CF7E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23E3A27D" w14:textId="77777777" w:rsidR="008563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EDD6548" w14:textId="77777777" w:rsidR="008563D9" w:rsidRPr="00CF7E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E836D1F" w14:textId="77777777" w:rsidR="008563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63D9" w:rsidRPr="00CF7ED9" w14:paraId="73882172" w14:textId="77777777" w:rsidTr="008563D9">
        <w:tc>
          <w:tcPr>
            <w:tcW w:w="2969" w:type="dxa"/>
          </w:tcPr>
          <w:p w14:paraId="581DB52F" w14:textId="4699B4A2" w:rsidR="008563D9" w:rsidRPr="00CF7ED9" w:rsidRDefault="008563D9" w:rsidP="008563D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1 มกราคม 2562</w:t>
            </w: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06BCA70A" w14:textId="11B37808" w:rsidR="008563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167,145</w:t>
            </w:r>
          </w:p>
        </w:tc>
        <w:tc>
          <w:tcPr>
            <w:tcW w:w="244" w:type="dxa"/>
            <w:shd w:val="clear" w:color="auto" w:fill="auto"/>
          </w:tcPr>
          <w:p w14:paraId="0E60F1BE" w14:textId="77777777" w:rsidR="008563D9" w:rsidRPr="00CF7E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3826C7F6" w14:textId="2D1081D5" w:rsidR="008563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236" w:type="dxa"/>
            <w:shd w:val="clear" w:color="auto" w:fill="auto"/>
          </w:tcPr>
          <w:p w14:paraId="42D1FC36" w14:textId="77777777" w:rsidR="008563D9" w:rsidRPr="00CF7E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0CC58746" w14:textId="6D518152" w:rsidR="008563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163,790</w:t>
            </w:r>
          </w:p>
        </w:tc>
        <w:tc>
          <w:tcPr>
            <w:tcW w:w="240" w:type="dxa"/>
            <w:shd w:val="clear" w:color="auto" w:fill="auto"/>
          </w:tcPr>
          <w:p w14:paraId="10E3523D" w14:textId="77777777" w:rsidR="008563D9" w:rsidRPr="00CF7E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BD69E69" w14:textId="6ADB28CA" w:rsidR="008563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331,169</w:t>
            </w:r>
          </w:p>
        </w:tc>
      </w:tr>
      <w:tr w:rsidR="008563D9" w:rsidRPr="00CF7ED9" w14:paraId="0B3E1C53" w14:textId="77777777" w:rsidTr="008563D9">
        <w:tc>
          <w:tcPr>
            <w:tcW w:w="2969" w:type="dxa"/>
          </w:tcPr>
          <w:p w14:paraId="5A619B0A" w14:textId="68D16535" w:rsidR="008563D9" w:rsidRPr="00CF7ED9" w:rsidRDefault="008563D9" w:rsidP="008563D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3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0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มิถุนายน 25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D85BDD3" w14:textId="44247FEA" w:rsidR="008563D9" w:rsidRPr="00CF7E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153,689</w:t>
            </w:r>
          </w:p>
        </w:tc>
        <w:tc>
          <w:tcPr>
            <w:tcW w:w="244" w:type="dxa"/>
            <w:shd w:val="clear" w:color="auto" w:fill="auto"/>
          </w:tcPr>
          <w:p w14:paraId="3ED036C5" w14:textId="77777777" w:rsidR="008563D9" w:rsidRPr="00CF7E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4D20BCA" w14:textId="474C0FCB" w:rsidR="008563D9" w:rsidRPr="00CF7E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36" w:type="dxa"/>
            <w:shd w:val="clear" w:color="auto" w:fill="auto"/>
          </w:tcPr>
          <w:p w14:paraId="191B37A0" w14:textId="77777777" w:rsidR="008563D9" w:rsidRPr="00CF7E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431B68A" w14:textId="4C06CC24" w:rsidR="008563D9" w:rsidRPr="00CF7E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225,873</w:t>
            </w:r>
          </w:p>
        </w:tc>
        <w:tc>
          <w:tcPr>
            <w:tcW w:w="240" w:type="dxa"/>
            <w:shd w:val="clear" w:color="auto" w:fill="auto"/>
          </w:tcPr>
          <w:p w14:paraId="42349590" w14:textId="77777777" w:rsidR="008563D9" w:rsidRPr="00CF7E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65A8F73" w14:textId="3BD26269" w:rsidR="008563D9" w:rsidRPr="00CF7ED9" w:rsidRDefault="008563D9" w:rsidP="0085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379,773</w:t>
            </w:r>
          </w:p>
        </w:tc>
      </w:tr>
    </w:tbl>
    <w:p w14:paraId="681AA9D0" w14:textId="77777777" w:rsidR="002D4841" w:rsidRPr="008563D9" w:rsidRDefault="002D4841" w:rsidP="00CF7ED9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AC49149" w14:textId="77777777" w:rsidR="002D4841" w:rsidRPr="00CF7ED9" w:rsidRDefault="002D4841" w:rsidP="00445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ค่าตัดจำหน่าย</w:t>
      </w:r>
      <w:r w:rsidR="00A23F23" w:rsidRPr="00CF7ED9">
        <w:rPr>
          <w:rFonts w:asciiTheme="majorBidi" w:hAnsiTheme="majorBidi" w:cstheme="majorBidi"/>
          <w:sz w:val="30"/>
          <w:szCs w:val="30"/>
          <w:cs/>
        </w:rPr>
        <w:t>สำหรับงวดหกเดือนสิ้นสุดวันที่</w:t>
      </w:r>
      <w:r w:rsidR="00A23F23"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="00A23F23" w:rsidRPr="00CF7ED9">
        <w:rPr>
          <w:rFonts w:asciiTheme="majorBidi" w:hAnsiTheme="majorBidi" w:cstheme="majorBidi"/>
          <w:spacing w:val="-4"/>
          <w:sz w:val="30"/>
          <w:szCs w:val="30"/>
          <w:cs/>
        </w:rPr>
        <w:t>3</w:t>
      </w:r>
      <w:r w:rsidR="00A23F23" w:rsidRPr="00CF7ED9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A23F23" w:rsidRPr="00CF7ED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25</w:t>
      </w:r>
      <w:r w:rsidR="00A23F23" w:rsidRPr="00CF7ED9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A23F23" w:rsidRPr="00CF7ED9">
        <w:rPr>
          <w:rFonts w:asciiTheme="majorBidi" w:hAnsiTheme="majorBidi" w:cstheme="majorBidi"/>
          <w:spacing w:val="-4"/>
          <w:sz w:val="30"/>
          <w:szCs w:val="30"/>
          <w:cs/>
        </w:rPr>
        <w:t xml:space="preserve">2 และ </w:t>
      </w:r>
      <w:r w:rsidR="00A23F23" w:rsidRPr="00CF7ED9">
        <w:rPr>
          <w:rFonts w:asciiTheme="majorBidi" w:hAnsiTheme="majorBidi" w:cstheme="majorBidi"/>
          <w:sz w:val="30"/>
          <w:szCs w:val="30"/>
        </w:rPr>
        <w:t>256</w:t>
      </w:r>
      <w:r w:rsidR="00A23F23" w:rsidRPr="00CF7ED9">
        <w:rPr>
          <w:rFonts w:asciiTheme="majorBidi" w:hAnsiTheme="majorBidi" w:cstheme="majorBidi"/>
          <w:sz w:val="30"/>
          <w:szCs w:val="30"/>
          <w:cs/>
        </w:rPr>
        <w:t xml:space="preserve">1 </w:t>
      </w:r>
      <w:r w:rsidRPr="00CF7ED9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9D57A3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="00C11E30">
        <w:rPr>
          <w:rFonts w:asciiTheme="majorBidi" w:hAnsiTheme="majorBidi" w:cstheme="majorBidi"/>
          <w:sz w:val="30"/>
          <w:szCs w:val="30"/>
        </w:rPr>
        <w:t>20.3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และ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="00A23F23" w:rsidRPr="00CF7ED9">
        <w:rPr>
          <w:rFonts w:asciiTheme="majorBidi" w:hAnsiTheme="majorBidi" w:cstheme="majorBidi"/>
          <w:sz w:val="30"/>
          <w:szCs w:val="30"/>
          <w:cs/>
        </w:rPr>
        <w:t xml:space="preserve">8.6 </w:t>
      </w:r>
      <w:r w:rsidRPr="00CF7ED9">
        <w:rPr>
          <w:rFonts w:asciiTheme="majorBidi" w:hAnsiTheme="majorBidi" w:cstheme="majorBidi"/>
          <w:sz w:val="30"/>
          <w:szCs w:val="30"/>
          <w:cs/>
        </w:rPr>
        <w:t>ล้านบาท ตามลำดับ บันทึกไว้ในกำไรหรือขาดทุน</w:t>
      </w:r>
    </w:p>
    <w:p w14:paraId="3206551E" w14:textId="77777777" w:rsidR="002D4841" w:rsidRPr="00CF7ED9" w:rsidRDefault="002D4841" w:rsidP="00445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37FC3132" w14:textId="77777777" w:rsidR="002D4841" w:rsidRPr="00CF7ED9" w:rsidRDefault="002D4841" w:rsidP="00445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ราคาทรัพย์สินของกลุ่มบริษัทก่อนหักค่าตัดจำหน่ายสะสมของสินทรัพย์ไม่มีตัวตน</w:t>
      </w:r>
      <w:r w:rsidR="009D57A3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Pr="00CF7ED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ซึ่งได้คิดค่าตัดจำหน่าย</w:t>
      </w:r>
      <w:r w:rsidRPr="00CF7ED9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CF7ED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เต็มจำนวนแล้ว แต่ยังคงใช้งานจนถึง ณ วันที่ </w:t>
      </w:r>
      <w:r w:rsidR="00A23F23" w:rsidRPr="00CF7ED9">
        <w:rPr>
          <w:rFonts w:asciiTheme="majorBidi" w:hAnsiTheme="majorBidi" w:cstheme="majorBidi"/>
          <w:spacing w:val="-4"/>
          <w:sz w:val="30"/>
          <w:szCs w:val="30"/>
          <w:cs/>
        </w:rPr>
        <w:t>3</w:t>
      </w:r>
      <w:r w:rsidR="00A23F23" w:rsidRPr="00CF7ED9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A23F23" w:rsidRPr="00CF7ED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25</w:t>
      </w:r>
      <w:r w:rsidR="00A23F23" w:rsidRPr="00CF7ED9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A23F23" w:rsidRPr="00CF7ED9">
        <w:rPr>
          <w:rFonts w:asciiTheme="majorBidi" w:hAnsiTheme="majorBidi" w:cstheme="majorBidi"/>
          <w:spacing w:val="-4"/>
          <w:sz w:val="30"/>
          <w:szCs w:val="30"/>
          <w:cs/>
        </w:rPr>
        <w:t xml:space="preserve">2 </w:t>
      </w:r>
      <w:r w:rsidRPr="00CF7ED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มีจำนวน </w:t>
      </w:r>
      <w:r w:rsidR="00B74F4F" w:rsidRPr="00CF7ED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68.3</w:t>
      </w:r>
      <w:r w:rsidRPr="00CF7ED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ล้านบาท</w:t>
      </w:r>
      <w:r w:rsidRPr="00CF7ED9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CF7ED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23F23" w:rsidRPr="00CF7ED9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A23F23" w:rsidRPr="00CF7ED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A23F23" w:rsidRPr="00CF7ED9">
        <w:rPr>
          <w:rFonts w:asciiTheme="majorBidi" w:hAnsiTheme="majorBidi" w:cstheme="majorBidi"/>
          <w:i/>
          <w:iCs/>
          <w:sz w:val="30"/>
          <w:szCs w:val="30"/>
        </w:rPr>
        <w:t>2561</w:t>
      </w:r>
      <w:r w:rsidRPr="00CF7ED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B4A64" w:rsidRPr="00CF7ED9">
        <w:rPr>
          <w:rFonts w:asciiTheme="majorBidi" w:hAnsiTheme="majorBidi" w:cstheme="majorBidi"/>
          <w:i/>
          <w:iCs/>
          <w:sz w:val="30"/>
          <w:szCs w:val="30"/>
        </w:rPr>
        <w:t xml:space="preserve">                         </w:t>
      </w:r>
      <w:r w:rsidR="00A23F23" w:rsidRPr="00CF7ED9">
        <w:rPr>
          <w:rFonts w:asciiTheme="majorBidi" w:hAnsiTheme="majorBidi" w:cstheme="majorBidi"/>
          <w:i/>
          <w:iCs/>
          <w:sz w:val="30"/>
          <w:szCs w:val="30"/>
          <w:cs/>
        </w:rPr>
        <w:t>65.3</w:t>
      </w:r>
      <w:r w:rsidRPr="00CF7E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60F82813" w14:textId="77777777" w:rsidR="00DC00B2" w:rsidRDefault="00DC0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1368"/>
        <w:gridCol w:w="236"/>
        <w:gridCol w:w="1350"/>
        <w:gridCol w:w="236"/>
        <w:gridCol w:w="1332"/>
        <w:gridCol w:w="236"/>
        <w:gridCol w:w="1434"/>
      </w:tblGrid>
      <w:tr w:rsidR="002D4841" w:rsidRPr="00CF7ED9" w14:paraId="2AFA94EF" w14:textId="77777777" w:rsidTr="00EB037B">
        <w:trPr>
          <w:trHeight w:val="70"/>
          <w:tblHeader/>
        </w:trPr>
        <w:tc>
          <w:tcPr>
            <w:tcW w:w="2898" w:type="dxa"/>
          </w:tcPr>
          <w:p w14:paraId="2B2643BC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432"/>
              </w:tabs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2" w:type="dxa"/>
            <w:gridSpan w:val="7"/>
          </w:tcPr>
          <w:p w14:paraId="76014D2C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0FF0" w:rsidRPr="00CF7ED9" w14:paraId="684B1D5D" w14:textId="77777777" w:rsidTr="00EB037B">
        <w:trPr>
          <w:trHeight w:val="383"/>
          <w:tblHeader/>
        </w:trPr>
        <w:tc>
          <w:tcPr>
            <w:tcW w:w="2898" w:type="dxa"/>
          </w:tcPr>
          <w:p w14:paraId="6A3069B7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E5489F7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C3DA590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05878A" w14:textId="08C0CF3C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สิทธิการใช้</w:t>
            </w:r>
          </w:p>
        </w:tc>
        <w:tc>
          <w:tcPr>
            <w:tcW w:w="236" w:type="dxa"/>
          </w:tcPr>
          <w:p w14:paraId="332D8749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4ABC04D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36" w:type="dxa"/>
          </w:tcPr>
          <w:p w14:paraId="7BFD406E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3D9DC2E8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FF0" w:rsidRPr="00CF7ED9" w14:paraId="1796F2E8" w14:textId="77777777" w:rsidTr="00EB037B">
        <w:trPr>
          <w:trHeight w:val="383"/>
          <w:tblHeader/>
        </w:trPr>
        <w:tc>
          <w:tcPr>
            <w:tcW w:w="2898" w:type="dxa"/>
          </w:tcPr>
          <w:p w14:paraId="24B265E2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6AFB548F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36" w:type="dxa"/>
          </w:tcPr>
          <w:p w14:paraId="46E7DA66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B25CFC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36" w:type="dxa"/>
          </w:tcPr>
          <w:p w14:paraId="20A618E6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F15F1DE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ระหว่างติดตั้ง</w:t>
            </w:r>
          </w:p>
        </w:tc>
        <w:tc>
          <w:tcPr>
            <w:tcW w:w="236" w:type="dxa"/>
          </w:tcPr>
          <w:p w14:paraId="27ECA1F9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3C0E9C82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D4841" w:rsidRPr="00CF7ED9" w14:paraId="02A1529D" w14:textId="77777777" w:rsidTr="00EB037B">
        <w:trPr>
          <w:trHeight w:val="383"/>
          <w:tblHeader/>
        </w:trPr>
        <w:tc>
          <w:tcPr>
            <w:tcW w:w="2898" w:type="dxa"/>
          </w:tcPr>
          <w:p w14:paraId="14F1734B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92" w:type="dxa"/>
            <w:gridSpan w:val="7"/>
          </w:tcPr>
          <w:p w14:paraId="0DE0C2E4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4841" w:rsidRPr="00CF7ED9" w14:paraId="768EE55D" w14:textId="77777777" w:rsidTr="00EB037B">
        <w:trPr>
          <w:trHeight w:val="383"/>
        </w:trPr>
        <w:tc>
          <w:tcPr>
            <w:tcW w:w="2898" w:type="dxa"/>
          </w:tcPr>
          <w:p w14:paraId="01EB03D7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68" w:type="dxa"/>
          </w:tcPr>
          <w:p w14:paraId="2FFF086E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F32CB6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0722A0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5C82C2A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B533181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19F116F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0E6C94A3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FF0" w:rsidRPr="00CF7ED9" w14:paraId="27185E32" w14:textId="77777777" w:rsidTr="00EB037B">
        <w:trPr>
          <w:trHeight w:val="383"/>
        </w:trPr>
        <w:tc>
          <w:tcPr>
            <w:tcW w:w="2898" w:type="dxa"/>
          </w:tcPr>
          <w:p w14:paraId="63020ACF" w14:textId="77777777" w:rsidR="00DB0FF0" w:rsidRPr="00CF7ED9" w:rsidRDefault="00DB0FF0" w:rsidP="00DB0F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1 มกราคม 2561</w:t>
            </w:r>
          </w:p>
        </w:tc>
        <w:tc>
          <w:tcPr>
            <w:tcW w:w="1368" w:type="dxa"/>
            <w:shd w:val="clear" w:color="auto" w:fill="auto"/>
          </w:tcPr>
          <w:p w14:paraId="606581F0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110,36</w:t>
            </w:r>
            <w:r w:rsidR="000F720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136ACC1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98E366B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7,078</w:t>
            </w:r>
          </w:p>
        </w:tc>
        <w:tc>
          <w:tcPr>
            <w:tcW w:w="236" w:type="dxa"/>
            <w:shd w:val="clear" w:color="auto" w:fill="auto"/>
          </w:tcPr>
          <w:p w14:paraId="7FCA533A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0FE7C64B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11,980</w:t>
            </w:r>
          </w:p>
        </w:tc>
        <w:tc>
          <w:tcPr>
            <w:tcW w:w="236" w:type="dxa"/>
            <w:shd w:val="clear" w:color="auto" w:fill="auto"/>
          </w:tcPr>
          <w:p w14:paraId="49AEE637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</w:tcPr>
          <w:p w14:paraId="55C2A3F2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129,42</w:t>
            </w:r>
            <w:r w:rsidR="000F720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B0FF0" w:rsidRPr="00CF7ED9" w14:paraId="06A0B2F9" w14:textId="77777777" w:rsidTr="00EB037B">
        <w:trPr>
          <w:trHeight w:val="383"/>
        </w:trPr>
        <w:tc>
          <w:tcPr>
            <w:tcW w:w="2898" w:type="dxa"/>
          </w:tcPr>
          <w:p w14:paraId="6CE2717D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auto"/>
          </w:tcPr>
          <w:p w14:paraId="4628B3A2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20,726</w:t>
            </w:r>
          </w:p>
        </w:tc>
        <w:tc>
          <w:tcPr>
            <w:tcW w:w="236" w:type="dxa"/>
            <w:shd w:val="clear" w:color="auto" w:fill="auto"/>
          </w:tcPr>
          <w:p w14:paraId="228024FF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91807A1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770 </w:t>
            </w:r>
          </w:p>
        </w:tc>
        <w:tc>
          <w:tcPr>
            <w:tcW w:w="236" w:type="dxa"/>
            <w:shd w:val="clear" w:color="auto" w:fill="auto"/>
          </w:tcPr>
          <w:p w14:paraId="19E97FC9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2DD802C2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151,810 </w:t>
            </w:r>
          </w:p>
        </w:tc>
        <w:tc>
          <w:tcPr>
            <w:tcW w:w="236" w:type="dxa"/>
            <w:shd w:val="clear" w:color="auto" w:fill="auto"/>
          </w:tcPr>
          <w:p w14:paraId="52EEA3EB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</w:tcPr>
          <w:p w14:paraId="2813473D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173,306</w:t>
            </w:r>
          </w:p>
        </w:tc>
      </w:tr>
      <w:tr w:rsidR="00DB0FF0" w:rsidRPr="00CF7ED9" w14:paraId="1D2C7D47" w14:textId="77777777" w:rsidTr="00EB037B">
        <w:trPr>
          <w:trHeight w:val="383"/>
        </w:trPr>
        <w:tc>
          <w:tcPr>
            <w:tcW w:w="2898" w:type="dxa"/>
          </w:tcPr>
          <w:p w14:paraId="5DFEBCB1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 2561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99C206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5B50CFC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DC01137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613397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0804DBB6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6D7CE8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2C5D9511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0FF0" w:rsidRPr="00CF7ED9" w14:paraId="33022902" w14:textId="77777777" w:rsidTr="00EB037B">
        <w:trPr>
          <w:trHeight w:val="383"/>
        </w:trPr>
        <w:tc>
          <w:tcPr>
            <w:tcW w:w="2898" w:type="dxa"/>
          </w:tcPr>
          <w:p w14:paraId="4ECEC6F0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1 มกราคม 2562</w:t>
            </w:r>
          </w:p>
        </w:tc>
        <w:tc>
          <w:tcPr>
            <w:tcW w:w="1368" w:type="dxa"/>
          </w:tcPr>
          <w:p w14:paraId="6DB2BD3A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131,08</w:t>
            </w:r>
            <w:r w:rsidR="000F72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7D124451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D3C725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7,848 </w:t>
            </w:r>
          </w:p>
        </w:tc>
        <w:tc>
          <w:tcPr>
            <w:tcW w:w="236" w:type="dxa"/>
          </w:tcPr>
          <w:p w14:paraId="178BA9B1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</w:tcPr>
          <w:p w14:paraId="63F99735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163,790 </w:t>
            </w:r>
          </w:p>
        </w:tc>
        <w:tc>
          <w:tcPr>
            <w:tcW w:w="236" w:type="dxa"/>
          </w:tcPr>
          <w:p w14:paraId="792AB706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</w:tcPr>
          <w:p w14:paraId="76BC5B29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302,72</w:t>
            </w:r>
            <w:r w:rsidR="000F72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DB0FF0" w:rsidRPr="00CF7ED9" w14:paraId="1967CCA2" w14:textId="77777777" w:rsidTr="00EB037B">
        <w:trPr>
          <w:trHeight w:val="383"/>
        </w:trPr>
        <w:tc>
          <w:tcPr>
            <w:tcW w:w="2898" w:type="dxa"/>
          </w:tcPr>
          <w:p w14:paraId="74EC07F7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68" w:type="dxa"/>
          </w:tcPr>
          <w:p w14:paraId="1DFA918F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30AED41F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0C7371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7EB58925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55B3B24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21,58</w:t>
            </w:r>
            <w:r w:rsidR="000F720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7F8A0BA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483AF8CE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0F720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DB0FF0" w:rsidRPr="00CF7ED9" w14:paraId="2787CF7A" w14:textId="77777777" w:rsidTr="00EB037B">
        <w:trPr>
          <w:trHeight w:val="383"/>
        </w:trPr>
        <w:tc>
          <w:tcPr>
            <w:tcW w:w="2898" w:type="dxa"/>
          </w:tcPr>
          <w:p w14:paraId="3E221581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368" w:type="dxa"/>
          </w:tcPr>
          <w:p w14:paraId="3C9FC79C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2,28</w:t>
            </w:r>
            <w:r w:rsidR="000F720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8B98C07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3DD902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1CBB1438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00370CC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(17,05</w:t>
            </w:r>
            <w:r w:rsidR="000F720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F0B34C0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5BF38024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0F720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B0FF0" w:rsidRPr="00CF7ED9" w14:paraId="40DA9A7D" w14:textId="77777777" w:rsidTr="00EB037B">
        <w:trPr>
          <w:trHeight w:val="393"/>
        </w:trPr>
        <w:tc>
          <w:tcPr>
            <w:tcW w:w="2898" w:type="dxa"/>
          </w:tcPr>
          <w:p w14:paraId="202F5277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3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0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มิถุนายน 25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7B5C39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18DCB00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B1A61B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7,848</w:t>
            </w:r>
          </w:p>
        </w:tc>
        <w:tc>
          <w:tcPr>
            <w:tcW w:w="236" w:type="dxa"/>
          </w:tcPr>
          <w:p w14:paraId="153E0AE4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8347F55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105A3B0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30657F8A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309,55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9D57A3" w:rsidRPr="00CF7ED9" w14:paraId="61F6EFAB" w14:textId="77777777" w:rsidTr="00EB037B">
        <w:trPr>
          <w:trHeight w:val="403"/>
        </w:trPr>
        <w:tc>
          <w:tcPr>
            <w:tcW w:w="2898" w:type="dxa"/>
          </w:tcPr>
          <w:p w14:paraId="1D658095" w14:textId="77777777" w:rsidR="009D57A3" w:rsidRPr="006526A6" w:rsidRDefault="009D57A3" w:rsidP="00B7535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5A029F6E" w14:textId="77777777" w:rsidR="009D57A3" w:rsidRPr="006526A6" w:rsidRDefault="009D57A3" w:rsidP="00B7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1AB2DDB" w14:textId="77777777" w:rsidR="009D57A3" w:rsidRPr="006526A6" w:rsidRDefault="009D57A3" w:rsidP="00B7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0AFDCF" w14:textId="77777777" w:rsidR="009D57A3" w:rsidRPr="006526A6" w:rsidRDefault="009D57A3" w:rsidP="00B7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3B79A1C" w14:textId="77777777" w:rsidR="009D57A3" w:rsidRPr="006526A6" w:rsidRDefault="009D57A3" w:rsidP="00B7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32" w:type="dxa"/>
          </w:tcPr>
          <w:p w14:paraId="259FE895" w14:textId="77777777" w:rsidR="009D57A3" w:rsidRPr="006526A6" w:rsidRDefault="009D57A3" w:rsidP="00B7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02AA6FC1" w14:textId="77777777" w:rsidR="009D57A3" w:rsidRPr="006526A6" w:rsidRDefault="009D57A3" w:rsidP="00B7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34" w:type="dxa"/>
          </w:tcPr>
          <w:p w14:paraId="5F8DE77F" w14:textId="77777777" w:rsidR="009D57A3" w:rsidRPr="006526A6" w:rsidRDefault="009D57A3" w:rsidP="00B7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23F23" w:rsidRPr="00CF7ED9" w14:paraId="5A22162A" w14:textId="77777777" w:rsidTr="00EB037B">
        <w:trPr>
          <w:trHeight w:val="403"/>
        </w:trPr>
        <w:tc>
          <w:tcPr>
            <w:tcW w:w="2898" w:type="dxa"/>
          </w:tcPr>
          <w:p w14:paraId="59555F9E" w14:textId="77777777" w:rsidR="00A23F23" w:rsidRPr="00CF7ED9" w:rsidRDefault="00A23F23" w:rsidP="00B7535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368" w:type="dxa"/>
          </w:tcPr>
          <w:p w14:paraId="3B420AD6" w14:textId="77777777" w:rsidR="00A23F23" w:rsidRPr="00CF7ED9" w:rsidRDefault="00A23F23" w:rsidP="00B7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FA696CB" w14:textId="77777777" w:rsidR="00A23F23" w:rsidRPr="00CF7ED9" w:rsidRDefault="00A23F23" w:rsidP="00B7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F3EEE4" w14:textId="77777777" w:rsidR="00A23F23" w:rsidRPr="00CF7ED9" w:rsidRDefault="00A23F23" w:rsidP="00B7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7D20987C" w14:textId="77777777" w:rsidR="00A23F23" w:rsidRPr="00CF7ED9" w:rsidRDefault="00A23F23" w:rsidP="00B7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</w:tcPr>
          <w:p w14:paraId="6686D052" w14:textId="77777777" w:rsidR="00A23F23" w:rsidRPr="00CF7ED9" w:rsidRDefault="00A23F23" w:rsidP="00B7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CF2BC9E" w14:textId="77777777" w:rsidR="00A23F23" w:rsidRPr="00CF7ED9" w:rsidRDefault="00A23F23" w:rsidP="00B7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4" w:type="dxa"/>
          </w:tcPr>
          <w:p w14:paraId="673AE9A4" w14:textId="77777777" w:rsidR="00A23F23" w:rsidRPr="00CF7ED9" w:rsidRDefault="00A23F23" w:rsidP="00B75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B0FF0" w:rsidRPr="00CF7ED9" w14:paraId="5A77CAB1" w14:textId="77777777" w:rsidTr="00EB037B">
        <w:trPr>
          <w:trHeight w:val="334"/>
        </w:trPr>
        <w:tc>
          <w:tcPr>
            <w:tcW w:w="2898" w:type="dxa"/>
          </w:tcPr>
          <w:p w14:paraId="68B91E13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1 มกราคม 2561</w:t>
            </w:r>
          </w:p>
        </w:tc>
        <w:tc>
          <w:tcPr>
            <w:tcW w:w="1368" w:type="dxa"/>
            <w:shd w:val="clear" w:color="auto" w:fill="auto"/>
          </w:tcPr>
          <w:p w14:paraId="20C3B06C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79,12</w:t>
            </w:r>
            <w:r w:rsidR="000F720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E53D9D5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1D87581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6,808</w:t>
            </w:r>
          </w:p>
        </w:tc>
        <w:tc>
          <w:tcPr>
            <w:tcW w:w="236" w:type="dxa"/>
            <w:shd w:val="clear" w:color="auto" w:fill="auto"/>
          </w:tcPr>
          <w:p w14:paraId="2820A763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07C24C6C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FA7B57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</w:tcPr>
          <w:p w14:paraId="7B5A839B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85,9</w:t>
            </w:r>
            <w:r w:rsidR="000F7203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DB0FF0" w:rsidRPr="00CF7ED9" w14:paraId="0666413B" w14:textId="77777777" w:rsidTr="00EB037B">
        <w:trPr>
          <w:trHeight w:val="372"/>
        </w:trPr>
        <w:tc>
          <w:tcPr>
            <w:tcW w:w="2898" w:type="dxa"/>
          </w:tcPr>
          <w:p w14:paraId="40A7CC08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4B1FAF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10,85</w:t>
            </w:r>
            <w:r w:rsidR="000F720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D0B28B5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0258113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806 </w:t>
            </w:r>
          </w:p>
        </w:tc>
        <w:tc>
          <w:tcPr>
            <w:tcW w:w="236" w:type="dxa"/>
            <w:shd w:val="clear" w:color="auto" w:fill="auto"/>
          </w:tcPr>
          <w:p w14:paraId="09D56530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5A978727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28BD29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6FED8723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11,65</w:t>
            </w:r>
            <w:r w:rsidR="000F720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B0FF0" w:rsidRPr="00CF7ED9" w14:paraId="721BE134" w14:textId="77777777" w:rsidTr="00EB037B">
        <w:trPr>
          <w:trHeight w:val="393"/>
        </w:trPr>
        <w:tc>
          <w:tcPr>
            <w:tcW w:w="2898" w:type="dxa"/>
          </w:tcPr>
          <w:p w14:paraId="1BE1340D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 2561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96925E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079EA1B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016CC00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9CECB2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20315A8F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6BD706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6424C80F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0FF0" w:rsidRPr="00CF7ED9" w14:paraId="4BDFE855" w14:textId="77777777" w:rsidTr="00EB037B">
        <w:trPr>
          <w:trHeight w:val="393"/>
        </w:trPr>
        <w:tc>
          <w:tcPr>
            <w:tcW w:w="2898" w:type="dxa"/>
          </w:tcPr>
          <w:p w14:paraId="329B8E77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1 มกราคม 2562</w:t>
            </w:r>
          </w:p>
        </w:tc>
        <w:tc>
          <w:tcPr>
            <w:tcW w:w="1368" w:type="dxa"/>
          </w:tcPr>
          <w:p w14:paraId="14B52767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89,97</w:t>
            </w:r>
            <w:r w:rsidR="000F72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4B5486E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A8454E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7,614</w:t>
            </w:r>
          </w:p>
        </w:tc>
        <w:tc>
          <w:tcPr>
            <w:tcW w:w="236" w:type="dxa"/>
          </w:tcPr>
          <w:p w14:paraId="077794A9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</w:tcPr>
          <w:p w14:paraId="118ECA46" w14:textId="77777777" w:rsidR="00DB0FF0" w:rsidRPr="00B75353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3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F29FB8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</w:tcPr>
          <w:p w14:paraId="4FE629D6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97,58</w:t>
            </w:r>
            <w:r w:rsidR="000F72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DB0FF0" w:rsidRPr="00CF7ED9" w14:paraId="1895B802" w14:textId="77777777" w:rsidTr="009D57A3">
        <w:trPr>
          <w:trHeight w:val="383"/>
        </w:trPr>
        <w:tc>
          <w:tcPr>
            <w:tcW w:w="2898" w:type="dxa"/>
          </w:tcPr>
          <w:p w14:paraId="67E0ECCD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E97234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6,46</w:t>
            </w:r>
            <w:r w:rsidR="000F720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28CF06CA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443B51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23 </w:t>
            </w:r>
          </w:p>
        </w:tc>
        <w:tc>
          <w:tcPr>
            <w:tcW w:w="236" w:type="dxa"/>
          </w:tcPr>
          <w:p w14:paraId="39A4544A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04267C2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E936541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37A0381E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6,48</w:t>
            </w:r>
            <w:r w:rsidR="000F720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B0FF0" w:rsidRPr="00CF7ED9" w14:paraId="29B395FC" w14:textId="77777777" w:rsidTr="009D57A3">
        <w:trPr>
          <w:trHeight w:val="393"/>
        </w:trPr>
        <w:tc>
          <w:tcPr>
            <w:tcW w:w="2898" w:type="dxa"/>
          </w:tcPr>
          <w:p w14:paraId="42C0E7CA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3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0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มิถุนายน 25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88F9A9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ADEBAF7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B73EDE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7,637</w:t>
            </w:r>
          </w:p>
        </w:tc>
        <w:tc>
          <w:tcPr>
            <w:tcW w:w="236" w:type="dxa"/>
          </w:tcPr>
          <w:p w14:paraId="19F399C6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315F1394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7ED5A8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47D74D0C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</w:tr>
      <w:tr w:rsidR="00DB0FF0" w:rsidRPr="00CF7ED9" w14:paraId="48FAA927" w14:textId="77777777" w:rsidTr="009D57A3">
        <w:trPr>
          <w:trHeight w:val="211"/>
        </w:trPr>
        <w:tc>
          <w:tcPr>
            <w:tcW w:w="2898" w:type="dxa"/>
          </w:tcPr>
          <w:p w14:paraId="698DA91B" w14:textId="77777777" w:rsidR="00DB0FF0" w:rsidRPr="006526A6" w:rsidRDefault="00DB0FF0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9D525D" w14:textId="77777777" w:rsidR="00DB0FF0" w:rsidRPr="006526A6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6DA6A9" w14:textId="77777777" w:rsidR="00DB0FF0" w:rsidRPr="006526A6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9F5207" w14:textId="77777777" w:rsidR="00DB0FF0" w:rsidRPr="006526A6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401A8599" w14:textId="77777777" w:rsidR="00DB0FF0" w:rsidRPr="006526A6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5484269E" w14:textId="77777777" w:rsidR="00DB0FF0" w:rsidRPr="006526A6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CCA706F" w14:textId="77777777" w:rsidR="00DB0FF0" w:rsidRPr="006526A6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2D4847E3" w14:textId="77777777" w:rsidR="00DB0FF0" w:rsidRPr="006526A6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0FF0" w:rsidRPr="00CF7ED9" w14:paraId="7C2BB6CF" w14:textId="77777777" w:rsidTr="00EB037B">
        <w:trPr>
          <w:trHeight w:val="403"/>
        </w:trPr>
        <w:tc>
          <w:tcPr>
            <w:tcW w:w="2898" w:type="dxa"/>
          </w:tcPr>
          <w:p w14:paraId="53382744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68" w:type="dxa"/>
          </w:tcPr>
          <w:p w14:paraId="2C473D56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08D9B8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953AA4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1F77467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D39708E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3F9FC8F5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6FED42E1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FF0" w:rsidRPr="00CF7ED9" w14:paraId="0D2ABC3A" w14:textId="77777777" w:rsidTr="00EB037B">
        <w:trPr>
          <w:trHeight w:val="383"/>
        </w:trPr>
        <w:tc>
          <w:tcPr>
            <w:tcW w:w="2898" w:type="dxa"/>
          </w:tcPr>
          <w:p w14:paraId="341113D1" w14:textId="77777777" w:rsidR="00DB0FF0" w:rsidRPr="0072179D" w:rsidRDefault="00DB0FF0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179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 1 มกราคม 2561</w:t>
            </w: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0E321311" w14:textId="77777777" w:rsidR="00DB0FF0" w:rsidRPr="0072179D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2179D">
              <w:rPr>
                <w:rFonts w:asciiTheme="majorBidi" w:hAnsiTheme="majorBidi" w:cstheme="majorBidi"/>
                <w:sz w:val="30"/>
                <w:szCs w:val="30"/>
              </w:rPr>
              <w:t>31,24</w:t>
            </w:r>
            <w:r w:rsidR="000F720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32123A5C" w14:textId="77777777" w:rsidR="00DB0FF0" w:rsidRPr="0072179D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055A455" w14:textId="77777777" w:rsidR="00DB0FF0" w:rsidRPr="0072179D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2179D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236" w:type="dxa"/>
          </w:tcPr>
          <w:p w14:paraId="708DFA3D" w14:textId="77777777" w:rsidR="00DB0FF0" w:rsidRPr="0072179D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14:paraId="11C5DA32" w14:textId="77777777" w:rsidR="00DB0FF0" w:rsidRPr="0072179D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2179D">
              <w:rPr>
                <w:rFonts w:asciiTheme="majorBidi" w:hAnsiTheme="majorBidi" w:cstheme="majorBidi"/>
                <w:sz w:val="30"/>
                <w:szCs w:val="30"/>
              </w:rPr>
              <w:t>11,980</w:t>
            </w:r>
          </w:p>
        </w:tc>
        <w:tc>
          <w:tcPr>
            <w:tcW w:w="236" w:type="dxa"/>
          </w:tcPr>
          <w:p w14:paraId="6E505E8B" w14:textId="77777777" w:rsidR="00DB0FF0" w:rsidRPr="0072179D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double" w:sz="4" w:space="0" w:color="auto"/>
            </w:tcBorders>
          </w:tcPr>
          <w:p w14:paraId="1C47E50C" w14:textId="77777777" w:rsidR="00DB0FF0" w:rsidRPr="0072179D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2179D">
              <w:rPr>
                <w:rFonts w:asciiTheme="majorBidi" w:hAnsiTheme="majorBidi" w:cstheme="majorBidi"/>
                <w:sz w:val="30"/>
                <w:szCs w:val="30"/>
              </w:rPr>
              <w:t>43,49</w:t>
            </w:r>
            <w:r w:rsidR="000F720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DB0FF0" w:rsidRPr="00CF7ED9" w14:paraId="0D6F8F53" w14:textId="77777777" w:rsidTr="00EB037B">
        <w:trPr>
          <w:trHeight w:val="393"/>
        </w:trPr>
        <w:tc>
          <w:tcPr>
            <w:tcW w:w="2898" w:type="dxa"/>
          </w:tcPr>
          <w:p w14:paraId="3B83BFC2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 2561</w:t>
            </w: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48604247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DB7E9A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294A780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6BEA8CE6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14:paraId="202C44A0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D516558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</w:tcPr>
          <w:p w14:paraId="16A9DC27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0FF0" w:rsidRPr="00CF7ED9" w14:paraId="4CBD1E79" w14:textId="77777777" w:rsidTr="00EB037B">
        <w:trPr>
          <w:trHeight w:val="393"/>
        </w:trPr>
        <w:tc>
          <w:tcPr>
            <w:tcW w:w="2898" w:type="dxa"/>
          </w:tcPr>
          <w:p w14:paraId="0BDA1DC0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1 มกราคม 2562</w:t>
            </w: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49B403E0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41,116</w:t>
            </w:r>
          </w:p>
        </w:tc>
        <w:tc>
          <w:tcPr>
            <w:tcW w:w="236" w:type="dxa"/>
          </w:tcPr>
          <w:p w14:paraId="1A0579E6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F223802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236" w:type="dxa"/>
          </w:tcPr>
          <w:p w14:paraId="3ECB7B32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14:paraId="1F41F82B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163,790</w:t>
            </w:r>
          </w:p>
        </w:tc>
        <w:tc>
          <w:tcPr>
            <w:tcW w:w="236" w:type="dxa"/>
          </w:tcPr>
          <w:p w14:paraId="40DA5CA4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double" w:sz="4" w:space="0" w:color="auto"/>
            </w:tcBorders>
          </w:tcPr>
          <w:p w14:paraId="1420E350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205,140</w:t>
            </w:r>
          </w:p>
        </w:tc>
      </w:tr>
      <w:tr w:rsidR="00DB0FF0" w:rsidRPr="00CF7ED9" w14:paraId="1AF165D5" w14:textId="77777777" w:rsidTr="00EB037B">
        <w:trPr>
          <w:trHeight w:val="393"/>
        </w:trPr>
        <w:tc>
          <w:tcPr>
            <w:tcW w:w="2898" w:type="dxa"/>
          </w:tcPr>
          <w:p w14:paraId="0E46DA75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3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0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มิถุนายน 25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  <w:r w:rsidRPr="00CF7ED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368" w:type="dxa"/>
            <w:tcBorders>
              <w:top w:val="double" w:sz="4" w:space="0" w:color="auto"/>
              <w:bottom w:val="double" w:sz="4" w:space="0" w:color="auto"/>
            </w:tcBorders>
          </w:tcPr>
          <w:p w14:paraId="4F376D74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36,944</w:t>
            </w:r>
          </w:p>
        </w:tc>
        <w:tc>
          <w:tcPr>
            <w:tcW w:w="236" w:type="dxa"/>
          </w:tcPr>
          <w:p w14:paraId="1C6EE8C3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65E450B6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36" w:type="dxa"/>
          </w:tcPr>
          <w:p w14:paraId="02F94816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  <w:bottom w:val="double" w:sz="4" w:space="0" w:color="auto"/>
            </w:tcBorders>
          </w:tcPr>
          <w:p w14:paraId="304F3209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93F4608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double" w:sz="4" w:space="0" w:color="auto"/>
              <w:bottom w:val="double" w:sz="4" w:space="0" w:color="auto"/>
            </w:tcBorders>
          </w:tcPr>
          <w:p w14:paraId="3B6E8BAE" w14:textId="77777777" w:rsidR="00DB0FF0" w:rsidRPr="00CF7ED9" w:rsidRDefault="00DB0FF0" w:rsidP="00DB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205,483</w:t>
            </w:r>
          </w:p>
        </w:tc>
      </w:tr>
    </w:tbl>
    <w:p w14:paraId="39DC6B21" w14:textId="77777777" w:rsidR="002D4841" w:rsidRPr="006526A6" w:rsidRDefault="002D4841" w:rsidP="00CF7ED9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5806A728" w14:textId="77777777" w:rsidR="002D4841" w:rsidRPr="00CF7ED9" w:rsidRDefault="002D4841" w:rsidP="00CF7ED9">
      <w:pPr>
        <w:pStyle w:val="BodyText2"/>
        <w:tabs>
          <w:tab w:val="left" w:pos="540"/>
        </w:tabs>
        <w:ind w:left="540" w:right="-2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ค่าตัดจำหน่าย</w:t>
      </w:r>
      <w:r w:rsidR="0051023E" w:rsidRPr="00CF7ED9">
        <w:rPr>
          <w:rFonts w:asciiTheme="majorBidi" w:hAnsiTheme="majorBidi" w:cstheme="majorBidi"/>
          <w:sz w:val="30"/>
          <w:szCs w:val="30"/>
          <w:cs/>
        </w:rPr>
        <w:t>สำหรับงวดหกเดือนสิ้นสุดวันที่</w:t>
      </w:r>
      <w:r w:rsidR="0051023E"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="0051023E" w:rsidRPr="00CF7ED9">
        <w:rPr>
          <w:rFonts w:asciiTheme="majorBidi" w:hAnsiTheme="majorBidi" w:cstheme="majorBidi"/>
          <w:spacing w:val="-4"/>
          <w:sz w:val="30"/>
          <w:szCs w:val="30"/>
          <w:cs/>
        </w:rPr>
        <w:t>3</w:t>
      </w:r>
      <w:r w:rsidR="0051023E" w:rsidRPr="00CF7ED9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51023E" w:rsidRPr="00CF7ED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25</w:t>
      </w:r>
      <w:r w:rsidR="0051023E" w:rsidRPr="00CF7ED9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51023E" w:rsidRPr="00CF7ED9">
        <w:rPr>
          <w:rFonts w:asciiTheme="majorBidi" w:hAnsiTheme="majorBidi" w:cstheme="majorBidi"/>
          <w:spacing w:val="-4"/>
          <w:sz w:val="30"/>
          <w:szCs w:val="30"/>
          <w:cs/>
        </w:rPr>
        <w:t xml:space="preserve">2 และ </w:t>
      </w:r>
      <w:r w:rsidR="0051023E" w:rsidRPr="00CF7ED9">
        <w:rPr>
          <w:rFonts w:asciiTheme="majorBidi" w:hAnsiTheme="majorBidi" w:cstheme="majorBidi"/>
          <w:sz w:val="30"/>
          <w:szCs w:val="30"/>
        </w:rPr>
        <w:t>256</w:t>
      </w:r>
      <w:r w:rsidR="0051023E" w:rsidRPr="00CF7ED9">
        <w:rPr>
          <w:rFonts w:asciiTheme="majorBidi" w:hAnsiTheme="majorBidi" w:cstheme="majorBidi"/>
          <w:sz w:val="30"/>
          <w:szCs w:val="30"/>
          <w:cs/>
        </w:rPr>
        <w:t xml:space="preserve">1 </w:t>
      </w:r>
      <w:r w:rsidRPr="00CF7ED9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9D57A3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="00C11E30">
        <w:rPr>
          <w:rFonts w:asciiTheme="majorBidi" w:hAnsiTheme="majorBidi" w:cstheme="majorBidi"/>
          <w:sz w:val="30"/>
          <w:szCs w:val="30"/>
        </w:rPr>
        <w:t>6.5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และ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="00A76DE5" w:rsidRPr="00CF7ED9">
        <w:rPr>
          <w:rFonts w:asciiTheme="majorBidi" w:hAnsiTheme="majorBidi" w:cstheme="majorBidi"/>
          <w:sz w:val="30"/>
          <w:szCs w:val="30"/>
          <w:cs/>
        </w:rPr>
        <w:t>5.5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ล้านบาท ตามลำดับ บันทึกไว้ในกำไรหรือขาดทุน</w:t>
      </w:r>
    </w:p>
    <w:p w14:paraId="12477F07" w14:textId="77777777" w:rsidR="002D4841" w:rsidRPr="006526A6" w:rsidRDefault="002D4841" w:rsidP="00CF7ED9">
      <w:pPr>
        <w:pStyle w:val="BodyText2"/>
        <w:tabs>
          <w:tab w:val="left" w:pos="540"/>
        </w:tabs>
        <w:ind w:left="540" w:right="-2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E0ECAF" w14:textId="77777777" w:rsidR="002D4841" w:rsidRPr="00CF7ED9" w:rsidRDefault="002D4841" w:rsidP="00CF7ED9">
      <w:pPr>
        <w:pStyle w:val="BodyText2"/>
        <w:tabs>
          <w:tab w:val="left" w:pos="540"/>
        </w:tabs>
        <w:ind w:left="540" w:right="-2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ราคาทรัพย์สินของบริษัทก่อนหักค่าตัดจำหน่ายสะสมของสินทรัพย์ไม่มีตัวตน</w:t>
      </w:r>
      <w:r w:rsidR="009D57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ซึ่งได้คิดค่าตัดจำหน่ายเต็มจำนวนแล้ว แต่ยังคงใช้งานจนถึง ณ วันที่ </w:t>
      </w:r>
      <w:r w:rsidR="0051023E" w:rsidRPr="00CF7ED9">
        <w:rPr>
          <w:rFonts w:asciiTheme="majorBidi" w:hAnsiTheme="majorBidi" w:cstheme="majorBidi"/>
          <w:spacing w:val="-4"/>
          <w:sz w:val="30"/>
          <w:szCs w:val="30"/>
          <w:cs/>
        </w:rPr>
        <w:t>3</w:t>
      </w:r>
      <w:r w:rsidR="0051023E" w:rsidRPr="00CF7ED9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51023E" w:rsidRPr="00CF7ED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25</w:t>
      </w:r>
      <w:r w:rsidR="0051023E" w:rsidRPr="00CF7ED9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51023E" w:rsidRPr="00CF7ED9">
        <w:rPr>
          <w:rFonts w:asciiTheme="majorBidi" w:hAnsiTheme="majorBidi" w:cstheme="majorBidi"/>
          <w:spacing w:val="-4"/>
          <w:sz w:val="30"/>
          <w:szCs w:val="30"/>
          <w:cs/>
        </w:rPr>
        <w:t xml:space="preserve">2 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มีจำนวน </w:t>
      </w:r>
      <w:r w:rsidR="00C11E30">
        <w:rPr>
          <w:rFonts w:asciiTheme="majorBidi" w:hAnsiTheme="majorBidi" w:cstheme="majorBidi"/>
          <w:sz w:val="30"/>
          <w:szCs w:val="30"/>
        </w:rPr>
        <w:t>68.3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25E35" w:rsidRPr="00CF7ED9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E25E35" w:rsidRPr="00CF7ED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E25E35" w:rsidRPr="00CF7ED9">
        <w:rPr>
          <w:rFonts w:asciiTheme="majorBidi" w:hAnsiTheme="majorBidi" w:cstheme="majorBidi"/>
          <w:i/>
          <w:iCs/>
          <w:sz w:val="30"/>
          <w:szCs w:val="30"/>
        </w:rPr>
        <w:t>2561</w:t>
      </w:r>
      <w:r w:rsidRPr="00CF7ED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25E35" w:rsidRPr="00CF7ED9">
        <w:rPr>
          <w:rFonts w:asciiTheme="majorBidi" w:hAnsiTheme="majorBidi" w:cstheme="majorBidi"/>
          <w:i/>
          <w:iCs/>
          <w:sz w:val="30"/>
          <w:szCs w:val="30"/>
          <w:cs/>
        </w:rPr>
        <w:t>65.3</w:t>
      </w:r>
      <w:r w:rsidRPr="00CF7E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5EE4D7CE" w14:textId="5463E5E1" w:rsidR="002D4841" w:rsidRPr="00CF7ED9" w:rsidRDefault="002D4841" w:rsidP="006F6C0A">
      <w:pPr>
        <w:pStyle w:val="BodyText2"/>
        <w:tabs>
          <w:tab w:val="left" w:pos="540"/>
        </w:tabs>
        <w:ind w:left="0" w:right="-27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4</w:t>
      </w:r>
      <w:r w:rsidRPr="00CF7ED9">
        <w:rPr>
          <w:rFonts w:asciiTheme="majorBidi" w:hAnsiTheme="majorBidi" w:cstheme="majorBidi"/>
          <w:b/>
          <w:bCs/>
          <w:sz w:val="30"/>
          <w:szCs w:val="30"/>
        </w:rPr>
        <w:tab/>
      </w:r>
      <w:r w:rsidR="006F6C0A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สินทรัพย์อื่น</w:t>
      </w:r>
    </w:p>
    <w:p w14:paraId="0C37D8B3" w14:textId="77777777" w:rsidR="002D4841" w:rsidRPr="00CF7ED9" w:rsidRDefault="002D4841" w:rsidP="00CF7ED9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34"/>
        <w:gridCol w:w="261"/>
        <w:gridCol w:w="1116"/>
        <w:gridCol w:w="260"/>
        <w:gridCol w:w="1152"/>
        <w:gridCol w:w="236"/>
        <w:gridCol w:w="1152"/>
      </w:tblGrid>
      <w:tr w:rsidR="002D4841" w:rsidRPr="00CF7ED9" w14:paraId="6BD77AE5" w14:textId="77777777" w:rsidTr="00431025">
        <w:tc>
          <w:tcPr>
            <w:tcW w:w="3888" w:type="dxa"/>
            <w:vAlign w:val="bottom"/>
          </w:tcPr>
          <w:p w14:paraId="5580FCDB" w14:textId="77777777" w:rsidR="002D4841" w:rsidRPr="00CF7ED9" w:rsidRDefault="002D4841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50712F61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60" w:type="dxa"/>
          </w:tcPr>
          <w:p w14:paraId="21338391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0" w:type="dxa"/>
            <w:gridSpan w:val="3"/>
          </w:tcPr>
          <w:p w14:paraId="504B17A8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B29CD" w:rsidRPr="00CF7ED9" w14:paraId="3245B73E" w14:textId="77777777" w:rsidTr="00431025">
        <w:tc>
          <w:tcPr>
            <w:tcW w:w="3888" w:type="dxa"/>
            <w:vAlign w:val="bottom"/>
          </w:tcPr>
          <w:p w14:paraId="44928E7D" w14:textId="77777777" w:rsidR="00DB29CD" w:rsidRPr="00CF7ED9" w:rsidRDefault="00DB29CD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</w:tcPr>
          <w:p w14:paraId="45712F72" w14:textId="77777777" w:rsidR="00DB29CD" w:rsidRPr="00CF7ED9" w:rsidRDefault="00DB29CD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61" w:type="dxa"/>
          </w:tcPr>
          <w:p w14:paraId="223600AF" w14:textId="77777777" w:rsidR="00DB29CD" w:rsidRPr="00CF7ED9" w:rsidRDefault="00DB29CD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</w:tcPr>
          <w:p w14:paraId="0CC4EC01" w14:textId="77777777" w:rsidR="00DB29CD" w:rsidRPr="00CF7ED9" w:rsidRDefault="00DB29CD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60" w:type="dxa"/>
          </w:tcPr>
          <w:p w14:paraId="799E9F34" w14:textId="77777777" w:rsidR="00DB29CD" w:rsidRPr="00CF7ED9" w:rsidRDefault="00DB29CD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554E7A9C" w14:textId="77777777" w:rsidR="00DB29CD" w:rsidRPr="00CF7ED9" w:rsidRDefault="00DB29CD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3EC2A217" w14:textId="77777777" w:rsidR="00DB29CD" w:rsidRPr="00CF7ED9" w:rsidRDefault="00DB29CD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4BD12A04" w14:textId="77777777" w:rsidR="00DB29CD" w:rsidRPr="00CF7ED9" w:rsidRDefault="00DB29CD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B29CD" w:rsidRPr="00CF7ED9" w14:paraId="379826A9" w14:textId="77777777" w:rsidTr="00431025">
        <w:tc>
          <w:tcPr>
            <w:tcW w:w="3888" w:type="dxa"/>
            <w:vAlign w:val="bottom"/>
          </w:tcPr>
          <w:p w14:paraId="37938C8E" w14:textId="77777777" w:rsidR="00DB29CD" w:rsidRPr="00CF7ED9" w:rsidRDefault="00DB29CD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28404EB" w14:textId="77777777" w:rsidR="00DB29CD" w:rsidRPr="00CF7ED9" w:rsidRDefault="00DB29CD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61" w:type="dxa"/>
          </w:tcPr>
          <w:p w14:paraId="0DBD8357" w14:textId="77777777" w:rsidR="00DB29CD" w:rsidRPr="00CF7ED9" w:rsidRDefault="00DB29CD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6" w:type="dxa"/>
          </w:tcPr>
          <w:p w14:paraId="3A645D86" w14:textId="77777777" w:rsidR="00DB29CD" w:rsidRPr="00CF7ED9" w:rsidRDefault="00DB29CD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60" w:type="dxa"/>
          </w:tcPr>
          <w:p w14:paraId="3764AB02" w14:textId="77777777" w:rsidR="00DB29CD" w:rsidRPr="00CF7ED9" w:rsidRDefault="00DB29CD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2C013096" w14:textId="77777777" w:rsidR="00DB29CD" w:rsidRPr="00CF7ED9" w:rsidRDefault="00DB29CD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44B1C18F" w14:textId="77777777" w:rsidR="00DB29CD" w:rsidRPr="00CF7ED9" w:rsidRDefault="00DB29CD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725B6755" w14:textId="77777777" w:rsidR="00DB29CD" w:rsidRPr="00CF7ED9" w:rsidRDefault="00DB29CD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2D4841" w:rsidRPr="00CF7ED9" w14:paraId="121B7829" w14:textId="77777777" w:rsidTr="00431025">
        <w:tc>
          <w:tcPr>
            <w:tcW w:w="3888" w:type="dxa"/>
          </w:tcPr>
          <w:p w14:paraId="630FE1C2" w14:textId="77777777" w:rsidR="002D4841" w:rsidRPr="00CF7ED9" w:rsidRDefault="002D4841" w:rsidP="00CF7ED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311" w:type="dxa"/>
            <w:gridSpan w:val="7"/>
          </w:tcPr>
          <w:p w14:paraId="7354AA70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56B7" w:rsidRPr="00CF7ED9" w14:paraId="5A8BBD19" w14:textId="77777777" w:rsidTr="00431025">
        <w:tc>
          <w:tcPr>
            <w:tcW w:w="3888" w:type="dxa"/>
          </w:tcPr>
          <w:p w14:paraId="42DD7EE8" w14:textId="77777777" w:rsidR="008056B7" w:rsidRPr="00CF7ED9" w:rsidRDefault="008056B7" w:rsidP="00CF7ED9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134" w:type="dxa"/>
            <w:shd w:val="clear" w:color="auto" w:fill="auto"/>
          </w:tcPr>
          <w:p w14:paraId="465A6518" w14:textId="77777777" w:rsidR="008056B7" w:rsidRPr="00CF7ED9" w:rsidRDefault="008056B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139,94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1" w:type="dxa"/>
          </w:tcPr>
          <w:p w14:paraId="14E52941" w14:textId="77777777" w:rsidR="008056B7" w:rsidRPr="00CF7ED9" w:rsidRDefault="008056B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66C6CCB" w14:textId="77777777" w:rsidR="008056B7" w:rsidRPr="00CF7ED9" w:rsidRDefault="008056B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139,101</w:t>
            </w:r>
          </w:p>
        </w:tc>
        <w:tc>
          <w:tcPr>
            <w:tcW w:w="260" w:type="dxa"/>
          </w:tcPr>
          <w:p w14:paraId="78967AD7" w14:textId="77777777" w:rsidR="008056B7" w:rsidRPr="00CF7ED9" w:rsidRDefault="008056B7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FF374CE" w14:textId="77777777" w:rsidR="008056B7" w:rsidRPr="00CF7ED9" w:rsidRDefault="008056B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124,535</w:t>
            </w:r>
          </w:p>
        </w:tc>
        <w:tc>
          <w:tcPr>
            <w:tcW w:w="236" w:type="dxa"/>
          </w:tcPr>
          <w:p w14:paraId="79D4CF7C" w14:textId="77777777" w:rsidR="008056B7" w:rsidRPr="00CF7ED9" w:rsidRDefault="008056B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428C147" w14:textId="77777777" w:rsidR="008056B7" w:rsidRPr="00CF7ED9" w:rsidRDefault="008056B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123,50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8056B7" w:rsidRPr="00CF7ED9" w14:paraId="032BA68C" w14:textId="77777777" w:rsidTr="00431025">
        <w:tc>
          <w:tcPr>
            <w:tcW w:w="3888" w:type="dxa"/>
          </w:tcPr>
          <w:p w14:paraId="3DE24F1C" w14:textId="77777777" w:rsidR="008056B7" w:rsidRPr="00CF7ED9" w:rsidRDefault="008056B7" w:rsidP="00CF7ED9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เงินกองทุนทดแทนความเสียหาย</w:t>
            </w:r>
          </w:p>
        </w:tc>
        <w:tc>
          <w:tcPr>
            <w:tcW w:w="1134" w:type="dxa"/>
            <w:shd w:val="clear" w:color="auto" w:fill="auto"/>
          </w:tcPr>
          <w:p w14:paraId="2E01B5A5" w14:textId="77777777" w:rsidR="008056B7" w:rsidRPr="00CF7ED9" w:rsidRDefault="008056B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116,641</w:t>
            </w:r>
          </w:p>
        </w:tc>
        <w:tc>
          <w:tcPr>
            <w:tcW w:w="261" w:type="dxa"/>
          </w:tcPr>
          <w:p w14:paraId="12A257EE" w14:textId="77777777" w:rsidR="008056B7" w:rsidRPr="00CF7ED9" w:rsidRDefault="008056B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91408E5" w14:textId="77777777" w:rsidR="008056B7" w:rsidRPr="00CF7ED9" w:rsidRDefault="008056B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107,193</w:t>
            </w:r>
          </w:p>
        </w:tc>
        <w:tc>
          <w:tcPr>
            <w:tcW w:w="260" w:type="dxa"/>
          </w:tcPr>
          <w:p w14:paraId="10A62551" w14:textId="77777777" w:rsidR="008056B7" w:rsidRPr="00CF7ED9" w:rsidRDefault="008056B7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0F24C19" w14:textId="77777777" w:rsidR="008056B7" w:rsidRPr="00CF7ED9" w:rsidRDefault="008056B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116,641</w:t>
            </w:r>
          </w:p>
        </w:tc>
        <w:tc>
          <w:tcPr>
            <w:tcW w:w="236" w:type="dxa"/>
          </w:tcPr>
          <w:p w14:paraId="7A5E3358" w14:textId="77777777" w:rsidR="008056B7" w:rsidRPr="00CF7ED9" w:rsidRDefault="008056B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AE4B620" w14:textId="77777777" w:rsidR="008056B7" w:rsidRPr="00CF7ED9" w:rsidRDefault="008056B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107,193</w:t>
            </w:r>
          </w:p>
        </w:tc>
      </w:tr>
      <w:tr w:rsidR="00C160F4" w:rsidRPr="00CF7ED9" w14:paraId="3D608DB1" w14:textId="77777777" w:rsidTr="00431025">
        <w:tc>
          <w:tcPr>
            <w:tcW w:w="3888" w:type="dxa"/>
          </w:tcPr>
          <w:p w14:paraId="3CA0EFD3" w14:textId="77777777" w:rsidR="00C160F4" w:rsidRPr="00CF7ED9" w:rsidRDefault="00C160F4" w:rsidP="00CF7ED9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เงินจ่ายเพื่อจองซื้อหลักทรัพย์</w:t>
            </w:r>
          </w:p>
        </w:tc>
        <w:tc>
          <w:tcPr>
            <w:tcW w:w="1134" w:type="dxa"/>
            <w:shd w:val="clear" w:color="auto" w:fill="auto"/>
          </w:tcPr>
          <w:p w14:paraId="051D3685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51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,271</w:t>
            </w:r>
          </w:p>
        </w:tc>
        <w:tc>
          <w:tcPr>
            <w:tcW w:w="261" w:type="dxa"/>
          </w:tcPr>
          <w:p w14:paraId="4CC12DA9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A017FB7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0" w:type="dxa"/>
          </w:tcPr>
          <w:p w14:paraId="168D68B9" w14:textId="77777777" w:rsidR="00C160F4" w:rsidRPr="00CF7ED9" w:rsidRDefault="00C160F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9F7417F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51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,271</w:t>
            </w:r>
          </w:p>
        </w:tc>
        <w:tc>
          <w:tcPr>
            <w:tcW w:w="236" w:type="dxa"/>
          </w:tcPr>
          <w:p w14:paraId="2D987922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D6BD894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2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56B7" w:rsidRPr="00CF7ED9" w14:paraId="7A53D4BC" w14:textId="77777777" w:rsidTr="00431025">
        <w:tc>
          <w:tcPr>
            <w:tcW w:w="3888" w:type="dxa"/>
          </w:tcPr>
          <w:p w14:paraId="3C2896AB" w14:textId="77777777" w:rsidR="008056B7" w:rsidRPr="00CF7ED9" w:rsidRDefault="008056B7" w:rsidP="00CF7ED9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รายได้ค่าธรรมเนียมค้างรับ</w:t>
            </w:r>
          </w:p>
        </w:tc>
        <w:tc>
          <w:tcPr>
            <w:tcW w:w="1134" w:type="dxa"/>
            <w:shd w:val="clear" w:color="auto" w:fill="auto"/>
          </w:tcPr>
          <w:p w14:paraId="7C28F004" w14:textId="77777777" w:rsidR="008056B7" w:rsidRPr="00CF7ED9" w:rsidRDefault="008056B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  <w:tc>
          <w:tcPr>
            <w:tcW w:w="261" w:type="dxa"/>
          </w:tcPr>
          <w:p w14:paraId="498CB7BF" w14:textId="77777777" w:rsidR="008056B7" w:rsidRPr="00CF7ED9" w:rsidRDefault="008056B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672029D" w14:textId="77777777" w:rsidR="008056B7" w:rsidRPr="00CF7ED9" w:rsidRDefault="008056B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105,849</w:t>
            </w:r>
          </w:p>
        </w:tc>
        <w:tc>
          <w:tcPr>
            <w:tcW w:w="260" w:type="dxa"/>
          </w:tcPr>
          <w:p w14:paraId="4EDB0DE9" w14:textId="77777777" w:rsidR="008056B7" w:rsidRPr="00CF7ED9" w:rsidRDefault="008056B7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4B18B6C" w14:textId="77777777" w:rsidR="008056B7" w:rsidRPr="00CF7ED9" w:rsidRDefault="008056B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17,395</w:t>
            </w:r>
          </w:p>
        </w:tc>
        <w:tc>
          <w:tcPr>
            <w:tcW w:w="236" w:type="dxa"/>
          </w:tcPr>
          <w:p w14:paraId="6A3E77A9" w14:textId="77777777" w:rsidR="008056B7" w:rsidRPr="00CF7ED9" w:rsidRDefault="008056B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9818EE5" w14:textId="77777777" w:rsidR="008056B7" w:rsidRPr="00CF7ED9" w:rsidRDefault="008056B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3,349</w:t>
            </w:r>
          </w:p>
        </w:tc>
      </w:tr>
      <w:tr w:rsidR="008056B7" w:rsidRPr="00CF7ED9" w14:paraId="4AA59F4A" w14:textId="77777777" w:rsidTr="00431025">
        <w:tc>
          <w:tcPr>
            <w:tcW w:w="3888" w:type="dxa"/>
          </w:tcPr>
          <w:p w14:paraId="7D151FB6" w14:textId="77777777" w:rsidR="008056B7" w:rsidRPr="00CF7ED9" w:rsidRDefault="008056B7" w:rsidP="00CF7ED9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shd w:val="clear" w:color="auto" w:fill="auto"/>
          </w:tcPr>
          <w:p w14:paraId="2E6E8D38" w14:textId="77777777" w:rsidR="008056B7" w:rsidRPr="00CF7ED9" w:rsidRDefault="008056B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25,512</w:t>
            </w:r>
          </w:p>
        </w:tc>
        <w:tc>
          <w:tcPr>
            <w:tcW w:w="261" w:type="dxa"/>
          </w:tcPr>
          <w:p w14:paraId="622C59CF" w14:textId="77777777" w:rsidR="008056B7" w:rsidRPr="00CF7ED9" w:rsidRDefault="008056B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A7E4A71" w14:textId="77777777" w:rsidR="008056B7" w:rsidRPr="00CF7ED9" w:rsidRDefault="008056B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11,423</w:t>
            </w:r>
          </w:p>
        </w:tc>
        <w:tc>
          <w:tcPr>
            <w:tcW w:w="260" w:type="dxa"/>
          </w:tcPr>
          <w:p w14:paraId="39FAAEA3" w14:textId="77777777" w:rsidR="008056B7" w:rsidRPr="00CF7ED9" w:rsidRDefault="008056B7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10A7808" w14:textId="77777777" w:rsidR="008056B7" w:rsidRPr="00CF7ED9" w:rsidRDefault="008056B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24,072</w:t>
            </w:r>
          </w:p>
        </w:tc>
        <w:tc>
          <w:tcPr>
            <w:tcW w:w="236" w:type="dxa"/>
          </w:tcPr>
          <w:p w14:paraId="69ABBC6C" w14:textId="77777777" w:rsidR="008056B7" w:rsidRPr="00CF7ED9" w:rsidRDefault="008056B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685C30" w14:textId="77777777" w:rsidR="008056B7" w:rsidRPr="00CF7ED9" w:rsidRDefault="008056B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10,122</w:t>
            </w:r>
          </w:p>
        </w:tc>
      </w:tr>
      <w:tr w:rsidR="00C160F4" w:rsidRPr="00CF7ED9" w14:paraId="0B5E2B35" w14:textId="77777777" w:rsidTr="00431025">
        <w:tc>
          <w:tcPr>
            <w:tcW w:w="3888" w:type="dxa"/>
          </w:tcPr>
          <w:p w14:paraId="4EDCAB7B" w14:textId="77777777" w:rsidR="00C160F4" w:rsidRPr="00CF7ED9" w:rsidRDefault="00C160F4" w:rsidP="00CF7ED9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34" w:type="dxa"/>
            <w:shd w:val="clear" w:color="auto" w:fill="auto"/>
          </w:tcPr>
          <w:p w14:paraId="02AB601C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3601C0" w:rsidRPr="00CF7ED9">
              <w:rPr>
                <w:rFonts w:asciiTheme="majorBidi" w:hAnsiTheme="majorBidi" w:cstheme="majorBidi"/>
                <w:sz w:val="30"/>
                <w:szCs w:val="30"/>
              </w:rPr>
              <w:t>,501</w:t>
            </w:r>
          </w:p>
        </w:tc>
        <w:tc>
          <w:tcPr>
            <w:tcW w:w="261" w:type="dxa"/>
          </w:tcPr>
          <w:p w14:paraId="0392BE29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F95CFEA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,132</w:t>
            </w:r>
          </w:p>
        </w:tc>
        <w:tc>
          <w:tcPr>
            <w:tcW w:w="260" w:type="dxa"/>
          </w:tcPr>
          <w:p w14:paraId="21560424" w14:textId="77777777" w:rsidR="00C160F4" w:rsidRPr="00CF7ED9" w:rsidRDefault="00C160F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BE98FE3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236" w:type="dxa"/>
          </w:tcPr>
          <w:p w14:paraId="4A41DF81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C28269D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3,132</w:t>
            </w:r>
          </w:p>
        </w:tc>
      </w:tr>
      <w:tr w:rsidR="00C160F4" w:rsidRPr="00CF7ED9" w14:paraId="557E14C1" w14:textId="77777777" w:rsidTr="00431025">
        <w:tc>
          <w:tcPr>
            <w:tcW w:w="3888" w:type="dxa"/>
          </w:tcPr>
          <w:p w14:paraId="36AC3F62" w14:textId="77777777" w:rsidR="00C160F4" w:rsidRPr="00CF7ED9" w:rsidRDefault="00C160F4" w:rsidP="00CF7ED9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908761C" w14:textId="77777777" w:rsidR="00C160F4" w:rsidRPr="00CF7ED9" w:rsidRDefault="00611A5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3601C0"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,161</w:t>
            </w:r>
          </w:p>
        </w:tc>
        <w:tc>
          <w:tcPr>
            <w:tcW w:w="261" w:type="dxa"/>
          </w:tcPr>
          <w:p w14:paraId="24A7CC0B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44B7A7E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23,630</w:t>
            </w:r>
          </w:p>
        </w:tc>
        <w:tc>
          <w:tcPr>
            <w:tcW w:w="260" w:type="dxa"/>
          </w:tcPr>
          <w:p w14:paraId="6EA70BF6" w14:textId="77777777" w:rsidR="00C160F4" w:rsidRPr="00CF7ED9" w:rsidRDefault="00C160F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82D48E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22,335</w:t>
            </w:r>
          </w:p>
        </w:tc>
        <w:tc>
          <w:tcPr>
            <w:tcW w:w="236" w:type="dxa"/>
          </w:tcPr>
          <w:p w14:paraId="4B210C8C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DEB4335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21,069</w:t>
            </w:r>
          </w:p>
        </w:tc>
      </w:tr>
      <w:tr w:rsidR="00C160F4" w:rsidRPr="00CF7ED9" w14:paraId="49C7E54A" w14:textId="77777777" w:rsidTr="00431025">
        <w:tc>
          <w:tcPr>
            <w:tcW w:w="3888" w:type="dxa"/>
          </w:tcPr>
          <w:p w14:paraId="60EF1B69" w14:textId="77777777" w:rsidR="00C160F4" w:rsidRPr="00CF7ED9" w:rsidRDefault="00C160F4" w:rsidP="00CF7ED9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B692E" w14:textId="77777777" w:rsidR="00C160F4" w:rsidRPr="00CF7ED9" w:rsidRDefault="0009221D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40</w:t>
            </w:r>
            <w:r w:rsidR="00810B0B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3601C0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="00611A57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</w:t>
            </w:r>
          </w:p>
        </w:tc>
        <w:tc>
          <w:tcPr>
            <w:tcW w:w="261" w:type="dxa"/>
          </w:tcPr>
          <w:p w14:paraId="7AFEE1F9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F300C9D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390,328</w:t>
            </w:r>
          </w:p>
        </w:tc>
        <w:tc>
          <w:tcPr>
            <w:tcW w:w="260" w:type="dxa"/>
            <w:vAlign w:val="bottom"/>
          </w:tcPr>
          <w:p w14:paraId="11609FF4" w14:textId="77777777" w:rsidR="00C160F4" w:rsidRPr="00CF7ED9" w:rsidRDefault="00C160F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2E520F7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35</w:t>
            </w:r>
            <w:r w:rsidR="0009221D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,1</w:t>
            </w:r>
            <w:r w:rsidR="0009221D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90</w:t>
            </w:r>
          </w:p>
        </w:tc>
        <w:tc>
          <w:tcPr>
            <w:tcW w:w="236" w:type="dxa"/>
          </w:tcPr>
          <w:p w14:paraId="6B2E8EF3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42EFDB4" w14:textId="77777777" w:rsidR="00C160F4" w:rsidRPr="00CF7ED9" w:rsidRDefault="00C160F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268,37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</w:p>
        </w:tc>
      </w:tr>
    </w:tbl>
    <w:p w14:paraId="14B42E50" w14:textId="77777777" w:rsidR="002D4841" w:rsidRPr="00CF7ED9" w:rsidRDefault="002D4841" w:rsidP="00CF7ED9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5F617227" w14:textId="77777777" w:rsidR="002D4841" w:rsidRPr="00CF7ED9" w:rsidRDefault="002D4841" w:rsidP="00431025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pacing w:val="-2"/>
          <w:sz w:val="30"/>
          <w:szCs w:val="30"/>
          <w:cs/>
          <w:lang w:bidi="th-TH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221B74" w:rsidRPr="00CF7ED9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5</w:t>
      </w:r>
      <w:r w:rsidRPr="00CF7ED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Pr="00CF7ED9">
        <w:rPr>
          <w:rFonts w:asciiTheme="majorBidi" w:hAnsiTheme="majorBidi" w:cstheme="majorBidi"/>
          <w:b/>
          <w:bCs/>
          <w:spacing w:val="-2"/>
          <w:sz w:val="30"/>
          <w:szCs w:val="30"/>
          <w:cs/>
          <w:lang w:bidi="th-TH"/>
        </w:rPr>
        <w:t>เจ้าหนี้สำนักหักบัญชีและบริษัทหลักทรัพย์</w:t>
      </w:r>
    </w:p>
    <w:p w14:paraId="386519C3" w14:textId="77777777" w:rsidR="002D4841" w:rsidRPr="00CF7ED9" w:rsidRDefault="002D4841" w:rsidP="00CF7ED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65"/>
        <w:gridCol w:w="270"/>
        <w:gridCol w:w="1611"/>
      </w:tblGrid>
      <w:tr w:rsidR="002D4841" w:rsidRPr="00CF7ED9" w14:paraId="38BCF18F" w14:textId="77777777" w:rsidTr="00CC2A6D">
        <w:trPr>
          <w:trHeight w:val="70"/>
        </w:trPr>
        <w:tc>
          <w:tcPr>
            <w:tcW w:w="5580" w:type="dxa"/>
            <w:vAlign w:val="bottom"/>
          </w:tcPr>
          <w:p w14:paraId="199A0E48" w14:textId="77777777" w:rsidR="002D4841" w:rsidRPr="00CF7ED9" w:rsidRDefault="002D4841" w:rsidP="00B7535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6" w:type="dxa"/>
            <w:gridSpan w:val="3"/>
          </w:tcPr>
          <w:p w14:paraId="46229BB9" w14:textId="77777777" w:rsidR="002D4841" w:rsidRPr="00CF7ED9" w:rsidRDefault="002D4841" w:rsidP="00B7535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DB29CD" w:rsidRPr="00CF7ED9" w14:paraId="551223BF" w14:textId="77777777" w:rsidTr="00CC2A6D">
        <w:trPr>
          <w:trHeight w:val="317"/>
        </w:trPr>
        <w:tc>
          <w:tcPr>
            <w:tcW w:w="5580" w:type="dxa"/>
            <w:vAlign w:val="bottom"/>
          </w:tcPr>
          <w:p w14:paraId="438BBD43" w14:textId="77777777" w:rsidR="00DB29CD" w:rsidRPr="00CF7ED9" w:rsidRDefault="00DB29CD" w:rsidP="00B7535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65" w:type="dxa"/>
          </w:tcPr>
          <w:p w14:paraId="62E883A9" w14:textId="77777777" w:rsidR="00DB29CD" w:rsidRPr="00CF7ED9" w:rsidRDefault="00DB29CD" w:rsidP="00B7535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0D0FDFD0" w14:textId="77777777" w:rsidR="00DB29CD" w:rsidRPr="00CF7ED9" w:rsidRDefault="00DB29CD" w:rsidP="00B7535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11" w:type="dxa"/>
          </w:tcPr>
          <w:p w14:paraId="3509D3E1" w14:textId="77777777" w:rsidR="00DB29CD" w:rsidRPr="00CF7ED9" w:rsidRDefault="00DB29CD" w:rsidP="00B7535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B29CD" w:rsidRPr="00CF7ED9" w14:paraId="6A581DC5" w14:textId="77777777" w:rsidTr="00CC2A6D">
        <w:trPr>
          <w:trHeight w:val="317"/>
        </w:trPr>
        <w:tc>
          <w:tcPr>
            <w:tcW w:w="5580" w:type="dxa"/>
            <w:vAlign w:val="bottom"/>
          </w:tcPr>
          <w:p w14:paraId="33F23B64" w14:textId="77777777" w:rsidR="00DB29CD" w:rsidRPr="00CF7ED9" w:rsidRDefault="00DB29CD" w:rsidP="00B7535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6EDD3F78" w14:textId="77777777" w:rsidR="00DB29CD" w:rsidRPr="00CF7ED9" w:rsidRDefault="00DB29CD" w:rsidP="00B7535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38D8DE1F" w14:textId="77777777" w:rsidR="00DB29CD" w:rsidRPr="00CF7ED9" w:rsidRDefault="00DB29CD" w:rsidP="00B7535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1" w:type="dxa"/>
          </w:tcPr>
          <w:p w14:paraId="72CE2B18" w14:textId="77777777" w:rsidR="00DB29CD" w:rsidRPr="00CF7ED9" w:rsidRDefault="00DB29CD" w:rsidP="00B7535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2D4841" w:rsidRPr="00CF7ED9" w14:paraId="5A9E3039" w14:textId="77777777" w:rsidTr="00CC2A6D">
        <w:trPr>
          <w:trHeight w:val="317"/>
        </w:trPr>
        <w:tc>
          <w:tcPr>
            <w:tcW w:w="5580" w:type="dxa"/>
            <w:vAlign w:val="bottom"/>
          </w:tcPr>
          <w:p w14:paraId="517AF7B1" w14:textId="77777777" w:rsidR="002D4841" w:rsidRPr="00CF7ED9" w:rsidRDefault="002D4841" w:rsidP="00B7535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6" w:type="dxa"/>
            <w:gridSpan w:val="3"/>
          </w:tcPr>
          <w:p w14:paraId="757D1511" w14:textId="77777777" w:rsidR="002D4841" w:rsidRPr="00CF7ED9" w:rsidRDefault="002D4841" w:rsidP="00B7535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B29CD" w:rsidRPr="00CF7ED9" w14:paraId="2D4E71EB" w14:textId="77777777" w:rsidTr="00CC2A6D">
        <w:tc>
          <w:tcPr>
            <w:tcW w:w="5580" w:type="dxa"/>
          </w:tcPr>
          <w:p w14:paraId="01ACEF13" w14:textId="77777777" w:rsidR="00DB29CD" w:rsidRPr="00CF7ED9" w:rsidRDefault="00DB29CD" w:rsidP="00B75353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เจ้าหนี้สำนักหักบัญชี</w:t>
            </w:r>
          </w:p>
        </w:tc>
        <w:tc>
          <w:tcPr>
            <w:tcW w:w="1665" w:type="dxa"/>
          </w:tcPr>
          <w:p w14:paraId="625C62C0" w14:textId="77777777" w:rsidR="00DB29CD" w:rsidRPr="00CF7ED9" w:rsidRDefault="0007311D" w:rsidP="00B753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7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453819" w14:textId="77777777" w:rsidR="00DB29CD" w:rsidRPr="00CF7ED9" w:rsidRDefault="00DB29CD" w:rsidP="00B753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3385C11E" w14:textId="77777777" w:rsidR="00DB29CD" w:rsidRPr="00CF7ED9" w:rsidRDefault="00DB29CD" w:rsidP="00B753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530,428</w:t>
            </w:r>
          </w:p>
        </w:tc>
      </w:tr>
      <w:tr w:rsidR="00DB29CD" w:rsidRPr="00CF7ED9" w14:paraId="048C6CC1" w14:textId="77777777" w:rsidTr="00CC2A6D">
        <w:tc>
          <w:tcPr>
            <w:tcW w:w="5580" w:type="dxa"/>
          </w:tcPr>
          <w:p w14:paraId="35750BEE" w14:textId="77777777" w:rsidR="00DB29CD" w:rsidRPr="00CF7ED9" w:rsidRDefault="00DB29CD" w:rsidP="00B75353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66576ED8" w14:textId="77777777" w:rsidR="00DB29CD" w:rsidRPr="00CF7ED9" w:rsidRDefault="0007311D" w:rsidP="00B753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5,672</w:t>
            </w:r>
          </w:p>
        </w:tc>
        <w:tc>
          <w:tcPr>
            <w:tcW w:w="270" w:type="dxa"/>
          </w:tcPr>
          <w:p w14:paraId="434435F3" w14:textId="77777777" w:rsidR="00DB29CD" w:rsidRPr="00CF7ED9" w:rsidRDefault="00DB29CD" w:rsidP="00B753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14:paraId="2AD6912E" w14:textId="77777777" w:rsidR="00DB29CD" w:rsidRPr="00CF7ED9" w:rsidRDefault="00DB29CD" w:rsidP="00B753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DB29CD" w:rsidRPr="00CF7ED9" w14:paraId="1F91410C" w14:textId="77777777" w:rsidTr="00CC2A6D">
        <w:tc>
          <w:tcPr>
            <w:tcW w:w="5580" w:type="dxa"/>
          </w:tcPr>
          <w:p w14:paraId="1A34CFD4" w14:textId="77777777" w:rsidR="00DB29CD" w:rsidRPr="00CF7ED9" w:rsidRDefault="00DB29CD" w:rsidP="00B75353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</w:tcPr>
          <w:p w14:paraId="7715B5D4" w14:textId="77777777" w:rsidR="00DB29CD" w:rsidRPr="00CF7ED9" w:rsidRDefault="0007311D" w:rsidP="00B753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5,672</w:t>
            </w:r>
          </w:p>
        </w:tc>
        <w:tc>
          <w:tcPr>
            <w:tcW w:w="270" w:type="dxa"/>
          </w:tcPr>
          <w:p w14:paraId="16ED809A" w14:textId="77777777" w:rsidR="00DB29CD" w:rsidRPr="00CF7ED9" w:rsidRDefault="00DB29CD" w:rsidP="00B753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306B4DB7" w14:textId="77777777" w:rsidR="00DB29CD" w:rsidRPr="00CF7ED9" w:rsidRDefault="00DB29CD" w:rsidP="00B753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530,502</w:t>
            </w:r>
          </w:p>
        </w:tc>
      </w:tr>
    </w:tbl>
    <w:p w14:paraId="22791B7D" w14:textId="77777777" w:rsidR="002D4841" w:rsidRPr="00CF7ED9" w:rsidRDefault="002D4841" w:rsidP="00CF7ED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2051BF" w14:textId="77777777" w:rsidR="00DC293C" w:rsidRDefault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1ECBCDE" w14:textId="77777777" w:rsidR="002D4841" w:rsidRPr="00CF7ED9" w:rsidRDefault="002D4841" w:rsidP="00CF7ED9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lastRenderedPageBreak/>
        <w:t>1</w:t>
      </w:r>
      <w:r w:rsidR="00221B74" w:rsidRPr="00CF7ED9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6</w:t>
      </w:r>
      <w:r w:rsidRPr="00CF7ED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Pr="00CF7ED9">
        <w:rPr>
          <w:rFonts w:asciiTheme="majorBidi" w:hAnsiTheme="majorBidi" w:cstheme="majorBidi"/>
          <w:b/>
          <w:bCs/>
          <w:spacing w:val="-2"/>
          <w:sz w:val="30"/>
          <w:szCs w:val="30"/>
          <w:cs/>
          <w:lang w:bidi="th-TH"/>
        </w:rPr>
        <w:t>เจ้าหนี้ธุรกิจหลักทรัพย์</w:t>
      </w:r>
    </w:p>
    <w:p w14:paraId="32165822" w14:textId="77777777" w:rsidR="002D4841" w:rsidRPr="00C620D6" w:rsidRDefault="002D4841" w:rsidP="00CF7ED9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  <w:cs/>
          <w:lang w:bidi="th-TH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</w:p>
    <w:tbl>
      <w:tblPr>
        <w:tblW w:w="90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65"/>
        <w:gridCol w:w="270"/>
        <w:gridCol w:w="1611"/>
      </w:tblGrid>
      <w:tr w:rsidR="002D4841" w:rsidRPr="00CF7ED9" w14:paraId="4CCD365D" w14:textId="77777777" w:rsidTr="00CC2A6D">
        <w:trPr>
          <w:trHeight w:val="70"/>
        </w:trPr>
        <w:tc>
          <w:tcPr>
            <w:tcW w:w="5490" w:type="dxa"/>
            <w:vAlign w:val="bottom"/>
          </w:tcPr>
          <w:p w14:paraId="1E3FCEC5" w14:textId="77777777" w:rsidR="002D4841" w:rsidRPr="00CF7ED9" w:rsidRDefault="002D4841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6" w:type="dxa"/>
            <w:gridSpan w:val="3"/>
          </w:tcPr>
          <w:p w14:paraId="10EC1ACF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DB29CD" w:rsidRPr="00CF7ED9" w14:paraId="1DD0B276" w14:textId="77777777" w:rsidTr="00CC2A6D">
        <w:trPr>
          <w:trHeight w:val="317"/>
        </w:trPr>
        <w:tc>
          <w:tcPr>
            <w:tcW w:w="5490" w:type="dxa"/>
            <w:vAlign w:val="bottom"/>
          </w:tcPr>
          <w:p w14:paraId="77AB6C57" w14:textId="77777777" w:rsidR="00DB29CD" w:rsidRPr="00CF7ED9" w:rsidRDefault="00DB29CD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65" w:type="dxa"/>
          </w:tcPr>
          <w:p w14:paraId="06684EA7" w14:textId="77777777" w:rsidR="00DB29CD" w:rsidRPr="00CF7ED9" w:rsidRDefault="00DB29CD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6A9E18AF" w14:textId="77777777" w:rsidR="00DB29CD" w:rsidRPr="00CF7ED9" w:rsidRDefault="00DB29CD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11" w:type="dxa"/>
          </w:tcPr>
          <w:p w14:paraId="4E25DE5F" w14:textId="77777777" w:rsidR="00DB29CD" w:rsidRPr="00CF7ED9" w:rsidRDefault="00DB29CD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B29CD" w:rsidRPr="00CF7ED9" w14:paraId="4C5DECAD" w14:textId="77777777" w:rsidTr="00CC2A6D">
        <w:trPr>
          <w:trHeight w:val="317"/>
        </w:trPr>
        <w:tc>
          <w:tcPr>
            <w:tcW w:w="5490" w:type="dxa"/>
            <w:vAlign w:val="bottom"/>
          </w:tcPr>
          <w:p w14:paraId="6A5B2B70" w14:textId="77777777" w:rsidR="00DB29CD" w:rsidRPr="00CF7ED9" w:rsidRDefault="00DB29CD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469E47F8" w14:textId="77777777" w:rsidR="00DB29CD" w:rsidRPr="00CF7ED9" w:rsidRDefault="00DB29CD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413BDE98" w14:textId="77777777" w:rsidR="00DB29CD" w:rsidRPr="00CF7ED9" w:rsidRDefault="00DB29CD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1" w:type="dxa"/>
          </w:tcPr>
          <w:p w14:paraId="30D73D78" w14:textId="77777777" w:rsidR="00DB29CD" w:rsidRPr="00CF7ED9" w:rsidRDefault="00DB29CD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2D4841" w:rsidRPr="00CF7ED9" w14:paraId="1EA0ABB7" w14:textId="77777777" w:rsidTr="00CC2A6D">
        <w:trPr>
          <w:trHeight w:val="317"/>
        </w:trPr>
        <w:tc>
          <w:tcPr>
            <w:tcW w:w="5490" w:type="dxa"/>
            <w:vAlign w:val="bottom"/>
          </w:tcPr>
          <w:p w14:paraId="4A4D78A5" w14:textId="77777777" w:rsidR="002D4841" w:rsidRPr="00CF7ED9" w:rsidRDefault="002D4841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6" w:type="dxa"/>
            <w:gridSpan w:val="3"/>
          </w:tcPr>
          <w:p w14:paraId="191A3CF1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970355" w:rsidRPr="00CF7ED9" w14:paraId="1B6BB226" w14:textId="77777777" w:rsidTr="00CC2A6D">
        <w:tc>
          <w:tcPr>
            <w:tcW w:w="5490" w:type="dxa"/>
          </w:tcPr>
          <w:p w14:paraId="14E84DDF" w14:textId="77777777" w:rsidR="00970355" w:rsidRPr="00CF7ED9" w:rsidRDefault="00970355" w:rsidP="00CF7ED9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665" w:type="dxa"/>
          </w:tcPr>
          <w:p w14:paraId="2F0014F1" w14:textId="77777777" w:rsidR="00970355" w:rsidRPr="00CF7ED9" w:rsidRDefault="00970355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1,819,40</w:t>
            </w:r>
            <w:r w:rsidR="00611A57" w:rsidRPr="00CF7ED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1302C7B" w14:textId="77777777" w:rsidR="00970355" w:rsidRPr="00CF7ED9" w:rsidRDefault="00970355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202736BD" w14:textId="77777777" w:rsidR="00970355" w:rsidRPr="00CF7ED9" w:rsidRDefault="00970355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3,474,930</w:t>
            </w:r>
          </w:p>
        </w:tc>
      </w:tr>
      <w:tr w:rsidR="00970355" w:rsidRPr="00CF7ED9" w14:paraId="22097CEA" w14:textId="77777777" w:rsidTr="00CC2A6D">
        <w:tc>
          <w:tcPr>
            <w:tcW w:w="5490" w:type="dxa"/>
          </w:tcPr>
          <w:p w14:paraId="0D9E2C35" w14:textId="77777777" w:rsidR="00970355" w:rsidRPr="00CF7ED9" w:rsidRDefault="00970355" w:rsidP="00CF7ED9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เจ้าหนี้ทรัพย์สินวางประกัน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08129CE9" w14:textId="77777777" w:rsidR="00970355" w:rsidRPr="00CF7ED9" w:rsidRDefault="00970355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59,937</w:t>
            </w:r>
          </w:p>
        </w:tc>
        <w:tc>
          <w:tcPr>
            <w:tcW w:w="270" w:type="dxa"/>
          </w:tcPr>
          <w:p w14:paraId="4D1A5E33" w14:textId="77777777" w:rsidR="00970355" w:rsidRPr="00CF7ED9" w:rsidRDefault="00970355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14:paraId="079CB647" w14:textId="77777777" w:rsidR="00970355" w:rsidRPr="00CF7ED9" w:rsidRDefault="00970355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1,144</w:t>
            </w:r>
          </w:p>
        </w:tc>
      </w:tr>
      <w:tr w:rsidR="00970355" w:rsidRPr="00CF7ED9" w14:paraId="64E0DA57" w14:textId="77777777" w:rsidTr="00CC2A6D">
        <w:tc>
          <w:tcPr>
            <w:tcW w:w="5490" w:type="dxa"/>
          </w:tcPr>
          <w:p w14:paraId="6109DC8C" w14:textId="77777777" w:rsidR="00970355" w:rsidRPr="00CF7ED9" w:rsidRDefault="00970355" w:rsidP="00CF7ED9">
            <w:pPr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</w:tcPr>
          <w:p w14:paraId="525EC1E5" w14:textId="77777777" w:rsidR="00970355" w:rsidRPr="00CF7ED9" w:rsidRDefault="00970355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1,879,337</w:t>
            </w:r>
          </w:p>
        </w:tc>
        <w:tc>
          <w:tcPr>
            <w:tcW w:w="270" w:type="dxa"/>
          </w:tcPr>
          <w:p w14:paraId="184162A2" w14:textId="77777777" w:rsidR="00970355" w:rsidRPr="00CF7ED9" w:rsidRDefault="00970355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1F719EAB" w14:textId="77777777" w:rsidR="00970355" w:rsidRPr="00CF7ED9" w:rsidRDefault="00970355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3,476,074</w:t>
            </w:r>
          </w:p>
        </w:tc>
      </w:tr>
    </w:tbl>
    <w:p w14:paraId="21251BBE" w14:textId="77777777" w:rsidR="00DC293C" w:rsidRPr="00C620D6" w:rsidRDefault="00DC293C" w:rsidP="00CF7ED9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24"/>
          <w:szCs w:val="24"/>
          <w:lang w:val="en-US" w:bidi="th-TH"/>
        </w:rPr>
      </w:pPr>
    </w:p>
    <w:p w14:paraId="27A5FD39" w14:textId="77777777" w:rsidR="002D4841" w:rsidRPr="00CF7ED9" w:rsidRDefault="002D4841" w:rsidP="00CF7ED9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1</w:t>
      </w:r>
      <w:r w:rsidR="00221B74" w:rsidRPr="00CF7ED9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7</w:t>
      </w:r>
      <w:r w:rsidRPr="00CF7ED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Pr="00CF7ED9">
        <w:rPr>
          <w:rFonts w:asciiTheme="majorBidi" w:hAnsiTheme="majorBidi" w:cstheme="majorBidi"/>
          <w:b/>
          <w:bCs/>
          <w:spacing w:val="-2"/>
          <w:sz w:val="30"/>
          <w:szCs w:val="30"/>
          <w:cs/>
          <w:lang w:bidi="th-TH"/>
        </w:rPr>
        <w:t>ตราสารหนี้ที่ออก</w:t>
      </w:r>
    </w:p>
    <w:p w14:paraId="25F04C33" w14:textId="77777777" w:rsidR="002D4841" w:rsidRPr="00C620D6" w:rsidRDefault="002D4841" w:rsidP="00CF7ED9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270"/>
        <w:gridCol w:w="1530"/>
        <w:gridCol w:w="270"/>
        <w:gridCol w:w="1620"/>
        <w:gridCol w:w="270"/>
        <w:gridCol w:w="1530"/>
      </w:tblGrid>
      <w:tr w:rsidR="002D4841" w:rsidRPr="00CF7ED9" w14:paraId="0F7A7BB0" w14:textId="77777777" w:rsidTr="00CC2A6D">
        <w:trPr>
          <w:trHeight w:val="362"/>
        </w:trPr>
        <w:tc>
          <w:tcPr>
            <w:tcW w:w="1980" w:type="dxa"/>
          </w:tcPr>
          <w:p w14:paraId="0EA807DD" w14:textId="77777777" w:rsidR="002D4841" w:rsidRPr="00CF7ED9" w:rsidRDefault="002D4841" w:rsidP="00CF7ED9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7110" w:type="dxa"/>
            <w:gridSpan w:val="7"/>
          </w:tcPr>
          <w:p w14:paraId="5F4259C3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D4841" w:rsidRPr="00CF7ED9" w14:paraId="3EBD811C" w14:textId="77777777" w:rsidTr="00CC2A6D">
        <w:trPr>
          <w:trHeight w:val="362"/>
        </w:trPr>
        <w:tc>
          <w:tcPr>
            <w:tcW w:w="1980" w:type="dxa"/>
          </w:tcPr>
          <w:p w14:paraId="68E7CD5A" w14:textId="77777777" w:rsidR="002D4841" w:rsidRPr="00CF7ED9" w:rsidRDefault="002D4841" w:rsidP="00CF7ED9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1FBDDB4D" w14:textId="77777777" w:rsidR="002D4841" w:rsidRPr="00CF7ED9" w:rsidRDefault="00976E53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="002D4841" w:rsidRPr="00CF7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5192D823" w14:textId="77777777" w:rsidR="002D4841" w:rsidRPr="00CF7ED9" w:rsidRDefault="002D4841" w:rsidP="00CF7ED9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097A9547" w14:textId="77777777" w:rsidR="002D4841" w:rsidRPr="00CF7ED9" w:rsidRDefault="00976E53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2D4841" w:rsidRPr="00CF7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  <w:tr w:rsidR="002D4841" w:rsidRPr="00CF7ED9" w14:paraId="19B5FDB5" w14:textId="77777777" w:rsidTr="00CC2A6D">
        <w:trPr>
          <w:trHeight w:val="362"/>
        </w:trPr>
        <w:tc>
          <w:tcPr>
            <w:tcW w:w="1980" w:type="dxa"/>
          </w:tcPr>
          <w:p w14:paraId="070EF17B" w14:textId="77777777" w:rsidR="002D4841" w:rsidRPr="00CF7ED9" w:rsidRDefault="002D4841" w:rsidP="00CF7ED9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352BB25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E274DF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5AA8792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  <w:tc>
          <w:tcPr>
            <w:tcW w:w="270" w:type="dxa"/>
          </w:tcPr>
          <w:p w14:paraId="3A1FCFEB" w14:textId="77777777" w:rsidR="002D4841" w:rsidRPr="00CF7ED9" w:rsidRDefault="002D4841" w:rsidP="00CF7ED9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784914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9874E2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9C8DC3E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2D4841" w:rsidRPr="00CF7ED9" w14:paraId="23B0B32D" w14:textId="77777777" w:rsidTr="00CC2A6D">
        <w:trPr>
          <w:trHeight w:val="362"/>
        </w:trPr>
        <w:tc>
          <w:tcPr>
            <w:tcW w:w="1980" w:type="dxa"/>
          </w:tcPr>
          <w:p w14:paraId="75D2D1A8" w14:textId="77777777" w:rsidR="002D4841" w:rsidRPr="00CF7ED9" w:rsidRDefault="002D4841" w:rsidP="00CF7ED9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3C2101F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6F132EE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E3B9ABE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 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2FAC5366" w14:textId="77777777" w:rsidR="002D4841" w:rsidRPr="00CF7ED9" w:rsidRDefault="002D4841" w:rsidP="00CF7ED9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1084ADF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62D062F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8530340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 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CF7ED9" w14:paraId="30C580DD" w14:textId="77777777" w:rsidTr="00CC2A6D">
        <w:tc>
          <w:tcPr>
            <w:tcW w:w="1980" w:type="dxa"/>
          </w:tcPr>
          <w:p w14:paraId="4CD681D0" w14:textId="77777777" w:rsidR="002D4841" w:rsidRPr="00CF7ED9" w:rsidRDefault="002D4841" w:rsidP="00CF7ED9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5C3EF8CE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76DBD46B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A71080D" w14:textId="77777777" w:rsidR="002D4841" w:rsidRPr="00CF7ED9" w:rsidRDefault="002D4841" w:rsidP="00CF7ED9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</w:tcPr>
          <w:p w14:paraId="0D4ECC3E" w14:textId="77777777" w:rsidR="002D4841" w:rsidRPr="00CF7ED9" w:rsidRDefault="002D4841" w:rsidP="00CF7ED9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22FE211F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0A495764" w14:textId="77777777" w:rsidR="002D4841" w:rsidRPr="00CF7ED9" w:rsidRDefault="002D4841" w:rsidP="00CF7ED9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AA427D" w14:textId="77777777" w:rsidR="002D4841" w:rsidRPr="00CF7ED9" w:rsidRDefault="002D4841" w:rsidP="00CF7ED9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D4841" w:rsidRPr="00CF7ED9" w14:paraId="45228C0D" w14:textId="77777777" w:rsidTr="00CC2A6D">
        <w:tc>
          <w:tcPr>
            <w:tcW w:w="1980" w:type="dxa"/>
          </w:tcPr>
          <w:p w14:paraId="23ED74C1" w14:textId="77777777" w:rsidR="002D4841" w:rsidRPr="00CF7ED9" w:rsidRDefault="002D4841" w:rsidP="00CF7ED9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  <w:t>หุ้นกู้อนุพันธ์</w:t>
            </w:r>
          </w:p>
        </w:tc>
        <w:tc>
          <w:tcPr>
            <w:tcW w:w="1620" w:type="dxa"/>
          </w:tcPr>
          <w:p w14:paraId="67A4DB1D" w14:textId="77777777" w:rsidR="002D4841" w:rsidRPr="00CF7ED9" w:rsidRDefault="002D4841" w:rsidP="00CF7ED9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6E0EB" w14:textId="77777777" w:rsidR="002D4841" w:rsidRPr="00CF7ED9" w:rsidRDefault="002D4841" w:rsidP="00CF7ED9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9F7B19" w14:textId="77777777" w:rsidR="002D4841" w:rsidRPr="00CF7ED9" w:rsidRDefault="002D4841" w:rsidP="00CF7ED9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426537" w14:textId="77777777" w:rsidR="002D4841" w:rsidRPr="00CF7ED9" w:rsidRDefault="002D4841" w:rsidP="00CF7ED9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031E7FE" w14:textId="77777777" w:rsidR="002D4841" w:rsidRPr="00CF7ED9" w:rsidRDefault="002D4841" w:rsidP="00CF7ED9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DBC29" w14:textId="77777777" w:rsidR="002D4841" w:rsidRPr="00CF7ED9" w:rsidRDefault="002D4841" w:rsidP="00CF7ED9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F485645" w14:textId="77777777" w:rsidR="002D4841" w:rsidRPr="00CF7ED9" w:rsidRDefault="002D4841" w:rsidP="00CF7ED9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810B0B" w:rsidRPr="00CF7ED9" w14:paraId="554DA48B" w14:textId="77777777" w:rsidTr="00CC2A6D">
        <w:tc>
          <w:tcPr>
            <w:tcW w:w="1980" w:type="dxa"/>
          </w:tcPr>
          <w:p w14:paraId="5963B9A5" w14:textId="77777777" w:rsidR="00810B0B" w:rsidRPr="00CF7ED9" w:rsidRDefault="00810B0B" w:rsidP="00CF7ED9">
            <w:pPr>
              <w:tabs>
                <w:tab w:val="clear" w:pos="227"/>
                <w:tab w:val="left" w:pos="25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  <w:t>- เงินบาท</w:t>
            </w:r>
          </w:p>
        </w:tc>
        <w:tc>
          <w:tcPr>
            <w:tcW w:w="1620" w:type="dxa"/>
          </w:tcPr>
          <w:p w14:paraId="61D5D07F" w14:textId="67DAE6D1" w:rsidR="00810B0B" w:rsidRPr="00CF7ED9" w:rsidRDefault="008F26A0" w:rsidP="00CF7ED9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1.36 - 1.56</w:t>
            </w:r>
            <w:r w:rsidR="00810B0B" w:rsidRPr="00CF7ED9">
              <w:rPr>
                <w:rFonts w:asciiTheme="majorBidi" w:eastAsia="Calibri" w:hAnsiTheme="majorBidi" w:cstheme="majorBidi"/>
                <w:sz w:val="30"/>
                <w:szCs w:val="30"/>
                <w:vertAlign w:val="superscript"/>
                <w:cs/>
                <w:lang w:val="th-TH"/>
              </w:rPr>
              <w:t>*</w:t>
            </w:r>
          </w:p>
        </w:tc>
        <w:tc>
          <w:tcPr>
            <w:tcW w:w="270" w:type="dxa"/>
          </w:tcPr>
          <w:p w14:paraId="62AC8501" w14:textId="77777777" w:rsidR="00810B0B" w:rsidRPr="00CF7ED9" w:rsidRDefault="00810B0B" w:rsidP="00CF7ED9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F7774A6" w14:textId="77777777" w:rsidR="00810B0B" w:rsidRPr="00CF7ED9" w:rsidRDefault="00810B0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>387,921</w:t>
            </w:r>
          </w:p>
        </w:tc>
        <w:tc>
          <w:tcPr>
            <w:tcW w:w="270" w:type="dxa"/>
          </w:tcPr>
          <w:p w14:paraId="74C2AC63" w14:textId="77777777" w:rsidR="00810B0B" w:rsidRPr="00CF7ED9" w:rsidRDefault="00810B0B" w:rsidP="00CF7ED9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6B5C58FC" w14:textId="53D5DEB4" w:rsidR="00810B0B" w:rsidRPr="00CF7ED9" w:rsidRDefault="008F26A0" w:rsidP="00CF7ED9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1.22 - 1.48</w:t>
            </w:r>
            <w:r w:rsidR="00810B0B" w:rsidRPr="00CF7ED9">
              <w:rPr>
                <w:rFonts w:asciiTheme="majorBidi" w:eastAsia="Calibri" w:hAnsiTheme="majorBidi" w:cstheme="majorBidi"/>
                <w:sz w:val="30"/>
                <w:szCs w:val="30"/>
                <w:vertAlign w:val="superscript"/>
                <w:cs/>
                <w:lang w:val="th-TH"/>
              </w:rPr>
              <w:t>*</w:t>
            </w:r>
          </w:p>
        </w:tc>
        <w:tc>
          <w:tcPr>
            <w:tcW w:w="270" w:type="dxa"/>
          </w:tcPr>
          <w:p w14:paraId="50CEA1AC" w14:textId="77777777" w:rsidR="00810B0B" w:rsidRPr="00CF7ED9" w:rsidRDefault="00810B0B" w:rsidP="00CF7ED9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1D3381" w14:textId="77777777" w:rsidR="00810B0B" w:rsidRPr="00CF7ED9" w:rsidRDefault="00810B0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>607,365</w:t>
            </w:r>
          </w:p>
        </w:tc>
      </w:tr>
      <w:tr w:rsidR="00810B0B" w:rsidRPr="00CF7ED9" w14:paraId="1C52B370" w14:textId="77777777" w:rsidTr="00CC2A6D">
        <w:tc>
          <w:tcPr>
            <w:tcW w:w="1980" w:type="dxa"/>
          </w:tcPr>
          <w:p w14:paraId="1EAE49AE" w14:textId="77777777" w:rsidR="00810B0B" w:rsidRPr="00CF7ED9" w:rsidRDefault="00810B0B" w:rsidP="00CF7ED9">
            <w:pPr>
              <w:tabs>
                <w:tab w:val="clear" w:pos="227"/>
                <w:tab w:val="left" w:pos="25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  <w:t>หุ้นกู้ด้อยสิทธิ</w:t>
            </w:r>
          </w:p>
        </w:tc>
        <w:tc>
          <w:tcPr>
            <w:tcW w:w="1620" w:type="dxa"/>
          </w:tcPr>
          <w:p w14:paraId="1F4D623E" w14:textId="77777777" w:rsidR="00810B0B" w:rsidRPr="00CF7ED9" w:rsidRDefault="00810B0B" w:rsidP="00CF7ED9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>1.90</w:t>
            </w:r>
          </w:p>
        </w:tc>
        <w:tc>
          <w:tcPr>
            <w:tcW w:w="270" w:type="dxa"/>
          </w:tcPr>
          <w:p w14:paraId="76BEA9AE" w14:textId="77777777" w:rsidR="00810B0B" w:rsidRPr="00CF7ED9" w:rsidRDefault="00810B0B" w:rsidP="00CF7ED9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B806B28" w14:textId="77777777" w:rsidR="00810B0B" w:rsidRPr="00CF7ED9" w:rsidRDefault="00810B0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>1,534,000</w:t>
            </w:r>
          </w:p>
        </w:tc>
        <w:tc>
          <w:tcPr>
            <w:tcW w:w="270" w:type="dxa"/>
          </w:tcPr>
          <w:p w14:paraId="589B8338" w14:textId="77777777" w:rsidR="00810B0B" w:rsidRPr="00CF7ED9" w:rsidRDefault="00810B0B" w:rsidP="00CF7ED9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6105E331" w14:textId="77777777" w:rsidR="00810B0B" w:rsidRPr="00CF7ED9" w:rsidRDefault="00810B0B" w:rsidP="00CF7ED9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>1.90</w:t>
            </w:r>
          </w:p>
        </w:tc>
        <w:tc>
          <w:tcPr>
            <w:tcW w:w="270" w:type="dxa"/>
          </w:tcPr>
          <w:p w14:paraId="39E9C590" w14:textId="77777777" w:rsidR="00810B0B" w:rsidRPr="00CF7ED9" w:rsidRDefault="00810B0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84CFB54" w14:textId="77777777" w:rsidR="00810B0B" w:rsidRPr="00CF7ED9" w:rsidRDefault="00810B0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>1,534,000</w:t>
            </w:r>
          </w:p>
        </w:tc>
      </w:tr>
      <w:tr w:rsidR="00810B0B" w:rsidRPr="00CF7ED9" w14:paraId="2F51E8E0" w14:textId="77777777" w:rsidTr="00CC2A6D">
        <w:trPr>
          <w:trHeight w:val="352"/>
        </w:trPr>
        <w:tc>
          <w:tcPr>
            <w:tcW w:w="1980" w:type="dxa"/>
          </w:tcPr>
          <w:p w14:paraId="2BBA9513" w14:textId="77777777" w:rsidR="00810B0B" w:rsidRPr="00CF7ED9" w:rsidRDefault="00810B0B" w:rsidP="00CF7ED9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2FF5B506" w14:textId="77777777" w:rsidR="00810B0B" w:rsidRPr="00CF7ED9" w:rsidRDefault="00810B0B" w:rsidP="00CF7ED9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2E66B9" w14:textId="77777777" w:rsidR="00810B0B" w:rsidRPr="00CF7ED9" w:rsidRDefault="00810B0B" w:rsidP="00CF7ED9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F277BE3" w14:textId="77777777" w:rsidR="00810B0B" w:rsidRPr="00CF7ED9" w:rsidRDefault="00810B0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1,921,921</w:t>
            </w:r>
          </w:p>
        </w:tc>
        <w:tc>
          <w:tcPr>
            <w:tcW w:w="270" w:type="dxa"/>
          </w:tcPr>
          <w:p w14:paraId="78C85B2D" w14:textId="77777777" w:rsidR="00810B0B" w:rsidRPr="00CF7ED9" w:rsidRDefault="00810B0B" w:rsidP="00CF7ED9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5EBFE5" w14:textId="77777777" w:rsidR="00810B0B" w:rsidRPr="00CF7ED9" w:rsidRDefault="00810B0B" w:rsidP="00CF7ED9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48B7D" w14:textId="77777777" w:rsidR="00810B0B" w:rsidRPr="00CF7ED9" w:rsidRDefault="00810B0B" w:rsidP="00CF7ED9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A97DEF9" w14:textId="77777777" w:rsidR="00810B0B" w:rsidRPr="00CF7ED9" w:rsidRDefault="00810B0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2,141,365</w:t>
            </w:r>
          </w:p>
        </w:tc>
      </w:tr>
    </w:tbl>
    <w:p w14:paraId="745FB1DD" w14:textId="77777777" w:rsidR="002D4841" w:rsidRPr="00DC293C" w:rsidRDefault="002D4841" w:rsidP="00CF7ED9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63758FC" w14:textId="207CD8B1" w:rsidR="002D4841" w:rsidRPr="00CF7ED9" w:rsidRDefault="002D4841" w:rsidP="00CF7ED9">
      <w:pPr>
        <w:tabs>
          <w:tab w:val="clear" w:pos="680"/>
          <w:tab w:val="clear" w:pos="907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F7ED9">
        <w:rPr>
          <w:rFonts w:asciiTheme="majorBidi" w:hAnsiTheme="majorBidi" w:cstheme="majorBidi"/>
          <w:sz w:val="30"/>
          <w:szCs w:val="30"/>
          <w:vertAlign w:val="superscript"/>
          <w:cs/>
          <w:lang w:val="th-TH"/>
        </w:rPr>
        <w:t>*</w:t>
      </w:r>
      <w:r w:rsidRPr="00CF7ED9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ab/>
      </w:r>
      <w:r w:rsidR="003869C4" w:rsidRPr="003869C4">
        <w:rPr>
          <w:rFonts w:asciiTheme="majorBidi" w:hAnsiTheme="majorBidi" w:cstheme="majorBidi" w:hint="cs"/>
          <w:spacing w:val="-4"/>
          <w:sz w:val="24"/>
          <w:szCs w:val="24"/>
          <w:cs/>
          <w:lang w:val="th-TH"/>
        </w:rPr>
        <w:t xml:space="preserve">อ้างอิงกับตัวแปร </w:t>
      </w:r>
      <w:r w:rsidR="003869C4" w:rsidRPr="003869C4">
        <w:rPr>
          <w:rFonts w:asciiTheme="majorBidi" w:hAnsiTheme="majorBidi" w:cstheme="majorBidi" w:hint="cs"/>
          <w:spacing w:val="-4"/>
          <w:sz w:val="28"/>
          <w:szCs w:val="28"/>
          <w:cs/>
          <w:lang w:val="th-TH"/>
        </w:rPr>
        <w:t>(</w:t>
      </w:r>
      <w:r w:rsidRPr="003869C4">
        <w:rPr>
          <w:rFonts w:asciiTheme="majorBidi" w:hAnsiTheme="majorBidi" w:cstheme="majorBidi"/>
          <w:sz w:val="24"/>
          <w:szCs w:val="24"/>
          <w:cs/>
          <w:lang w:val="th-TH"/>
        </w:rPr>
        <w:t>ผลตอบแทนอ้างอิงกับตัวแปรคืออัตราดอกเบี้ยอ้างอิงและราคาเฉลี่ยของกลุ่มหุ้นที่จดทะเบียนในตลาดหลักทรัพย์</w:t>
      </w:r>
      <w:r w:rsidR="003869C4" w:rsidRPr="003869C4">
        <w:rPr>
          <w:rFonts w:asciiTheme="majorBidi" w:hAnsiTheme="majorBidi" w:cstheme="majorBidi" w:hint="cs"/>
          <w:sz w:val="24"/>
          <w:szCs w:val="24"/>
          <w:cs/>
          <w:lang w:val="th-TH"/>
        </w:rPr>
        <w:t>)</w:t>
      </w:r>
    </w:p>
    <w:p w14:paraId="645D6C06" w14:textId="77777777" w:rsidR="00221B74" w:rsidRPr="00C620D6" w:rsidRDefault="00221B74" w:rsidP="00CF7ED9">
      <w:pPr>
        <w:tabs>
          <w:tab w:val="clear" w:pos="454"/>
          <w:tab w:val="clear" w:pos="680"/>
          <w:tab w:val="clear" w:pos="907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F061006" w14:textId="77777777" w:rsidR="002D4841" w:rsidRPr="00CF7ED9" w:rsidRDefault="002D4841" w:rsidP="00CF7ED9">
      <w:pPr>
        <w:tabs>
          <w:tab w:val="clear" w:pos="454"/>
          <w:tab w:val="clear" w:pos="680"/>
          <w:tab w:val="clear" w:pos="907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F7ED9">
        <w:rPr>
          <w:rFonts w:asciiTheme="majorBidi" w:eastAsia="Calibri" w:hAnsiTheme="majorBidi" w:cstheme="majorBidi"/>
          <w:sz w:val="30"/>
          <w:szCs w:val="30"/>
          <w:cs/>
        </w:rPr>
        <w:t>ตราสารหนี้ที่ออกคือหุ้นกู้อนุพันธ์ ซึ่งเป็นภาระ</w:t>
      </w:r>
      <w:r w:rsidR="009D57A3">
        <w:rPr>
          <w:rFonts w:asciiTheme="majorBidi" w:eastAsia="Calibri" w:hAnsiTheme="majorBidi" w:cstheme="majorBidi" w:hint="cs"/>
          <w:sz w:val="30"/>
          <w:szCs w:val="30"/>
          <w:cs/>
        </w:rPr>
        <w:t>ผูกพัน</w:t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>โดยรวมตราสารอนุพันธ์แฝงที่กลุ่มบริษัทและบริษัทเสนอขายเป็นการทั่วไปแก่ผู้ลงทุนรายย่อย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หุ้นกู้อนุพันธ์ดังกล่าวเป็น</w:t>
      </w:r>
      <w:r w:rsidR="009D57A3">
        <w:rPr>
          <w:rFonts w:asciiTheme="majorBidi" w:eastAsia="Calibri" w:hAnsiTheme="majorBidi" w:cstheme="majorBidi" w:hint="cs"/>
          <w:sz w:val="30"/>
          <w:szCs w:val="30"/>
          <w:cs/>
        </w:rPr>
        <w:t>หนี้สิน</w:t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>ทางการเงินระยะสั้นและผลตอบแทนจะอิงกับราคาของหลักทรัพย์อ้างอิง</w:t>
      </w:r>
      <w:r w:rsidRPr="00CF7ED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>(ณ วันกำหนดค่าหลักทรัพย์ที่ระบุอยู่ในสัญญาการออกหุ้นกู้อนุพันธ์) ส่วนประกอบของตราสารอนุพันธ์ซึ่งอยู่ในรูปแบบของออปชั่นที่สามารถแยกออกจากกันได้โดยบันทึกเป็นรายการแยกต่างหากในงบแสดงฐานะการเงิน</w:t>
      </w:r>
      <w:r w:rsidRPr="00CF7ED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เปิดเผยในหมายเหตุประกอบงบการเงินข้อ 9</w:t>
      </w:r>
    </w:p>
    <w:p w14:paraId="56A19AF5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lastRenderedPageBreak/>
        <w:t xml:space="preserve">ณ วันที่ </w:t>
      </w:r>
      <w:r w:rsidR="004F2BEB" w:rsidRPr="00CF7ED9">
        <w:rPr>
          <w:rFonts w:asciiTheme="majorBidi" w:hAnsiTheme="majorBidi" w:cstheme="majorBidi"/>
          <w:sz w:val="30"/>
          <w:szCs w:val="30"/>
        </w:rPr>
        <w:t xml:space="preserve">30 </w:t>
      </w:r>
      <w:r w:rsidR="004F2BEB" w:rsidRPr="00CF7ED9">
        <w:rPr>
          <w:rFonts w:asciiTheme="majorBidi" w:hAnsiTheme="majorBidi" w:cstheme="majorBidi"/>
          <w:sz w:val="30"/>
          <w:szCs w:val="30"/>
          <w:cs/>
        </w:rPr>
        <w:t xml:space="preserve">มิถุนายน 2562 </w:t>
      </w:r>
      <w:r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กลุ่มบริษัทและบริษัทมีหุ้นกู้อนุพันธ์จำนวน </w:t>
      </w:r>
      <w:r w:rsidR="0049647F"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t>387.9</w:t>
      </w:r>
      <w:r w:rsidRPr="00CF7ED9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t>ล้านบาท ซึ่งจะครบกำหนดชำระในระหว่างเดือน</w:t>
      </w:r>
      <w:r w:rsidR="009D358A"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กรกฎาคม</w:t>
      </w:r>
      <w:r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t>ถึง</w:t>
      </w:r>
      <w:r w:rsidR="009D358A"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กันยายน </w:t>
      </w:r>
      <w:r w:rsidRPr="00CF7ED9">
        <w:rPr>
          <w:rFonts w:asciiTheme="majorBidi" w:eastAsia="Calibri" w:hAnsiTheme="majorBidi" w:cstheme="majorBidi"/>
          <w:spacing w:val="-4"/>
          <w:sz w:val="30"/>
          <w:szCs w:val="30"/>
          <w:cs/>
        </w:rPr>
        <w:t>2562</w:t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CF7E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="004F2BEB" w:rsidRPr="00CF7ED9">
        <w:rPr>
          <w:rFonts w:asciiTheme="majorBidi" w:hAnsiTheme="majorBidi" w:cstheme="majorBidi"/>
          <w:i/>
          <w:iCs/>
          <w:sz w:val="30"/>
          <w:szCs w:val="30"/>
          <w:cs/>
        </w:rPr>
        <w:t xml:space="preserve">31 ธันวาคม </w:t>
      </w:r>
      <w:r w:rsidRPr="00CF7E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256</w:t>
      </w:r>
      <w:r w:rsidR="00622025" w:rsidRPr="00CF7E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1</w:t>
      </w:r>
      <w:r w:rsidRPr="00CF7ED9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: </w:t>
      </w:r>
      <w:r w:rsidR="00622025" w:rsidRPr="00CF7E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607.4</w:t>
      </w:r>
      <w:r w:rsidRPr="00CF7ED9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ล้านบาท ซึ่งครบกำหนดชำระในระหว่างเดือนมกราคมถึงเดือน</w:t>
      </w:r>
      <w:r w:rsidR="00622025" w:rsidRPr="00CF7E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พฤษภ</w:t>
      </w:r>
      <w:r w:rsidRPr="00CF7E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าคม 256</w:t>
      </w:r>
      <w:r w:rsidR="00622025" w:rsidRPr="00CF7E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2</w:t>
      </w:r>
      <w:r w:rsidRPr="00CF7E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)</w:t>
      </w:r>
    </w:p>
    <w:p w14:paraId="10C28EAF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2E895B6" w14:textId="77777777" w:rsidR="002D4841" w:rsidRPr="00CF7ED9" w:rsidRDefault="002D4841" w:rsidP="00CF7ED9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F7ED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4F2BEB" w:rsidRPr="00CF7ED9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4F2BEB" w:rsidRPr="00CF7ED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มิถุนายน </w:t>
      </w:r>
      <w:r w:rsidRPr="00CF7ED9">
        <w:rPr>
          <w:rFonts w:asciiTheme="majorBidi" w:hAnsiTheme="majorBidi" w:cstheme="majorBidi"/>
          <w:sz w:val="30"/>
          <w:szCs w:val="30"/>
          <w:cs/>
          <w:lang w:val="en-US" w:bidi="th-TH"/>
        </w:rPr>
        <w:t>256</w:t>
      </w:r>
      <w:r w:rsidR="004F2BEB" w:rsidRPr="00CF7ED9">
        <w:rPr>
          <w:rFonts w:asciiTheme="majorBidi" w:hAnsiTheme="majorBidi" w:cstheme="majorBidi"/>
          <w:sz w:val="30"/>
          <w:szCs w:val="30"/>
          <w:cs/>
          <w:lang w:val="en-US" w:bidi="th-TH"/>
        </w:rPr>
        <w:t>2</w:t>
      </w:r>
      <w:r w:rsidRPr="00CF7ED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กลุ่มบริษัทและบริษัทออกหุ้นกู้ชนิดระบุชื่อผู้ถือ ประเภทด้อยสิทธิไม่มีประกันและมีผู้แทนผู้ถือหุ้นกู้ จะครบกำหนดไถ่ถอนทั้งจำนวน ในเดือนกรกฎาคม 2562 อัตราดอกเบี้ยร้อยละ </w:t>
      </w:r>
      <w:r w:rsidRPr="00CF7ED9">
        <w:rPr>
          <w:rFonts w:asciiTheme="majorBidi" w:hAnsiTheme="majorBidi" w:cstheme="majorBidi"/>
          <w:sz w:val="30"/>
          <w:szCs w:val="30"/>
          <w:lang w:val="en-US" w:bidi="th-TH"/>
        </w:rPr>
        <w:t xml:space="preserve">1.90 </w:t>
      </w:r>
      <w:r w:rsidRPr="00CF7ED9">
        <w:rPr>
          <w:rFonts w:asciiTheme="majorBidi" w:hAnsiTheme="majorBidi" w:cstheme="majorBidi"/>
          <w:sz w:val="30"/>
          <w:szCs w:val="30"/>
          <w:cs/>
          <w:lang w:val="en-US" w:bidi="th-TH"/>
        </w:rPr>
        <w:t>ต่อปี โดยมีกำหนดชำระดอกเบี้ยทุก 6 เดือนในเดือนมกราคมและกรกฎาคมตามลำดับ</w:t>
      </w:r>
    </w:p>
    <w:p w14:paraId="7FC41B30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215409DC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1</w:t>
      </w:r>
      <w:r w:rsidR="00221B74" w:rsidRPr="00CF7ED9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8</w:t>
      </w:r>
      <w:r w:rsidRPr="00CF7ED9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</w:t>
      </w:r>
    </w:p>
    <w:p w14:paraId="300AF57E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47"/>
        <w:gridCol w:w="236"/>
        <w:gridCol w:w="1152"/>
        <w:gridCol w:w="236"/>
        <w:gridCol w:w="1152"/>
        <w:gridCol w:w="236"/>
        <w:gridCol w:w="1152"/>
      </w:tblGrid>
      <w:tr w:rsidR="002D4841" w:rsidRPr="00CF7ED9" w14:paraId="66853112" w14:textId="77777777" w:rsidTr="00DC293C">
        <w:trPr>
          <w:trHeight w:val="70"/>
        </w:trPr>
        <w:tc>
          <w:tcPr>
            <w:tcW w:w="3888" w:type="dxa"/>
            <w:vAlign w:val="bottom"/>
          </w:tcPr>
          <w:p w14:paraId="2F78C1EF" w14:textId="77777777" w:rsidR="002D4841" w:rsidRPr="00CF7ED9" w:rsidRDefault="002D4841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5" w:type="dxa"/>
            <w:gridSpan w:val="3"/>
          </w:tcPr>
          <w:p w14:paraId="46B4BB86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1E8AEB62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0" w:type="dxa"/>
            <w:gridSpan w:val="3"/>
          </w:tcPr>
          <w:p w14:paraId="5274D110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F2BEB" w:rsidRPr="00CF7ED9" w14:paraId="2E09BA79" w14:textId="77777777" w:rsidTr="00DC293C">
        <w:trPr>
          <w:trHeight w:val="70"/>
        </w:trPr>
        <w:tc>
          <w:tcPr>
            <w:tcW w:w="3888" w:type="dxa"/>
            <w:vAlign w:val="bottom"/>
          </w:tcPr>
          <w:p w14:paraId="1EB86CB6" w14:textId="77777777" w:rsidR="004F2BEB" w:rsidRPr="00CF7ED9" w:rsidRDefault="004F2BEB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47" w:type="dxa"/>
          </w:tcPr>
          <w:p w14:paraId="242F4E8C" w14:textId="77777777" w:rsidR="004F2BEB" w:rsidRPr="00CF7ED9" w:rsidRDefault="004F2BE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45E50ED3" w14:textId="77777777" w:rsidR="004F2BEB" w:rsidRPr="00CF7ED9" w:rsidRDefault="004F2BE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7F7696CE" w14:textId="77777777" w:rsidR="004F2BEB" w:rsidRPr="00CF7ED9" w:rsidRDefault="004F2BE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</w:tcPr>
          <w:p w14:paraId="03845B18" w14:textId="77777777" w:rsidR="004F2BEB" w:rsidRPr="00CF7ED9" w:rsidRDefault="004F2BEB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07A75DBF" w14:textId="77777777" w:rsidR="004F2BEB" w:rsidRPr="00CF7ED9" w:rsidRDefault="004F2BE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3AC41A71" w14:textId="77777777" w:rsidR="004F2BEB" w:rsidRPr="00CF7ED9" w:rsidRDefault="004F2BE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1037216B" w14:textId="77777777" w:rsidR="004F2BEB" w:rsidRPr="00CF7ED9" w:rsidRDefault="004F2BE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4F2BEB" w:rsidRPr="00CF7ED9" w14:paraId="3D300AA8" w14:textId="77777777" w:rsidTr="00DC293C">
        <w:trPr>
          <w:trHeight w:val="70"/>
        </w:trPr>
        <w:tc>
          <w:tcPr>
            <w:tcW w:w="3888" w:type="dxa"/>
            <w:vAlign w:val="bottom"/>
          </w:tcPr>
          <w:p w14:paraId="46437B10" w14:textId="77777777" w:rsidR="004F2BEB" w:rsidRPr="00CF7ED9" w:rsidRDefault="004F2BEB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5D4FD1D" w14:textId="77777777" w:rsidR="004F2BEB" w:rsidRPr="00CF7ED9" w:rsidRDefault="004F2BE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76FF1560" w14:textId="77777777" w:rsidR="004F2BEB" w:rsidRPr="00CF7ED9" w:rsidRDefault="004F2BE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32E40DE5" w14:textId="77777777" w:rsidR="004F2BEB" w:rsidRPr="00CF7ED9" w:rsidRDefault="004F2BE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71F5D425" w14:textId="77777777" w:rsidR="004F2BEB" w:rsidRPr="00CF7ED9" w:rsidRDefault="004F2BEB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7ED873FE" w14:textId="77777777" w:rsidR="004F2BEB" w:rsidRPr="00CF7ED9" w:rsidRDefault="004F2BE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50E6CE7C" w14:textId="77777777" w:rsidR="004F2BEB" w:rsidRPr="00CF7ED9" w:rsidRDefault="004F2BE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418C4496" w14:textId="77777777" w:rsidR="004F2BEB" w:rsidRPr="00CF7ED9" w:rsidRDefault="004F2BE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2D4841" w:rsidRPr="00CF7ED9" w14:paraId="4EEC838C" w14:textId="77777777" w:rsidTr="00DC293C">
        <w:tc>
          <w:tcPr>
            <w:tcW w:w="3888" w:type="dxa"/>
          </w:tcPr>
          <w:p w14:paraId="7715928A" w14:textId="77777777" w:rsidR="002D4841" w:rsidRPr="00CF7ED9" w:rsidRDefault="002D4841" w:rsidP="00CF7ED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311" w:type="dxa"/>
            <w:gridSpan w:val="7"/>
          </w:tcPr>
          <w:p w14:paraId="11A3AB3A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5A99" w:rsidRPr="00CF7ED9" w14:paraId="22B89A26" w14:textId="77777777" w:rsidTr="00DC293C">
        <w:tc>
          <w:tcPr>
            <w:tcW w:w="3888" w:type="dxa"/>
          </w:tcPr>
          <w:p w14:paraId="627F6388" w14:textId="77777777" w:rsidR="00DB5A99" w:rsidRPr="00CF7ED9" w:rsidRDefault="00DB5A99" w:rsidP="00CF7E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97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ประมาณการหนี้สินไม่หมุนเวียนสำหรับผลประโยชน์หลังออกจากงาน</w:t>
            </w:r>
          </w:p>
        </w:tc>
        <w:tc>
          <w:tcPr>
            <w:tcW w:w="1147" w:type="dxa"/>
          </w:tcPr>
          <w:p w14:paraId="4C1A31CC" w14:textId="77777777" w:rsidR="00DB5A99" w:rsidRPr="00CF7ED9" w:rsidRDefault="00DB5A9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3F52D56" w14:textId="77777777" w:rsidR="00DB5A99" w:rsidRPr="00CF7ED9" w:rsidRDefault="00DB5A9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132,63</w:t>
            </w:r>
            <w:r w:rsidR="004B434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0FD907FF" w14:textId="77777777" w:rsidR="00DB5A99" w:rsidRPr="00CF7ED9" w:rsidRDefault="00DB5A99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148D9E" w14:textId="77777777" w:rsidR="00DB5A99" w:rsidRPr="00CF7ED9" w:rsidRDefault="00DB5A9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107,464</w:t>
            </w:r>
          </w:p>
        </w:tc>
        <w:tc>
          <w:tcPr>
            <w:tcW w:w="236" w:type="dxa"/>
          </w:tcPr>
          <w:p w14:paraId="7389A0EA" w14:textId="77777777" w:rsidR="00DB5A99" w:rsidRPr="00CF7ED9" w:rsidRDefault="00DB5A9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EF2BE5" w14:textId="77777777" w:rsidR="00DB5A99" w:rsidRPr="00CF7ED9" w:rsidRDefault="00DB5A9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739F78" w14:textId="77777777" w:rsidR="00DB5A99" w:rsidRPr="00CF7ED9" w:rsidRDefault="00DB5A9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122,167</w:t>
            </w:r>
          </w:p>
        </w:tc>
        <w:tc>
          <w:tcPr>
            <w:tcW w:w="236" w:type="dxa"/>
            <w:vAlign w:val="bottom"/>
          </w:tcPr>
          <w:p w14:paraId="21B9B00A" w14:textId="77777777" w:rsidR="00DB5A99" w:rsidRPr="00CF7ED9" w:rsidRDefault="00DB5A99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A33A42" w14:textId="77777777" w:rsidR="00DB5A99" w:rsidRPr="00CF7ED9" w:rsidRDefault="00DB5A9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FEF2E1" w14:textId="77777777" w:rsidR="00DB5A99" w:rsidRPr="00CF7ED9" w:rsidRDefault="00DB5A9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100,129</w:t>
            </w:r>
          </w:p>
        </w:tc>
      </w:tr>
      <w:tr w:rsidR="00DB5A99" w:rsidRPr="00CF7ED9" w14:paraId="3926277D" w14:textId="77777777" w:rsidTr="00DC293C">
        <w:tc>
          <w:tcPr>
            <w:tcW w:w="3888" w:type="dxa"/>
          </w:tcPr>
          <w:p w14:paraId="1EFE79C0" w14:textId="77777777" w:rsidR="00DB5A99" w:rsidRPr="00CF7ED9" w:rsidRDefault="00DB5A99" w:rsidP="00CF7E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97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23917B57" w14:textId="77777777" w:rsidR="00DB5A99" w:rsidRPr="00CF7ED9" w:rsidRDefault="00DB5A9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2,107</w:t>
            </w:r>
          </w:p>
        </w:tc>
        <w:tc>
          <w:tcPr>
            <w:tcW w:w="236" w:type="dxa"/>
          </w:tcPr>
          <w:p w14:paraId="1F35821D" w14:textId="77777777" w:rsidR="00DB5A99" w:rsidRPr="00CF7ED9" w:rsidRDefault="00DB5A99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CD4D47" w14:textId="77777777" w:rsidR="00DB5A99" w:rsidRPr="00CF7ED9" w:rsidRDefault="00DB5A9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3,426</w:t>
            </w:r>
          </w:p>
        </w:tc>
        <w:tc>
          <w:tcPr>
            <w:tcW w:w="236" w:type="dxa"/>
          </w:tcPr>
          <w:p w14:paraId="791A8637" w14:textId="77777777" w:rsidR="00DB5A99" w:rsidRPr="00CF7ED9" w:rsidRDefault="00DB5A9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9BDBA1" w14:textId="77777777" w:rsidR="00DB5A99" w:rsidRPr="00CF7ED9" w:rsidRDefault="00DB5A9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2,107</w:t>
            </w:r>
          </w:p>
        </w:tc>
        <w:tc>
          <w:tcPr>
            <w:tcW w:w="236" w:type="dxa"/>
          </w:tcPr>
          <w:p w14:paraId="3B45557A" w14:textId="77777777" w:rsidR="00DB5A99" w:rsidRPr="00CF7ED9" w:rsidRDefault="00DB5A99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DED06AE" w14:textId="77777777" w:rsidR="00DB5A99" w:rsidRPr="00CF7ED9" w:rsidRDefault="00DB5A9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3,426</w:t>
            </w:r>
          </w:p>
        </w:tc>
      </w:tr>
      <w:tr w:rsidR="00DB5A99" w:rsidRPr="00CF7ED9" w14:paraId="66FBBEBD" w14:textId="77777777" w:rsidTr="00DC293C">
        <w:tc>
          <w:tcPr>
            <w:tcW w:w="3888" w:type="dxa"/>
            <w:vAlign w:val="bottom"/>
          </w:tcPr>
          <w:p w14:paraId="07C5BE01" w14:textId="77777777" w:rsidR="00DB5A99" w:rsidRPr="00CF7ED9" w:rsidRDefault="00DB5A99" w:rsidP="00CF7E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4816ECCD" w14:textId="77777777" w:rsidR="00DB5A99" w:rsidRPr="00CF7ED9" w:rsidRDefault="00DB5A9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134,74</w:t>
            </w:r>
            <w:r w:rsidR="004B43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2875668" w14:textId="77777777" w:rsidR="00DB5A99" w:rsidRPr="00CF7ED9" w:rsidRDefault="00DB5A99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A96C5" w14:textId="77777777" w:rsidR="00DB5A99" w:rsidRPr="00CF7ED9" w:rsidRDefault="00DB5A9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110,890</w:t>
            </w:r>
          </w:p>
        </w:tc>
        <w:tc>
          <w:tcPr>
            <w:tcW w:w="236" w:type="dxa"/>
            <w:vAlign w:val="bottom"/>
          </w:tcPr>
          <w:p w14:paraId="6A46C5E0" w14:textId="77777777" w:rsidR="00DB5A99" w:rsidRPr="00CF7ED9" w:rsidRDefault="00DB5A99" w:rsidP="00CF7E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8221910" w14:textId="77777777" w:rsidR="00DB5A99" w:rsidRPr="00CF7ED9" w:rsidRDefault="00DB5A9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124,274</w:t>
            </w:r>
          </w:p>
        </w:tc>
        <w:tc>
          <w:tcPr>
            <w:tcW w:w="236" w:type="dxa"/>
          </w:tcPr>
          <w:p w14:paraId="0F2849DD" w14:textId="77777777" w:rsidR="00DB5A99" w:rsidRPr="00CF7ED9" w:rsidRDefault="00DB5A99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7A66EF7" w14:textId="77777777" w:rsidR="00DB5A99" w:rsidRPr="00CF7ED9" w:rsidRDefault="00DB5A9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103,555</w:t>
            </w:r>
          </w:p>
        </w:tc>
      </w:tr>
    </w:tbl>
    <w:p w14:paraId="62D13DA9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03776E8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ประมาณการหนี้สินไม่หมุนเวียนสำหรับผลประโยชน์หลังออกจากงานตามงบแสดงฐานะการเงินมีดังต่อไปนี้</w:t>
      </w:r>
    </w:p>
    <w:p w14:paraId="3AD95515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36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825"/>
        <w:gridCol w:w="1147"/>
        <w:gridCol w:w="236"/>
        <w:gridCol w:w="1152"/>
        <w:gridCol w:w="236"/>
        <w:gridCol w:w="1152"/>
        <w:gridCol w:w="236"/>
        <w:gridCol w:w="1152"/>
      </w:tblGrid>
      <w:tr w:rsidR="002D4841" w:rsidRPr="00CF7ED9" w14:paraId="73CE7798" w14:textId="77777777" w:rsidTr="005D2A44">
        <w:trPr>
          <w:trHeight w:val="70"/>
          <w:tblHeader/>
        </w:trPr>
        <w:tc>
          <w:tcPr>
            <w:tcW w:w="3825" w:type="dxa"/>
            <w:vAlign w:val="bottom"/>
          </w:tcPr>
          <w:p w14:paraId="3EA1E650" w14:textId="77777777" w:rsidR="002D4841" w:rsidRPr="00CF7ED9" w:rsidRDefault="002D4841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5" w:type="dxa"/>
            <w:gridSpan w:val="3"/>
          </w:tcPr>
          <w:p w14:paraId="640D632D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70A2A690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0" w:type="dxa"/>
            <w:gridSpan w:val="3"/>
          </w:tcPr>
          <w:p w14:paraId="2ADCCDC3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A0C71" w:rsidRPr="00CF7ED9" w14:paraId="7AB3A8E2" w14:textId="77777777" w:rsidTr="005D2A44">
        <w:trPr>
          <w:trHeight w:val="70"/>
          <w:tblHeader/>
        </w:trPr>
        <w:tc>
          <w:tcPr>
            <w:tcW w:w="3825" w:type="dxa"/>
            <w:vAlign w:val="bottom"/>
          </w:tcPr>
          <w:p w14:paraId="52CF068B" w14:textId="77777777" w:rsidR="00FA0C71" w:rsidRPr="00CF7ED9" w:rsidRDefault="00FA0C71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47" w:type="dxa"/>
          </w:tcPr>
          <w:p w14:paraId="6B3AD3F1" w14:textId="77777777" w:rsidR="00FA0C71" w:rsidRPr="00CF7ED9" w:rsidRDefault="00FA0C71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4AE1AF66" w14:textId="77777777" w:rsidR="00FA0C71" w:rsidRPr="00CF7ED9" w:rsidRDefault="00FA0C71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4F12B6CB" w14:textId="77777777" w:rsidR="00FA0C71" w:rsidRPr="00CF7ED9" w:rsidRDefault="00FA0C71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</w:tcPr>
          <w:p w14:paraId="1BFB6250" w14:textId="77777777" w:rsidR="00FA0C71" w:rsidRPr="00CF7ED9" w:rsidRDefault="00FA0C7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15F7655E" w14:textId="77777777" w:rsidR="00FA0C71" w:rsidRPr="00CF7ED9" w:rsidRDefault="00FA0C71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4EF87381" w14:textId="77777777" w:rsidR="00FA0C71" w:rsidRPr="00CF7ED9" w:rsidRDefault="00FA0C71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2C740A16" w14:textId="77777777" w:rsidR="00FA0C71" w:rsidRPr="00CF7ED9" w:rsidRDefault="00FA0C71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FA0C71" w:rsidRPr="00CF7ED9" w14:paraId="2AEB2C43" w14:textId="77777777" w:rsidTr="005D2A44">
        <w:trPr>
          <w:trHeight w:val="70"/>
          <w:tblHeader/>
        </w:trPr>
        <w:tc>
          <w:tcPr>
            <w:tcW w:w="3825" w:type="dxa"/>
            <w:vAlign w:val="bottom"/>
          </w:tcPr>
          <w:p w14:paraId="5962DD76" w14:textId="77777777" w:rsidR="00FA0C71" w:rsidRPr="00CF7ED9" w:rsidRDefault="00FA0C71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0D6DF58" w14:textId="77777777" w:rsidR="00FA0C71" w:rsidRPr="00CF7ED9" w:rsidRDefault="00FA0C71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0E4306E4" w14:textId="77777777" w:rsidR="00FA0C71" w:rsidRPr="00CF7ED9" w:rsidRDefault="00FA0C71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3C6C1D17" w14:textId="77777777" w:rsidR="00FA0C71" w:rsidRPr="00CF7ED9" w:rsidRDefault="00FA0C71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1AA4C10B" w14:textId="77777777" w:rsidR="00FA0C71" w:rsidRPr="00CF7ED9" w:rsidRDefault="00FA0C7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3D8E73A0" w14:textId="77777777" w:rsidR="00FA0C71" w:rsidRPr="00CF7ED9" w:rsidRDefault="00FA0C71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1CF6968C" w14:textId="77777777" w:rsidR="00FA0C71" w:rsidRPr="00CF7ED9" w:rsidRDefault="00FA0C71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3AFA2F08" w14:textId="77777777" w:rsidR="00FA0C71" w:rsidRPr="00CF7ED9" w:rsidRDefault="00FA0C71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2D4841" w:rsidRPr="00CF7ED9" w14:paraId="22C76432" w14:textId="77777777" w:rsidTr="005D2A44">
        <w:tc>
          <w:tcPr>
            <w:tcW w:w="3825" w:type="dxa"/>
          </w:tcPr>
          <w:p w14:paraId="1B0DBE77" w14:textId="77777777" w:rsidR="002D4841" w:rsidRPr="00CF7ED9" w:rsidRDefault="002D4841" w:rsidP="00CF7ED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311" w:type="dxa"/>
            <w:gridSpan w:val="7"/>
          </w:tcPr>
          <w:p w14:paraId="79509094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4841" w:rsidRPr="00CF7ED9" w14:paraId="20FC3907" w14:textId="77777777" w:rsidTr="005D2A44">
        <w:tc>
          <w:tcPr>
            <w:tcW w:w="3825" w:type="dxa"/>
          </w:tcPr>
          <w:p w14:paraId="565B9154" w14:textId="77777777" w:rsidR="002D4841" w:rsidRPr="00CF7ED9" w:rsidRDefault="002D4841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147" w:type="dxa"/>
          </w:tcPr>
          <w:p w14:paraId="11E32214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9F1595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F0BD76F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54A326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E03E33D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316D5C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3D1FDE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4841" w:rsidRPr="00CF7ED9" w14:paraId="67EE7171" w14:textId="77777777" w:rsidTr="005D2A44">
        <w:tc>
          <w:tcPr>
            <w:tcW w:w="3825" w:type="dxa"/>
          </w:tcPr>
          <w:p w14:paraId="07248FEC" w14:textId="77777777" w:rsidR="002D4841" w:rsidRPr="00CF7ED9" w:rsidRDefault="002D4841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7" w:hanging="20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47" w:type="dxa"/>
          </w:tcPr>
          <w:p w14:paraId="20B20F90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0BD9B2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3AB63B5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1CF769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F4C5D20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9D5044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11D3105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4841" w:rsidRPr="00CF7ED9" w14:paraId="7BF8F067" w14:textId="77777777" w:rsidTr="005D2A44">
        <w:tc>
          <w:tcPr>
            <w:tcW w:w="3825" w:type="dxa"/>
          </w:tcPr>
          <w:p w14:paraId="4182FA15" w14:textId="77777777" w:rsidR="002D4841" w:rsidRPr="00CF7ED9" w:rsidRDefault="002D4841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59" w:hanging="27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</w:tcPr>
          <w:p w14:paraId="58C0BF09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6D9A14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8BCDAFE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2A0123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67A84C3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442001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18CA73F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4841" w:rsidRPr="00CF7ED9" w14:paraId="262CB7BE" w14:textId="77777777" w:rsidTr="005D2A44">
        <w:tc>
          <w:tcPr>
            <w:tcW w:w="3825" w:type="dxa"/>
          </w:tcPr>
          <w:p w14:paraId="182B9B6D" w14:textId="7171E5D0" w:rsidR="002D4841" w:rsidRPr="00CF7ED9" w:rsidRDefault="002D4841" w:rsidP="008563D9">
            <w:pPr>
              <w:tabs>
                <w:tab w:val="clear" w:pos="227"/>
                <w:tab w:val="clear" w:pos="454"/>
                <w:tab w:val="clear" w:pos="680"/>
                <w:tab w:val="left" w:pos="97"/>
                <w:tab w:val="left" w:pos="720"/>
              </w:tabs>
              <w:spacing w:line="240" w:lineRule="auto"/>
              <w:ind w:left="297" w:hanging="29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47" w:type="dxa"/>
          </w:tcPr>
          <w:p w14:paraId="5BF66FC0" w14:textId="77777777" w:rsidR="002D4841" w:rsidRPr="00CF7ED9" w:rsidRDefault="00F11EEA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132,63</w:t>
            </w:r>
            <w:r w:rsidR="004B434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1829F9B6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D5D703E" w14:textId="77777777" w:rsidR="002D4841" w:rsidRPr="00CF7ED9" w:rsidRDefault="0079776E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107,464</w:t>
            </w:r>
          </w:p>
        </w:tc>
        <w:tc>
          <w:tcPr>
            <w:tcW w:w="236" w:type="dxa"/>
          </w:tcPr>
          <w:p w14:paraId="24A7CC0C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44BB3D0" w14:textId="77777777" w:rsidR="002D4841" w:rsidRPr="00CF7ED9" w:rsidRDefault="00341218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811"/>
              </w:tabs>
              <w:spacing w:line="240" w:lineRule="auto"/>
              <w:ind w:left="-108" w:right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122,167</w:t>
            </w:r>
          </w:p>
        </w:tc>
        <w:tc>
          <w:tcPr>
            <w:tcW w:w="236" w:type="dxa"/>
          </w:tcPr>
          <w:p w14:paraId="773E0907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1ED42E9" w14:textId="77777777" w:rsidR="002D4841" w:rsidRPr="00CF7ED9" w:rsidRDefault="0079776E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100,129</w:t>
            </w:r>
          </w:p>
        </w:tc>
      </w:tr>
      <w:tr w:rsidR="002D4841" w:rsidRPr="00CF7ED9" w14:paraId="701F146F" w14:textId="77777777" w:rsidTr="005D2A44">
        <w:tc>
          <w:tcPr>
            <w:tcW w:w="3825" w:type="dxa"/>
          </w:tcPr>
          <w:p w14:paraId="1C91B85C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97" w:hanging="20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1D5A6E13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3DA1C6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473FEB9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FFD83A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216D474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811"/>
              </w:tabs>
              <w:spacing w:line="240" w:lineRule="auto"/>
              <w:ind w:left="-108" w:right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E14681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D5A669A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0C71" w:rsidRPr="00CF7ED9" w14:paraId="3CEF2E94" w14:textId="77777777" w:rsidTr="00223A3C">
        <w:tc>
          <w:tcPr>
            <w:tcW w:w="3825" w:type="dxa"/>
          </w:tcPr>
          <w:p w14:paraId="403884EF" w14:textId="77777777" w:rsidR="00FA0C71" w:rsidRPr="00CF7ED9" w:rsidRDefault="00FA0C71" w:rsidP="00CF7E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97" w:hanging="20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5" w:type="dxa"/>
            <w:gridSpan w:val="3"/>
          </w:tcPr>
          <w:p w14:paraId="53508A95" w14:textId="77777777" w:rsidR="00FA0C71" w:rsidRPr="00CF7ED9" w:rsidRDefault="00FA0C7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53E15417" w14:textId="77777777" w:rsidR="00FA0C71" w:rsidRPr="00CF7ED9" w:rsidRDefault="00FA0C7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0" w:type="dxa"/>
            <w:gridSpan w:val="3"/>
          </w:tcPr>
          <w:p w14:paraId="0663C7A8" w14:textId="77777777" w:rsidR="00FA0C71" w:rsidRPr="00CF7ED9" w:rsidRDefault="00FA0C7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D57A3" w:rsidRPr="00CF7ED9" w14:paraId="210582A5" w14:textId="77777777" w:rsidTr="005D2A44">
        <w:tc>
          <w:tcPr>
            <w:tcW w:w="3825" w:type="dxa"/>
          </w:tcPr>
          <w:p w14:paraId="3EDAC699" w14:textId="77777777" w:rsidR="009D57A3" w:rsidRPr="00CF7ED9" w:rsidRDefault="009D57A3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8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147" w:type="dxa"/>
          </w:tcPr>
          <w:p w14:paraId="6A01A576" w14:textId="77777777" w:rsidR="009D57A3" w:rsidRPr="00CF7ED9" w:rsidRDefault="009D57A3" w:rsidP="009D57A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5C357D74" w14:textId="77777777" w:rsidR="009D57A3" w:rsidRPr="00CF7ED9" w:rsidRDefault="009D57A3" w:rsidP="009D57A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0B1A9FF7" w14:textId="77777777" w:rsidR="009D57A3" w:rsidRPr="00CF7ED9" w:rsidRDefault="009D57A3" w:rsidP="009D57A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17776B86" w14:textId="77777777" w:rsidR="009D57A3" w:rsidRPr="00CF7ED9" w:rsidRDefault="009D57A3" w:rsidP="009D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B64AE46" w14:textId="77777777" w:rsidR="009D57A3" w:rsidRPr="00CF7ED9" w:rsidRDefault="009D57A3" w:rsidP="009D57A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407E8EEB" w14:textId="77777777" w:rsidR="009D57A3" w:rsidRPr="00CF7ED9" w:rsidRDefault="009D57A3" w:rsidP="009D57A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523D9EE4" w14:textId="77777777" w:rsidR="009D57A3" w:rsidRPr="00CF7ED9" w:rsidRDefault="009D57A3" w:rsidP="009D57A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9D57A3" w:rsidRPr="00CF7ED9" w14:paraId="44F329E6" w14:textId="77777777" w:rsidTr="00223A3C">
        <w:tc>
          <w:tcPr>
            <w:tcW w:w="3825" w:type="dxa"/>
          </w:tcPr>
          <w:p w14:paraId="6B71CA68" w14:textId="77777777" w:rsidR="009D57A3" w:rsidRPr="00CF7ED9" w:rsidRDefault="009D57A3" w:rsidP="009D57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97" w:hanging="20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311" w:type="dxa"/>
            <w:gridSpan w:val="7"/>
          </w:tcPr>
          <w:p w14:paraId="076EE927" w14:textId="77777777" w:rsidR="009D57A3" w:rsidRPr="00CF7ED9" w:rsidRDefault="009D57A3" w:rsidP="009D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57A3" w:rsidRPr="00CF7ED9" w14:paraId="7255EA32" w14:textId="77777777" w:rsidTr="005D2A44">
        <w:tc>
          <w:tcPr>
            <w:tcW w:w="3825" w:type="dxa"/>
          </w:tcPr>
          <w:p w14:paraId="3F9B4741" w14:textId="77777777" w:rsidR="009D57A3" w:rsidRPr="00CF7ED9" w:rsidRDefault="009D57A3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97" w:hanging="3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47" w:type="dxa"/>
          </w:tcPr>
          <w:p w14:paraId="43095544" w14:textId="77777777" w:rsidR="009D57A3" w:rsidRPr="00CF7ED9" w:rsidRDefault="009D57A3" w:rsidP="009D57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18E493" w14:textId="77777777" w:rsidR="009D57A3" w:rsidRPr="00CF7ED9" w:rsidRDefault="009D57A3" w:rsidP="009D57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E05B132" w14:textId="77777777" w:rsidR="009D57A3" w:rsidRPr="00CF7ED9" w:rsidRDefault="009D57A3" w:rsidP="009D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6BA42E" w14:textId="77777777" w:rsidR="009D57A3" w:rsidRPr="00CF7ED9" w:rsidRDefault="009D57A3" w:rsidP="009D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B864A74" w14:textId="77777777" w:rsidR="009D57A3" w:rsidRPr="00CF7ED9" w:rsidRDefault="009D57A3" w:rsidP="009D57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E34ADC" w14:textId="77777777" w:rsidR="009D57A3" w:rsidRPr="00CF7ED9" w:rsidRDefault="009D57A3" w:rsidP="009D57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FBBCA8A" w14:textId="77777777" w:rsidR="009D57A3" w:rsidRPr="00CF7ED9" w:rsidRDefault="009D57A3" w:rsidP="009D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57A3" w:rsidRPr="00CF7ED9" w14:paraId="2359E780" w14:textId="77777777" w:rsidTr="005D2A44">
        <w:tc>
          <w:tcPr>
            <w:tcW w:w="3825" w:type="dxa"/>
          </w:tcPr>
          <w:p w14:paraId="650666BD" w14:textId="77777777" w:rsidR="009D57A3" w:rsidRPr="00CF7ED9" w:rsidRDefault="009D57A3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97" w:hanging="3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47" w:type="dxa"/>
          </w:tcPr>
          <w:p w14:paraId="41A05420" w14:textId="77777777" w:rsidR="009D57A3" w:rsidRPr="00CF7ED9" w:rsidRDefault="009D57A3" w:rsidP="009D57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C825F1" w14:textId="77777777" w:rsidR="009D57A3" w:rsidRPr="00CF7ED9" w:rsidRDefault="009D57A3" w:rsidP="009D57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F6471FC" w14:textId="77777777" w:rsidR="009D57A3" w:rsidRPr="00CF7ED9" w:rsidRDefault="009D57A3" w:rsidP="009D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758572" w14:textId="77777777" w:rsidR="009D57A3" w:rsidRPr="00CF7ED9" w:rsidRDefault="009D57A3" w:rsidP="009D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68D4966" w14:textId="77777777" w:rsidR="009D57A3" w:rsidRPr="00CF7ED9" w:rsidRDefault="009D57A3" w:rsidP="009D57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457F95" w14:textId="77777777" w:rsidR="009D57A3" w:rsidRPr="00CF7ED9" w:rsidRDefault="009D57A3" w:rsidP="009D57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63C5372" w14:textId="77777777" w:rsidR="009D57A3" w:rsidRPr="00CF7ED9" w:rsidRDefault="009D57A3" w:rsidP="009D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57A3" w:rsidRPr="00CF7ED9" w14:paraId="251A61C3" w14:textId="77777777" w:rsidTr="005D2A44">
        <w:tc>
          <w:tcPr>
            <w:tcW w:w="3825" w:type="dxa"/>
          </w:tcPr>
          <w:p w14:paraId="4B12DDFC" w14:textId="77777777" w:rsidR="009D57A3" w:rsidRPr="00CF7ED9" w:rsidRDefault="009D57A3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97" w:hanging="37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</w:tcPr>
          <w:p w14:paraId="2DDAE723" w14:textId="77777777" w:rsidR="009D57A3" w:rsidRPr="00CF7ED9" w:rsidRDefault="009D57A3" w:rsidP="009D57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E1F458" w14:textId="77777777" w:rsidR="009D57A3" w:rsidRPr="00CF7ED9" w:rsidRDefault="009D57A3" w:rsidP="009D57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467AA84" w14:textId="77777777" w:rsidR="009D57A3" w:rsidRPr="00CF7ED9" w:rsidRDefault="009D57A3" w:rsidP="009D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05358F" w14:textId="77777777" w:rsidR="009D57A3" w:rsidRPr="00CF7ED9" w:rsidRDefault="009D57A3" w:rsidP="009D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E4A437" w14:textId="77777777" w:rsidR="009D57A3" w:rsidRPr="00CF7ED9" w:rsidRDefault="009D57A3" w:rsidP="009D57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7C8FB9" w14:textId="77777777" w:rsidR="009D57A3" w:rsidRPr="00CF7ED9" w:rsidRDefault="009D57A3" w:rsidP="009D57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5A27975" w14:textId="77777777" w:rsidR="009D57A3" w:rsidRPr="00CF7ED9" w:rsidRDefault="009D57A3" w:rsidP="009D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57A3" w:rsidRPr="00CF7ED9" w14:paraId="12F5BEF8" w14:textId="77777777" w:rsidTr="005D2A44">
        <w:tc>
          <w:tcPr>
            <w:tcW w:w="3825" w:type="dxa"/>
          </w:tcPr>
          <w:p w14:paraId="00252AAB" w14:textId="31F4A93A" w:rsidR="009D57A3" w:rsidRPr="00CF7ED9" w:rsidRDefault="009D57A3" w:rsidP="009D57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97" w:hanging="20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โครงการผลประโยชน์ที่กำหนดไว้</w:t>
            </w:r>
          </w:p>
        </w:tc>
        <w:tc>
          <w:tcPr>
            <w:tcW w:w="1147" w:type="dxa"/>
          </w:tcPr>
          <w:p w14:paraId="2CE297C5" w14:textId="77777777" w:rsidR="009D57A3" w:rsidRPr="00CF7ED9" w:rsidRDefault="009D57A3" w:rsidP="009D57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25,434</w:t>
            </w:r>
          </w:p>
        </w:tc>
        <w:tc>
          <w:tcPr>
            <w:tcW w:w="236" w:type="dxa"/>
          </w:tcPr>
          <w:p w14:paraId="0BE53C82" w14:textId="77777777" w:rsidR="009D57A3" w:rsidRPr="00CF7ED9" w:rsidRDefault="009D57A3" w:rsidP="009D57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44F0437" w14:textId="77777777" w:rsidR="009D57A3" w:rsidRPr="00CF7ED9" w:rsidRDefault="009D57A3" w:rsidP="009D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,838</w:t>
            </w:r>
          </w:p>
        </w:tc>
        <w:tc>
          <w:tcPr>
            <w:tcW w:w="236" w:type="dxa"/>
          </w:tcPr>
          <w:p w14:paraId="1661ACA4" w14:textId="77777777" w:rsidR="009D57A3" w:rsidRPr="00CF7ED9" w:rsidRDefault="009D57A3" w:rsidP="009D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C28D064" w14:textId="77777777" w:rsidR="009D57A3" w:rsidRPr="00CF7ED9" w:rsidRDefault="009D57A3" w:rsidP="009D57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793"/>
              </w:tabs>
              <w:spacing w:line="240" w:lineRule="auto"/>
              <w:ind w:left="-108" w:right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22,297</w:t>
            </w:r>
          </w:p>
        </w:tc>
        <w:tc>
          <w:tcPr>
            <w:tcW w:w="236" w:type="dxa"/>
          </w:tcPr>
          <w:p w14:paraId="04CF6ABE" w14:textId="77777777" w:rsidR="009D57A3" w:rsidRPr="00CF7ED9" w:rsidRDefault="009D57A3" w:rsidP="009D57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43EA968" w14:textId="77777777" w:rsidR="009D57A3" w:rsidRPr="00CF7ED9" w:rsidRDefault="009D57A3" w:rsidP="009D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5,919</w:t>
            </w:r>
          </w:p>
        </w:tc>
      </w:tr>
    </w:tbl>
    <w:p w14:paraId="78ABEECE" w14:textId="77777777" w:rsidR="002D4841" w:rsidRPr="00DC293C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6F5564F" w14:textId="77777777" w:rsidR="002D4841" w:rsidRPr="009D57A3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D57A3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CFD101B" w14:textId="77777777" w:rsidR="002D4841" w:rsidRPr="00DC293C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35FBBF1" w14:textId="77777777" w:rsidR="002D4841" w:rsidRPr="00DC293C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293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2541 ในการให้ผลประโยชน์เมื่อเกษียณแก่พนักงานตามสิทธิและอายุงาน</w:t>
      </w:r>
    </w:p>
    <w:p w14:paraId="1AB9E81E" w14:textId="77777777" w:rsidR="002D4841" w:rsidRPr="00DC293C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90A7906" w14:textId="77777777" w:rsidR="002D4841" w:rsidRPr="00DC293C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293C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       ความเสี่ยงของช่วงชีวิต ความเสี่ยงจากอัตราดอกเบี้ย และความเสี่ยงจากตลาด (เงินลงทุน) </w:t>
      </w:r>
    </w:p>
    <w:p w14:paraId="51D1C8E0" w14:textId="77777777" w:rsidR="002D4841" w:rsidRPr="00DC293C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8141037" w14:textId="77777777" w:rsidR="002D4841" w:rsidRPr="00DC293C" w:rsidRDefault="002D4841" w:rsidP="008563D9">
      <w:pPr>
        <w:tabs>
          <w:tab w:val="clear" w:pos="227"/>
          <w:tab w:val="clear" w:pos="454"/>
          <w:tab w:val="clear" w:pos="680"/>
          <w:tab w:val="left" w:pos="547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DC293C">
        <w:rPr>
          <w:rFonts w:asciiTheme="majorBidi" w:eastAsia="Calibri" w:hAnsiTheme="majorBidi" w:cstheme="majorBidi"/>
          <w:sz w:val="30"/>
          <w:szCs w:val="30"/>
          <w:cs/>
        </w:rPr>
        <w:t>การเปลี่ยนแปลงในมูลค่าปัจจุบันของ</w:t>
      </w:r>
      <w:r w:rsidR="009D57A3">
        <w:rPr>
          <w:rFonts w:asciiTheme="majorBidi" w:hAnsiTheme="majorBidi" w:cstheme="majorBidi" w:hint="cs"/>
          <w:sz w:val="30"/>
          <w:szCs w:val="30"/>
          <w:cs/>
        </w:rPr>
        <w:t>ประมาณการหนี้สินสำหรับ</w:t>
      </w:r>
      <w:r w:rsidRPr="00DC293C">
        <w:rPr>
          <w:rFonts w:asciiTheme="majorBidi" w:hAnsiTheme="majorBidi" w:cstheme="majorBidi"/>
          <w:sz w:val="30"/>
          <w:szCs w:val="30"/>
          <w:cs/>
        </w:rPr>
        <w:t>ผลประโยชน์</w:t>
      </w:r>
      <w:r w:rsidR="009D57A3">
        <w:rPr>
          <w:rFonts w:asciiTheme="majorBidi" w:hAnsiTheme="majorBidi" w:cstheme="majorBidi" w:hint="cs"/>
          <w:sz w:val="30"/>
          <w:szCs w:val="30"/>
          <w:cs/>
        </w:rPr>
        <w:t>พนักงาน</w:t>
      </w:r>
    </w:p>
    <w:p w14:paraId="34BEFBD4" w14:textId="77777777" w:rsidR="002D4841" w:rsidRPr="00DC293C" w:rsidRDefault="002D4841" w:rsidP="00DC293C">
      <w:pPr>
        <w:pStyle w:val="BodyText2"/>
        <w:tabs>
          <w:tab w:val="left" w:pos="540"/>
        </w:tabs>
        <w:ind w:left="547" w:right="387" w:firstLine="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68"/>
        <w:gridCol w:w="1105"/>
        <w:gridCol w:w="236"/>
        <w:gridCol w:w="1098"/>
        <w:gridCol w:w="243"/>
        <w:gridCol w:w="1125"/>
        <w:gridCol w:w="243"/>
        <w:gridCol w:w="1152"/>
      </w:tblGrid>
      <w:tr w:rsidR="002D4841" w:rsidRPr="00CF7ED9" w14:paraId="56FC412D" w14:textId="77777777" w:rsidTr="005D2A44">
        <w:trPr>
          <w:trHeight w:val="70"/>
          <w:tblHeader/>
        </w:trPr>
        <w:tc>
          <w:tcPr>
            <w:tcW w:w="4068" w:type="dxa"/>
            <w:vAlign w:val="bottom"/>
          </w:tcPr>
          <w:p w14:paraId="1DCFB295" w14:textId="77777777" w:rsidR="002D4841" w:rsidRPr="00CF7ED9" w:rsidRDefault="002D4841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4402CB4E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3" w:type="dxa"/>
          </w:tcPr>
          <w:p w14:paraId="3A3E4C9F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14:paraId="030E4F13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9776E" w:rsidRPr="00CF7ED9" w14:paraId="283D69D8" w14:textId="77777777" w:rsidTr="005D2A44">
        <w:trPr>
          <w:trHeight w:val="70"/>
          <w:tblHeader/>
        </w:trPr>
        <w:tc>
          <w:tcPr>
            <w:tcW w:w="4068" w:type="dxa"/>
            <w:vAlign w:val="bottom"/>
          </w:tcPr>
          <w:p w14:paraId="265D3ACF" w14:textId="77777777" w:rsidR="0079776E" w:rsidRPr="00CF7ED9" w:rsidRDefault="0079776E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05" w:type="dxa"/>
          </w:tcPr>
          <w:p w14:paraId="61A5F169" w14:textId="77777777" w:rsidR="0079776E" w:rsidRPr="00CF7ED9" w:rsidRDefault="0079776E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362B3DA9" w14:textId="77777777" w:rsidR="0079776E" w:rsidRPr="00CF7ED9" w:rsidRDefault="0079776E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33E9412E" w14:textId="77777777" w:rsidR="0079776E" w:rsidRPr="00CF7ED9" w:rsidRDefault="0079776E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3" w:type="dxa"/>
          </w:tcPr>
          <w:p w14:paraId="167651D0" w14:textId="77777777" w:rsidR="0079776E" w:rsidRPr="00CF7ED9" w:rsidRDefault="0079776E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</w:tcPr>
          <w:p w14:paraId="542D52B5" w14:textId="77777777" w:rsidR="0079776E" w:rsidRPr="00CF7ED9" w:rsidRDefault="0079776E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43" w:type="dxa"/>
          </w:tcPr>
          <w:p w14:paraId="69CAC1CB" w14:textId="77777777" w:rsidR="0079776E" w:rsidRPr="00CF7ED9" w:rsidRDefault="0079776E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227972FF" w14:textId="77777777" w:rsidR="0079776E" w:rsidRPr="00CF7ED9" w:rsidRDefault="0079776E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79776E" w:rsidRPr="00CF7ED9" w14:paraId="1FB7EE18" w14:textId="77777777" w:rsidTr="005D2A44">
        <w:trPr>
          <w:trHeight w:val="70"/>
          <w:tblHeader/>
        </w:trPr>
        <w:tc>
          <w:tcPr>
            <w:tcW w:w="4068" w:type="dxa"/>
            <w:vAlign w:val="bottom"/>
          </w:tcPr>
          <w:p w14:paraId="571248B4" w14:textId="77777777" w:rsidR="0079776E" w:rsidRPr="00CF7ED9" w:rsidRDefault="0079776E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37BF4EF" w14:textId="77777777" w:rsidR="0079776E" w:rsidRPr="00CF7ED9" w:rsidRDefault="0079776E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757062F7" w14:textId="77777777" w:rsidR="0079776E" w:rsidRPr="00CF7ED9" w:rsidRDefault="0079776E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98" w:type="dxa"/>
          </w:tcPr>
          <w:p w14:paraId="73919E88" w14:textId="77777777" w:rsidR="0079776E" w:rsidRPr="00CF7ED9" w:rsidRDefault="0079776E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43" w:type="dxa"/>
          </w:tcPr>
          <w:p w14:paraId="347BAA8A" w14:textId="77777777" w:rsidR="0079776E" w:rsidRPr="00CF7ED9" w:rsidRDefault="0079776E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</w:tcPr>
          <w:p w14:paraId="074A2F9A" w14:textId="77777777" w:rsidR="0079776E" w:rsidRPr="00CF7ED9" w:rsidRDefault="0079776E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43" w:type="dxa"/>
          </w:tcPr>
          <w:p w14:paraId="4410D4A7" w14:textId="77777777" w:rsidR="0079776E" w:rsidRPr="00CF7ED9" w:rsidRDefault="0079776E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54BADCDD" w14:textId="77777777" w:rsidR="0079776E" w:rsidRPr="00CF7ED9" w:rsidRDefault="0079776E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2D4841" w:rsidRPr="00CF7ED9" w14:paraId="5C035B57" w14:textId="77777777" w:rsidTr="005D2A44">
        <w:trPr>
          <w:tblHeader/>
        </w:trPr>
        <w:tc>
          <w:tcPr>
            <w:tcW w:w="4068" w:type="dxa"/>
          </w:tcPr>
          <w:p w14:paraId="6E35C018" w14:textId="77777777" w:rsidR="002D4841" w:rsidRPr="00CF7ED9" w:rsidRDefault="002D4841" w:rsidP="00CF7ED9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202" w:type="dxa"/>
            <w:gridSpan w:val="7"/>
          </w:tcPr>
          <w:p w14:paraId="1F174D76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776E" w:rsidRPr="00CF7ED9" w14:paraId="15A818D0" w14:textId="77777777" w:rsidTr="00020286">
        <w:tc>
          <w:tcPr>
            <w:tcW w:w="4068" w:type="dxa"/>
          </w:tcPr>
          <w:p w14:paraId="07D410A5" w14:textId="77777777" w:rsidR="0079776E" w:rsidRPr="00CF7ED9" w:rsidRDefault="0079776E" w:rsidP="008563D9">
            <w:pPr>
              <w:tabs>
                <w:tab w:val="left" w:pos="72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ยอดต้น</w:t>
            </w:r>
            <w:r w:rsidR="00CA4F0A" w:rsidRPr="00CF7E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งวด</w:t>
            </w:r>
            <w:r w:rsidR="00CA4F0A" w:rsidRPr="00CF7E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/</w:t>
            </w:r>
            <w:r w:rsidR="00CA4F0A" w:rsidRPr="00CF7E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6D8F3CF7" w14:textId="77777777" w:rsidR="0079776E" w:rsidRPr="00CF7ED9" w:rsidRDefault="0007311D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107,464</w:t>
            </w:r>
          </w:p>
        </w:tc>
        <w:tc>
          <w:tcPr>
            <w:tcW w:w="236" w:type="dxa"/>
            <w:vAlign w:val="bottom"/>
          </w:tcPr>
          <w:p w14:paraId="2B22C452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FD2498A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87,354</w:t>
            </w:r>
          </w:p>
        </w:tc>
        <w:tc>
          <w:tcPr>
            <w:tcW w:w="243" w:type="dxa"/>
            <w:vAlign w:val="bottom"/>
          </w:tcPr>
          <w:p w14:paraId="715C2579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71673FC" w14:textId="77777777" w:rsidR="0079776E" w:rsidRPr="00CF7ED9" w:rsidRDefault="00787C1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100,129</w:t>
            </w:r>
          </w:p>
        </w:tc>
        <w:tc>
          <w:tcPr>
            <w:tcW w:w="243" w:type="dxa"/>
            <w:vAlign w:val="bottom"/>
          </w:tcPr>
          <w:p w14:paraId="336C9371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612A7E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83,564</w:t>
            </w:r>
          </w:p>
        </w:tc>
      </w:tr>
      <w:tr w:rsidR="0079776E" w:rsidRPr="00DC293C" w14:paraId="68E452E8" w14:textId="77777777" w:rsidTr="00020286">
        <w:tc>
          <w:tcPr>
            <w:tcW w:w="4068" w:type="dxa"/>
          </w:tcPr>
          <w:p w14:paraId="6CCCB2C2" w14:textId="77777777" w:rsidR="0079776E" w:rsidRPr="00DC293C" w:rsidRDefault="0079776E" w:rsidP="00CF7E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3F2BC75" w14:textId="77777777" w:rsidR="0079776E" w:rsidRPr="00DC293C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2349146" w14:textId="77777777" w:rsidR="0079776E" w:rsidRPr="00DC293C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5B5E9D3" w14:textId="77777777" w:rsidR="0079776E" w:rsidRPr="00DC293C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vAlign w:val="bottom"/>
          </w:tcPr>
          <w:p w14:paraId="2ED7EA64" w14:textId="77777777" w:rsidR="0079776E" w:rsidRPr="00DC293C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C47D4A6" w14:textId="77777777" w:rsidR="0079776E" w:rsidRPr="00DC293C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vAlign w:val="bottom"/>
          </w:tcPr>
          <w:p w14:paraId="5AB5A15F" w14:textId="77777777" w:rsidR="0079776E" w:rsidRPr="00DC293C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FC94C7" w14:textId="77777777" w:rsidR="0079776E" w:rsidRPr="00DC293C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9776E" w:rsidRPr="00CF7ED9" w14:paraId="6459C3DE" w14:textId="77777777" w:rsidTr="00020286">
        <w:tc>
          <w:tcPr>
            <w:tcW w:w="4068" w:type="dxa"/>
          </w:tcPr>
          <w:p w14:paraId="1A4D8C77" w14:textId="77777777" w:rsidR="0079776E" w:rsidRPr="00CF7ED9" w:rsidRDefault="0079776E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2C126036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801CD2F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296E8C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882CEF8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D4ADF53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C666E30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9DE4A8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76E" w:rsidRPr="00CF7ED9" w14:paraId="407DB5E4" w14:textId="77777777" w:rsidTr="00020286">
        <w:tc>
          <w:tcPr>
            <w:tcW w:w="4068" w:type="dxa"/>
            <w:shd w:val="clear" w:color="auto" w:fill="auto"/>
          </w:tcPr>
          <w:p w14:paraId="62BBF663" w14:textId="77777777" w:rsidR="0079776E" w:rsidRPr="00CF7ED9" w:rsidRDefault="0079776E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FE80C87" w14:textId="77777777" w:rsidR="0079776E" w:rsidRPr="00CF7ED9" w:rsidRDefault="0007311D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358BB4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53D7179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13,688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1371D2D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A6728AE" w14:textId="77777777" w:rsidR="0079776E" w:rsidRPr="00CF7ED9" w:rsidRDefault="008C52BC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55BE0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243" w:type="dxa"/>
            <w:vAlign w:val="bottom"/>
          </w:tcPr>
          <w:p w14:paraId="7290732D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9F68A1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10,242</w:t>
            </w:r>
          </w:p>
        </w:tc>
      </w:tr>
      <w:tr w:rsidR="0007311D" w:rsidRPr="00CF7ED9" w14:paraId="73CA06A9" w14:textId="77777777" w:rsidTr="00020286">
        <w:tc>
          <w:tcPr>
            <w:tcW w:w="4068" w:type="dxa"/>
            <w:shd w:val="clear" w:color="auto" w:fill="auto"/>
          </w:tcPr>
          <w:p w14:paraId="31B7B7A8" w14:textId="77777777" w:rsidR="0007311D" w:rsidRPr="00CF7ED9" w:rsidRDefault="0007311D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00D7AF9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33A595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8641A2C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34CEA0A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8BB7C98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14,06</w:t>
            </w:r>
            <w:r w:rsidR="00233A8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  <w:vAlign w:val="bottom"/>
          </w:tcPr>
          <w:p w14:paraId="6BA78977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51878E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776E" w:rsidRPr="00CF7ED9" w14:paraId="3F1047E1" w14:textId="77777777" w:rsidTr="00020286">
        <w:tc>
          <w:tcPr>
            <w:tcW w:w="4068" w:type="dxa"/>
            <w:shd w:val="clear" w:color="auto" w:fill="auto"/>
          </w:tcPr>
          <w:p w14:paraId="286E6474" w14:textId="77777777" w:rsidR="0079776E" w:rsidRPr="00CF7ED9" w:rsidRDefault="0079776E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2E106EB7" w14:textId="77777777" w:rsidR="0079776E" w:rsidRPr="00CF7ED9" w:rsidRDefault="0007311D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741B47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C47407E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2,620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4820979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BB24FC8" w14:textId="77777777" w:rsidR="0079776E" w:rsidRPr="00CF7ED9" w:rsidRDefault="00655BE0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1,4</w:t>
            </w:r>
            <w:r w:rsidR="00233A85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243" w:type="dxa"/>
            <w:vAlign w:val="bottom"/>
          </w:tcPr>
          <w:p w14:paraId="32AB89EB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D6C353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2,521</w:t>
            </w:r>
          </w:p>
        </w:tc>
      </w:tr>
      <w:tr w:rsidR="0079776E" w:rsidRPr="00CF7ED9" w14:paraId="20CA678C" w14:textId="77777777" w:rsidTr="00020286">
        <w:tc>
          <w:tcPr>
            <w:tcW w:w="4068" w:type="dxa"/>
            <w:shd w:val="clear" w:color="auto" w:fill="auto"/>
          </w:tcPr>
          <w:p w14:paraId="6EA25EF9" w14:textId="77777777" w:rsidR="0079776E" w:rsidRPr="00CF7ED9" w:rsidRDefault="0079776E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กำไรจากการประมาณการตามหลัก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6622674C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E1BDBA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F3870B8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3492F1E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9A15782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DA6E640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DBFECA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7311D" w:rsidRPr="00CF7ED9" w14:paraId="72429F26" w14:textId="77777777" w:rsidTr="009D57A3">
        <w:tc>
          <w:tcPr>
            <w:tcW w:w="4068" w:type="dxa"/>
            <w:shd w:val="clear" w:color="auto" w:fill="auto"/>
          </w:tcPr>
          <w:p w14:paraId="0FF3295F" w14:textId="308A7E18" w:rsidR="0007311D" w:rsidRPr="00CF7ED9" w:rsidRDefault="0007311D" w:rsidP="0007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5" w:right="-90" w:hanging="29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 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6EE3C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6E7400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4F5BF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(4,802)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53480BE" w14:textId="77777777" w:rsidR="0007311D" w:rsidRPr="00CF7ED9" w:rsidRDefault="0007311D" w:rsidP="0007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BE97E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577952E6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E305F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(4,802)</w:t>
            </w:r>
          </w:p>
        </w:tc>
      </w:tr>
      <w:tr w:rsidR="0079776E" w:rsidRPr="00CF7ED9" w14:paraId="791F4975" w14:textId="77777777" w:rsidTr="009D57A3">
        <w:tc>
          <w:tcPr>
            <w:tcW w:w="4068" w:type="dxa"/>
            <w:shd w:val="clear" w:color="auto" w:fill="auto"/>
          </w:tcPr>
          <w:p w14:paraId="00E07191" w14:textId="77777777" w:rsidR="0079776E" w:rsidRPr="00CF7ED9" w:rsidRDefault="0079776E" w:rsidP="00CF7E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17" w:hanging="2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1656C" w14:textId="77777777" w:rsidR="0079776E" w:rsidRPr="00CF7ED9" w:rsidRDefault="0007311D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25,434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4CBE58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F20AB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1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11,506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C050CC6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7DACC" w14:textId="77777777" w:rsidR="0079776E" w:rsidRPr="00CF7ED9" w:rsidRDefault="00655BE0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22,297</w:t>
            </w:r>
          </w:p>
        </w:tc>
        <w:tc>
          <w:tcPr>
            <w:tcW w:w="243" w:type="dxa"/>
            <w:vAlign w:val="bottom"/>
          </w:tcPr>
          <w:p w14:paraId="2621C044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9C9CA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7,961</w:t>
            </w:r>
          </w:p>
        </w:tc>
      </w:tr>
      <w:tr w:rsidR="009D57A3" w:rsidRPr="00CF7ED9" w14:paraId="29705915" w14:textId="77777777" w:rsidTr="00B04827">
        <w:tc>
          <w:tcPr>
            <w:tcW w:w="4068" w:type="dxa"/>
          </w:tcPr>
          <w:p w14:paraId="4052101B" w14:textId="77777777" w:rsidR="009D57A3" w:rsidRPr="00CF7ED9" w:rsidRDefault="009D57A3" w:rsidP="00CF7E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0A65D" w14:textId="77777777" w:rsidR="009D57A3" w:rsidRPr="00CF7ED9" w:rsidRDefault="009D57A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3B0D5B" w14:textId="77777777" w:rsidR="009D57A3" w:rsidRPr="00CF7ED9" w:rsidRDefault="009D57A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C5884" w14:textId="77777777" w:rsidR="009D57A3" w:rsidRPr="00CF7ED9" w:rsidRDefault="009D57A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75C8E8F" w14:textId="77777777" w:rsidR="009D57A3" w:rsidRPr="00CF7ED9" w:rsidRDefault="009D57A3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5A5D2" w14:textId="77777777" w:rsidR="009D57A3" w:rsidRPr="00CF7ED9" w:rsidRDefault="009D57A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34720AA" w14:textId="77777777" w:rsidR="009D57A3" w:rsidRPr="00CF7ED9" w:rsidRDefault="009D57A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BCD627" w14:textId="77777777" w:rsidR="009D57A3" w:rsidRPr="00CF7ED9" w:rsidRDefault="009D57A3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4827" w:rsidRPr="00CF7ED9" w14:paraId="1D4EF3D3" w14:textId="77777777" w:rsidTr="00B04827">
        <w:tc>
          <w:tcPr>
            <w:tcW w:w="4068" w:type="dxa"/>
          </w:tcPr>
          <w:p w14:paraId="561635F9" w14:textId="77777777" w:rsidR="00B04827" w:rsidRPr="00CF7ED9" w:rsidRDefault="00B04827" w:rsidP="00CF7E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D2165E7" w14:textId="77777777" w:rsidR="00B04827" w:rsidRPr="00CF7ED9" w:rsidRDefault="00B0482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4F1D97" w14:textId="77777777" w:rsidR="00B04827" w:rsidRPr="00CF7ED9" w:rsidRDefault="00B0482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72F1F6A" w14:textId="77777777" w:rsidR="00B04827" w:rsidRPr="00CF7ED9" w:rsidRDefault="00B0482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5D5258F" w14:textId="77777777" w:rsidR="00B04827" w:rsidRPr="00CF7ED9" w:rsidRDefault="00B04827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D0EC920" w14:textId="77777777" w:rsidR="00B04827" w:rsidRPr="00CF7ED9" w:rsidRDefault="00B0482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B4692DC" w14:textId="77777777" w:rsidR="00B04827" w:rsidRPr="00CF7ED9" w:rsidRDefault="00B0482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D7CF1A3" w14:textId="77777777" w:rsidR="00B04827" w:rsidRPr="00CF7ED9" w:rsidRDefault="00B04827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76E" w:rsidRPr="00CF7ED9" w14:paraId="6FBD993D" w14:textId="77777777" w:rsidTr="005D2A44">
        <w:tc>
          <w:tcPr>
            <w:tcW w:w="4068" w:type="dxa"/>
          </w:tcPr>
          <w:p w14:paraId="78ECB7EC" w14:textId="77777777" w:rsidR="0079776E" w:rsidRPr="00CF7ED9" w:rsidRDefault="0079776E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2C58C382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5125EB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828A475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A39C82F" w14:textId="77777777" w:rsidR="0079776E" w:rsidRPr="00CF7ED9" w:rsidRDefault="0079776E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5C1AF4E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26F2352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CAACE6A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76E" w:rsidRPr="00CF7ED9" w14:paraId="7090B097" w14:textId="77777777" w:rsidTr="009D57A3">
        <w:tc>
          <w:tcPr>
            <w:tcW w:w="4068" w:type="dxa"/>
          </w:tcPr>
          <w:p w14:paraId="57ACA62E" w14:textId="77777777" w:rsidR="0079776E" w:rsidRPr="00CF7ED9" w:rsidRDefault="0079776E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ขาดทุนจากการประมาณการตามหลัก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157017A4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47BBC2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2FAB866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781005E" w14:textId="77777777" w:rsidR="0079776E" w:rsidRPr="00CF7ED9" w:rsidRDefault="0079776E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AF7CB6D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F43CDB2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736E8E0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311D" w:rsidRPr="00CF7ED9" w14:paraId="5A70F5E9" w14:textId="77777777" w:rsidTr="009D57A3">
        <w:tc>
          <w:tcPr>
            <w:tcW w:w="4068" w:type="dxa"/>
          </w:tcPr>
          <w:p w14:paraId="79D37B2D" w14:textId="28F0C1FC" w:rsidR="0007311D" w:rsidRPr="00CF7ED9" w:rsidRDefault="0007311D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คณิตศาสตร์ประกันภัย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963F6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EC9C85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D9772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11,340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8E7D771" w14:textId="77777777" w:rsidR="0007311D" w:rsidRPr="00CF7ED9" w:rsidRDefault="0007311D" w:rsidP="0007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0DA99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100F038A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78473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11,340</w:t>
            </w:r>
          </w:p>
        </w:tc>
      </w:tr>
      <w:tr w:rsidR="00DC293C" w:rsidRPr="00CF7ED9" w14:paraId="4539F6AF" w14:textId="77777777" w:rsidTr="00107D2D">
        <w:tc>
          <w:tcPr>
            <w:tcW w:w="9270" w:type="dxa"/>
            <w:gridSpan w:val="8"/>
            <w:shd w:val="clear" w:color="auto" w:fill="auto"/>
          </w:tcPr>
          <w:p w14:paraId="3A96C615" w14:textId="77777777" w:rsidR="00DC293C" w:rsidRPr="00B23F9A" w:rsidRDefault="00DC293C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76E" w:rsidRPr="00CF7ED9" w14:paraId="699009B9" w14:textId="77777777" w:rsidTr="005D2A44">
        <w:tc>
          <w:tcPr>
            <w:tcW w:w="4068" w:type="dxa"/>
          </w:tcPr>
          <w:p w14:paraId="5BB9765B" w14:textId="77777777" w:rsidR="0079776E" w:rsidRPr="00CF7ED9" w:rsidRDefault="0079776E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4FE78A4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6727E2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D71F021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715F277" w14:textId="77777777" w:rsidR="0079776E" w:rsidRPr="00CF7ED9" w:rsidRDefault="0079776E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00375DB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FCD15FE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9D19D66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311D" w:rsidRPr="00CF7ED9" w14:paraId="2DECEC99" w14:textId="77777777" w:rsidTr="005D2A44">
        <w:tc>
          <w:tcPr>
            <w:tcW w:w="4068" w:type="dxa"/>
          </w:tcPr>
          <w:p w14:paraId="55D1FCD6" w14:textId="77777777" w:rsidR="0007311D" w:rsidRPr="00CF7ED9" w:rsidRDefault="0007311D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D7688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B23F9A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19229D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1A764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(2,736)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C8F96AB" w14:textId="77777777" w:rsidR="0007311D" w:rsidRPr="00CF7ED9" w:rsidRDefault="0007311D" w:rsidP="0007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41B2E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B23F9A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6BE36D54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62382" w14:textId="77777777" w:rsidR="0007311D" w:rsidRPr="00CF7ED9" w:rsidRDefault="0007311D" w:rsidP="000731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(2,736)</w:t>
            </w:r>
          </w:p>
        </w:tc>
      </w:tr>
      <w:tr w:rsidR="0079776E" w:rsidRPr="00DC293C" w14:paraId="5AFB9975" w14:textId="77777777" w:rsidTr="005D2A44">
        <w:tc>
          <w:tcPr>
            <w:tcW w:w="4068" w:type="dxa"/>
          </w:tcPr>
          <w:p w14:paraId="753D7029" w14:textId="77777777" w:rsidR="0079776E" w:rsidRPr="00B23F9A" w:rsidRDefault="0079776E" w:rsidP="00CF7E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1" w:hanging="2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4D924" w14:textId="77777777" w:rsidR="0079776E" w:rsidRPr="00DC293C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0B2AD8" w14:textId="77777777" w:rsidR="0079776E" w:rsidRPr="00DC293C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78878" w14:textId="77777777" w:rsidR="0079776E" w:rsidRPr="00DC293C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1BB41EE" w14:textId="77777777" w:rsidR="0079776E" w:rsidRPr="00DC293C" w:rsidRDefault="0079776E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D153D" w14:textId="77777777" w:rsidR="0079776E" w:rsidRPr="00DC293C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vAlign w:val="bottom"/>
          </w:tcPr>
          <w:p w14:paraId="67848D77" w14:textId="77777777" w:rsidR="0079776E" w:rsidRPr="00DC293C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3F2EF" w14:textId="77777777" w:rsidR="0079776E" w:rsidRPr="00DC293C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9776E" w:rsidRPr="00CF7ED9" w14:paraId="7419F6CB" w14:textId="77777777" w:rsidTr="00020286">
        <w:tc>
          <w:tcPr>
            <w:tcW w:w="4068" w:type="dxa"/>
            <w:vAlign w:val="bottom"/>
          </w:tcPr>
          <w:p w14:paraId="013B0728" w14:textId="77777777" w:rsidR="0079776E" w:rsidRPr="00CF7ED9" w:rsidRDefault="0079776E" w:rsidP="008563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ยอดปลาย</w:t>
            </w:r>
            <w:r w:rsidR="00A76DE5" w:rsidRPr="00CF7E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งวด/ปี</w:t>
            </w:r>
          </w:p>
        </w:tc>
        <w:tc>
          <w:tcPr>
            <w:tcW w:w="11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8E415A" w14:textId="77777777" w:rsidR="0079776E" w:rsidRPr="00CF7ED9" w:rsidRDefault="0007311D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132,63</w:t>
            </w:r>
            <w:r w:rsidR="00B23F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7C6DFFE5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FEF692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107,464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A45F49D" w14:textId="77777777" w:rsidR="0079776E" w:rsidRPr="00CF7ED9" w:rsidRDefault="0079776E" w:rsidP="00CF7E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C60001" w14:textId="77777777" w:rsidR="0079776E" w:rsidRPr="00CF7ED9" w:rsidRDefault="00655BE0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122,16</w:t>
            </w:r>
            <w:r w:rsidR="008C52BC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3EFAFF74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26DDDB" w14:textId="77777777" w:rsidR="0079776E" w:rsidRPr="00CF7ED9" w:rsidRDefault="0079776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100,129</w:t>
            </w:r>
          </w:p>
        </w:tc>
      </w:tr>
    </w:tbl>
    <w:p w14:paraId="231DBA97" w14:textId="77777777" w:rsidR="00DC293C" w:rsidRDefault="00DC293C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68BFB9C" w14:textId="77777777" w:rsidR="00A76DE5" w:rsidRPr="00CF7ED9" w:rsidRDefault="00A76DE5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F7ED9">
        <w:rPr>
          <w:rFonts w:asciiTheme="majorBidi" w:eastAsia="Calibri" w:hAnsiTheme="majorBidi" w:cstheme="majorBidi"/>
          <w:sz w:val="30"/>
          <w:szCs w:val="30"/>
        </w:rPr>
        <w:tab/>
      </w:r>
      <w:r w:rsidRPr="00CF7ED9">
        <w:rPr>
          <w:rFonts w:asciiTheme="majorBidi" w:eastAsia="Calibri" w:hAnsiTheme="majorBidi" w:cstheme="majorBidi"/>
          <w:sz w:val="30"/>
          <w:szCs w:val="30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ขาดทุนจากการประมาณการตามหลักคณิตศาสตร์ประกันภัยที่รับรู้ในกำไรขาดทุนเบ็ดเสร็จอื่นเกิดขึ้นจาก</w:t>
      </w:r>
    </w:p>
    <w:p w14:paraId="034077D4" w14:textId="77777777" w:rsidR="00A76DE5" w:rsidRPr="00CF7ED9" w:rsidRDefault="00A76DE5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2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620"/>
        <w:gridCol w:w="270"/>
        <w:gridCol w:w="1620"/>
        <w:gridCol w:w="51"/>
      </w:tblGrid>
      <w:tr w:rsidR="00E443C9" w:rsidRPr="00CF7ED9" w14:paraId="49C690E4" w14:textId="77777777" w:rsidTr="008563D9">
        <w:trPr>
          <w:trHeight w:val="416"/>
        </w:trPr>
        <w:tc>
          <w:tcPr>
            <w:tcW w:w="5670" w:type="dxa"/>
          </w:tcPr>
          <w:p w14:paraId="5B419F8F" w14:textId="77777777" w:rsidR="00E443C9" w:rsidRPr="00CF7ED9" w:rsidRDefault="00E443C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61" w:type="dxa"/>
            <w:gridSpan w:val="4"/>
          </w:tcPr>
          <w:p w14:paraId="7F931CD8" w14:textId="77777777" w:rsidR="00E443C9" w:rsidRPr="00CF7ED9" w:rsidRDefault="00E443C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C6D01" w:rsidRPr="00CF7ED9" w14:paraId="6B520636" w14:textId="77777777" w:rsidTr="008563D9">
        <w:trPr>
          <w:gridAfter w:val="1"/>
          <w:wAfter w:w="51" w:type="dxa"/>
          <w:trHeight w:val="416"/>
        </w:trPr>
        <w:tc>
          <w:tcPr>
            <w:tcW w:w="5670" w:type="dxa"/>
          </w:tcPr>
          <w:p w14:paraId="61B14F92" w14:textId="77777777" w:rsidR="003C6D01" w:rsidRPr="00CF7ED9" w:rsidRDefault="003C6D01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A467E96" w14:textId="77777777" w:rsidR="003C6D01" w:rsidRPr="00CF7ED9" w:rsidRDefault="003C6D01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2D732592" w14:textId="77777777" w:rsidR="003C6D01" w:rsidRPr="00CF7ED9" w:rsidRDefault="003C6D01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5752D27" w14:textId="77777777" w:rsidR="003C6D01" w:rsidRPr="00CF7ED9" w:rsidRDefault="003C6D01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3C6D01" w:rsidRPr="00CF7ED9" w14:paraId="62C9843F" w14:textId="77777777" w:rsidTr="008563D9">
        <w:trPr>
          <w:gridAfter w:val="1"/>
          <w:wAfter w:w="51" w:type="dxa"/>
          <w:trHeight w:val="416"/>
        </w:trPr>
        <w:tc>
          <w:tcPr>
            <w:tcW w:w="5670" w:type="dxa"/>
          </w:tcPr>
          <w:p w14:paraId="44C525AD" w14:textId="77777777" w:rsidR="003C6D01" w:rsidRPr="00CF7ED9" w:rsidRDefault="003C6D01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A433297" w14:textId="77777777" w:rsidR="003C6D01" w:rsidRPr="00CF7ED9" w:rsidRDefault="003C6D01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5EF8B567" w14:textId="77777777" w:rsidR="003C6D01" w:rsidRPr="00CF7ED9" w:rsidRDefault="003C6D01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06541580" w14:textId="77777777" w:rsidR="003C6D01" w:rsidRPr="00CF7ED9" w:rsidRDefault="003C6D01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3C6D01" w:rsidRPr="00CF7ED9" w14:paraId="168F6DEF" w14:textId="77777777" w:rsidTr="008563D9">
        <w:trPr>
          <w:gridAfter w:val="1"/>
          <w:wAfter w:w="51" w:type="dxa"/>
          <w:trHeight w:val="416"/>
        </w:trPr>
        <w:tc>
          <w:tcPr>
            <w:tcW w:w="5670" w:type="dxa"/>
          </w:tcPr>
          <w:p w14:paraId="67E3604B" w14:textId="77777777" w:rsidR="003C6D01" w:rsidRPr="00CF7ED9" w:rsidRDefault="003C6D01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18F1FD4F" w14:textId="77777777" w:rsidR="003C6D01" w:rsidRPr="00CF7ED9" w:rsidRDefault="003C6D01" w:rsidP="00CF7ED9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43C9" w:rsidRPr="00CF7ED9" w14:paraId="025E564B" w14:textId="77777777" w:rsidTr="008563D9">
        <w:trPr>
          <w:gridAfter w:val="1"/>
          <w:wAfter w:w="51" w:type="dxa"/>
          <w:trHeight w:val="416"/>
        </w:trPr>
        <w:tc>
          <w:tcPr>
            <w:tcW w:w="5670" w:type="dxa"/>
          </w:tcPr>
          <w:p w14:paraId="17792013" w14:textId="77777777" w:rsidR="00E443C9" w:rsidRPr="00CF7ED9" w:rsidRDefault="00E443C9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1CD03FDD" w14:textId="77777777" w:rsidR="00E443C9" w:rsidRPr="00CF7ED9" w:rsidRDefault="003C6D01" w:rsidP="00CF7ED9">
            <w:pPr>
              <w:pStyle w:val="acctfourfigures"/>
              <w:tabs>
                <w:tab w:val="clear" w:pos="765"/>
                <w:tab w:val="decimal" w:pos="2210"/>
              </w:tabs>
              <w:spacing w:line="240" w:lineRule="auto"/>
              <w:ind w:left="-79" w:right="3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2EB548" w14:textId="77777777" w:rsidR="00E443C9" w:rsidRPr="00CF7ED9" w:rsidRDefault="00E443C9" w:rsidP="00CF7ED9">
            <w:pPr>
              <w:pStyle w:val="acctfourfigures"/>
              <w:tabs>
                <w:tab w:val="clear" w:pos="765"/>
                <w:tab w:val="decimal" w:pos="22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26ED8D9C" w14:textId="77777777" w:rsidR="00E443C9" w:rsidRPr="00CF7ED9" w:rsidRDefault="003C6D01" w:rsidP="00CF7ED9">
            <w:pPr>
              <w:pStyle w:val="acctfourfigures"/>
              <w:tabs>
                <w:tab w:val="clear" w:pos="765"/>
                <w:tab w:val="decimal" w:pos="2210"/>
              </w:tabs>
              <w:spacing w:line="240" w:lineRule="auto"/>
              <w:ind w:left="-79" w:right="7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813</w:t>
            </w:r>
          </w:p>
        </w:tc>
      </w:tr>
      <w:tr w:rsidR="00E443C9" w:rsidRPr="00CF7ED9" w14:paraId="24522835" w14:textId="77777777" w:rsidTr="008563D9">
        <w:trPr>
          <w:gridAfter w:val="1"/>
          <w:wAfter w:w="51" w:type="dxa"/>
          <w:trHeight w:val="416"/>
        </w:trPr>
        <w:tc>
          <w:tcPr>
            <w:tcW w:w="5670" w:type="dxa"/>
          </w:tcPr>
          <w:p w14:paraId="78212CB2" w14:textId="77777777" w:rsidR="00E443C9" w:rsidRPr="00CF7ED9" w:rsidRDefault="00E443C9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</w:tcPr>
          <w:p w14:paraId="2BBCA460" w14:textId="77777777" w:rsidR="00E443C9" w:rsidRPr="00CF7ED9" w:rsidRDefault="003C6D01" w:rsidP="00CF7ED9">
            <w:pPr>
              <w:pStyle w:val="acctfourfigures"/>
              <w:tabs>
                <w:tab w:val="clear" w:pos="765"/>
                <w:tab w:val="decimal" w:pos="2210"/>
              </w:tabs>
              <w:spacing w:line="240" w:lineRule="auto"/>
              <w:ind w:left="-79" w:right="3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EFABD14" w14:textId="77777777" w:rsidR="00E443C9" w:rsidRPr="00CF7ED9" w:rsidRDefault="00E443C9" w:rsidP="00CF7ED9">
            <w:pPr>
              <w:pStyle w:val="acctfourfigures"/>
              <w:tabs>
                <w:tab w:val="clear" w:pos="765"/>
                <w:tab w:val="decimal" w:pos="22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7434B008" w14:textId="77777777" w:rsidR="00E443C9" w:rsidRPr="00CF7ED9" w:rsidRDefault="003C6D01" w:rsidP="00CF7ED9">
            <w:pPr>
              <w:pStyle w:val="acctfourfigures"/>
              <w:tabs>
                <w:tab w:val="clear" w:pos="765"/>
                <w:tab w:val="decimal" w:pos="2210"/>
              </w:tabs>
              <w:spacing w:line="240" w:lineRule="auto"/>
              <w:ind w:left="-79" w:right="7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1,827</w:t>
            </w:r>
          </w:p>
        </w:tc>
      </w:tr>
      <w:tr w:rsidR="00E443C9" w:rsidRPr="00CF7ED9" w14:paraId="668E76B6" w14:textId="77777777" w:rsidTr="008563D9">
        <w:trPr>
          <w:gridAfter w:val="1"/>
          <w:wAfter w:w="51" w:type="dxa"/>
          <w:trHeight w:val="416"/>
        </w:trPr>
        <w:tc>
          <w:tcPr>
            <w:tcW w:w="5670" w:type="dxa"/>
          </w:tcPr>
          <w:p w14:paraId="7EDD321F" w14:textId="77777777" w:rsidR="00E443C9" w:rsidRPr="00CF7ED9" w:rsidRDefault="00E443C9" w:rsidP="00CF7ED9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CF7ED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6D8CA4C" w14:textId="77777777" w:rsidR="00E443C9" w:rsidRPr="00CF7ED9" w:rsidRDefault="003C6D01" w:rsidP="00CF7ED9">
            <w:pPr>
              <w:pStyle w:val="acctfourfigures"/>
              <w:tabs>
                <w:tab w:val="clear" w:pos="765"/>
                <w:tab w:val="decimal" w:pos="2210"/>
              </w:tabs>
              <w:spacing w:line="240" w:lineRule="auto"/>
              <w:ind w:left="-79" w:right="3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5D582FA" w14:textId="77777777" w:rsidR="00E443C9" w:rsidRPr="00CF7ED9" w:rsidRDefault="00E443C9" w:rsidP="00CF7ED9">
            <w:pPr>
              <w:pStyle w:val="acctfourfigures"/>
              <w:tabs>
                <w:tab w:val="clear" w:pos="765"/>
                <w:tab w:val="decimal" w:pos="22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B0E8198" w14:textId="77777777" w:rsidR="00E443C9" w:rsidRPr="00CF7ED9" w:rsidRDefault="003C6D01" w:rsidP="00CF7ED9">
            <w:pPr>
              <w:pStyle w:val="acctfourfigures"/>
              <w:tabs>
                <w:tab w:val="clear" w:pos="765"/>
                <w:tab w:val="decimal" w:pos="2210"/>
              </w:tabs>
              <w:spacing w:line="240" w:lineRule="auto"/>
              <w:ind w:left="-79" w:right="7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8,700</w:t>
            </w:r>
          </w:p>
        </w:tc>
      </w:tr>
      <w:tr w:rsidR="00E443C9" w:rsidRPr="00CF7ED9" w14:paraId="3D58885C" w14:textId="77777777" w:rsidTr="008563D9">
        <w:trPr>
          <w:gridAfter w:val="1"/>
          <w:wAfter w:w="51" w:type="dxa"/>
          <w:trHeight w:val="416"/>
        </w:trPr>
        <w:tc>
          <w:tcPr>
            <w:tcW w:w="5670" w:type="dxa"/>
          </w:tcPr>
          <w:p w14:paraId="026D23CD" w14:textId="77777777" w:rsidR="00E443C9" w:rsidRPr="00CF7ED9" w:rsidRDefault="00E443C9" w:rsidP="00CF7ED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003105E" w14:textId="77777777" w:rsidR="00E443C9" w:rsidRPr="00CF7ED9" w:rsidRDefault="003C6D01" w:rsidP="00CF7ED9">
            <w:pPr>
              <w:pStyle w:val="acctfourfigures"/>
              <w:tabs>
                <w:tab w:val="clear" w:pos="765"/>
                <w:tab w:val="decimal" w:pos="2210"/>
              </w:tabs>
              <w:spacing w:line="240" w:lineRule="auto"/>
              <w:ind w:left="-79" w:right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97B607" w14:textId="77777777" w:rsidR="00E443C9" w:rsidRPr="00CF7ED9" w:rsidRDefault="00E443C9" w:rsidP="00CF7ED9">
            <w:pPr>
              <w:pStyle w:val="acctfourfigures"/>
              <w:tabs>
                <w:tab w:val="clear" w:pos="765"/>
                <w:tab w:val="decimal" w:pos="22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EE6C9" w14:textId="77777777" w:rsidR="00E443C9" w:rsidRPr="00CF7ED9" w:rsidRDefault="003C6D01" w:rsidP="00CF7ED9">
            <w:pPr>
              <w:pStyle w:val="acctfourfigures"/>
              <w:tabs>
                <w:tab w:val="clear" w:pos="765"/>
                <w:tab w:val="decimal" w:pos="2210"/>
              </w:tabs>
              <w:spacing w:line="240" w:lineRule="auto"/>
              <w:ind w:left="-79" w:right="7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11,340</w:t>
            </w:r>
          </w:p>
        </w:tc>
      </w:tr>
    </w:tbl>
    <w:p w14:paraId="0874007A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542EDA2" w14:textId="77777777" w:rsidR="00793C76" w:rsidRDefault="00793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3A34B39" w14:textId="77777777" w:rsidR="00BE60A2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CF7ED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ข้อสมมติ</w:t>
      </w:r>
      <w:r w:rsidR="00221B74" w:rsidRPr="00CF7ED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ในการประมาณการตามหลักคณิตศาสตร์ประกันภัย</w:t>
      </w:r>
    </w:p>
    <w:p w14:paraId="3A89AEB6" w14:textId="77777777" w:rsidR="002D4841" w:rsidRPr="00CF7ED9" w:rsidRDefault="002D4841" w:rsidP="00CF7ED9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005043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ได้แก่</w:t>
      </w:r>
    </w:p>
    <w:p w14:paraId="5A13F381" w14:textId="77777777" w:rsidR="009D57A3" w:rsidRDefault="009D57A3"/>
    <w:tbl>
      <w:tblPr>
        <w:tblW w:w="9027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5427"/>
        <w:gridCol w:w="1710"/>
        <w:gridCol w:w="270"/>
        <w:gridCol w:w="1620"/>
      </w:tblGrid>
      <w:tr w:rsidR="001511A6" w:rsidRPr="00CF7ED9" w14:paraId="7B901EAC" w14:textId="77777777" w:rsidTr="001511A6">
        <w:tc>
          <w:tcPr>
            <w:tcW w:w="5427" w:type="dxa"/>
          </w:tcPr>
          <w:p w14:paraId="4A717B8C" w14:textId="77777777" w:rsidR="001511A6" w:rsidRPr="00CF7ED9" w:rsidRDefault="001511A6" w:rsidP="009D57A3">
            <w:pPr>
              <w:spacing w:line="240" w:lineRule="auto"/>
              <w:ind w:left="30" w:right="38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7E9D81F9" w14:textId="77777777" w:rsidR="001511A6" w:rsidRPr="00CF7ED9" w:rsidRDefault="001511A6" w:rsidP="009D57A3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และ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511A6" w:rsidRPr="00CF7ED9" w14:paraId="0F454FC0" w14:textId="77777777" w:rsidTr="001511A6">
        <w:tc>
          <w:tcPr>
            <w:tcW w:w="5427" w:type="dxa"/>
          </w:tcPr>
          <w:p w14:paraId="62F59801" w14:textId="77777777" w:rsidR="001511A6" w:rsidRPr="00CF7ED9" w:rsidRDefault="001511A6" w:rsidP="009D57A3">
            <w:pPr>
              <w:spacing w:line="240" w:lineRule="auto"/>
              <w:ind w:left="30" w:right="38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2D55162" w14:textId="77777777" w:rsidR="001511A6" w:rsidRPr="00CF7ED9" w:rsidRDefault="001511A6" w:rsidP="009D57A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4C9FC91C" w14:textId="77777777" w:rsidR="001511A6" w:rsidRPr="00CF7ED9" w:rsidRDefault="001511A6" w:rsidP="009D57A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28F30CF8" w14:textId="77777777" w:rsidR="001511A6" w:rsidRPr="00CF7ED9" w:rsidRDefault="001511A6" w:rsidP="009D57A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1511A6" w:rsidRPr="00CF7ED9" w14:paraId="2E793F5E" w14:textId="77777777" w:rsidTr="001511A6">
        <w:tc>
          <w:tcPr>
            <w:tcW w:w="5427" w:type="dxa"/>
          </w:tcPr>
          <w:p w14:paraId="7111416E" w14:textId="77777777" w:rsidR="001511A6" w:rsidRPr="00CF7ED9" w:rsidRDefault="001511A6" w:rsidP="009D57A3">
            <w:pPr>
              <w:spacing w:line="240" w:lineRule="auto"/>
              <w:ind w:left="30" w:right="38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E07FA25" w14:textId="77777777" w:rsidR="001511A6" w:rsidRPr="00CF7ED9" w:rsidRDefault="001511A6" w:rsidP="009D57A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5314278B" w14:textId="77777777" w:rsidR="001511A6" w:rsidRPr="00CF7ED9" w:rsidRDefault="001511A6" w:rsidP="009D57A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473DF1FD" w14:textId="77777777" w:rsidR="001511A6" w:rsidRPr="00CF7ED9" w:rsidRDefault="001511A6" w:rsidP="009D57A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1511A6" w:rsidRPr="00CF7ED9" w14:paraId="16B92063" w14:textId="77777777" w:rsidTr="001511A6">
        <w:tc>
          <w:tcPr>
            <w:tcW w:w="5427" w:type="dxa"/>
          </w:tcPr>
          <w:p w14:paraId="7C80C56C" w14:textId="77777777" w:rsidR="001511A6" w:rsidRPr="00CF7ED9" w:rsidRDefault="001511A6" w:rsidP="009D57A3">
            <w:pPr>
              <w:spacing w:line="240" w:lineRule="auto"/>
              <w:ind w:left="30" w:right="38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7322BCFD" w14:textId="77777777" w:rsidR="001511A6" w:rsidRPr="00CF7ED9" w:rsidRDefault="001511A6" w:rsidP="009D57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1511A6" w:rsidRPr="00CF7ED9" w14:paraId="1212463A" w14:textId="77777777" w:rsidTr="001511A6">
        <w:tc>
          <w:tcPr>
            <w:tcW w:w="5427" w:type="dxa"/>
          </w:tcPr>
          <w:p w14:paraId="571C2DC9" w14:textId="77777777" w:rsidR="001511A6" w:rsidRPr="00CF7ED9" w:rsidRDefault="001511A6" w:rsidP="009D57A3">
            <w:pPr>
              <w:spacing w:line="240" w:lineRule="auto"/>
              <w:ind w:left="-75"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0" w:type="dxa"/>
            <w:shd w:val="clear" w:color="auto" w:fill="auto"/>
          </w:tcPr>
          <w:p w14:paraId="6F155E38" w14:textId="77777777" w:rsidR="001511A6" w:rsidRPr="00CF7ED9" w:rsidRDefault="001511A6" w:rsidP="009D57A3">
            <w:pPr>
              <w:pStyle w:val="acctfourfigures"/>
              <w:tabs>
                <w:tab w:val="clear" w:pos="765"/>
              </w:tabs>
              <w:spacing w:line="240" w:lineRule="auto"/>
              <w:ind w:left="-108" w:right="44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</w:rPr>
              <w:t>3.3</w:t>
            </w:r>
          </w:p>
        </w:tc>
        <w:tc>
          <w:tcPr>
            <w:tcW w:w="270" w:type="dxa"/>
            <w:vAlign w:val="bottom"/>
          </w:tcPr>
          <w:p w14:paraId="21CC8142" w14:textId="77777777" w:rsidR="001511A6" w:rsidRPr="00CF7ED9" w:rsidRDefault="001511A6" w:rsidP="009D57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877EA5" w14:textId="77777777" w:rsidR="001511A6" w:rsidRPr="00CF7ED9" w:rsidRDefault="001511A6" w:rsidP="009D57A3">
            <w:pPr>
              <w:pStyle w:val="acctfourfigures"/>
              <w:tabs>
                <w:tab w:val="clear" w:pos="765"/>
              </w:tabs>
              <w:spacing w:line="240" w:lineRule="auto"/>
              <w:ind w:left="-108" w:right="44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</w:rPr>
              <w:t>3.3</w:t>
            </w:r>
          </w:p>
        </w:tc>
      </w:tr>
      <w:tr w:rsidR="001511A6" w:rsidRPr="00CF7ED9" w14:paraId="0FF5BC95" w14:textId="77777777" w:rsidTr="001511A6">
        <w:tc>
          <w:tcPr>
            <w:tcW w:w="5427" w:type="dxa"/>
          </w:tcPr>
          <w:p w14:paraId="621CE115" w14:textId="77777777" w:rsidR="001511A6" w:rsidRPr="00CF7ED9" w:rsidRDefault="001511A6" w:rsidP="009D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38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710" w:type="dxa"/>
            <w:shd w:val="clear" w:color="auto" w:fill="auto"/>
          </w:tcPr>
          <w:p w14:paraId="08F3BD72" w14:textId="77777777" w:rsidR="001511A6" w:rsidRPr="00CF7ED9" w:rsidRDefault="001511A6" w:rsidP="001511A6">
            <w:pPr>
              <w:pStyle w:val="acctfourfigures"/>
              <w:tabs>
                <w:tab w:val="clear" w:pos="765"/>
              </w:tabs>
              <w:spacing w:line="240" w:lineRule="auto"/>
              <w:ind w:left="-108" w:right="44" w:hanging="27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</w:rPr>
              <w:t>5.5 - 10.0</w:t>
            </w:r>
          </w:p>
        </w:tc>
        <w:tc>
          <w:tcPr>
            <w:tcW w:w="270" w:type="dxa"/>
            <w:vAlign w:val="bottom"/>
          </w:tcPr>
          <w:p w14:paraId="09B77797" w14:textId="77777777" w:rsidR="001511A6" w:rsidRPr="00CF7ED9" w:rsidRDefault="001511A6" w:rsidP="009D57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737FAB" w14:textId="77777777" w:rsidR="001511A6" w:rsidRPr="00CF7ED9" w:rsidRDefault="001511A6" w:rsidP="009D57A3">
            <w:pPr>
              <w:pStyle w:val="acctfourfigures"/>
              <w:tabs>
                <w:tab w:val="clear" w:pos="765"/>
              </w:tabs>
              <w:spacing w:line="240" w:lineRule="auto"/>
              <w:ind w:left="-108" w:right="44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</w:rPr>
              <w:t>5.5 - 10.0</w:t>
            </w:r>
          </w:p>
        </w:tc>
      </w:tr>
      <w:tr w:rsidR="001511A6" w:rsidRPr="00CF7ED9" w14:paraId="00C93745" w14:textId="77777777" w:rsidTr="001511A6">
        <w:tc>
          <w:tcPr>
            <w:tcW w:w="5427" w:type="dxa"/>
          </w:tcPr>
          <w:p w14:paraId="61506476" w14:textId="77777777" w:rsidR="001511A6" w:rsidRPr="00CF7ED9" w:rsidRDefault="001511A6" w:rsidP="009D5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710" w:type="dxa"/>
            <w:shd w:val="clear" w:color="auto" w:fill="auto"/>
          </w:tcPr>
          <w:p w14:paraId="642AF5E1" w14:textId="77777777" w:rsidR="001511A6" w:rsidRPr="00CF7ED9" w:rsidRDefault="001511A6" w:rsidP="009D57A3">
            <w:pPr>
              <w:pStyle w:val="acctfourfigures"/>
              <w:tabs>
                <w:tab w:val="clear" w:pos="765"/>
              </w:tabs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</w:rPr>
              <w:t>3.5 - 12.0</w:t>
            </w:r>
          </w:p>
        </w:tc>
        <w:tc>
          <w:tcPr>
            <w:tcW w:w="270" w:type="dxa"/>
            <w:vAlign w:val="bottom"/>
          </w:tcPr>
          <w:p w14:paraId="5F27B1F8" w14:textId="77777777" w:rsidR="001511A6" w:rsidRPr="00CF7ED9" w:rsidRDefault="001511A6" w:rsidP="009D57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0E37341" w14:textId="77777777" w:rsidR="001511A6" w:rsidRPr="00CF7ED9" w:rsidRDefault="001511A6" w:rsidP="009D57A3">
            <w:pPr>
              <w:pStyle w:val="acctfourfigures"/>
              <w:tabs>
                <w:tab w:val="clear" w:pos="765"/>
              </w:tabs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</w:rPr>
              <w:t>3.5 - 12.0</w:t>
            </w:r>
          </w:p>
        </w:tc>
      </w:tr>
    </w:tbl>
    <w:p w14:paraId="4259FD73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15D0524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ข้อสมมติเกี่ยวกับอัตรามรณะในอนาคตถือตามข้อมูลทางสถิติที่เผยแพร่ทั่วไปและตารางมรณะ </w:t>
      </w:r>
    </w:p>
    <w:p w14:paraId="389AE549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295AE5A2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CF7ED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1F282F9A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6DFD0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จะมีผลกระทบต่อประมาณการหนี้สินสำหรับผลประโยชน์พนักงานเป็นจำนวนเงินดังต่อไปนี้</w:t>
      </w:r>
    </w:p>
    <w:p w14:paraId="79B52997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220"/>
        <w:gridCol w:w="900"/>
        <w:gridCol w:w="270"/>
        <w:gridCol w:w="810"/>
        <w:gridCol w:w="900"/>
        <w:gridCol w:w="270"/>
        <w:gridCol w:w="828"/>
      </w:tblGrid>
      <w:tr w:rsidR="002D4841" w:rsidRPr="00CF7ED9" w14:paraId="227CB625" w14:textId="77777777" w:rsidTr="00D54E47">
        <w:tc>
          <w:tcPr>
            <w:tcW w:w="5220" w:type="dxa"/>
          </w:tcPr>
          <w:p w14:paraId="36098FCD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9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980" w:type="dxa"/>
            <w:gridSpan w:val="3"/>
          </w:tcPr>
          <w:p w14:paraId="27DE6E63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98" w:type="dxa"/>
            <w:gridSpan w:val="3"/>
          </w:tcPr>
          <w:p w14:paraId="1B3D8750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4841" w:rsidRPr="00CF7ED9" w14:paraId="6B9284C4" w14:textId="77777777" w:rsidTr="00D54E47">
        <w:tc>
          <w:tcPr>
            <w:tcW w:w="5220" w:type="dxa"/>
          </w:tcPr>
          <w:p w14:paraId="2564781E" w14:textId="77777777" w:rsidR="002D4841" w:rsidRPr="00CF7ED9" w:rsidRDefault="002D4841" w:rsidP="00CF7ED9">
            <w:pPr>
              <w:spacing w:line="240" w:lineRule="auto"/>
              <w:ind w:right="-198" w:firstLine="72"/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</w:rPr>
              <w:t xml:space="preserve">ณ วันที่ </w:t>
            </w:r>
            <w:r w:rsidR="002E50AA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30 มิถุนายน 2562</w:t>
            </w:r>
          </w:p>
        </w:tc>
        <w:tc>
          <w:tcPr>
            <w:tcW w:w="900" w:type="dxa"/>
            <w:vAlign w:val="bottom"/>
          </w:tcPr>
          <w:p w14:paraId="1A60E61A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26826B3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0A15DCB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900" w:type="dxa"/>
            <w:vAlign w:val="bottom"/>
          </w:tcPr>
          <w:p w14:paraId="09981A81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B3D6D9A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14:paraId="6EA28343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2D4841" w:rsidRPr="00CF7ED9" w14:paraId="23A0F74A" w14:textId="77777777" w:rsidTr="00D54E47">
        <w:tc>
          <w:tcPr>
            <w:tcW w:w="5220" w:type="dxa"/>
          </w:tcPr>
          <w:p w14:paraId="6EFC54E7" w14:textId="77777777" w:rsidR="002D4841" w:rsidRPr="00CF7ED9" w:rsidRDefault="002D4841" w:rsidP="00CF7ED9">
            <w:pPr>
              <w:spacing w:line="240" w:lineRule="auto"/>
              <w:ind w:left="234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6"/>
          </w:tcPr>
          <w:p w14:paraId="61520BF1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D4841" w:rsidRPr="00CF7ED9" w14:paraId="57AF21CB" w14:textId="77777777" w:rsidTr="00D54E47">
        <w:tc>
          <w:tcPr>
            <w:tcW w:w="5220" w:type="dxa"/>
          </w:tcPr>
          <w:p w14:paraId="713BAA72" w14:textId="77777777" w:rsidR="002D4841" w:rsidRPr="00CF7ED9" w:rsidRDefault="002D4841" w:rsidP="00CF7ED9">
            <w:pPr>
              <w:spacing w:line="240" w:lineRule="auto"/>
              <w:ind w:left="23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906CC15" w14:textId="77777777" w:rsidR="002D4841" w:rsidRPr="00CF7ED9" w:rsidRDefault="00D7419A" w:rsidP="00CF7E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(8,123)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CFEE10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7ECAAA4" w14:textId="77777777" w:rsidR="002D4841" w:rsidRPr="00CF7ED9" w:rsidRDefault="00D7419A" w:rsidP="00CF7ED9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9,372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D5B0C5A" w14:textId="77777777" w:rsidR="002D4841" w:rsidRPr="00CF7ED9" w:rsidRDefault="008C52BC" w:rsidP="00CF7E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F2F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7,09</w:t>
            </w:r>
            <w:r w:rsidR="00D741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F5AA11" w14:textId="77777777" w:rsidR="002D4841" w:rsidRPr="00CF7ED9" w:rsidRDefault="002D4841" w:rsidP="00CF7E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338A320E" w14:textId="77777777" w:rsidR="002D4841" w:rsidRPr="00CF7ED9" w:rsidRDefault="00D7419A" w:rsidP="00CF7ED9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8,135</w:t>
            </w:r>
          </w:p>
        </w:tc>
      </w:tr>
      <w:tr w:rsidR="002D4841" w:rsidRPr="00CF7ED9" w14:paraId="555BCC25" w14:textId="77777777" w:rsidTr="00D54E47">
        <w:tc>
          <w:tcPr>
            <w:tcW w:w="5220" w:type="dxa"/>
          </w:tcPr>
          <w:p w14:paraId="74B0595C" w14:textId="77777777" w:rsidR="002D4841" w:rsidRPr="00CF7ED9" w:rsidRDefault="002D4841" w:rsidP="00CF7ED9">
            <w:pPr>
              <w:spacing w:line="240" w:lineRule="auto"/>
              <w:ind w:left="23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C611EDA" w14:textId="77777777" w:rsidR="002D4841" w:rsidRPr="00CF7ED9" w:rsidRDefault="00D7419A" w:rsidP="00CF7E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8,956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E95190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5EAB5EA" w14:textId="77777777" w:rsidR="002D4841" w:rsidRPr="00CF7ED9" w:rsidRDefault="00D7419A" w:rsidP="00CF7ED9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 w:hanging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(7,951)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851991E" w14:textId="77777777" w:rsidR="002D4841" w:rsidRPr="00CF7ED9" w:rsidRDefault="00D7419A" w:rsidP="00CF7E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7,771</w:t>
            </w:r>
          </w:p>
        </w:tc>
        <w:tc>
          <w:tcPr>
            <w:tcW w:w="270" w:type="dxa"/>
            <w:shd w:val="clear" w:color="auto" w:fill="auto"/>
          </w:tcPr>
          <w:p w14:paraId="2D6BD5D6" w14:textId="77777777" w:rsidR="002D4841" w:rsidRPr="00CF7ED9" w:rsidRDefault="002D4841" w:rsidP="00CF7E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1CF74697" w14:textId="77777777" w:rsidR="002D4841" w:rsidRPr="00CF7ED9" w:rsidRDefault="008C52BC" w:rsidP="00CF7ED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741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6,938</w:t>
            </w: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3DB3979C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220"/>
        <w:gridCol w:w="900"/>
        <w:gridCol w:w="270"/>
        <w:gridCol w:w="810"/>
        <w:gridCol w:w="900"/>
        <w:gridCol w:w="270"/>
        <w:gridCol w:w="828"/>
      </w:tblGrid>
      <w:tr w:rsidR="002D4841" w:rsidRPr="00CF7ED9" w14:paraId="7D1F8670" w14:textId="77777777" w:rsidTr="00D54E47">
        <w:tc>
          <w:tcPr>
            <w:tcW w:w="5220" w:type="dxa"/>
          </w:tcPr>
          <w:p w14:paraId="2DCC124A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9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980" w:type="dxa"/>
            <w:gridSpan w:val="3"/>
          </w:tcPr>
          <w:p w14:paraId="08E679D4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98" w:type="dxa"/>
            <w:gridSpan w:val="3"/>
          </w:tcPr>
          <w:p w14:paraId="0CDC5E6F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4841" w:rsidRPr="00CF7ED9" w14:paraId="10190FCB" w14:textId="77777777" w:rsidTr="00D54E47">
        <w:tc>
          <w:tcPr>
            <w:tcW w:w="5220" w:type="dxa"/>
          </w:tcPr>
          <w:p w14:paraId="3D7566C8" w14:textId="77777777" w:rsidR="002D4841" w:rsidRPr="00CF7ED9" w:rsidRDefault="002D4841" w:rsidP="00CF7ED9">
            <w:pPr>
              <w:spacing w:line="240" w:lineRule="auto"/>
              <w:ind w:right="-198" w:firstLine="72"/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CF7ED9">
              <w:rPr>
                <w:rFonts w:asciiTheme="majorBidi" w:hAnsiTheme="majorBidi" w:cstheme="majorBidi"/>
                <w:b/>
                <w:spacing w:val="-2"/>
                <w:sz w:val="30"/>
                <w:szCs w:val="30"/>
              </w:rPr>
              <w:t>31</w:t>
            </w:r>
            <w:r w:rsidRPr="00CF7ED9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</w:rPr>
              <w:t xml:space="preserve"> ธันวาคม</w:t>
            </w:r>
            <w:r w:rsidRPr="00CF7ED9">
              <w:rPr>
                <w:rFonts w:asciiTheme="majorBidi" w:hAnsiTheme="majorBidi" w:cstheme="majorBidi"/>
                <w:b/>
                <w:spacing w:val="-2"/>
                <w:sz w:val="30"/>
                <w:szCs w:val="30"/>
                <w:cs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spacing w:val="-2"/>
                <w:sz w:val="30"/>
                <w:szCs w:val="30"/>
              </w:rPr>
              <w:t>256</w:t>
            </w:r>
            <w:r w:rsidR="002E50AA" w:rsidRPr="00CF7ED9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</w:rPr>
              <w:t>1</w:t>
            </w:r>
          </w:p>
        </w:tc>
        <w:tc>
          <w:tcPr>
            <w:tcW w:w="900" w:type="dxa"/>
            <w:vAlign w:val="bottom"/>
          </w:tcPr>
          <w:p w14:paraId="5BF4D64E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ACE4B65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72F5276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900" w:type="dxa"/>
            <w:vAlign w:val="bottom"/>
          </w:tcPr>
          <w:p w14:paraId="2D7B3A81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B804532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14:paraId="32EB834E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2D4841" w:rsidRPr="00CF7ED9" w14:paraId="3F845A70" w14:textId="77777777" w:rsidTr="00D54E47">
        <w:tc>
          <w:tcPr>
            <w:tcW w:w="5220" w:type="dxa"/>
          </w:tcPr>
          <w:p w14:paraId="2C7FAB06" w14:textId="77777777" w:rsidR="002D4841" w:rsidRPr="00CF7ED9" w:rsidRDefault="002D4841" w:rsidP="00CF7ED9">
            <w:pPr>
              <w:spacing w:line="240" w:lineRule="auto"/>
              <w:ind w:left="234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6"/>
          </w:tcPr>
          <w:p w14:paraId="38D0DB93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E50AA" w:rsidRPr="00CF7ED9" w14:paraId="74FE743F" w14:textId="77777777" w:rsidTr="00D54E47">
        <w:tc>
          <w:tcPr>
            <w:tcW w:w="5220" w:type="dxa"/>
          </w:tcPr>
          <w:p w14:paraId="538E51D4" w14:textId="77777777" w:rsidR="002E50AA" w:rsidRPr="00CF7ED9" w:rsidRDefault="002E50AA" w:rsidP="00CF7ED9">
            <w:pPr>
              <w:spacing w:line="240" w:lineRule="auto"/>
              <w:ind w:left="23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5E61560" w14:textId="77777777" w:rsidR="002E50AA" w:rsidRPr="00CF7ED9" w:rsidRDefault="002E50AA" w:rsidP="00CF7E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(6,534)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CEB1CF" w14:textId="77777777" w:rsidR="002E50AA" w:rsidRPr="00CF7ED9" w:rsidRDefault="002E50AA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28812F0" w14:textId="77777777" w:rsidR="002E50AA" w:rsidRPr="00CF7ED9" w:rsidRDefault="002E50AA" w:rsidP="00CF7ED9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7,534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94B58A1" w14:textId="77777777" w:rsidR="002E50AA" w:rsidRPr="00CF7ED9" w:rsidRDefault="002E50AA" w:rsidP="00CF7E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(5,812)</w:t>
            </w:r>
          </w:p>
        </w:tc>
        <w:tc>
          <w:tcPr>
            <w:tcW w:w="270" w:type="dxa"/>
            <w:shd w:val="clear" w:color="auto" w:fill="auto"/>
          </w:tcPr>
          <w:p w14:paraId="4A93F15A" w14:textId="77777777" w:rsidR="002E50AA" w:rsidRPr="00CF7ED9" w:rsidRDefault="002E50AA" w:rsidP="00CF7E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289EF3DF" w14:textId="77777777" w:rsidR="002E50AA" w:rsidRPr="00CF7ED9" w:rsidRDefault="002E50AA" w:rsidP="00CF7ED9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6,668</w:t>
            </w:r>
          </w:p>
        </w:tc>
      </w:tr>
      <w:tr w:rsidR="002E50AA" w:rsidRPr="00CF7ED9" w14:paraId="4DB3863C" w14:textId="77777777" w:rsidTr="00D54E47">
        <w:tc>
          <w:tcPr>
            <w:tcW w:w="5220" w:type="dxa"/>
          </w:tcPr>
          <w:p w14:paraId="60BE849A" w14:textId="77777777" w:rsidR="002E50AA" w:rsidRPr="00CF7ED9" w:rsidRDefault="002E50AA" w:rsidP="00CF7ED9">
            <w:pPr>
              <w:spacing w:line="240" w:lineRule="auto"/>
              <w:ind w:left="23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7F2018F" w14:textId="77777777" w:rsidR="002E50AA" w:rsidRPr="00CF7ED9" w:rsidRDefault="002E50AA" w:rsidP="00CF7E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7,199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3276DB" w14:textId="77777777" w:rsidR="002E50AA" w:rsidRPr="00CF7ED9" w:rsidRDefault="002E50AA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D069A55" w14:textId="77777777" w:rsidR="002E50AA" w:rsidRPr="00CF7ED9" w:rsidRDefault="002E50AA" w:rsidP="00CF7ED9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108" w:right="-108" w:hanging="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(6,396)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15B827F" w14:textId="77777777" w:rsidR="002E50AA" w:rsidRPr="00CF7ED9" w:rsidRDefault="002E50AA" w:rsidP="00CF7E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6,370</w:t>
            </w:r>
          </w:p>
        </w:tc>
        <w:tc>
          <w:tcPr>
            <w:tcW w:w="270" w:type="dxa"/>
            <w:shd w:val="clear" w:color="auto" w:fill="auto"/>
          </w:tcPr>
          <w:p w14:paraId="5EAA3740" w14:textId="77777777" w:rsidR="002E50AA" w:rsidRPr="00CF7ED9" w:rsidRDefault="002E50AA" w:rsidP="00CF7E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4316687E" w14:textId="77777777" w:rsidR="002E50AA" w:rsidRPr="00CF7ED9" w:rsidRDefault="002E50AA" w:rsidP="00CF7ED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(5,686)</w:t>
            </w:r>
          </w:p>
        </w:tc>
      </w:tr>
    </w:tbl>
    <w:p w14:paraId="7B318B2D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lastRenderedPageBreak/>
        <w:t>แม้ว่าการวิเคราะห์นี้ไม่ได้คำนึงถ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ๆ</w:t>
      </w:r>
    </w:p>
    <w:p w14:paraId="36B54651" w14:textId="77777777" w:rsidR="001513DF" w:rsidRPr="00CF7ED9" w:rsidRDefault="001513DF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576CC3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B7321" w:rsidRPr="00CF7ED9">
        <w:rPr>
          <w:rFonts w:asciiTheme="majorBidi" w:hAnsiTheme="majorBidi" w:cstheme="majorBidi"/>
          <w:sz w:val="30"/>
          <w:szCs w:val="30"/>
          <w:cs/>
        </w:rPr>
        <w:t>5 เมษายน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 256</w:t>
      </w:r>
      <w:r w:rsidR="007B7321" w:rsidRPr="00CF7ED9">
        <w:rPr>
          <w:rFonts w:asciiTheme="majorBidi" w:hAnsiTheme="majorBidi" w:cstheme="majorBidi"/>
          <w:sz w:val="30"/>
          <w:szCs w:val="30"/>
          <w:cs/>
        </w:rPr>
        <w:t>2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 พระราชบัญญัติคุ้มครองแรงงาน</w:t>
      </w:r>
      <w:r w:rsidR="007B7321" w:rsidRPr="00CF7ED9">
        <w:rPr>
          <w:rFonts w:asciiTheme="majorBidi" w:hAnsiTheme="majorBidi" w:cstheme="majorBidi"/>
          <w:sz w:val="30"/>
          <w:szCs w:val="30"/>
          <w:cs/>
        </w:rPr>
        <w:t>ได้ถูกปรับปรุง</w:t>
      </w:r>
      <w:r w:rsidR="00B5297A">
        <w:rPr>
          <w:rFonts w:asciiTheme="majorBidi" w:hAnsiTheme="majorBidi" w:cstheme="majorBidi" w:hint="cs"/>
          <w:sz w:val="30"/>
          <w:szCs w:val="30"/>
          <w:cs/>
        </w:rPr>
        <w:t>และกำหนด</w:t>
      </w:r>
      <w:r w:rsidRPr="00CF7ED9">
        <w:rPr>
          <w:rFonts w:asciiTheme="majorBidi" w:hAnsiTheme="majorBidi" w:cstheme="majorBidi"/>
          <w:sz w:val="30"/>
          <w:szCs w:val="30"/>
          <w:cs/>
        </w:rPr>
        <w:t>ให้นายจ้างต้องจ่ายค่าชดเชยให้ลูกจ้างที่ถูกเลิกจ้างเพิ่มเติม หากลูกจ้างทำงานติดต่อกันครบ 20 ปีขึ้นไป ลูกจ้างมีสิทธิได้รับค่าชดเชยไม่น้อยกว่าค่าจ้างอัตราสุดท้าย 400 วัน กลุ่มบริษัท</w:t>
      </w:r>
      <w:r w:rsidR="007B7321" w:rsidRPr="00CF7ED9">
        <w:rPr>
          <w:rFonts w:asciiTheme="majorBidi" w:hAnsiTheme="majorBidi" w:cstheme="majorBidi"/>
          <w:sz w:val="30"/>
          <w:szCs w:val="30"/>
          <w:cs/>
        </w:rPr>
        <w:t>จึง</w:t>
      </w:r>
      <w:r w:rsidRPr="00CF7ED9">
        <w:rPr>
          <w:rFonts w:asciiTheme="majorBidi" w:hAnsiTheme="majorBidi" w:cstheme="majorBidi"/>
          <w:sz w:val="30"/>
          <w:szCs w:val="30"/>
          <w:cs/>
        </w:rPr>
        <w:t>แก้ไขโครงการผลประโยชน์เมื่อเกษียณแก่พนักงาน</w:t>
      </w:r>
      <w:r w:rsidR="000A5B56" w:rsidRPr="00CF7ED9">
        <w:rPr>
          <w:rFonts w:asciiTheme="majorBidi" w:hAnsiTheme="majorBidi" w:cstheme="majorBidi"/>
          <w:sz w:val="30"/>
          <w:szCs w:val="30"/>
          <w:cs/>
        </w:rPr>
        <w:t>เพื่อให้สอดคล้องกับพระราชบัญญัติคุ้มครองแรงงานฉบับปรับปรุงในไตรมาสสองปี 2562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 จากการแก้ไขโครงการดังกล่าวจะทำให้กลุ่มบริษัทรับรู้ประมาณการหนี้สินผลประโยชน์เมื่อเกษียณอายุ</w:t>
      </w:r>
      <w:r w:rsidR="00613950" w:rsidRPr="00CF7ED9">
        <w:rPr>
          <w:rFonts w:asciiTheme="majorBidi" w:hAnsiTheme="majorBidi" w:cstheme="majorBidi"/>
          <w:sz w:val="30"/>
          <w:szCs w:val="30"/>
          <w:cs/>
        </w:rPr>
        <w:t xml:space="preserve"> ณ วันที่ 30 มิถุนายน 2562 </w:t>
      </w:r>
      <w:r w:rsidRPr="00CF7ED9">
        <w:rPr>
          <w:rFonts w:asciiTheme="majorBidi" w:hAnsiTheme="majorBidi" w:cstheme="majorBidi"/>
          <w:sz w:val="30"/>
          <w:szCs w:val="30"/>
          <w:cs/>
        </w:rPr>
        <w:t>และต้นทุนบริการในอดีต</w:t>
      </w:r>
      <w:r w:rsidR="00613950" w:rsidRPr="00CF7ED9">
        <w:rPr>
          <w:rFonts w:asciiTheme="majorBidi" w:hAnsiTheme="majorBidi" w:cstheme="majorBidi"/>
          <w:sz w:val="30"/>
          <w:szCs w:val="30"/>
          <w:cs/>
        </w:rPr>
        <w:t>เพิ่มขึ้นสำหรับงวดหกเดือนสิ้นสุดวันเดียวกัน</w:t>
      </w:r>
      <w:r w:rsidRPr="00CF7ED9">
        <w:rPr>
          <w:rFonts w:asciiTheme="majorBidi" w:hAnsiTheme="majorBidi" w:cstheme="majorBidi"/>
          <w:sz w:val="30"/>
          <w:szCs w:val="30"/>
          <w:cs/>
        </w:rPr>
        <w:t>ในงบการเงินรวม และงบการเงินเฉพาะกิจการ</w:t>
      </w:r>
      <w:r w:rsidR="00613950" w:rsidRPr="00CF7ED9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8E6967" w:rsidRPr="00CF7ED9">
        <w:rPr>
          <w:rFonts w:asciiTheme="majorBidi" w:hAnsiTheme="majorBidi" w:cstheme="majorBidi"/>
          <w:sz w:val="30"/>
          <w:szCs w:val="30"/>
        </w:rPr>
        <w:t>14.6</w:t>
      </w:r>
      <w:r w:rsidR="00613950" w:rsidRPr="00CF7ED9">
        <w:rPr>
          <w:rFonts w:asciiTheme="majorBidi" w:hAnsiTheme="majorBidi" w:cstheme="majorBidi"/>
          <w:sz w:val="30"/>
          <w:szCs w:val="30"/>
          <w:cs/>
        </w:rPr>
        <w:br/>
      </w:r>
      <w:r w:rsidRPr="00CF7ED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13950" w:rsidRPr="00CF7ED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8E6967" w:rsidRPr="00CF7ED9">
        <w:rPr>
          <w:rFonts w:asciiTheme="majorBidi" w:hAnsiTheme="majorBidi" w:cstheme="majorBidi"/>
          <w:sz w:val="30"/>
          <w:szCs w:val="30"/>
        </w:rPr>
        <w:t>14</w:t>
      </w:r>
      <w:r w:rsidR="00613950" w:rsidRPr="00CF7ED9">
        <w:rPr>
          <w:rFonts w:asciiTheme="majorBidi" w:hAnsiTheme="majorBidi" w:cstheme="majorBidi"/>
          <w:sz w:val="30"/>
          <w:szCs w:val="30"/>
          <w:cs/>
        </w:rPr>
        <w:t>.</w:t>
      </w:r>
      <w:r w:rsidR="008E6967" w:rsidRPr="00CF7ED9">
        <w:rPr>
          <w:rFonts w:asciiTheme="majorBidi" w:hAnsiTheme="majorBidi" w:cstheme="majorBidi"/>
          <w:sz w:val="30"/>
          <w:szCs w:val="30"/>
        </w:rPr>
        <w:t>1</w:t>
      </w:r>
      <w:r w:rsidR="00613950" w:rsidRPr="00CF7ED9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CF7ED9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2BF45ECA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E53F14" w14:textId="77777777" w:rsidR="002D4841" w:rsidRPr="00CF7ED9" w:rsidRDefault="00613950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19</w:t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cs/>
        </w:rPr>
        <w:tab/>
        <w:t>หนี้สินอื่น</w:t>
      </w:r>
    </w:p>
    <w:p w14:paraId="6DB1B7FB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70"/>
        <w:gridCol w:w="270"/>
        <w:gridCol w:w="1170"/>
        <w:gridCol w:w="270"/>
        <w:gridCol w:w="1170"/>
        <w:gridCol w:w="244"/>
        <w:gridCol w:w="1196"/>
      </w:tblGrid>
      <w:tr w:rsidR="002D4841" w:rsidRPr="00CF7ED9" w14:paraId="1BB8DE6D" w14:textId="77777777" w:rsidTr="00793C76">
        <w:trPr>
          <w:trHeight w:val="70"/>
        </w:trPr>
        <w:tc>
          <w:tcPr>
            <w:tcW w:w="3798" w:type="dxa"/>
            <w:vAlign w:val="bottom"/>
          </w:tcPr>
          <w:p w14:paraId="55EC1098" w14:textId="77777777" w:rsidR="002D4841" w:rsidRPr="00CF7ED9" w:rsidRDefault="002D4841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C456D29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E79A4D8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4BB5E256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E50AA" w:rsidRPr="00CF7ED9" w14:paraId="6F5190D0" w14:textId="77777777" w:rsidTr="00793C76">
        <w:trPr>
          <w:trHeight w:val="70"/>
        </w:trPr>
        <w:tc>
          <w:tcPr>
            <w:tcW w:w="3798" w:type="dxa"/>
            <w:vAlign w:val="bottom"/>
          </w:tcPr>
          <w:p w14:paraId="1E39C5A1" w14:textId="77777777" w:rsidR="002E50AA" w:rsidRPr="00CF7ED9" w:rsidRDefault="002E50AA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95F76A6" w14:textId="77777777" w:rsidR="002E50AA" w:rsidRPr="00CF7ED9" w:rsidRDefault="002E50AA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4E578AE1" w14:textId="77777777" w:rsidR="002E50AA" w:rsidRPr="00CF7ED9" w:rsidRDefault="002E50AA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F77CC02" w14:textId="77777777" w:rsidR="002E50AA" w:rsidRPr="00CF7ED9" w:rsidRDefault="002E50AA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01DA1C48" w14:textId="77777777" w:rsidR="002E50AA" w:rsidRPr="00CF7ED9" w:rsidRDefault="002E50AA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77BA86F" w14:textId="77777777" w:rsidR="002E50AA" w:rsidRPr="00CF7ED9" w:rsidRDefault="002E50AA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44" w:type="dxa"/>
          </w:tcPr>
          <w:p w14:paraId="4DF97F98" w14:textId="77777777" w:rsidR="002E50AA" w:rsidRPr="00CF7ED9" w:rsidRDefault="002E50AA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6" w:type="dxa"/>
          </w:tcPr>
          <w:p w14:paraId="77A0CFD2" w14:textId="77777777" w:rsidR="002E50AA" w:rsidRPr="00CF7ED9" w:rsidRDefault="002E50AA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E50AA" w:rsidRPr="00CF7ED9" w14:paraId="17801AC0" w14:textId="77777777" w:rsidTr="00793C76">
        <w:trPr>
          <w:trHeight w:val="70"/>
        </w:trPr>
        <w:tc>
          <w:tcPr>
            <w:tcW w:w="3798" w:type="dxa"/>
            <w:vAlign w:val="bottom"/>
          </w:tcPr>
          <w:p w14:paraId="272D8090" w14:textId="77777777" w:rsidR="002E50AA" w:rsidRPr="00CF7ED9" w:rsidRDefault="002E50AA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A9D7AD" w14:textId="77777777" w:rsidR="002E50AA" w:rsidRPr="00CF7ED9" w:rsidRDefault="002E50AA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69C3C6A3" w14:textId="77777777" w:rsidR="002E50AA" w:rsidRPr="00CF7ED9" w:rsidRDefault="002E50AA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6A83D4C" w14:textId="77777777" w:rsidR="002E50AA" w:rsidRPr="00CF7ED9" w:rsidRDefault="002E50AA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F445D88" w14:textId="77777777" w:rsidR="002E50AA" w:rsidRPr="00CF7ED9" w:rsidRDefault="002E50AA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CC50AD8" w14:textId="77777777" w:rsidR="002E50AA" w:rsidRPr="00CF7ED9" w:rsidRDefault="002E50AA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44" w:type="dxa"/>
          </w:tcPr>
          <w:p w14:paraId="7E3DAB2D" w14:textId="77777777" w:rsidR="002E50AA" w:rsidRPr="00CF7ED9" w:rsidRDefault="002E50AA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96" w:type="dxa"/>
          </w:tcPr>
          <w:p w14:paraId="1EDCCBB8" w14:textId="77777777" w:rsidR="002E50AA" w:rsidRPr="00CF7ED9" w:rsidRDefault="002E50AA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2D4841" w:rsidRPr="00CF7ED9" w14:paraId="39AD0032" w14:textId="77777777" w:rsidTr="00793C76">
        <w:tc>
          <w:tcPr>
            <w:tcW w:w="3798" w:type="dxa"/>
          </w:tcPr>
          <w:p w14:paraId="288F077A" w14:textId="77777777" w:rsidR="002D4841" w:rsidRPr="00CF7ED9" w:rsidRDefault="002D4841" w:rsidP="00CF7ED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21E90FD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0862" w:rsidRPr="00CF7ED9" w14:paraId="448264A8" w14:textId="77777777" w:rsidTr="00793C76">
        <w:tc>
          <w:tcPr>
            <w:tcW w:w="3798" w:type="dxa"/>
          </w:tcPr>
          <w:p w14:paraId="3CED402D" w14:textId="77777777" w:rsidR="00110862" w:rsidRPr="00CF7ED9" w:rsidRDefault="0011086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C3D928" w14:textId="77777777" w:rsidR="00110862" w:rsidRPr="00CF7ED9" w:rsidRDefault="00110862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18</w:t>
            </w:r>
            <w:r w:rsidR="00065FC9" w:rsidRPr="00CF7ED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065FC9" w:rsidRPr="00CF7ED9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270" w:type="dxa"/>
            <w:vAlign w:val="bottom"/>
          </w:tcPr>
          <w:p w14:paraId="186ED96E" w14:textId="77777777" w:rsidR="00110862" w:rsidRPr="00CF7ED9" w:rsidRDefault="00110862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981B36" w14:textId="77777777" w:rsidR="00110862" w:rsidRPr="00CF7ED9" w:rsidRDefault="00110862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161,816</w:t>
            </w:r>
          </w:p>
        </w:tc>
        <w:tc>
          <w:tcPr>
            <w:tcW w:w="270" w:type="dxa"/>
            <w:vAlign w:val="bottom"/>
          </w:tcPr>
          <w:p w14:paraId="3958E70C" w14:textId="77777777" w:rsidR="00110862" w:rsidRPr="00CF7ED9" w:rsidRDefault="0011086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A477BA" w14:textId="77777777" w:rsidR="00110862" w:rsidRPr="00CF7ED9" w:rsidRDefault="00110862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127,744</w:t>
            </w:r>
          </w:p>
        </w:tc>
        <w:tc>
          <w:tcPr>
            <w:tcW w:w="244" w:type="dxa"/>
            <w:vAlign w:val="bottom"/>
          </w:tcPr>
          <w:p w14:paraId="1A91CF2C" w14:textId="77777777" w:rsidR="00110862" w:rsidRPr="00CF7ED9" w:rsidRDefault="00110862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66C59217" w14:textId="77777777" w:rsidR="00110862" w:rsidRPr="00CF7ED9" w:rsidRDefault="00110862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85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,165</w:t>
            </w:r>
          </w:p>
        </w:tc>
      </w:tr>
      <w:tr w:rsidR="00110862" w:rsidRPr="00CF7ED9" w14:paraId="094B42D9" w14:textId="77777777" w:rsidTr="00793C76">
        <w:tc>
          <w:tcPr>
            <w:tcW w:w="3798" w:type="dxa"/>
          </w:tcPr>
          <w:p w14:paraId="595C54E0" w14:textId="77777777" w:rsidR="00110862" w:rsidRPr="00CF7ED9" w:rsidRDefault="0011086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30F908" w14:textId="77777777" w:rsidR="00110862" w:rsidRPr="00CF7ED9" w:rsidRDefault="00A624C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170,225</w:t>
            </w:r>
          </w:p>
        </w:tc>
        <w:tc>
          <w:tcPr>
            <w:tcW w:w="270" w:type="dxa"/>
            <w:vAlign w:val="bottom"/>
          </w:tcPr>
          <w:p w14:paraId="5FCE71B6" w14:textId="77777777" w:rsidR="00110862" w:rsidRPr="00CF7ED9" w:rsidRDefault="00110862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ED29BD" w14:textId="77777777" w:rsidR="00110862" w:rsidRPr="00CF7ED9" w:rsidRDefault="00110862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132,275</w:t>
            </w:r>
          </w:p>
        </w:tc>
        <w:tc>
          <w:tcPr>
            <w:tcW w:w="270" w:type="dxa"/>
            <w:vAlign w:val="bottom"/>
          </w:tcPr>
          <w:p w14:paraId="5E66EA3C" w14:textId="77777777" w:rsidR="00110862" w:rsidRPr="00CF7ED9" w:rsidRDefault="0011086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34F0F1" w14:textId="77777777" w:rsidR="00110862" w:rsidRPr="00CF7ED9" w:rsidRDefault="00110862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  <w:vAlign w:val="bottom"/>
          </w:tcPr>
          <w:p w14:paraId="630C0BAA" w14:textId="77777777" w:rsidR="00110862" w:rsidRPr="00CF7ED9" w:rsidRDefault="00110862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602868D9" w14:textId="77777777" w:rsidR="00110862" w:rsidRPr="00CF7ED9" w:rsidRDefault="00110862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51874" w:rsidRPr="00CF7ED9" w14:paraId="5E1591C1" w14:textId="77777777" w:rsidTr="00793C76">
        <w:tc>
          <w:tcPr>
            <w:tcW w:w="3798" w:type="dxa"/>
          </w:tcPr>
          <w:p w14:paraId="27503588" w14:textId="77777777" w:rsidR="00551874" w:rsidRPr="00CF7ED9" w:rsidRDefault="0055187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บัญชีพักเจ้าหนี้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226CCF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60,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270" w:type="dxa"/>
            <w:vAlign w:val="bottom"/>
          </w:tcPr>
          <w:p w14:paraId="02B52934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FA67DC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270" w:type="dxa"/>
            <w:vAlign w:val="bottom"/>
          </w:tcPr>
          <w:p w14:paraId="736F570F" w14:textId="77777777" w:rsidR="00551874" w:rsidRPr="00CF7ED9" w:rsidRDefault="0055187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6BE033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44" w:type="dxa"/>
            <w:vAlign w:val="bottom"/>
          </w:tcPr>
          <w:p w14:paraId="7284C0D8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69E700C6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</w:tr>
      <w:tr w:rsidR="00551874" w:rsidRPr="00CF7ED9" w14:paraId="3AB92A17" w14:textId="77777777" w:rsidTr="00793C76">
        <w:tc>
          <w:tcPr>
            <w:tcW w:w="3798" w:type="dxa"/>
          </w:tcPr>
          <w:p w14:paraId="7C85938B" w14:textId="77777777" w:rsidR="00551874" w:rsidRPr="00CF7ED9" w:rsidRDefault="0055187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7A340F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43,301</w:t>
            </w:r>
          </w:p>
        </w:tc>
        <w:tc>
          <w:tcPr>
            <w:tcW w:w="270" w:type="dxa"/>
            <w:vAlign w:val="bottom"/>
          </w:tcPr>
          <w:p w14:paraId="0A2BE0F8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624270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42,742</w:t>
            </w:r>
          </w:p>
        </w:tc>
        <w:tc>
          <w:tcPr>
            <w:tcW w:w="270" w:type="dxa"/>
            <w:vAlign w:val="bottom"/>
          </w:tcPr>
          <w:p w14:paraId="649BB34E" w14:textId="77777777" w:rsidR="00551874" w:rsidRPr="00CF7ED9" w:rsidRDefault="0055187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3A9166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43,301</w:t>
            </w:r>
          </w:p>
        </w:tc>
        <w:tc>
          <w:tcPr>
            <w:tcW w:w="244" w:type="dxa"/>
            <w:vAlign w:val="bottom"/>
          </w:tcPr>
          <w:p w14:paraId="15E8DCA2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2164FFE1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42,742</w:t>
            </w:r>
          </w:p>
        </w:tc>
      </w:tr>
      <w:tr w:rsidR="00551874" w:rsidRPr="00CF7ED9" w14:paraId="1E681172" w14:textId="77777777" w:rsidTr="00793C76">
        <w:tc>
          <w:tcPr>
            <w:tcW w:w="3798" w:type="dxa"/>
          </w:tcPr>
          <w:p w14:paraId="6C90758A" w14:textId="766DF198" w:rsidR="00551874" w:rsidRPr="00CF7ED9" w:rsidRDefault="0055187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</w:t>
            </w:r>
            <w:r w:rsidR="008563D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FA3061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12,863</w:t>
            </w:r>
          </w:p>
        </w:tc>
        <w:tc>
          <w:tcPr>
            <w:tcW w:w="270" w:type="dxa"/>
            <w:vAlign w:val="bottom"/>
          </w:tcPr>
          <w:p w14:paraId="251F062E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3CDFD0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3,942</w:t>
            </w:r>
          </w:p>
        </w:tc>
        <w:tc>
          <w:tcPr>
            <w:tcW w:w="270" w:type="dxa"/>
            <w:vAlign w:val="bottom"/>
          </w:tcPr>
          <w:p w14:paraId="646304E1" w14:textId="77777777" w:rsidR="00551874" w:rsidRPr="00CF7ED9" w:rsidRDefault="0055187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BF0F2B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12,863</w:t>
            </w:r>
          </w:p>
        </w:tc>
        <w:tc>
          <w:tcPr>
            <w:tcW w:w="244" w:type="dxa"/>
            <w:vAlign w:val="bottom"/>
          </w:tcPr>
          <w:p w14:paraId="4DB5BFE2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508F2415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3,942</w:t>
            </w:r>
          </w:p>
        </w:tc>
      </w:tr>
      <w:tr w:rsidR="00551874" w:rsidRPr="00CF7ED9" w14:paraId="35EAFDCE" w14:textId="77777777" w:rsidTr="00793C76">
        <w:tc>
          <w:tcPr>
            <w:tcW w:w="3798" w:type="dxa"/>
          </w:tcPr>
          <w:p w14:paraId="197217C3" w14:textId="77777777" w:rsidR="00551874" w:rsidRPr="00CF7ED9" w:rsidRDefault="0055187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ภาษีหัก ณ ที่จ่ายค้างจ่าย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06430B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9,267</w:t>
            </w:r>
          </w:p>
        </w:tc>
        <w:tc>
          <w:tcPr>
            <w:tcW w:w="270" w:type="dxa"/>
            <w:vAlign w:val="bottom"/>
          </w:tcPr>
          <w:p w14:paraId="1046E779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2AC4B5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60,531</w:t>
            </w:r>
          </w:p>
        </w:tc>
        <w:tc>
          <w:tcPr>
            <w:tcW w:w="270" w:type="dxa"/>
            <w:vAlign w:val="bottom"/>
          </w:tcPr>
          <w:p w14:paraId="02C90CA1" w14:textId="77777777" w:rsidR="00551874" w:rsidRPr="00CF7ED9" w:rsidRDefault="0055187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F62ACA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7,334</w:t>
            </w:r>
          </w:p>
        </w:tc>
        <w:tc>
          <w:tcPr>
            <w:tcW w:w="244" w:type="dxa"/>
            <w:vAlign w:val="bottom"/>
          </w:tcPr>
          <w:p w14:paraId="7FD49153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18D81D5B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58,325</w:t>
            </w:r>
          </w:p>
        </w:tc>
      </w:tr>
      <w:tr w:rsidR="00551874" w:rsidRPr="00CF7ED9" w14:paraId="500882B6" w14:textId="77777777" w:rsidTr="00793C76">
        <w:tc>
          <w:tcPr>
            <w:tcW w:w="3798" w:type="dxa"/>
          </w:tcPr>
          <w:p w14:paraId="1317A832" w14:textId="77777777" w:rsidR="00551874" w:rsidRPr="00CF7ED9" w:rsidRDefault="0055187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C5046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17,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270" w:type="dxa"/>
            <w:vAlign w:val="bottom"/>
          </w:tcPr>
          <w:p w14:paraId="40C03332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8CD9F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16,084</w:t>
            </w:r>
          </w:p>
        </w:tc>
        <w:tc>
          <w:tcPr>
            <w:tcW w:w="270" w:type="dxa"/>
            <w:vAlign w:val="bottom"/>
          </w:tcPr>
          <w:p w14:paraId="3D75190A" w14:textId="77777777" w:rsidR="00551874" w:rsidRPr="00CF7ED9" w:rsidRDefault="0055187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4E6B06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13,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244" w:type="dxa"/>
            <w:vAlign w:val="bottom"/>
          </w:tcPr>
          <w:p w14:paraId="6B6CAF93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439897E8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8,374</w:t>
            </w:r>
          </w:p>
        </w:tc>
      </w:tr>
      <w:tr w:rsidR="00551874" w:rsidRPr="00CF7ED9" w14:paraId="277519F8" w14:textId="77777777" w:rsidTr="00793C76">
        <w:tc>
          <w:tcPr>
            <w:tcW w:w="3798" w:type="dxa"/>
          </w:tcPr>
          <w:p w14:paraId="718B5B61" w14:textId="77777777" w:rsidR="00551874" w:rsidRPr="00CF7ED9" w:rsidRDefault="00551874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D7B39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50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781</w:t>
            </w:r>
          </w:p>
        </w:tc>
        <w:tc>
          <w:tcPr>
            <w:tcW w:w="270" w:type="dxa"/>
          </w:tcPr>
          <w:p w14:paraId="73ACEB3B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C9391C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418,068</w:t>
            </w:r>
          </w:p>
        </w:tc>
        <w:tc>
          <w:tcPr>
            <w:tcW w:w="270" w:type="dxa"/>
            <w:vAlign w:val="bottom"/>
          </w:tcPr>
          <w:p w14:paraId="01A0B8A0" w14:textId="77777777" w:rsidR="00551874" w:rsidRPr="00CF7ED9" w:rsidRDefault="00551874" w:rsidP="00CF7E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D77040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265,071</w:t>
            </w:r>
          </w:p>
        </w:tc>
        <w:tc>
          <w:tcPr>
            <w:tcW w:w="244" w:type="dxa"/>
          </w:tcPr>
          <w:p w14:paraId="1CF9FB7B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3D314D73" w14:textId="77777777" w:rsidR="00551874" w:rsidRPr="00CF7ED9" w:rsidRDefault="00551874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199,226</w:t>
            </w:r>
          </w:p>
        </w:tc>
      </w:tr>
    </w:tbl>
    <w:p w14:paraId="52721184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D16C74C" w14:textId="77777777" w:rsidR="00793C76" w:rsidRDefault="00793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DE8A059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2</w:t>
      </w:r>
      <w:r w:rsidR="00613950" w:rsidRPr="00CF7ED9">
        <w:rPr>
          <w:rFonts w:asciiTheme="majorBidi" w:hAnsiTheme="majorBidi" w:cstheme="majorBidi"/>
          <w:b/>
          <w:bCs/>
          <w:sz w:val="30"/>
          <w:szCs w:val="30"/>
          <w:cs/>
        </w:rPr>
        <w:t>0</w:t>
      </w:r>
      <w:r w:rsidRPr="00CF7ED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p w14:paraId="105C6C59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810"/>
        <w:gridCol w:w="270"/>
        <w:gridCol w:w="990"/>
        <w:gridCol w:w="270"/>
        <w:gridCol w:w="1080"/>
        <w:gridCol w:w="236"/>
        <w:gridCol w:w="1024"/>
        <w:gridCol w:w="236"/>
        <w:gridCol w:w="1024"/>
      </w:tblGrid>
      <w:tr w:rsidR="002D4841" w:rsidRPr="00CF7ED9" w14:paraId="547079CD" w14:textId="77777777" w:rsidTr="00793C76">
        <w:trPr>
          <w:cantSplit/>
          <w:tblHeader/>
        </w:trPr>
        <w:tc>
          <w:tcPr>
            <w:tcW w:w="3348" w:type="dxa"/>
          </w:tcPr>
          <w:p w14:paraId="44B5491B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9C2622D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13D6297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860" w:type="dxa"/>
            <w:gridSpan w:val="7"/>
          </w:tcPr>
          <w:p w14:paraId="1AFC19A4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D4841" w:rsidRPr="00CF7ED9" w14:paraId="2D20E5C4" w14:textId="77777777" w:rsidTr="00793C76">
        <w:trPr>
          <w:cantSplit/>
          <w:tblHeader/>
        </w:trPr>
        <w:tc>
          <w:tcPr>
            <w:tcW w:w="3348" w:type="dxa"/>
          </w:tcPr>
          <w:p w14:paraId="79FD836A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DA76076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692C5885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54CD55C" w14:textId="77777777" w:rsidR="002D4841" w:rsidRPr="00CF7ED9" w:rsidRDefault="002E50AA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2D4841"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14:paraId="4FA20B9A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84" w:type="dxa"/>
            <w:gridSpan w:val="3"/>
          </w:tcPr>
          <w:p w14:paraId="16A40357" w14:textId="77777777" w:rsidR="002D4841" w:rsidRPr="00CF7ED9" w:rsidRDefault="002E50AA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 </w:t>
            </w:r>
            <w:r w:rsidR="002D4841"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</w:p>
        </w:tc>
      </w:tr>
      <w:tr w:rsidR="002D4841" w:rsidRPr="00CF7ED9" w14:paraId="5F3287A1" w14:textId="77777777" w:rsidTr="00793C76">
        <w:trPr>
          <w:cantSplit/>
          <w:tblHeader/>
        </w:trPr>
        <w:tc>
          <w:tcPr>
            <w:tcW w:w="3348" w:type="dxa"/>
          </w:tcPr>
          <w:p w14:paraId="621B5CC7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EC3308F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312AB7DD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EDC71ED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</w:tcPr>
          <w:p w14:paraId="7A0B665D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62F2C0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36" w:type="dxa"/>
          </w:tcPr>
          <w:p w14:paraId="4907780E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3E9595CA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14:paraId="0BA04505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1E84941B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2D4841" w:rsidRPr="00CF7ED9" w14:paraId="43524429" w14:textId="77777777" w:rsidTr="00793C76">
        <w:trPr>
          <w:cantSplit/>
          <w:tblHeader/>
        </w:trPr>
        <w:tc>
          <w:tcPr>
            <w:tcW w:w="3348" w:type="dxa"/>
          </w:tcPr>
          <w:p w14:paraId="308A11B1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BD583D9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92FFFCA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1174A7B3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(พันหุ้น /</w:t>
            </w: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D4841" w:rsidRPr="00CF7ED9" w14:paraId="5624D5FE" w14:textId="77777777" w:rsidTr="00793C76">
        <w:trPr>
          <w:cantSplit/>
        </w:trPr>
        <w:tc>
          <w:tcPr>
            <w:tcW w:w="3348" w:type="dxa"/>
          </w:tcPr>
          <w:p w14:paraId="460DB355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16A5A6F0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01FD9B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6B1AE5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F39922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46944E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B43DD8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5B54237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72" w:right="-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5B9FB0B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1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3AE09E47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117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D4841" w:rsidRPr="00CF7ED9" w14:paraId="2E995006" w14:textId="77777777" w:rsidTr="00793C76">
        <w:trPr>
          <w:cantSplit/>
        </w:trPr>
        <w:tc>
          <w:tcPr>
            <w:tcW w:w="3348" w:type="dxa"/>
          </w:tcPr>
          <w:p w14:paraId="5E32670F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</w:t>
            </w:r>
            <w:r w:rsidR="001513DF"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งวด/ปี</w:t>
            </w:r>
          </w:p>
        </w:tc>
        <w:tc>
          <w:tcPr>
            <w:tcW w:w="810" w:type="dxa"/>
          </w:tcPr>
          <w:p w14:paraId="4EA898F8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0138DD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EF36CD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6161903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8CA46F4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3310E7B1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A953E1B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3A7C4C41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4D86272A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108" w:right="-6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2D4841" w:rsidRPr="00CF7ED9" w14:paraId="1D27CD92" w14:textId="77777777" w:rsidTr="00793C76">
        <w:trPr>
          <w:cantSplit/>
        </w:trPr>
        <w:tc>
          <w:tcPr>
            <w:tcW w:w="3348" w:type="dxa"/>
          </w:tcPr>
          <w:p w14:paraId="4A9FC0E2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14:paraId="6DB77B9C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30E03E3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B7EAD1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240,000</w:t>
            </w:r>
          </w:p>
        </w:tc>
        <w:tc>
          <w:tcPr>
            <w:tcW w:w="270" w:type="dxa"/>
          </w:tcPr>
          <w:p w14:paraId="19B8151E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0ED46C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6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2,400,000</w:t>
            </w:r>
          </w:p>
        </w:tc>
        <w:tc>
          <w:tcPr>
            <w:tcW w:w="236" w:type="dxa"/>
          </w:tcPr>
          <w:p w14:paraId="41F819BD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6002DB7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240,000</w:t>
            </w:r>
          </w:p>
        </w:tc>
        <w:tc>
          <w:tcPr>
            <w:tcW w:w="236" w:type="dxa"/>
          </w:tcPr>
          <w:p w14:paraId="2FE6BF51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246473D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08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2,400,000</w:t>
            </w:r>
          </w:p>
        </w:tc>
      </w:tr>
      <w:tr w:rsidR="002D4841" w:rsidRPr="00CF7ED9" w14:paraId="1DA32F72" w14:textId="77777777" w:rsidTr="00793C76">
        <w:trPr>
          <w:cantSplit/>
        </w:trPr>
        <w:tc>
          <w:tcPr>
            <w:tcW w:w="3348" w:type="dxa"/>
          </w:tcPr>
          <w:p w14:paraId="1B062EC9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วันปลาย</w:t>
            </w:r>
            <w:r w:rsidR="001513DF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งวด/ปี</w:t>
            </w:r>
          </w:p>
        </w:tc>
        <w:tc>
          <w:tcPr>
            <w:tcW w:w="810" w:type="dxa"/>
          </w:tcPr>
          <w:p w14:paraId="573D9934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2B44F7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401B935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12AFB4B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F772AC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63"/>
                <w:tab w:val="decimal" w:pos="889"/>
              </w:tabs>
              <w:ind w:left="-108" w:right="-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67F6DEDD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4D0AED6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54D00675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B94919E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89"/>
              </w:tabs>
              <w:ind w:left="-108" w:right="-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2D4841" w:rsidRPr="00CF7ED9" w14:paraId="6D58DF02" w14:textId="77777777" w:rsidTr="00793C76">
        <w:trPr>
          <w:cantSplit/>
        </w:trPr>
        <w:tc>
          <w:tcPr>
            <w:tcW w:w="3348" w:type="dxa"/>
          </w:tcPr>
          <w:p w14:paraId="185FE21D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810" w:type="dxa"/>
          </w:tcPr>
          <w:p w14:paraId="317220C4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25FDBD2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280A7E2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240,000</w:t>
            </w:r>
          </w:p>
        </w:tc>
        <w:tc>
          <w:tcPr>
            <w:tcW w:w="270" w:type="dxa"/>
          </w:tcPr>
          <w:p w14:paraId="0CB56379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B5BF52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6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2,400,000</w:t>
            </w:r>
          </w:p>
        </w:tc>
        <w:tc>
          <w:tcPr>
            <w:tcW w:w="236" w:type="dxa"/>
          </w:tcPr>
          <w:p w14:paraId="487986A1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792EA028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240,000</w:t>
            </w:r>
          </w:p>
        </w:tc>
        <w:tc>
          <w:tcPr>
            <w:tcW w:w="236" w:type="dxa"/>
          </w:tcPr>
          <w:p w14:paraId="0CC31E4A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346DA4D2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0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2,400,000</w:t>
            </w:r>
          </w:p>
        </w:tc>
      </w:tr>
      <w:tr w:rsidR="00B5297A" w:rsidRPr="00CF7ED9" w14:paraId="063CEC65" w14:textId="77777777" w:rsidTr="00793C76">
        <w:trPr>
          <w:cantSplit/>
        </w:trPr>
        <w:tc>
          <w:tcPr>
            <w:tcW w:w="3348" w:type="dxa"/>
          </w:tcPr>
          <w:p w14:paraId="05703DF3" w14:textId="77777777" w:rsidR="00B5297A" w:rsidRPr="00CF7ED9" w:rsidRDefault="00B5297A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E054E3F" w14:textId="77777777" w:rsidR="00B5297A" w:rsidRPr="00CF7ED9" w:rsidRDefault="00B5297A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979EDA" w14:textId="77777777" w:rsidR="00B5297A" w:rsidRPr="00CF7ED9" w:rsidRDefault="00B5297A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B5F47B" w14:textId="77777777" w:rsidR="00B5297A" w:rsidRPr="00CF7ED9" w:rsidRDefault="00B5297A" w:rsidP="00CF7ED9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270B9B8" w14:textId="77777777" w:rsidR="00B5297A" w:rsidRPr="00CF7ED9" w:rsidRDefault="00B5297A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91BA09" w14:textId="77777777" w:rsidR="00B5297A" w:rsidRPr="00CF7ED9" w:rsidRDefault="00B5297A" w:rsidP="00CF7ED9">
            <w:pPr>
              <w:pStyle w:val="30"/>
              <w:tabs>
                <w:tab w:val="clear" w:pos="360"/>
                <w:tab w:val="clear" w:pos="720"/>
                <w:tab w:val="decimal" w:pos="863"/>
              </w:tabs>
              <w:ind w:left="-108" w:right="-6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769ABE36" w14:textId="77777777" w:rsidR="00B5297A" w:rsidRPr="00CF7ED9" w:rsidRDefault="00B5297A" w:rsidP="00CF7ED9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98020BE" w14:textId="77777777" w:rsidR="00B5297A" w:rsidRPr="00CF7ED9" w:rsidRDefault="00B5297A" w:rsidP="00CF7ED9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3374EE11" w14:textId="77777777" w:rsidR="00B5297A" w:rsidRPr="00CF7ED9" w:rsidRDefault="00B5297A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7DDE23C" w14:textId="77777777" w:rsidR="00B5297A" w:rsidRPr="00CF7ED9" w:rsidRDefault="00B5297A" w:rsidP="00CF7ED9">
            <w:pPr>
              <w:pStyle w:val="30"/>
              <w:tabs>
                <w:tab w:val="clear" w:pos="360"/>
                <w:tab w:val="clear" w:pos="720"/>
              </w:tabs>
              <w:ind w:left="-108" w:right="-6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2D4841" w:rsidRPr="00CF7ED9" w14:paraId="058080A4" w14:textId="77777777" w:rsidTr="00793C76">
        <w:trPr>
          <w:cantSplit/>
        </w:trPr>
        <w:tc>
          <w:tcPr>
            <w:tcW w:w="3348" w:type="dxa"/>
          </w:tcPr>
          <w:p w14:paraId="6A4594F0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10" w:type="dxa"/>
          </w:tcPr>
          <w:p w14:paraId="0A6FA883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05D96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3345F1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90F1188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220663A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63"/>
              </w:tabs>
              <w:ind w:left="-108" w:right="-6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7FFE6E0C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5ED0BE4A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09210782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5329CBE9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108" w:right="-6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2D4841" w:rsidRPr="00CF7ED9" w14:paraId="5023278C" w14:textId="77777777" w:rsidTr="00793C76">
        <w:trPr>
          <w:cantSplit/>
        </w:trPr>
        <w:tc>
          <w:tcPr>
            <w:tcW w:w="3348" w:type="dxa"/>
          </w:tcPr>
          <w:p w14:paraId="2DD3C2A2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</w:t>
            </w:r>
            <w:r w:rsidR="001513DF"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งวด/ปี</w:t>
            </w:r>
          </w:p>
        </w:tc>
        <w:tc>
          <w:tcPr>
            <w:tcW w:w="810" w:type="dxa"/>
          </w:tcPr>
          <w:p w14:paraId="2FDE9D64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8C552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C692EA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0FED05B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8C197B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63"/>
              </w:tabs>
              <w:ind w:left="-108" w:right="-6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6BBA8F93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6F22D909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6ED17FF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0BE5080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108" w:right="-6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2D4841" w:rsidRPr="00CF7ED9" w14:paraId="7D4E62E2" w14:textId="77777777" w:rsidTr="00793C76">
        <w:trPr>
          <w:cantSplit/>
        </w:trPr>
        <w:tc>
          <w:tcPr>
            <w:tcW w:w="3348" w:type="dxa"/>
          </w:tcPr>
          <w:p w14:paraId="6FB1192C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14:paraId="781F9BBA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FA61A64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4F56DA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270" w:type="dxa"/>
          </w:tcPr>
          <w:p w14:paraId="48C3D205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B5CE814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6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236" w:type="dxa"/>
          </w:tcPr>
          <w:p w14:paraId="56400E12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268BB54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236" w:type="dxa"/>
          </w:tcPr>
          <w:p w14:paraId="36E769D8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66D465B3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2,000,000</w:t>
            </w:r>
          </w:p>
        </w:tc>
      </w:tr>
      <w:tr w:rsidR="002D4841" w:rsidRPr="00CF7ED9" w14:paraId="311CD33F" w14:textId="77777777" w:rsidTr="00793C76">
        <w:trPr>
          <w:cantSplit/>
        </w:trPr>
        <w:tc>
          <w:tcPr>
            <w:tcW w:w="3348" w:type="dxa"/>
          </w:tcPr>
          <w:p w14:paraId="433476A8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หุ้นสามัญ (ชำระแล้วร้อยละ 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4EB8DCED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5005E65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320A8E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0,000</w:t>
            </w:r>
          </w:p>
        </w:tc>
        <w:tc>
          <w:tcPr>
            <w:tcW w:w="270" w:type="dxa"/>
          </w:tcPr>
          <w:p w14:paraId="0CCBB677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E23B4A4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63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100,000</w:t>
            </w:r>
          </w:p>
        </w:tc>
        <w:tc>
          <w:tcPr>
            <w:tcW w:w="236" w:type="dxa"/>
          </w:tcPr>
          <w:p w14:paraId="3AD5E75F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3B1A01A7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0,000</w:t>
            </w:r>
          </w:p>
        </w:tc>
        <w:tc>
          <w:tcPr>
            <w:tcW w:w="236" w:type="dxa"/>
          </w:tcPr>
          <w:p w14:paraId="6FBE2AD9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6D7EB619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100,000</w:t>
            </w:r>
          </w:p>
        </w:tc>
      </w:tr>
      <w:tr w:rsidR="002D4841" w:rsidRPr="00CF7ED9" w14:paraId="0DBAC1F6" w14:textId="77777777" w:rsidTr="00793C76">
        <w:trPr>
          <w:cantSplit/>
        </w:trPr>
        <w:tc>
          <w:tcPr>
            <w:tcW w:w="3348" w:type="dxa"/>
          </w:tcPr>
          <w:p w14:paraId="39E0DC99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วันปลาย</w:t>
            </w:r>
            <w:r w:rsidR="001513DF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งวด/ปี</w:t>
            </w:r>
          </w:p>
        </w:tc>
        <w:tc>
          <w:tcPr>
            <w:tcW w:w="810" w:type="dxa"/>
          </w:tcPr>
          <w:p w14:paraId="027BA2B7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1E04BF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A8EB0F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94E5680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591AE1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63"/>
              </w:tabs>
              <w:ind w:left="-108" w:right="-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0E69144A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03C19BF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4CB49D70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8089EA4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2D4841" w:rsidRPr="00CF7ED9" w14:paraId="581EF744" w14:textId="77777777" w:rsidTr="00793C76">
        <w:trPr>
          <w:cantSplit/>
        </w:trPr>
        <w:tc>
          <w:tcPr>
            <w:tcW w:w="3348" w:type="dxa"/>
          </w:tcPr>
          <w:p w14:paraId="50AFBFAD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14:paraId="01592A5D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4BAF572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366F115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0,000</w:t>
            </w:r>
          </w:p>
        </w:tc>
        <w:tc>
          <w:tcPr>
            <w:tcW w:w="270" w:type="dxa"/>
          </w:tcPr>
          <w:p w14:paraId="3F3B6954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4485EB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63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2,100,000</w:t>
            </w:r>
          </w:p>
        </w:tc>
        <w:tc>
          <w:tcPr>
            <w:tcW w:w="236" w:type="dxa"/>
          </w:tcPr>
          <w:p w14:paraId="10D27060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742DCAD8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0,000</w:t>
            </w:r>
          </w:p>
        </w:tc>
        <w:tc>
          <w:tcPr>
            <w:tcW w:w="236" w:type="dxa"/>
          </w:tcPr>
          <w:p w14:paraId="1BCBB49C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right="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70DC8D20" w14:textId="77777777" w:rsidR="002D4841" w:rsidRPr="00CF7ED9" w:rsidRDefault="002D4841" w:rsidP="00CF7ED9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2,100,000</w:t>
            </w:r>
          </w:p>
        </w:tc>
      </w:tr>
    </w:tbl>
    <w:p w14:paraId="3700C23F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328BCDC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2</w:t>
      </w:r>
      <w:r w:rsidR="00613950" w:rsidRPr="00CF7ED9">
        <w:rPr>
          <w:rFonts w:asciiTheme="majorBidi" w:hAnsiTheme="majorBidi" w:cstheme="majorBidi"/>
          <w:b/>
          <w:bCs/>
          <w:sz w:val="30"/>
          <w:szCs w:val="30"/>
          <w:cs/>
        </w:rPr>
        <w:t>1</w:t>
      </w:r>
      <w:r w:rsidRPr="00CF7ED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</w:p>
    <w:p w14:paraId="3CE212D2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F8E665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CF7ED9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32AB7DF2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80B6ACD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CF7ED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การจัดสรรกำไร และ/หรือ กำไรสะสม</w:t>
      </w:r>
    </w:p>
    <w:p w14:paraId="690D3C06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3BC48E44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7E92A99B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B819685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ตามบทบัญญัติแห่งประมวลกฎหมายแพ่งและพาณิชย์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บริษัทจะต้องจัดสรรทุนสำรอง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(</w:t>
      </w:r>
      <w:r w:rsidRPr="00CF7ED9">
        <w:rPr>
          <w:rFonts w:asciiTheme="majorBidi" w:hAnsiTheme="majorBidi" w:cstheme="majorBidi"/>
          <w:sz w:val="30"/>
          <w:szCs w:val="30"/>
        </w:rPr>
        <w:t>“</w:t>
      </w:r>
      <w:r w:rsidRPr="00CF7ED9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CF7ED9">
        <w:rPr>
          <w:rFonts w:asciiTheme="majorBidi" w:hAnsiTheme="majorBidi" w:cstheme="majorBidi"/>
          <w:sz w:val="30"/>
          <w:szCs w:val="30"/>
        </w:rPr>
        <w:t>”</w:t>
      </w:r>
      <w:r w:rsidRPr="00CF7ED9">
        <w:rPr>
          <w:rFonts w:asciiTheme="majorBidi" w:hAnsiTheme="majorBidi" w:cstheme="majorBidi"/>
          <w:sz w:val="30"/>
          <w:szCs w:val="30"/>
          <w:cs/>
        </w:rPr>
        <w:t>)    อย่างน้อยร้อยละ 5 ของกำไรสุทธิทุกครั้งที่มีการจ่ายเงินปันผล จนกว่าสำรองดังกล่าวมีจำนวนไม่น้อยกว่าร้อยละ 10 ของทุนจดทะเบียน เงินสำรองนี้จะนำไปจ่ายเป็นเงินปันผลไม่ได้</w:t>
      </w:r>
      <w:r w:rsidRPr="00CF7ED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157845DC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1CBEB8" w14:textId="77777777" w:rsidR="002D4841" w:rsidRPr="00CF7ED9" w:rsidRDefault="00793C76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ab/>
      </w:r>
      <w:r w:rsidR="002D4841" w:rsidRPr="00CF7ED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องค์ประกอบอื่นของส่วนของเจ้าของ</w:t>
      </w:r>
    </w:p>
    <w:p w14:paraId="63CD82B7" w14:textId="77777777" w:rsidR="002D4841" w:rsidRPr="00B23F9A" w:rsidRDefault="002D4841" w:rsidP="00CF7ED9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E1C9992" w14:textId="77777777" w:rsidR="002D4841" w:rsidRPr="00CF7ED9" w:rsidRDefault="002D4841" w:rsidP="00CF7ED9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กำไรจากการวัดมูลค่าเงินลงทุนเผื่อขาย</w:t>
      </w:r>
    </w:p>
    <w:p w14:paraId="0A3C4FE2" w14:textId="77777777" w:rsidR="002D4841" w:rsidRPr="00B23F9A" w:rsidRDefault="002D4841" w:rsidP="00CF7ED9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6D13C69" w14:textId="77777777" w:rsidR="002D4841" w:rsidRPr="00CF7ED9" w:rsidRDefault="002D4841" w:rsidP="00CF7ED9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กำไรจากการวัดมูลค่าเงินลงทุนเผื่อขายแสดงในส่วนของเจ้าของประกอบด้วยผลรวมการเปลี่ยนแปลงในมูลค่ายุติธรรมของเงินลงทุนเผื่อขายจนกระทั่งมีการตัดรายการหรือเกิดการด้อยค่า</w:t>
      </w:r>
    </w:p>
    <w:p w14:paraId="64076188" w14:textId="77777777" w:rsidR="002D4841" w:rsidRPr="00B23F9A" w:rsidRDefault="002D4841" w:rsidP="00CF7ED9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359300" w14:textId="77777777" w:rsidR="002D4841" w:rsidRPr="00CF7ED9" w:rsidRDefault="002D4841" w:rsidP="00CF7ED9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การเคลื่อนไหวในทุนสำรอง</w:t>
      </w:r>
    </w:p>
    <w:p w14:paraId="44550C64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C9244F" w14:textId="77777777" w:rsidR="002D4841" w:rsidRPr="00CF7ED9" w:rsidRDefault="002D4841" w:rsidP="00CF7ED9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การเคลื่อนไหวในทุนสำรองแสดงรายการในงบแสดงการเปลี่ยนแปลงส่วนของเจ้าของ</w:t>
      </w:r>
    </w:p>
    <w:p w14:paraId="7882A537" w14:textId="77777777" w:rsidR="002D4841" w:rsidRPr="00B23F9A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0929DD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2</w:t>
      </w:r>
      <w:r w:rsidR="00613950" w:rsidRPr="00CF7ED9">
        <w:rPr>
          <w:rFonts w:asciiTheme="majorBidi" w:hAnsiTheme="majorBidi" w:cstheme="majorBidi"/>
          <w:b/>
          <w:bCs/>
          <w:sz w:val="30"/>
          <w:szCs w:val="30"/>
          <w:cs/>
        </w:rPr>
        <w:t>2</w:t>
      </w:r>
      <w:r w:rsidRPr="00CF7ED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รายได้ค่านายหน้า</w:t>
      </w:r>
    </w:p>
    <w:p w14:paraId="4597D8EE" w14:textId="77777777" w:rsidR="00876801" w:rsidRPr="00CF7ED9" w:rsidRDefault="0087680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9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37"/>
        <w:gridCol w:w="236"/>
        <w:gridCol w:w="1209"/>
        <w:gridCol w:w="236"/>
        <w:gridCol w:w="1152"/>
        <w:gridCol w:w="236"/>
        <w:gridCol w:w="1159"/>
      </w:tblGrid>
      <w:tr w:rsidR="00B5297A" w:rsidRPr="00CF7ED9" w14:paraId="54FEF2C2" w14:textId="77777777" w:rsidTr="00804A0D">
        <w:trPr>
          <w:trHeight w:val="70"/>
        </w:trPr>
        <w:tc>
          <w:tcPr>
            <w:tcW w:w="3510" w:type="dxa"/>
            <w:vAlign w:val="bottom"/>
          </w:tcPr>
          <w:p w14:paraId="6D69ED89" w14:textId="77777777" w:rsidR="00B5297A" w:rsidRPr="00B5297A" w:rsidRDefault="00B5297A" w:rsidP="00B5297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2" w:type="dxa"/>
            <w:gridSpan w:val="3"/>
          </w:tcPr>
          <w:p w14:paraId="13CAA120" w14:textId="77777777" w:rsidR="00B5297A" w:rsidRPr="00CF7ED9" w:rsidRDefault="00B5297A" w:rsidP="00B5297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5F9401F2" w14:textId="77777777" w:rsidR="00B5297A" w:rsidRPr="00CF7ED9" w:rsidRDefault="00B5297A" w:rsidP="00B5297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7" w:type="dxa"/>
            <w:gridSpan w:val="3"/>
          </w:tcPr>
          <w:p w14:paraId="4C1B7908" w14:textId="77777777" w:rsidR="00B5297A" w:rsidRPr="00CF7ED9" w:rsidRDefault="00B5297A" w:rsidP="00B5297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5297A" w:rsidRPr="00CF7ED9" w14:paraId="7247E226" w14:textId="77777777" w:rsidTr="00804A0D">
        <w:trPr>
          <w:trHeight w:val="70"/>
        </w:trPr>
        <w:tc>
          <w:tcPr>
            <w:tcW w:w="3510" w:type="dxa"/>
            <w:vAlign w:val="bottom"/>
          </w:tcPr>
          <w:p w14:paraId="53B3E7EC" w14:textId="77777777" w:rsidR="00B5297A" w:rsidRPr="00B5297A" w:rsidRDefault="00B5297A" w:rsidP="00804A0D">
            <w:pPr>
              <w:tabs>
                <w:tab w:val="left" w:pos="90"/>
              </w:tabs>
              <w:spacing w:line="240" w:lineRule="auto"/>
              <w:ind w:left="-18" w:right="-105" w:hanging="12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30</w:t>
            </w: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37" w:type="dxa"/>
          </w:tcPr>
          <w:p w14:paraId="37D534B5" w14:textId="77777777" w:rsidR="00B5297A" w:rsidRPr="00CF7ED9" w:rsidRDefault="00B5297A" w:rsidP="00B5297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0953D3C8" w14:textId="77777777" w:rsidR="00B5297A" w:rsidRPr="00CF7ED9" w:rsidRDefault="00B5297A" w:rsidP="00B5297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9" w:type="dxa"/>
          </w:tcPr>
          <w:p w14:paraId="6FF052D4" w14:textId="77777777" w:rsidR="00B5297A" w:rsidRPr="00CF7ED9" w:rsidRDefault="00B5297A" w:rsidP="00B5297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71A6918A" w14:textId="77777777" w:rsidR="00B5297A" w:rsidRPr="00CF7ED9" w:rsidRDefault="00B5297A" w:rsidP="00B5297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1E2A4529" w14:textId="77777777" w:rsidR="00B5297A" w:rsidRPr="00CF7ED9" w:rsidRDefault="00B5297A" w:rsidP="00B5297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56ABEA45" w14:textId="77777777" w:rsidR="00B5297A" w:rsidRPr="00CF7ED9" w:rsidRDefault="00B5297A" w:rsidP="00B5297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9" w:type="dxa"/>
          </w:tcPr>
          <w:p w14:paraId="1C4731A2" w14:textId="77777777" w:rsidR="00B5297A" w:rsidRPr="00CF7ED9" w:rsidRDefault="00B5297A" w:rsidP="00B5297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B5297A" w:rsidRPr="00CF7ED9" w14:paraId="7C41E8D4" w14:textId="77777777" w:rsidTr="00804A0D">
        <w:tc>
          <w:tcPr>
            <w:tcW w:w="3510" w:type="dxa"/>
          </w:tcPr>
          <w:p w14:paraId="4ABBC4E3" w14:textId="77777777" w:rsidR="00B5297A" w:rsidRPr="00CF7ED9" w:rsidRDefault="00B5297A" w:rsidP="00804A0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465" w:type="dxa"/>
            <w:gridSpan w:val="7"/>
          </w:tcPr>
          <w:p w14:paraId="207D26B0" w14:textId="77777777" w:rsidR="00B5297A" w:rsidRPr="00CF7ED9" w:rsidRDefault="00B5297A" w:rsidP="00B5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297A" w:rsidRPr="00CF7ED9" w14:paraId="68847F50" w14:textId="77777777" w:rsidTr="00804A0D">
        <w:tc>
          <w:tcPr>
            <w:tcW w:w="3510" w:type="dxa"/>
          </w:tcPr>
          <w:p w14:paraId="078E0461" w14:textId="77777777" w:rsidR="00B5297A" w:rsidRPr="00CF7ED9" w:rsidRDefault="00B5297A" w:rsidP="00804A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9"/>
              </w:tabs>
              <w:spacing w:line="240" w:lineRule="auto"/>
              <w:ind w:right="-99" w:hanging="1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237" w:type="dxa"/>
          </w:tcPr>
          <w:p w14:paraId="6E4ABE59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415,303 </w:t>
            </w:r>
          </w:p>
        </w:tc>
        <w:tc>
          <w:tcPr>
            <w:tcW w:w="236" w:type="dxa"/>
          </w:tcPr>
          <w:p w14:paraId="4475569D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6488AFA8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596,640</w:t>
            </w:r>
          </w:p>
        </w:tc>
        <w:tc>
          <w:tcPr>
            <w:tcW w:w="236" w:type="dxa"/>
          </w:tcPr>
          <w:p w14:paraId="6AC7AC13" w14:textId="77777777" w:rsidR="00B5297A" w:rsidRPr="00CF7ED9" w:rsidRDefault="00B5297A" w:rsidP="00B5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9215243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415,303 </w:t>
            </w:r>
          </w:p>
        </w:tc>
        <w:tc>
          <w:tcPr>
            <w:tcW w:w="236" w:type="dxa"/>
          </w:tcPr>
          <w:p w14:paraId="5E5D8378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4897619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596,640</w:t>
            </w:r>
          </w:p>
        </w:tc>
      </w:tr>
      <w:tr w:rsidR="00B5297A" w:rsidRPr="00CF7ED9" w14:paraId="4DF168B2" w14:textId="77777777" w:rsidTr="00804A0D">
        <w:tc>
          <w:tcPr>
            <w:tcW w:w="3510" w:type="dxa"/>
          </w:tcPr>
          <w:p w14:paraId="3E14FEEC" w14:textId="77777777" w:rsidR="00B5297A" w:rsidRPr="00CF7ED9" w:rsidRDefault="00B5297A" w:rsidP="00804A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99" w:hanging="1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ค่านายหน้าจากการซื้อขายสัญญาซื้อขาย</w:t>
            </w:r>
          </w:p>
          <w:p w14:paraId="46847BED" w14:textId="77777777" w:rsidR="00B5297A" w:rsidRPr="00CF7ED9" w:rsidRDefault="00B5297A" w:rsidP="00804A0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279" w:right="-99" w:hanging="1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639304EB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3092B3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41,471</w:t>
            </w:r>
          </w:p>
        </w:tc>
        <w:tc>
          <w:tcPr>
            <w:tcW w:w="236" w:type="dxa"/>
          </w:tcPr>
          <w:p w14:paraId="5478A302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33127698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5C6A27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68,926</w:t>
            </w:r>
          </w:p>
        </w:tc>
        <w:tc>
          <w:tcPr>
            <w:tcW w:w="236" w:type="dxa"/>
          </w:tcPr>
          <w:p w14:paraId="02613835" w14:textId="77777777" w:rsidR="00B5297A" w:rsidRPr="00CF7ED9" w:rsidRDefault="00B5297A" w:rsidP="00B5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6B5FB27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710652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41,471</w:t>
            </w:r>
          </w:p>
        </w:tc>
        <w:tc>
          <w:tcPr>
            <w:tcW w:w="236" w:type="dxa"/>
          </w:tcPr>
          <w:p w14:paraId="010C7200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57E275E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B911EC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68,926</w:t>
            </w:r>
          </w:p>
        </w:tc>
      </w:tr>
      <w:tr w:rsidR="00B5297A" w:rsidRPr="00CF7ED9" w14:paraId="510BA58A" w14:textId="77777777" w:rsidTr="00804A0D">
        <w:tc>
          <w:tcPr>
            <w:tcW w:w="3510" w:type="dxa"/>
          </w:tcPr>
          <w:p w14:paraId="414A45F6" w14:textId="77777777" w:rsidR="00B5297A" w:rsidRPr="00CF7ED9" w:rsidRDefault="00B5297A" w:rsidP="00804A0D">
            <w:pPr>
              <w:spacing w:line="240" w:lineRule="auto"/>
              <w:ind w:hanging="1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596ACB47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456,774</w:t>
            </w:r>
          </w:p>
        </w:tc>
        <w:tc>
          <w:tcPr>
            <w:tcW w:w="236" w:type="dxa"/>
          </w:tcPr>
          <w:p w14:paraId="7105459F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724CD500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665,566</w:t>
            </w:r>
          </w:p>
        </w:tc>
        <w:tc>
          <w:tcPr>
            <w:tcW w:w="236" w:type="dxa"/>
            <w:vAlign w:val="bottom"/>
          </w:tcPr>
          <w:p w14:paraId="0894651A" w14:textId="77777777" w:rsidR="00B5297A" w:rsidRPr="00CF7ED9" w:rsidRDefault="00B5297A" w:rsidP="00B5297A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FF752EA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456,774</w:t>
            </w:r>
          </w:p>
        </w:tc>
        <w:tc>
          <w:tcPr>
            <w:tcW w:w="236" w:type="dxa"/>
          </w:tcPr>
          <w:p w14:paraId="0E34A4E4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14A6760E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665,566</w:t>
            </w:r>
          </w:p>
        </w:tc>
      </w:tr>
    </w:tbl>
    <w:p w14:paraId="46DA90A6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9EC1143" w14:textId="77777777" w:rsidR="00793C76" w:rsidRDefault="00793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05F12D5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2</w:t>
      </w:r>
      <w:r w:rsidR="00613950" w:rsidRPr="00CF7ED9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CF7ED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รายได้ค่าธรรมเนียมและบริการ</w:t>
      </w:r>
    </w:p>
    <w:p w14:paraId="5A622089" w14:textId="77777777" w:rsidR="00876801" w:rsidRPr="00CF7ED9" w:rsidRDefault="0087680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51"/>
        <w:gridCol w:w="236"/>
        <w:gridCol w:w="1285"/>
        <w:gridCol w:w="236"/>
        <w:gridCol w:w="1159"/>
        <w:gridCol w:w="236"/>
        <w:gridCol w:w="1168"/>
      </w:tblGrid>
      <w:tr w:rsidR="00876801" w:rsidRPr="00CF7ED9" w14:paraId="16B38C48" w14:textId="77777777" w:rsidTr="00B5297A">
        <w:trPr>
          <w:trHeight w:val="70"/>
        </w:trPr>
        <w:tc>
          <w:tcPr>
            <w:tcW w:w="3600" w:type="dxa"/>
            <w:vAlign w:val="bottom"/>
          </w:tcPr>
          <w:p w14:paraId="01871997" w14:textId="77777777" w:rsidR="00876801" w:rsidRPr="00CF7ED9" w:rsidRDefault="00876801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36ED7459" w14:textId="77777777" w:rsidR="00876801" w:rsidRPr="00CF7ED9" w:rsidRDefault="0087680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4E95408A" w14:textId="77777777" w:rsidR="00876801" w:rsidRPr="00CF7ED9" w:rsidRDefault="0087680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63" w:type="dxa"/>
            <w:gridSpan w:val="3"/>
          </w:tcPr>
          <w:p w14:paraId="4ED9DB01" w14:textId="77777777" w:rsidR="00876801" w:rsidRPr="00CF7ED9" w:rsidRDefault="0087680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5297A" w:rsidRPr="00CF7ED9" w14:paraId="51AFF736" w14:textId="77777777" w:rsidTr="00B5297A">
        <w:trPr>
          <w:trHeight w:val="70"/>
        </w:trPr>
        <w:tc>
          <w:tcPr>
            <w:tcW w:w="3600" w:type="dxa"/>
            <w:vAlign w:val="bottom"/>
          </w:tcPr>
          <w:p w14:paraId="0119749C" w14:textId="77777777" w:rsidR="00B5297A" w:rsidRPr="00B5297A" w:rsidRDefault="00B5297A" w:rsidP="00B5297A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30</w:t>
            </w: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51" w:type="dxa"/>
          </w:tcPr>
          <w:p w14:paraId="489B3EF7" w14:textId="77777777" w:rsidR="00B5297A" w:rsidRPr="00CF7ED9" w:rsidRDefault="00B5297A" w:rsidP="00B5297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06CB6FB6" w14:textId="77777777" w:rsidR="00B5297A" w:rsidRPr="00CF7ED9" w:rsidRDefault="00B5297A" w:rsidP="00B5297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85" w:type="dxa"/>
          </w:tcPr>
          <w:p w14:paraId="45896039" w14:textId="77777777" w:rsidR="00B5297A" w:rsidRPr="00CF7ED9" w:rsidRDefault="00B5297A" w:rsidP="00B5297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423D5302" w14:textId="77777777" w:rsidR="00B5297A" w:rsidRPr="00CF7ED9" w:rsidRDefault="00B5297A" w:rsidP="00B5297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45A64792" w14:textId="77777777" w:rsidR="00B5297A" w:rsidRPr="00CF7ED9" w:rsidRDefault="00B5297A" w:rsidP="00B5297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17148FB2" w14:textId="77777777" w:rsidR="00B5297A" w:rsidRPr="00CF7ED9" w:rsidRDefault="00B5297A" w:rsidP="00B5297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</w:tcPr>
          <w:p w14:paraId="0AD96979" w14:textId="77777777" w:rsidR="00B5297A" w:rsidRPr="00CF7ED9" w:rsidRDefault="00B5297A" w:rsidP="00B5297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B5297A" w:rsidRPr="00CF7ED9" w14:paraId="79EF5F0C" w14:textId="77777777" w:rsidTr="00B5297A">
        <w:tc>
          <w:tcPr>
            <w:tcW w:w="3600" w:type="dxa"/>
          </w:tcPr>
          <w:p w14:paraId="66ABAB8E" w14:textId="77777777" w:rsidR="00B5297A" w:rsidRPr="00CF7ED9" w:rsidRDefault="00B5297A" w:rsidP="00B5297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571" w:type="dxa"/>
            <w:gridSpan w:val="7"/>
          </w:tcPr>
          <w:p w14:paraId="62E157BA" w14:textId="77777777" w:rsidR="00B5297A" w:rsidRPr="00CF7ED9" w:rsidRDefault="00B5297A" w:rsidP="00B5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3778" w:rsidRPr="00CF7ED9" w14:paraId="49C25284" w14:textId="77777777" w:rsidTr="00B5297A">
        <w:tc>
          <w:tcPr>
            <w:tcW w:w="3600" w:type="dxa"/>
          </w:tcPr>
          <w:p w14:paraId="6F1E3F73" w14:textId="77777777" w:rsidR="00D23778" w:rsidRPr="00CF7ED9" w:rsidRDefault="00D23778" w:rsidP="00D2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รายได้จากการบริหารเงินทุน</w:t>
            </w:r>
          </w:p>
        </w:tc>
        <w:tc>
          <w:tcPr>
            <w:tcW w:w="1251" w:type="dxa"/>
          </w:tcPr>
          <w:p w14:paraId="767514C9" w14:textId="77777777" w:rsidR="00D23778" w:rsidRPr="00CF7ED9" w:rsidRDefault="00D23778" w:rsidP="00713C6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59,375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04AB6686" w14:textId="77777777" w:rsidR="00D23778" w:rsidRPr="00CF7ED9" w:rsidRDefault="00D23778" w:rsidP="00D237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E88CDC4" w14:textId="77777777" w:rsidR="00D23778" w:rsidRPr="00CF7ED9" w:rsidRDefault="0041362F" w:rsidP="00713C6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25,903</w:t>
            </w:r>
          </w:p>
        </w:tc>
        <w:tc>
          <w:tcPr>
            <w:tcW w:w="236" w:type="dxa"/>
          </w:tcPr>
          <w:p w14:paraId="214A9CB1" w14:textId="77777777" w:rsidR="00D23778" w:rsidRPr="00CF7ED9" w:rsidRDefault="00D23778" w:rsidP="00D2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669E687" w14:textId="77777777" w:rsidR="00D23778" w:rsidRPr="00CF7ED9" w:rsidRDefault="00D23778" w:rsidP="00D237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BD93AB" w14:textId="77777777" w:rsidR="00D23778" w:rsidRPr="00CF7ED9" w:rsidRDefault="00D23778" w:rsidP="00D23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ED70406" w14:textId="77777777" w:rsidR="00D23778" w:rsidRPr="00CF7ED9" w:rsidRDefault="00D23778" w:rsidP="00D237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7203" w:rsidRPr="00CF7ED9" w14:paraId="6CA40CE6" w14:textId="77777777" w:rsidTr="00B5297A">
        <w:tc>
          <w:tcPr>
            <w:tcW w:w="3600" w:type="dxa"/>
          </w:tcPr>
          <w:p w14:paraId="3EE46101" w14:textId="77777777" w:rsidR="000F7203" w:rsidRPr="00CF7ED9" w:rsidRDefault="000F7203" w:rsidP="000F7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รายได้ค่าธรรมเนียม </w:t>
            </w:r>
            <w:r w:rsidRPr="00CF7ED9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- </w:t>
            </w: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การจัดการ</w:t>
            </w:r>
          </w:p>
          <w:p w14:paraId="5A6A2F0A" w14:textId="77777777" w:rsidR="000F7203" w:rsidRPr="00CF7ED9" w:rsidRDefault="00D23778" w:rsidP="000F7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</w:t>
            </w:r>
            <w:r w:rsidR="000F7203"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กองทุนส่วนบุคคล</w:t>
            </w:r>
          </w:p>
        </w:tc>
        <w:tc>
          <w:tcPr>
            <w:tcW w:w="1251" w:type="dxa"/>
          </w:tcPr>
          <w:p w14:paraId="369B7E02" w14:textId="77777777" w:rsidR="000F7203" w:rsidRPr="00CF7ED9" w:rsidRDefault="000F7203" w:rsidP="00713C6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3DD15F" w14:textId="77777777" w:rsidR="000F7203" w:rsidRPr="00CF7ED9" w:rsidRDefault="000F7203" w:rsidP="00713C6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5,43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0C95D74C" w14:textId="77777777" w:rsidR="000F7203" w:rsidRPr="00CF7ED9" w:rsidRDefault="000F7203" w:rsidP="000F72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B713169" w14:textId="77777777" w:rsidR="000F7203" w:rsidRPr="00CF7ED9" w:rsidRDefault="000F7203" w:rsidP="000F72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8168D3" w14:textId="77777777" w:rsidR="000F7203" w:rsidRPr="00CF7ED9" w:rsidRDefault="000F7203" w:rsidP="00713C6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8,878</w:t>
            </w:r>
          </w:p>
        </w:tc>
        <w:tc>
          <w:tcPr>
            <w:tcW w:w="236" w:type="dxa"/>
          </w:tcPr>
          <w:p w14:paraId="2F9F6535" w14:textId="77777777" w:rsidR="000F7203" w:rsidRPr="00CF7ED9" w:rsidRDefault="000F7203" w:rsidP="000F7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0FA7427" w14:textId="77777777" w:rsidR="000F7203" w:rsidRPr="00CF7ED9" w:rsidRDefault="000F7203" w:rsidP="000F72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46C419" w14:textId="77777777" w:rsidR="000F7203" w:rsidRPr="00CF7ED9" w:rsidRDefault="000F7203" w:rsidP="000F72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5,43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7CDDDB4E" w14:textId="77777777" w:rsidR="000F7203" w:rsidRPr="00CF7ED9" w:rsidRDefault="000F7203" w:rsidP="000F72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63332A6" w14:textId="77777777" w:rsidR="000F7203" w:rsidRPr="00CF7ED9" w:rsidRDefault="000F7203" w:rsidP="000F72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2AF91F" w14:textId="77777777" w:rsidR="000F7203" w:rsidRPr="00CF7ED9" w:rsidRDefault="000F7203" w:rsidP="000F72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8,878</w:t>
            </w:r>
          </w:p>
        </w:tc>
      </w:tr>
      <w:tr w:rsidR="000F7203" w:rsidRPr="00CF7ED9" w14:paraId="110FC3D0" w14:textId="77777777" w:rsidTr="00B5297A">
        <w:tc>
          <w:tcPr>
            <w:tcW w:w="3600" w:type="dxa"/>
          </w:tcPr>
          <w:p w14:paraId="6C8FD04F" w14:textId="77777777" w:rsidR="000F7203" w:rsidRPr="00CF7ED9" w:rsidRDefault="000F7203" w:rsidP="000F7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การจัดจำหน่ายหลักทรัพย์</w:t>
            </w:r>
          </w:p>
        </w:tc>
        <w:tc>
          <w:tcPr>
            <w:tcW w:w="1251" w:type="dxa"/>
          </w:tcPr>
          <w:p w14:paraId="6437512C" w14:textId="77777777" w:rsidR="000F7203" w:rsidRPr="00CF7ED9" w:rsidRDefault="000F7203" w:rsidP="000F72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1,275 </w:t>
            </w:r>
          </w:p>
        </w:tc>
        <w:tc>
          <w:tcPr>
            <w:tcW w:w="236" w:type="dxa"/>
          </w:tcPr>
          <w:p w14:paraId="3931E32C" w14:textId="77777777" w:rsidR="000F7203" w:rsidRPr="00CF7ED9" w:rsidRDefault="000F7203" w:rsidP="000F72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9E4CED3" w14:textId="77777777" w:rsidR="000F7203" w:rsidRPr="00CF7ED9" w:rsidRDefault="000F7203" w:rsidP="000F72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57,272</w:t>
            </w:r>
          </w:p>
        </w:tc>
        <w:tc>
          <w:tcPr>
            <w:tcW w:w="236" w:type="dxa"/>
          </w:tcPr>
          <w:p w14:paraId="69DF4533" w14:textId="77777777" w:rsidR="000F7203" w:rsidRPr="00CF7ED9" w:rsidRDefault="000F7203" w:rsidP="000F7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56E997C" w14:textId="77777777" w:rsidR="000F7203" w:rsidRPr="00CF7ED9" w:rsidRDefault="000F7203" w:rsidP="000F72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1,275 </w:t>
            </w:r>
          </w:p>
        </w:tc>
        <w:tc>
          <w:tcPr>
            <w:tcW w:w="236" w:type="dxa"/>
          </w:tcPr>
          <w:p w14:paraId="6F02E95C" w14:textId="77777777" w:rsidR="000F7203" w:rsidRPr="00CF7ED9" w:rsidRDefault="000F7203" w:rsidP="000F72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DBF5AEB" w14:textId="77777777" w:rsidR="000F7203" w:rsidRPr="00CF7ED9" w:rsidRDefault="000F7203" w:rsidP="000F72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57,272</w:t>
            </w:r>
          </w:p>
        </w:tc>
      </w:tr>
      <w:tr w:rsidR="000F7203" w:rsidRPr="00CF7ED9" w14:paraId="4F6919D8" w14:textId="77777777" w:rsidTr="00B5297A">
        <w:tc>
          <w:tcPr>
            <w:tcW w:w="3600" w:type="dxa"/>
          </w:tcPr>
          <w:p w14:paraId="24D7BF42" w14:textId="77777777" w:rsidR="000F7203" w:rsidRPr="00CF7ED9" w:rsidRDefault="000F7203" w:rsidP="000F7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</w:t>
            </w:r>
            <w:r w:rsidRPr="00CF7ED9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03D0FF67" w14:textId="77777777" w:rsidR="000F7203" w:rsidRPr="00CF7ED9" w:rsidRDefault="000F7203" w:rsidP="000F72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5,963 </w:t>
            </w:r>
          </w:p>
        </w:tc>
        <w:tc>
          <w:tcPr>
            <w:tcW w:w="236" w:type="dxa"/>
            <w:vAlign w:val="bottom"/>
          </w:tcPr>
          <w:p w14:paraId="03E2BD48" w14:textId="77777777" w:rsidR="000F7203" w:rsidRPr="00CF7ED9" w:rsidRDefault="000F7203" w:rsidP="000F72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2C8422BD" w14:textId="77777777" w:rsidR="000F7203" w:rsidRPr="00CF7ED9" w:rsidRDefault="000F7203" w:rsidP="000F72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4,528</w:t>
            </w:r>
          </w:p>
        </w:tc>
        <w:tc>
          <w:tcPr>
            <w:tcW w:w="236" w:type="dxa"/>
            <w:vAlign w:val="bottom"/>
          </w:tcPr>
          <w:p w14:paraId="64356D3F" w14:textId="77777777" w:rsidR="000F7203" w:rsidRPr="00CF7ED9" w:rsidRDefault="000F7203" w:rsidP="000F7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0ACF9C1" w14:textId="77777777" w:rsidR="000F7203" w:rsidRPr="00CF7ED9" w:rsidRDefault="000F7203" w:rsidP="000F72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5,963 </w:t>
            </w:r>
          </w:p>
        </w:tc>
        <w:tc>
          <w:tcPr>
            <w:tcW w:w="236" w:type="dxa"/>
            <w:vAlign w:val="bottom"/>
          </w:tcPr>
          <w:p w14:paraId="36F64239" w14:textId="77777777" w:rsidR="000F7203" w:rsidRPr="00CF7ED9" w:rsidRDefault="000F7203" w:rsidP="000F72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205747C5" w14:textId="77777777" w:rsidR="000F7203" w:rsidRPr="00CF7ED9" w:rsidRDefault="000F7203" w:rsidP="000F72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4,528</w:t>
            </w:r>
          </w:p>
        </w:tc>
      </w:tr>
      <w:tr w:rsidR="000F7203" w:rsidRPr="00CF7ED9" w14:paraId="395E4464" w14:textId="77777777" w:rsidTr="00B5297A">
        <w:tc>
          <w:tcPr>
            <w:tcW w:w="3600" w:type="dxa"/>
          </w:tcPr>
          <w:p w14:paraId="0E11660A" w14:textId="77777777" w:rsidR="000F7203" w:rsidRPr="00CF7ED9" w:rsidRDefault="000F7203" w:rsidP="000F7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4C8436B1" w14:textId="77777777" w:rsidR="000F7203" w:rsidRPr="00CF7ED9" w:rsidRDefault="000F7203" w:rsidP="000F72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72,043 </w:t>
            </w:r>
          </w:p>
        </w:tc>
        <w:tc>
          <w:tcPr>
            <w:tcW w:w="236" w:type="dxa"/>
          </w:tcPr>
          <w:p w14:paraId="073312D3" w14:textId="77777777" w:rsidR="000F7203" w:rsidRPr="00CF7ED9" w:rsidRDefault="000F7203" w:rsidP="000F72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4D65D90E" w14:textId="77777777" w:rsidR="000F7203" w:rsidRPr="00CF7ED9" w:rsidRDefault="0041362F" w:rsidP="000F72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96,581</w:t>
            </w:r>
          </w:p>
        </w:tc>
        <w:tc>
          <w:tcPr>
            <w:tcW w:w="236" w:type="dxa"/>
            <w:vAlign w:val="bottom"/>
          </w:tcPr>
          <w:p w14:paraId="5744D4F6" w14:textId="77777777" w:rsidR="000F7203" w:rsidRPr="00CF7ED9" w:rsidRDefault="000F7203" w:rsidP="000F72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06AACA45" w14:textId="77777777" w:rsidR="000F7203" w:rsidRPr="00CF7ED9" w:rsidRDefault="000F7203" w:rsidP="000F72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12,668 </w:t>
            </w:r>
          </w:p>
        </w:tc>
        <w:tc>
          <w:tcPr>
            <w:tcW w:w="236" w:type="dxa"/>
          </w:tcPr>
          <w:p w14:paraId="611E77EE" w14:textId="77777777" w:rsidR="000F7203" w:rsidRPr="00CF7ED9" w:rsidRDefault="000F7203" w:rsidP="000F72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68EBCE82" w14:textId="77777777" w:rsidR="000F7203" w:rsidRPr="00CF7ED9" w:rsidRDefault="000F7203" w:rsidP="000F72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70,678</w:t>
            </w:r>
          </w:p>
        </w:tc>
      </w:tr>
    </w:tbl>
    <w:p w14:paraId="70729122" w14:textId="77777777" w:rsidR="008E6967" w:rsidRPr="00CF7ED9" w:rsidRDefault="008E6967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636B943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2</w:t>
      </w:r>
      <w:r w:rsidR="00613950" w:rsidRPr="00CF7ED9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CF7ED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กำไรและผลตอบแทนจากเครื่องมือทางการเงิน</w:t>
      </w:r>
    </w:p>
    <w:p w14:paraId="2C6E3F8B" w14:textId="77777777" w:rsidR="000B1246" w:rsidRPr="00CF7ED9" w:rsidRDefault="000B1246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1237"/>
        <w:gridCol w:w="293"/>
        <w:gridCol w:w="1296"/>
        <w:gridCol w:w="236"/>
        <w:gridCol w:w="1078"/>
        <w:gridCol w:w="236"/>
        <w:gridCol w:w="1204"/>
      </w:tblGrid>
      <w:tr w:rsidR="000B1246" w:rsidRPr="00CF7ED9" w14:paraId="7831B40E" w14:textId="77777777" w:rsidTr="00793C76">
        <w:trPr>
          <w:trHeight w:val="70"/>
        </w:trPr>
        <w:tc>
          <w:tcPr>
            <w:tcW w:w="3528" w:type="dxa"/>
            <w:vAlign w:val="bottom"/>
          </w:tcPr>
          <w:p w14:paraId="1C88893F" w14:textId="77777777" w:rsidR="000B1246" w:rsidRPr="00CF7ED9" w:rsidRDefault="000B1246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6" w:type="dxa"/>
            <w:gridSpan w:val="3"/>
          </w:tcPr>
          <w:p w14:paraId="3D05EFE2" w14:textId="77777777" w:rsidR="000B1246" w:rsidRPr="00CF7ED9" w:rsidRDefault="000B1246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27D07B35" w14:textId="77777777" w:rsidR="000B1246" w:rsidRPr="00CF7ED9" w:rsidRDefault="000B1246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18" w:type="dxa"/>
            <w:gridSpan w:val="3"/>
          </w:tcPr>
          <w:p w14:paraId="04136C63" w14:textId="77777777" w:rsidR="000B1246" w:rsidRPr="00CF7ED9" w:rsidRDefault="000B1246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5297A" w:rsidRPr="00CF7ED9" w14:paraId="2A792A3E" w14:textId="77777777" w:rsidTr="00793C76">
        <w:trPr>
          <w:trHeight w:val="70"/>
        </w:trPr>
        <w:tc>
          <w:tcPr>
            <w:tcW w:w="3528" w:type="dxa"/>
            <w:vAlign w:val="bottom"/>
          </w:tcPr>
          <w:p w14:paraId="25D56FBA" w14:textId="77777777" w:rsidR="00B5297A" w:rsidRPr="00B5297A" w:rsidRDefault="00B5297A" w:rsidP="00B5297A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30</w:t>
            </w: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37" w:type="dxa"/>
          </w:tcPr>
          <w:p w14:paraId="082C091E" w14:textId="77777777" w:rsidR="00B5297A" w:rsidRPr="00CF7ED9" w:rsidRDefault="00B5297A" w:rsidP="00B5297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93" w:type="dxa"/>
          </w:tcPr>
          <w:p w14:paraId="1C666F82" w14:textId="77777777" w:rsidR="00B5297A" w:rsidRPr="00CF7ED9" w:rsidRDefault="00B5297A" w:rsidP="00B5297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6" w:type="dxa"/>
          </w:tcPr>
          <w:p w14:paraId="20D09D21" w14:textId="77777777" w:rsidR="00B5297A" w:rsidRPr="00CF7ED9" w:rsidRDefault="00B5297A" w:rsidP="00B5297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7E28B8BA" w14:textId="77777777" w:rsidR="00B5297A" w:rsidRPr="00CF7ED9" w:rsidRDefault="00B5297A" w:rsidP="00B5297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</w:tcPr>
          <w:p w14:paraId="7B43AB2E" w14:textId="77777777" w:rsidR="00B5297A" w:rsidRPr="00CF7ED9" w:rsidRDefault="00B5297A" w:rsidP="00B5297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6E0B0E67" w14:textId="77777777" w:rsidR="00B5297A" w:rsidRPr="00CF7ED9" w:rsidRDefault="00B5297A" w:rsidP="00B5297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393467A6" w14:textId="77777777" w:rsidR="00B5297A" w:rsidRPr="00CF7ED9" w:rsidRDefault="00B5297A" w:rsidP="00B5297A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B5297A" w:rsidRPr="00CF7ED9" w14:paraId="09542B1D" w14:textId="77777777" w:rsidTr="00793C76">
        <w:trPr>
          <w:trHeight w:val="126"/>
        </w:trPr>
        <w:tc>
          <w:tcPr>
            <w:tcW w:w="3528" w:type="dxa"/>
          </w:tcPr>
          <w:p w14:paraId="05564553" w14:textId="77777777" w:rsidR="00B5297A" w:rsidRPr="00CF7ED9" w:rsidRDefault="00B5297A" w:rsidP="00B5297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580" w:type="dxa"/>
            <w:gridSpan w:val="7"/>
          </w:tcPr>
          <w:p w14:paraId="59AE287D" w14:textId="77777777" w:rsidR="00B5297A" w:rsidRPr="00CF7ED9" w:rsidRDefault="00B5297A" w:rsidP="00B5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297A" w:rsidRPr="00CF7ED9" w14:paraId="7F4EE12F" w14:textId="77777777" w:rsidTr="00793C76">
        <w:trPr>
          <w:trHeight w:val="306"/>
        </w:trPr>
        <w:tc>
          <w:tcPr>
            <w:tcW w:w="3528" w:type="dxa"/>
          </w:tcPr>
          <w:p w14:paraId="7D06B9FE" w14:textId="77777777" w:rsidR="00B5297A" w:rsidRPr="00CF7ED9" w:rsidRDefault="00B5297A" w:rsidP="00B5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(ขาดทุน)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237" w:type="dxa"/>
          </w:tcPr>
          <w:p w14:paraId="061A49E6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180,935 </w:t>
            </w:r>
          </w:p>
        </w:tc>
        <w:tc>
          <w:tcPr>
            <w:tcW w:w="293" w:type="dxa"/>
          </w:tcPr>
          <w:p w14:paraId="3991C383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80652F5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(1,063,576)</w:t>
            </w:r>
          </w:p>
        </w:tc>
        <w:tc>
          <w:tcPr>
            <w:tcW w:w="236" w:type="dxa"/>
          </w:tcPr>
          <w:p w14:paraId="15A936BB" w14:textId="77777777" w:rsidR="00B5297A" w:rsidRPr="00CF7ED9" w:rsidRDefault="00B5297A" w:rsidP="00B5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7A5607A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180,935</w:t>
            </w:r>
          </w:p>
        </w:tc>
        <w:tc>
          <w:tcPr>
            <w:tcW w:w="236" w:type="dxa"/>
          </w:tcPr>
          <w:p w14:paraId="3E72F92B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BCDC016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(1,063,576)</w:t>
            </w:r>
          </w:p>
        </w:tc>
      </w:tr>
      <w:tr w:rsidR="00B5297A" w:rsidRPr="00CF7ED9" w14:paraId="2CD96FE9" w14:textId="77777777" w:rsidTr="00793C76">
        <w:tc>
          <w:tcPr>
            <w:tcW w:w="3528" w:type="dxa"/>
          </w:tcPr>
          <w:p w14:paraId="1021B612" w14:textId="77777777" w:rsidR="00B5297A" w:rsidRPr="00CF7ED9" w:rsidRDefault="00B5297A" w:rsidP="00B5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(ขาดทุน)</w:t>
            </w:r>
            <w:r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จากตราสารอนุพันธ์</w:t>
            </w:r>
          </w:p>
        </w:tc>
        <w:tc>
          <w:tcPr>
            <w:tcW w:w="1237" w:type="dxa"/>
          </w:tcPr>
          <w:p w14:paraId="78529CE3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(76,525)</w:t>
            </w:r>
          </w:p>
        </w:tc>
        <w:tc>
          <w:tcPr>
            <w:tcW w:w="293" w:type="dxa"/>
          </w:tcPr>
          <w:p w14:paraId="1459B431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0627BDD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1,162,431 </w:t>
            </w:r>
          </w:p>
        </w:tc>
        <w:tc>
          <w:tcPr>
            <w:tcW w:w="236" w:type="dxa"/>
          </w:tcPr>
          <w:p w14:paraId="6D36B2BC" w14:textId="77777777" w:rsidR="00B5297A" w:rsidRPr="00CF7ED9" w:rsidRDefault="00B5297A" w:rsidP="00B5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673D440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(76,525)</w:t>
            </w:r>
          </w:p>
        </w:tc>
        <w:tc>
          <w:tcPr>
            <w:tcW w:w="236" w:type="dxa"/>
          </w:tcPr>
          <w:p w14:paraId="04A28221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66EE86" w14:textId="77777777" w:rsidR="00B5297A" w:rsidRPr="00CF7ED9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1,162,431 </w:t>
            </w:r>
          </w:p>
        </w:tc>
      </w:tr>
      <w:tr w:rsidR="00B5297A" w:rsidRPr="00CF7ED9" w14:paraId="4B8A2A07" w14:textId="77777777" w:rsidTr="00793C76">
        <w:tc>
          <w:tcPr>
            <w:tcW w:w="3528" w:type="dxa"/>
          </w:tcPr>
          <w:p w14:paraId="2CA70055" w14:textId="77777777" w:rsidR="00B5297A" w:rsidRPr="00CF7ED9" w:rsidRDefault="00B5297A" w:rsidP="00B5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รายได้ดอกเบี้ยและเงินปันผล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1DC489AF" w14:textId="77777777" w:rsidR="00B5297A" w:rsidRPr="00B5297A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46,892</w:t>
            </w:r>
          </w:p>
        </w:tc>
        <w:tc>
          <w:tcPr>
            <w:tcW w:w="293" w:type="dxa"/>
            <w:vAlign w:val="bottom"/>
          </w:tcPr>
          <w:p w14:paraId="17E2B905" w14:textId="77777777" w:rsidR="00B5297A" w:rsidRPr="00B5297A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FE0C25D" w14:textId="77777777" w:rsidR="00B5297A" w:rsidRPr="00B5297A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250,280</w:t>
            </w:r>
          </w:p>
        </w:tc>
        <w:tc>
          <w:tcPr>
            <w:tcW w:w="236" w:type="dxa"/>
            <w:vAlign w:val="bottom"/>
          </w:tcPr>
          <w:p w14:paraId="1C8D69EA" w14:textId="77777777" w:rsidR="00B5297A" w:rsidRPr="00B5297A" w:rsidRDefault="00B5297A" w:rsidP="00B5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82500DC" w14:textId="77777777" w:rsidR="00B5297A" w:rsidRPr="00B5297A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46,796</w:t>
            </w:r>
          </w:p>
        </w:tc>
        <w:tc>
          <w:tcPr>
            <w:tcW w:w="236" w:type="dxa"/>
            <w:vAlign w:val="bottom"/>
          </w:tcPr>
          <w:p w14:paraId="3E9EE35F" w14:textId="77777777" w:rsidR="00B5297A" w:rsidRPr="00B5297A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0857944" w14:textId="77777777" w:rsidR="00B5297A" w:rsidRPr="00B5297A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250,235</w:t>
            </w:r>
          </w:p>
        </w:tc>
      </w:tr>
      <w:tr w:rsidR="00B5297A" w:rsidRPr="00CF7ED9" w14:paraId="32FF50B4" w14:textId="77777777" w:rsidTr="00793C76">
        <w:tc>
          <w:tcPr>
            <w:tcW w:w="3528" w:type="dxa"/>
          </w:tcPr>
          <w:p w14:paraId="0E7B1FFE" w14:textId="77777777" w:rsidR="00B5297A" w:rsidRPr="00CF7ED9" w:rsidRDefault="00B5297A" w:rsidP="00B5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248717C3" w14:textId="77777777" w:rsidR="00B5297A" w:rsidRPr="00B5297A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151,302</w:t>
            </w:r>
          </w:p>
        </w:tc>
        <w:tc>
          <w:tcPr>
            <w:tcW w:w="293" w:type="dxa"/>
          </w:tcPr>
          <w:p w14:paraId="6DA74810" w14:textId="77777777" w:rsidR="00B5297A" w:rsidRPr="00B5297A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5847ECE" w14:textId="77777777" w:rsidR="00B5297A" w:rsidRPr="00B5297A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349,135</w:t>
            </w:r>
          </w:p>
        </w:tc>
        <w:tc>
          <w:tcPr>
            <w:tcW w:w="236" w:type="dxa"/>
            <w:vAlign w:val="bottom"/>
          </w:tcPr>
          <w:p w14:paraId="07017B62" w14:textId="77777777" w:rsidR="00B5297A" w:rsidRPr="00B5297A" w:rsidRDefault="00B5297A" w:rsidP="00B529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EE70A35" w14:textId="77777777" w:rsidR="00B5297A" w:rsidRPr="00B5297A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151,206</w:t>
            </w:r>
          </w:p>
        </w:tc>
        <w:tc>
          <w:tcPr>
            <w:tcW w:w="236" w:type="dxa"/>
          </w:tcPr>
          <w:p w14:paraId="607F8884" w14:textId="77777777" w:rsidR="00B5297A" w:rsidRPr="00B5297A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7A5140F" w14:textId="77777777" w:rsidR="00B5297A" w:rsidRPr="00B5297A" w:rsidRDefault="00B5297A" w:rsidP="00B5297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349,090</w:t>
            </w:r>
          </w:p>
        </w:tc>
      </w:tr>
    </w:tbl>
    <w:p w14:paraId="07C7C749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634F059" w14:textId="77777777" w:rsidR="008E6967" w:rsidRPr="00CF7ED9" w:rsidRDefault="008E6967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7F53BFC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5297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2</w:t>
      </w:r>
      <w:r w:rsidR="00613950" w:rsidRPr="00B5297A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B5297A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B5297A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14:paraId="660AE81E" w14:textId="77777777" w:rsidR="000B1246" w:rsidRPr="00CF7ED9" w:rsidRDefault="000B1246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9"/>
        <w:gridCol w:w="1285"/>
        <w:gridCol w:w="236"/>
        <w:gridCol w:w="1260"/>
        <w:gridCol w:w="270"/>
        <w:gridCol w:w="1260"/>
      </w:tblGrid>
      <w:tr w:rsidR="002D4841" w:rsidRPr="00CF7ED9" w14:paraId="1FA2A1F1" w14:textId="77777777" w:rsidTr="00D65F57">
        <w:trPr>
          <w:trHeight w:val="70"/>
        </w:trPr>
        <w:tc>
          <w:tcPr>
            <w:tcW w:w="3510" w:type="dxa"/>
            <w:vAlign w:val="bottom"/>
          </w:tcPr>
          <w:p w14:paraId="4B77C23B" w14:textId="77777777" w:rsidR="002D4841" w:rsidRPr="00CF7ED9" w:rsidRDefault="002D4841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4" w:type="dxa"/>
            <w:gridSpan w:val="3"/>
          </w:tcPr>
          <w:p w14:paraId="4C632A86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13632F66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90" w:type="dxa"/>
            <w:gridSpan w:val="3"/>
          </w:tcPr>
          <w:p w14:paraId="5F1E11ED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65F57" w:rsidRPr="00CF7ED9" w14:paraId="3FE0E1D1" w14:textId="77777777" w:rsidTr="00D65F57">
        <w:trPr>
          <w:trHeight w:val="70"/>
        </w:trPr>
        <w:tc>
          <w:tcPr>
            <w:tcW w:w="3510" w:type="dxa"/>
            <w:vAlign w:val="bottom"/>
          </w:tcPr>
          <w:p w14:paraId="3D2B6328" w14:textId="77777777" w:rsidR="00D65F57" w:rsidRPr="00B5297A" w:rsidRDefault="00D65F57" w:rsidP="00D65F57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30</w:t>
            </w: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60" w:type="dxa"/>
          </w:tcPr>
          <w:p w14:paraId="4487CFBF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9" w:type="dxa"/>
          </w:tcPr>
          <w:p w14:paraId="2939A08A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85" w:type="dxa"/>
          </w:tcPr>
          <w:p w14:paraId="22D092EB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61</w:t>
            </w:r>
          </w:p>
        </w:tc>
        <w:tc>
          <w:tcPr>
            <w:tcW w:w="236" w:type="dxa"/>
          </w:tcPr>
          <w:p w14:paraId="36A11178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C28091A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06F2027D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D56394C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61</w:t>
            </w:r>
          </w:p>
        </w:tc>
      </w:tr>
      <w:tr w:rsidR="00D65F57" w:rsidRPr="00CF7ED9" w14:paraId="2F9742D5" w14:textId="77777777" w:rsidTr="00D65F57">
        <w:tc>
          <w:tcPr>
            <w:tcW w:w="3510" w:type="dxa"/>
          </w:tcPr>
          <w:p w14:paraId="3143D429" w14:textId="77777777" w:rsidR="00D65F57" w:rsidRPr="00CF7ED9" w:rsidRDefault="00D65F57" w:rsidP="00D65F5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850" w:type="dxa"/>
            <w:gridSpan w:val="7"/>
          </w:tcPr>
          <w:p w14:paraId="122EFC71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1958" w:rsidRPr="00CF7ED9" w14:paraId="184AA96F" w14:textId="77777777" w:rsidTr="00D65F57">
        <w:tc>
          <w:tcPr>
            <w:tcW w:w="3510" w:type="dxa"/>
          </w:tcPr>
          <w:p w14:paraId="58EBBFAB" w14:textId="78E4BA0D" w:rsidR="00C21958" w:rsidRPr="00CF7ED9" w:rsidRDefault="00E303FF" w:rsidP="00C2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</w:t>
            </w:r>
            <w:r w:rsidR="0041362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การขายพอร์ตลูกค้า</w:t>
            </w:r>
          </w:p>
        </w:tc>
        <w:tc>
          <w:tcPr>
            <w:tcW w:w="1260" w:type="dxa"/>
            <w:shd w:val="clear" w:color="auto" w:fill="auto"/>
          </w:tcPr>
          <w:p w14:paraId="6724D83D" w14:textId="77777777" w:rsidR="00C21958" w:rsidRPr="00CF7ED9" w:rsidRDefault="0041362F" w:rsidP="00C219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111,341</w:t>
            </w:r>
          </w:p>
        </w:tc>
        <w:tc>
          <w:tcPr>
            <w:tcW w:w="279" w:type="dxa"/>
          </w:tcPr>
          <w:p w14:paraId="0B888331" w14:textId="77777777" w:rsidR="00C21958" w:rsidRPr="00CF7ED9" w:rsidRDefault="00C21958" w:rsidP="00C219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F1D98EA" w14:textId="77777777" w:rsidR="00C21958" w:rsidRPr="00CF7ED9" w:rsidRDefault="00C21958" w:rsidP="00C219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3"/>
              </w:tabs>
              <w:spacing w:line="240" w:lineRule="auto"/>
              <w:ind w:left="-108" w:right="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7FFFA1" w14:textId="77777777" w:rsidR="00C21958" w:rsidRPr="00CF7ED9" w:rsidRDefault="00C21958" w:rsidP="00C21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7EAD4A" w14:textId="77777777" w:rsidR="00C21958" w:rsidRPr="00CF7ED9" w:rsidRDefault="0041362F" w:rsidP="00C219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111,341</w:t>
            </w:r>
          </w:p>
        </w:tc>
        <w:tc>
          <w:tcPr>
            <w:tcW w:w="270" w:type="dxa"/>
          </w:tcPr>
          <w:p w14:paraId="40CAB5A4" w14:textId="77777777" w:rsidR="00C21958" w:rsidRPr="00CF7ED9" w:rsidRDefault="00C21958" w:rsidP="00C219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A7328A" w14:textId="77777777" w:rsidR="00C21958" w:rsidRPr="00CF7ED9" w:rsidRDefault="00C21958" w:rsidP="00C2195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4AA9" w:rsidRPr="00CF7ED9" w14:paraId="50774156" w14:textId="77777777" w:rsidTr="00D65F57">
        <w:tc>
          <w:tcPr>
            <w:tcW w:w="3510" w:type="dxa"/>
          </w:tcPr>
          <w:p w14:paraId="0352BDE0" w14:textId="77777777" w:rsidR="002D4AA9" w:rsidRPr="00CF7ED9" w:rsidRDefault="002D4AA9" w:rsidP="002D4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รายได้จากการรับจ้างพัฒนาซอฟต์แวร์</w:t>
            </w:r>
          </w:p>
        </w:tc>
        <w:tc>
          <w:tcPr>
            <w:tcW w:w="1260" w:type="dxa"/>
            <w:shd w:val="clear" w:color="auto" w:fill="auto"/>
          </w:tcPr>
          <w:p w14:paraId="184AF6D8" w14:textId="77777777" w:rsidR="002D4AA9" w:rsidRPr="00CF7ED9" w:rsidRDefault="002D4AA9" w:rsidP="002D4AA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56,500</w:t>
            </w:r>
          </w:p>
        </w:tc>
        <w:tc>
          <w:tcPr>
            <w:tcW w:w="279" w:type="dxa"/>
          </w:tcPr>
          <w:p w14:paraId="0EEC865B" w14:textId="77777777" w:rsidR="002D4AA9" w:rsidRPr="00CF7ED9" w:rsidRDefault="002D4AA9" w:rsidP="002D4AA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2EAF8EC" w14:textId="1B6A2428" w:rsidR="002D4AA9" w:rsidRPr="00CF7ED9" w:rsidRDefault="00A26B83" w:rsidP="002D4AA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87,200</w:t>
            </w:r>
          </w:p>
        </w:tc>
        <w:tc>
          <w:tcPr>
            <w:tcW w:w="236" w:type="dxa"/>
          </w:tcPr>
          <w:p w14:paraId="2B5C417D" w14:textId="77777777" w:rsidR="002D4AA9" w:rsidRPr="00CF7ED9" w:rsidRDefault="002D4AA9" w:rsidP="002D4AA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492464" w14:textId="77777777" w:rsidR="002D4AA9" w:rsidRPr="00CF7ED9" w:rsidRDefault="002D4AA9" w:rsidP="002D4AA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05CAD9" w14:textId="77777777" w:rsidR="002D4AA9" w:rsidRPr="00CF7ED9" w:rsidRDefault="002D4AA9" w:rsidP="002D4AA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43BB5A" w14:textId="77777777" w:rsidR="002D4AA9" w:rsidRPr="00CF7ED9" w:rsidRDefault="002D4AA9" w:rsidP="002D4AA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59F9" w:rsidRPr="00CF7ED9" w14:paraId="0E2C2511" w14:textId="77777777" w:rsidTr="00D65F57">
        <w:tc>
          <w:tcPr>
            <w:tcW w:w="3510" w:type="dxa"/>
          </w:tcPr>
          <w:p w14:paraId="351FE7A7" w14:textId="5ABAC4CC" w:rsidR="00C559F9" w:rsidRPr="00CF7ED9" w:rsidRDefault="00C559F9" w:rsidP="00C5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รายได้ค่าบริการเพื่อสนับสนุนธุรกิจ</w:t>
            </w:r>
          </w:p>
        </w:tc>
        <w:tc>
          <w:tcPr>
            <w:tcW w:w="1260" w:type="dxa"/>
            <w:shd w:val="clear" w:color="auto" w:fill="auto"/>
          </w:tcPr>
          <w:p w14:paraId="2406B900" w14:textId="4A1CAAF6" w:rsidR="00C559F9" w:rsidRDefault="00C559F9" w:rsidP="00C559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14,852</w:t>
            </w:r>
          </w:p>
        </w:tc>
        <w:tc>
          <w:tcPr>
            <w:tcW w:w="279" w:type="dxa"/>
          </w:tcPr>
          <w:p w14:paraId="30F40BD8" w14:textId="77777777" w:rsidR="00C559F9" w:rsidRPr="00CF7ED9" w:rsidRDefault="00C559F9" w:rsidP="00C559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D7724F4" w14:textId="48D78BF0" w:rsidR="00C559F9" w:rsidRDefault="00C559F9" w:rsidP="00A26B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3"/>
              </w:tabs>
              <w:spacing w:line="240" w:lineRule="auto"/>
              <w:ind w:left="-108" w:right="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D1630D" w14:textId="77777777" w:rsidR="00C559F9" w:rsidRPr="00CF7ED9" w:rsidRDefault="00C559F9" w:rsidP="00C559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D1F5B0" w14:textId="10205799" w:rsidR="00C559F9" w:rsidRPr="00CF7ED9" w:rsidRDefault="00C559F9" w:rsidP="00C559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15,726</w:t>
            </w:r>
          </w:p>
        </w:tc>
        <w:tc>
          <w:tcPr>
            <w:tcW w:w="270" w:type="dxa"/>
          </w:tcPr>
          <w:p w14:paraId="2ECB4677" w14:textId="77777777" w:rsidR="00C559F9" w:rsidRPr="00CF7ED9" w:rsidRDefault="00C559F9" w:rsidP="00C559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5B21CA" w14:textId="43CD4127" w:rsidR="00C559F9" w:rsidRPr="00CF7ED9" w:rsidRDefault="00C559F9" w:rsidP="00C559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59F9" w:rsidRPr="00CF7ED9" w14:paraId="0FA29928" w14:textId="77777777" w:rsidTr="00D65F57">
        <w:tc>
          <w:tcPr>
            <w:tcW w:w="3510" w:type="dxa"/>
          </w:tcPr>
          <w:p w14:paraId="0A1271B0" w14:textId="6259AE12" w:rsidR="00C559F9" w:rsidRPr="00CF7ED9" w:rsidRDefault="00C559F9" w:rsidP="00C559F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รายได้ค่าสิทธิในการให้บริการซอฟต์แวร์</w:t>
            </w:r>
          </w:p>
        </w:tc>
        <w:tc>
          <w:tcPr>
            <w:tcW w:w="1260" w:type="dxa"/>
            <w:shd w:val="clear" w:color="auto" w:fill="auto"/>
          </w:tcPr>
          <w:p w14:paraId="00A02091" w14:textId="77777777" w:rsidR="00C559F9" w:rsidRPr="00CF7ED9" w:rsidRDefault="00C559F9" w:rsidP="00C559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14,300</w:t>
            </w:r>
          </w:p>
        </w:tc>
        <w:tc>
          <w:tcPr>
            <w:tcW w:w="279" w:type="dxa"/>
          </w:tcPr>
          <w:p w14:paraId="1A0E13EC" w14:textId="77777777" w:rsidR="00C559F9" w:rsidRPr="00CF7ED9" w:rsidRDefault="00C559F9" w:rsidP="00C559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91F15E2" w14:textId="76CE8687" w:rsidR="00C559F9" w:rsidRPr="00CF7ED9" w:rsidRDefault="00A26B83" w:rsidP="00A26B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63"/>
              </w:tabs>
              <w:spacing w:line="240" w:lineRule="auto"/>
              <w:ind w:left="-108" w:right="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975994" w14:textId="77777777" w:rsidR="00C559F9" w:rsidRPr="00CF7ED9" w:rsidRDefault="00C559F9" w:rsidP="00C5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54561F" w14:textId="77777777" w:rsidR="00C559F9" w:rsidRPr="00CF7ED9" w:rsidRDefault="00C559F9" w:rsidP="00C559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78D32B" w14:textId="77777777" w:rsidR="00C559F9" w:rsidRPr="00CF7ED9" w:rsidRDefault="00C559F9" w:rsidP="00C559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49E9FE" w14:textId="77777777" w:rsidR="00C559F9" w:rsidRPr="00CF7ED9" w:rsidRDefault="00C559F9" w:rsidP="00C559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6B83" w:rsidRPr="00CF7ED9" w14:paraId="30443245" w14:textId="77777777" w:rsidTr="00D65F57">
        <w:tc>
          <w:tcPr>
            <w:tcW w:w="3510" w:type="dxa"/>
          </w:tcPr>
          <w:p w14:paraId="5E1F498F" w14:textId="6FCC626D" w:rsidR="00A26B83" w:rsidRDefault="00A26B83" w:rsidP="00A26B8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รายได้ค่าที่ปรึกษาวิจัยและพัฒนา</w:t>
            </w:r>
          </w:p>
        </w:tc>
        <w:tc>
          <w:tcPr>
            <w:tcW w:w="1260" w:type="dxa"/>
            <w:shd w:val="clear" w:color="auto" w:fill="auto"/>
          </w:tcPr>
          <w:p w14:paraId="7155CC69" w14:textId="0EE8D67B" w:rsidR="00A26B83" w:rsidRDefault="00A26B83" w:rsidP="0082191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38FD3B5" w14:textId="77777777" w:rsidR="00A26B83" w:rsidRPr="00CF7ED9" w:rsidRDefault="00A26B83" w:rsidP="00A26B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FB96819" w14:textId="1578D479" w:rsidR="00A26B83" w:rsidRDefault="00A26B83" w:rsidP="00A26B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08" w:right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75,400</w:t>
            </w:r>
          </w:p>
        </w:tc>
        <w:tc>
          <w:tcPr>
            <w:tcW w:w="236" w:type="dxa"/>
          </w:tcPr>
          <w:p w14:paraId="46DB5A67" w14:textId="77777777" w:rsidR="00A26B83" w:rsidRPr="00CF7ED9" w:rsidRDefault="00A26B83" w:rsidP="00A2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27FAA8" w14:textId="577BEABD" w:rsidR="00A26B83" w:rsidRPr="00CF7ED9" w:rsidRDefault="00A26B83" w:rsidP="00A26B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C7E5AE" w14:textId="77777777" w:rsidR="00A26B83" w:rsidRPr="00CF7ED9" w:rsidRDefault="00A26B83" w:rsidP="00A26B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C33E91" w14:textId="47E94B1F" w:rsidR="00A26B83" w:rsidRPr="00CF7ED9" w:rsidRDefault="00A26B83" w:rsidP="00A26B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6B83" w:rsidRPr="00CF7ED9" w14:paraId="65F36823" w14:textId="77777777" w:rsidTr="00D65F57">
        <w:tc>
          <w:tcPr>
            <w:tcW w:w="3510" w:type="dxa"/>
          </w:tcPr>
          <w:p w14:paraId="426C6FD4" w14:textId="77777777" w:rsidR="00A26B83" w:rsidRPr="00CF7ED9" w:rsidRDefault="00A26B83" w:rsidP="00A2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</w:t>
            </w:r>
            <w:r w:rsidRPr="00CF7ED9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0AF30D" w14:textId="77777777" w:rsidR="00A26B83" w:rsidRPr="00CF7ED9" w:rsidRDefault="00A26B83" w:rsidP="00A26B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5,788</w:t>
            </w:r>
          </w:p>
        </w:tc>
        <w:tc>
          <w:tcPr>
            <w:tcW w:w="279" w:type="dxa"/>
            <w:vAlign w:val="bottom"/>
          </w:tcPr>
          <w:p w14:paraId="201B2E2A" w14:textId="77777777" w:rsidR="00A26B83" w:rsidRPr="00CF7ED9" w:rsidRDefault="00A26B83" w:rsidP="00A26B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DC6BF13" w14:textId="77777777" w:rsidR="00A26B83" w:rsidRPr="00CF7ED9" w:rsidRDefault="00A26B83" w:rsidP="00A26B83">
            <w:pPr>
              <w:tabs>
                <w:tab w:val="clear" w:pos="680"/>
                <w:tab w:val="decimal" w:pos="763"/>
              </w:tabs>
              <w:spacing w:line="240" w:lineRule="auto"/>
              <w:ind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19,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236" w:type="dxa"/>
            <w:vAlign w:val="bottom"/>
          </w:tcPr>
          <w:p w14:paraId="5C9D101F" w14:textId="77777777" w:rsidR="00A26B83" w:rsidRPr="00CF7ED9" w:rsidRDefault="00A26B83" w:rsidP="00A2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805566" w14:textId="77777777" w:rsidR="00A26B83" w:rsidRPr="00CF7ED9" w:rsidRDefault="00A26B83" w:rsidP="00A26B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5,788</w:t>
            </w:r>
          </w:p>
        </w:tc>
        <w:tc>
          <w:tcPr>
            <w:tcW w:w="270" w:type="dxa"/>
          </w:tcPr>
          <w:p w14:paraId="2658DF41" w14:textId="77777777" w:rsidR="00A26B83" w:rsidRPr="00CF7ED9" w:rsidRDefault="00A26B83" w:rsidP="00A26B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79991B" w14:textId="77777777" w:rsidR="00A26B83" w:rsidRPr="00CF7ED9" w:rsidRDefault="00A26B83" w:rsidP="00A26B83">
            <w:pPr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19,194</w:t>
            </w:r>
          </w:p>
        </w:tc>
      </w:tr>
      <w:tr w:rsidR="00A26B83" w:rsidRPr="00CF7ED9" w14:paraId="6DC9C135" w14:textId="77777777" w:rsidTr="00D65F57">
        <w:tc>
          <w:tcPr>
            <w:tcW w:w="3510" w:type="dxa"/>
          </w:tcPr>
          <w:p w14:paraId="45EF03EC" w14:textId="77777777" w:rsidR="00A26B83" w:rsidRPr="00CF7ED9" w:rsidRDefault="00A26B83" w:rsidP="00A26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763C36" w14:textId="77777777" w:rsidR="00A26B83" w:rsidRPr="00CF7ED9" w:rsidRDefault="00A26B83" w:rsidP="00A26B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202,781</w:t>
            </w:r>
          </w:p>
        </w:tc>
        <w:tc>
          <w:tcPr>
            <w:tcW w:w="279" w:type="dxa"/>
          </w:tcPr>
          <w:p w14:paraId="3BF0EEC2" w14:textId="77777777" w:rsidR="00A26B83" w:rsidRPr="00CF7ED9" w:rsidRDefault="00A26B83" w:rsidP="00A26B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25046E28" w14:textId="77777777" w:rsidR="00A26B83" w:rsidRPr="00CF7ED9" w:rsidRDefault="00A26B83" w:rsidP="00A26B83">
            <w:pPr>
              <w:tabs>
                <w:tab w:val="clear" w:pos="680"/>
                <w:tab w:val="decimal" w:pos="763"/>
              </w:tabs>
              <w:spacing w:line="240" w:lineRule="auto"/>
              <w:ind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181,905</w:t>
            </w:r>
          </w:p>
        </w:tc>
        <w:tc>
          <w:tcPr>
            <w:tcW w:w="236" w:type="dxa"/>
            <w:vAlign w:val="bottom"/>
          </w:tcPr>
          <w:p w14:paraId="3602BAAA" w14:textId="77777777" w:rsidR="00A26B83" w:rsidRPr="00CF7ED9" w:rsidRDefault="00A26B83" w:rsidP="00A26B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1BFE633" w14:textId="77777777" w:rsidR="00A26B83" w:rsidRPr="00D65F57" w:rsidRDefault="00A26B83" w:rsidP="00A26B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F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132,855</w:t>
            </w:r>
          </w:p>
        </w:tc>
        <w:tc>
          <w:tcPr>
            <w:tcW w:w="270" w:type="dxa"/>
          </w:tcPr>
          <w:p w14:paraId="59EEEF38" w14:textId="77777777" w:rsidR="00A26B83" w:rsidRPr="00CF7ED9" w:rsidRDefault="00A26B83" w:rsidP="00A26B8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5C1621" w14:textId="77777777" w:rsidR="00A26B83" w:rsidRPr="00CF7ED9" w:rsidRDefault="00A26B83" w:rsidP="00A26B83">
            <w:pPr>
              <w:spacing w:line="240" w:lineRule="auto"/>
              <w:ind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19,194</w:t>
            </w:r>
          </w:p>
        </w:tc>
      </w:tr>
    </w:tbl>
    <w:p w14:paraId="70060A8F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2CFF6FA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613950" w:rsidRPr="00CF7ED9"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CF7ED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ค่าใช้จ่ายผลประโยชน์พนักงาน</w:t>
      </w:r>
    </w:p>
    <w:p w14:paraId="6F42A55E" w14:textId="77777777" w:rsidR="000B1246" w:rsidRPr="00CF7ED9" w:rsidRDefault="000B1246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42"/>
        <w:gridCol w:w="236"/>
        <w:gridCol w:w="1312"/>
        <w:gridCol w:w="236"/>
        <w:gridCol w:w="1294"/>
        <w:gridCol w:w="236"/>
        <w:gridCol w:w="1294"/>
      </w:tblGrid>
      <w:tr w:rsidR="000B1246" w:rsidRPr="00CF7ED9" w14:paraId="5990655C" w14:textId="77777777" w:rsidTr="00D65F57">
        <w:trPr>
          <w:trHeight w:val="70"/>
          <w:tblHeader/>
        </w:trPr>
        <w:tc>
          <w:tcPr>
            <w:tcW w:w="3510" w:type="dxa"/>
            <w:vAlign w:val="bottom"/>
          </w:tcPr>
          <w:p w14:paraId="6ACEEB1A" w14:textId="77777777" w:rsidR="000B1246" w:rsidRPr="00CF7ED9" w:rsidRDefault="000B1246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F1E2A46" w14:textId="77777777" w:rsidR="000B1246" w:rsidRPr="00CF7ED9" w:rsidRDefault="000B1246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63489393" w14:textId="77777777" w:rsidR="000B1246" w:rsidRPr="00CF7ED9" w:rsidRDefault="000B1246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24" w:type="dxa"/>
            <w:gridSpan w:val="3"/>
          </w:tcPr>
          <w:p w14:paraId="72524790" w14:textId="77777777" w:rsidR="000B1246" w:rsidRPr="00CF7ED9" w:rsidRDefault="000B1246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65F57" w:rsidRPr="00CF7ED9" w14:paraId="4CA0DB36" w14:textId="77777777" w:rsidTr="00D65F57">
        <w:trPr>
          <w:trHeight w:val="70"/>
          <w:tblHeader/>
        </w:trPr>
        <w:tc>
          <w:tcPr>
            <w:tcW w:w="3510" w:type="dxa"/>
            <w:vAlign w:val="bottom"/>
          </w:tcPr>
          <w:p w14:paraId="138D529E" w14:textId="77777777" w:rsidR="00D65F57" w:rsidRPr="00B5297A" w:rsidRDefault="00D65F57" w:rsidP="00D65F57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30</w:t>
            </w: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42" w:type="dxa"/>
          </w:tcPr>
          <w:p w14:paraId="2FA722DC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39F112E3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12" w:type="dxa"/>
          </w:tcPr>
          <w:p w14:paraId="706E5472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53AA8C47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50D46B2A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00200F44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</w:tcPr>
          <w:p w14:paraId="68F6517B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D65F57" w:rsidRPr="00CF7ED9" w14:paraId="78547837" w14:textId="77777777" w:rsidTr="00D65F57">
        <w:trPr>
          <w:tblHeader/>
        </w:trPr>
        <w:tc>
          <w:tcPr>
            <w:tcW w:w="3510" w:type="dxa"/>
          </w:tcPr>
          <w:p w14:paraId="520694B0" w14:textId="77777777" w:rsidR="00D65F57" w:rsidRPr="00CF7ED9" w:rsidRDefault="00D65F57" w:rsidP="00D65F5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850" w:type="dxa"/>
            <w:gridSpan w:val="7"/>
          </w:tcPr>
          <w:p w14:paraId="6182F742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5F57" w:rsidRPr="00CF7ED9" w14:paraId="7C859DD2" w14:textId="77777777" w:rsidTr="00D65F57">
        <w:tc>
          <w:tcPr>
            <w:tcW w:w="3510" w:type="dxa"/>
          </w:tcPr>
          <w:p w14:paraId="5B94BCA2" w14:textId="77777777" w:rsidR="00D65F57" w:rsidRPr="00CF7ED9" w:rsidRDefault="00D65F57" w:rsidP="00D65F57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1242" w:type="dxa"/>
          </w:tcPr>
          <w:p w14:paraId="741566FE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372,159</w:t>
            </w:r>
          </w:p>
        </w:tc>
        <w:tc>
          <w:tcPr>
            <w:tcW w:w="236" w:type="dxa"/>
          </w:tcPr>
          <w:p w14:paraId="741D1DCC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</w:tcPr>
          <w:p w14:paraId="1C0D214F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366,245</w:t>
            </w:r>
          </w:p>
        </w:tc>
        <w:tc>
          <w:tcPr>
            <w:tcW w:w="236" w:type="dxa"/>
          </w:tcPr>
          <w:p w14:paraId="3EC39377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FD05CF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296,208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58D4BE46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49468CE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311,194</w:t>
            </w:r>
          </w:p>
        </w:tc>
      </w:tr>
      <w:tr w:rsidR="00D65F57" w:rsidRPr="00CF7ED9" w14:paraId="15F14302" w14:textId="77777777" w:rsidTr="00D65F57">
        <w:tc>
          <w:tcPr>
            <w:tcW w:w="3510" w:type="dxa"/>
          </w:tcPr>
          <w:p w14:paraId="2D046C37" w14:textId="77777777" w:rsidR="00D65F57" w:rsidRPr="00CF7ED9" w:rsidRDefault="00D65F57" w:rsidP="007555D9">
            <w:pPr>
              <w:tabs>
                <w:tab w:val="clear" w:pos="227"/>
              </w:tabs>
              <w:spacing w:line="240" w:lineRule="auto"/>
              <w:ind w:hanging="1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242" w:type="dxa"/>
          </w:tcPr>
          <w:p w14:paraId="1DB83540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11,364</w:t>
            </w:r>
          </w:p>
        </w:tc>
        <w:tc>
          <w:tcPr>
            <w:tcW w:w="236" w:type="dxa"/>
          </w:tcPr>
          <w:p w14:paraId="3EDFA5BA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</w:tcPr>
          <w:p w14:paraId="24E5A35E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9,831</w:t>
            </w:r>
          </w:p>
        </w:tc>
        <w:tc>
          <w:tcPr>
            <w:tcW w:w="236" w:type="dxa"/>
          </w:tcPr>
          <w:p w14:paraId="18B91BFA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072FC99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11,364</w:t>
            </w:r>
          </w:p>
        </w:tc>
        <w:tc>
          <w:tcPr>
            <w:tcW w:w="236" w:type="dxa"/>
          </w:tcPr>
          <w:p w14:paraId="26512498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1F598BD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9,831</w:t>
            </w:r>
          </w:p>
        </w:tc>
      </w:tr>
      <w:tr w:rsidR="00D65F57" w:rsidRPr="00CF7ED9" w14:paraId="4D5E5EAB" w14:textId="77777777" w:rsidTr="00D65F57">
        <w:tc>
          <w:tcPr>
            <w:tcW w:w="3510" w:type="dxa"/>
          </w:tcPr>
          <w:p w14:paraId="63A46DFB" w14:textId="77777777" w:rsidR="00D65F57" w:rsidRPr="00CF7ED9" w:rsidRDefault="00D65F57" w:rsidP="007555D9">
            <w:pPr>
              <w:spacing w:line="240" w:lineRule="auto"/>
              <w:ind w:left="207" w:hanging="220"/>
              <w:jc w:val="thaiDistribute"/>
              <w:rPr>
                <w:rFonts w:asciiTheme="majorBidi" w:hAnsiTheme="majorBidi" w:cstheme="majorBidi"/>
                <w:b/>
                <w:spacing w:val="-6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242" w:type="dxa"/>
          </w:tcPr>
          <w:p w14:paraId="361C1040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25,434</w:t>
            </w:r>
          </w:p>
        </w:tc>
        <w:tc>
          <w:tcPr>
            <w:tcW w:w="236" w:type="dxa"/>
            <w:vAlign w:val="bottom"/>
          </w:tcPr>
          <w:p w14:paraId="6DA82776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66FECD41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6,838</w:t>
            </w:r>
          </w:p>
        </w:tc>
        <w:tc>
          <w:tcPr>
            <w:tcW w:w="236" w:type="dxa"/>
            <w:vAlign w:val="bottom"/>
          </w:tcPr>
          <w:p w14:paraId="58152C53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F5253B4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22,297 </w:t>
            </w:r>
          </w:p>
        </w:tc>
        <w:tc>
          <w:tcPr>
            <w:tcW w:w="236" w:type="dxa"/>
            <w:vAlign w:val="bottom"/>
          </w:tcPr>
          <w:p w14:paraId="5461FB47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DF1B94B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5,919</w:t>
            </w:r>
          </w:p>
        </w:tc>
      </w:tr>
      <w:tr w:rsidR="00D65F57" w:rsidRPr="00CF7ED9" w14:paraId="715778B0" w14:textId="77777777" w:rsidTr="00D65F57">
        <w:tc>
          <w:tcPr>
            <w:tcW w:w="3510" w:type="dxa"/>
          </w:tcPr>
          <w:p w14:paraId="38629998" w14:textId="77777777" w:rsidR="00D65F57" w:rsidRPr="00CF7ED9" w:rsidRDefault="00D65F57" w:rsidP="00D65F57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42" w:type="dxa"/>
          </w:tcPr>
          <w:p w14:paraId="39AB1D08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2,783</w:t>
            </w:r>
          </w:p>
        </w:tc>
        <w:tc>
          <w:tcPr>
            <w:tcW w:w="236" w:type="dxa"/>
          </w:tcPr>
          <w:p w14:paraId="74859A50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</w:tcPr>
          <w:p w14:paraId="447DEA2B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236" w:type="dxa"/>
          </w:tcPr>
          <w:p w14:paraId="2D8D5E3F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3655C92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600 </w:t>
            </w:r>
          </w:p>
        </w:tc>
        <w:tc>
          <w:tcPr>
            <w:tcW w:w="236" w:type="dxa"/>
          </w:tcPr>
          <w:p w14:paraId="029D2409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7C1C53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5F57" w:rsidRPr="00CF7ED9" w14:paraId="1FABC3AC" w14:textId="77777777" w:rsidTr="00D65F57">
        <w:tc>
          <w:tcPr>
            <w:tcW w:w="3510" w:type="dxa"/>
          </w:tcPr>
          <w:p w14:paraId="43BDF54B" w14:textId="77777777" w:rsidR="00D65F57" w:rsidRPr="00CF7ED9" w:rsidRDefault="00D65F57" w:rsidP="00D65F57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 ๆ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97813BD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40,071</w:t>
            </w:r>
          </w:p>
        </w:tc>
        <w:tc>
          <w:tcPr>
            <w:tcW w:w="236" w:type="dxa"/>
            <w:vAlign w:val="bottom"/>
          </w:tcPr>
          <w:p w14:paraId="3E9A1D2A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395DB67D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62,002</w:t>
            </w:r>
          </w:p>
        </w:tc>
        <w:tc>
          <w:tcPr>
            <w:tcW w:w="236" w:type="dxa"/>
            <w:vAlign w:val="bottom"/>
          </w:tcPr>
          <w:p w14:paraId="5B2EB845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A600742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54,375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10340CC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4D9B970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55,554</w:t>
            </w:r>
          </w:p>
        </w:tc>
      </w:tr>
      <w:tr w:rsidR="00D65F57" w:rsidRPr="00CF7ED9" w14:paraId="05850F9D" w14:textId="77777777" w:rsidTr="00D65F57">
        <w:tc>
          <w:tcPr>
            <w:tcW w:w="3510" w:type="dxa"/>
          </w:tcPr>
          <w:p w14:paraId="1B7E69FD" w14:textId="77777777" w:rsidR="00D65F57" w:rsidRPr="00CF7ED9" w:rsidRDefault="00D65F57" w:rsidP="00D65F57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BB4D3D8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451,811</w:t>
            </w:r>
          </w:p>
        </w:tc>
        <w:tc>
          <w:tcPr>
            <w:tcW w:w="236" w:type="dxa"/>
          </w:tcPr>
          <w:p w14:paraId="432FE381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1F37A422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446,116</w:t>
            </w:r>
          </w:p>
        </w:tc>
        <w:tc>
          <w:tcPr>
            <w:tcW w:w="236" w:type="dxa"/>
            <w:vAlign w:val="bottom"/>
          </w:tcPr>
          <w:p w14:paraId="34A05EC8" w14:textId="77777777" w:rsidR="00D65F57" w:rsidRPr="00CF7ED9" w:rsidRDefault="00D65F57" w:rsidP="00D65F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760DB80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384,844</w:t>
            </w:r>
          </w:p>
        </w:tc>
        <w:tc>
          <w:tcPr>
            <w:tcW w:w="236" w:type="dxa"/>
          </w:tcPr>
          <w:p w14:paraId="29D183DC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5BC57E6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382,498</w:t>
            </w:r>
          </w:p>
        </w:tc>
      </w:tr>
    </w:tbl>
    <w:p w14:paraId="5CB4B394" w14:textId="77777777" w:rsidR="000B1246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  <w:r w:rsidRPr="00CF7ED9">
        <w:rPr>
          <w:rFonts w:asciiTheme="majorBidi" w:hAnsiTheme="majorBidi" w:cstheme="majorBidi"/>
          <w:b/>
          <w:i/>
          <w:iCs/>
          <w:sz w:val="30"/>
          <w:szCs w:val="30"/>
          <w:cs/>
        </w:rPr>
        <w:tab/>
      </w:r>
    </w:p>
    <w:p w14:paraId="1B5A21CA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b/>
          <w:i/>
          <w:iCs/>
          <w:sz w:val="30"/>
          <w:szCs w:val="30"/>
          <w:cs/>
        </w:rPr>
        <w:t>โครงการสมทบเงินที่กำหนดไว้</w:t>
      </w:r>
    </w:p>
    <w:p w14:paraId="6BCF00DF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615794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3 ถึงอัตราร้อยละ 1</w:t>
      </w:r>
      <w:r w:rsidRPr="00CF7ED9">
        <w:rPr>
          <w:rFonts w:asciiTheme="majorBidi" w:hAnsiTheme="majorBidi" w:cstheme="majorBidi"/>
          <w:sz w:val="30"/>
          <w:szCs w:val="30"/>
        </w:rPr>
        <w:t>5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3 ถึงอัตราร้อยละ 10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469D09C" w14:textId="1B7C2815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2</w:t>
      </w:r>
      <w:r w:rsidR="00613950" w:rsidRPr="00CF7ED9"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ab/>
        <w:t>ค่าตอบแทนที่จ่ายให้ผู้บริหารสำคัญ</w:t>
      </w:r>
    </w:p>
    <w:p w14:paraId="7A74D6A5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F5B804F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ไม่มีการจ่ายผลประโยชน์อื่นใดแก่กรรมการและพนักงานชั้นบริหารของกลุ่มบริษัทและบริษัทตั้งแต่ระดับผู้จัดการฝ่ายหรือผู้อำนวยการฝ่ายขึ้นไป รวมทั้งตำแหน่งอื่นที่เทียบเท่า นอกเหนือจากผลประโยชน์ที่พึงจ่ายตามปกติซึ่งได้แก่ เงินเดือน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โบนัส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ค่ายานพาหนะ ค่าตอบแทนกรรมการ และสวัสดิการ</w:t>
      </w:r>
      <w:r w:rsidR="00755B92">
        <w:rPr>
          <w:rFonts w:asciiTheme="majorBidi" w:hAnsiTheme="majorBidi" w:cstheme="majorBidi"/>
          <w:sz w:val="30"/>
          <w:szCs w:val="30"/>
          <w:cs/>
        </w:rPr>
        <w:br/>
      </w:r>
      <w:r w:rsidRPr="00CF7ED9">
        <w:rPr>
          <w:rFonts w:asciiTheme="majorBidi" w:hAnsiTheme="majorBidi" w:cstheme="majorBidi"/>
          <w:sz w:val="30"/>
          <w:szCs w:val="30"/>
          <w:cs/>
        </w:rPr>
        <w:t>ต่าง ๆ</w:t>
      </w:r>
    </w:p>
    <w:p w14:paraId="24564705" w14:textId="77777777" w:rsidR="00AC414E" w:rsidRPr="00CF7ED9" w:rsidRDefault="00AC414E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089"/>
        <w:gridCol w:w="236"/>
        <w:gridCol w:w="1195"/>
        <w:gridCol w:w="270"/>
        <w:gridCol w:w="1170"/>
      </w:tblGrid>
      <w:tr w:rsidR="00AC414E" w:rsidRPr="00CF7ED9" w14:paraId="330F7C11" w14:textId="77777777" w:rsidTr="00654924">
        <w:trPr>
          <w:trHeight w:val="70"/>
        </w:trPr>
        <w:tc>
          <w:tcPr>
            <w:tcW w:w="3690" w:type="dxa"/>
            <w:vAlign w:val="bottom"/>
          </w:tcPr>
          <w:p w14:paraId="1CEF4916" w14:textId="77777777" w:rsidR="00AC414E" w:rsidRPr="00CF7ED9" w:rsidRDefault="00AC414E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9" w:type="dxa"/>
            <w:gridSpan w:val="3"/>
          </w:tcPr>
          <w:p w14:paraId="22D3824C" w14:textId="77777777" w:rsidR="00AC414E" w:rsidRPr="00CF7ED9" w:rsidRDefault="00AC414E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273A6505" w14:textId="77777777" w:rsidR="00AC414E" w:rsidRPr="00CF7ED9" w:rsidRDefault="00AC414E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5" w:type="dxa"/>
            <w:gridSpan w:val="3"/>
          </w:tcPr>
          <w:p w14:paraId="06422844" w14:textId="77777777" w:rsidR="00AC414E" w:rsidRPr="00CF7ED9" w:rsidRDefault="00AC414E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65F57" w:rsidRPr="00CF7ED9" w14:paraId="7BC79C18" w14:textId="77777777" w:rsidTr="00654924">
        <w:trPr>
          <w:trHeight w:val="70"/>
        </w:trPr>
        <w:tc>
          <w:tcPr>
            <w:tcW w:w="3690" w:type="dxa"/>
            <w:vAlign w:val="bottom"/>
          </w:tcPr>
          <w:p w14:paraId="741756F6" w14:textId="77777777" w:rsidR="00D65F57" w:rsidRPr="00B5297A" w:rsidRDefault="00D65F57" w:rsidP="00D65F57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30</w:t>
            </w: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60" w:type="dxa"/>
          </w:tcPr>
          <w:p w14:paraId="3E7023D0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6F1AB38F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9" w:type="dxa"/>
          </w:tcPr>
          <w:p w14:paraId="6E675C59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0E4EB5A6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14:paraId="7C9B69C2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71352A1D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F9D9771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D65F57" w:rsidRPr="00CF7ED9" w14:paraId="270EB9B5" w14:textId="77777777" w:rsidTr="00654924">
        <w:tc>
          <w:tcPr>
            <w:tcW w:w="3690" w:type="dxa"/>
          </w:tcPr>
          <w:p w14:paraId="33BC40F3" w14:textId="77777777" w:rsidR="00D65F57" w:rsidRPr="00CF7ED9" w:rsidRDefault="00D65F57" w:rsidP="00D65F5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58148A69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59F9" w:rsidRPr="00CF7ED9" w14:paraId="7F856C8F" w14:textId="77777777" w:rsidTr="00654924">
        <w:tc>
          <w:tcPr>
            <w:tcW w:w="3690" w:type="dxa"/>
          </w:tcPr>
          <w:p w14:paraId="7AF72D3E" w14:textId="756D064E" w:rsidR="00C559F9" w:rsidRPr="00CF7ED9" w:rsidRDefault="00C559F9" w:rsidP="00C559F9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8F9137" w14:textId="051E852C" w:rsidR="00C559F9" w:rsidRPr="00A26B83" w:rsidRDefault="00A26B83" w:rsidP="00C559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26B83">
              <w:rPr>
                <w:rFonts w:asciiTheme="majorBidi" w:hAnsiTheme="majorBidi" w:cstheme="majorBidi"/>
                <w:sz w:val="30"/>
                <w:szCs w:val="30"/>
              </w:rPr>
              <w:t>60,157</w:t>
            </w:r>
          </w:p>
        </w:tc>
        <w:tc>
          <w:tcPr>
            <w:tcW w:w="270" w:type="dxa"/>
            <w:vAlign w:val="bottom"/>
          </w:tcPr>
          <w:p w14:paraId="59C2E82F" w14:textId="77777777" w:rsidR="00C559F9" w:rsidRPr="00CF7ED9" w:rsidRDefault="00C559F9" w:rsidP="00C559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255240FF" w14:textId="6E244CCD" w:rsidR="00C559F9" w:rsidRPr="00CF7ED9" w:rsidRDefault="00C559F9" w:rsidP="001865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26B83">
              <w:rPr>
                <w:rFonts w:asciiTheme="majorBidi" w:hAnsiTheme="majorBidi" w:cstheme="majorBidi"/>
                <w:sz w:val="30"/>
                <w:szCs w:val="30"/>
              </w:rPr>
              <w:t>71,230</w:t>
            </w:r>
          </w:p>
        </w:tc>
        <w:tc>
          <w:tcPr>
            <w:tcW w:w="236" w:type="dxa"/>
            <w:vAlign w:val="bottom"/>
          </w:tcPr>
          <w:p w14:paraId="5F943C05" w14:textId="77777777" w:rsidR="00C559F9" w:rsidRPr="00CF7ED9" w:rsidRDefault="00C559F9" w:rsidP="00C5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4CF6D4C" w14:textId="6F989DC0" w:rsidR="00C559F9" w:rsidRPr="00A26B83" w:rsidRDefault="00C559F9" w:rsidP="00C559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26B83">
              <w:rPr>
                <w:rFonts w:asciiTheme="majorBidi" w:hAnsiTheme="majorBidi" w:cstheme="majorBidi"/>
                <w:sz w:val="30"/>
                <w:szCs w:val="30"/>
              </w:rPr>
              <w:t>33,318</w:t>
            </w:r>
          </w:p>
        </w:tc>
        <w:tc>
          <w:tcPr>
            <w:tcW w:w="270" w:type="dxa"/>
            <w:vAlign w:val="bottom"/>
          </w:tcPr>
          <w:p w14:paraId="34A0E283" w14:textId="77777777" w:rsidR="00C559F9" w:rsidRPr="00A26B83" w:rsidRDefault="00C559F9" w:rsidP="00C559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1E96A1" w14:textId="18C8B5D5" w:rsidR="00C559F9" w:rsidRPr="00A26B83" w:rsidRDefault="00C559F9" w:rsidP="00C559F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26B83">
              <w:rPr>
                <w:rFonts w:asciiTheme="majorBidi" w:hAnsiTheme="majorBidi" w:cstheme="majorBidi"/>
                <w:sz w:val="30"/>
                <w:szCs w:val="30"/>
              </w:rPr>
              <w:t>28,559</w:t>
            </w:r>
          </w:p>
        </w:tc>
      </w:tr>
      <w:tr w:rsidR="00654924" w:rsidRPr="00CF7ED9" w14:paraId="045DC437" w14:textId="77777777" w:rsidTr="00654924">
        <w:tc>
          <w:tcPr>
            <w:tcW w:w="3690" w:type="dxa"/>
          </w:tcPr>
          <w:p w14:paraId="2A0898B8" w14:textId="77777777" w:rsidR="00654924" w:rsidRDefault="00654924" w:rsidP="00654924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ผลประโยชน์หลังออกจากงานของพนักงาน</w:t>
            </w:r>
          </w:p>
          <w:p w14:paraId="3E9ED2FD" w14:textId="54FDDCB3" w:rsidR="00654924" w:rsidRPr="00CF7ED9" w:rsidRDefault="00654924" w:rsidP="00654924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และอื่น 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1101FC" w14:textId="6BD53BDA" w:rsidR="00654924" w:rsidRPr="00A26B83" w:rsidRDefault="00654924" w:rsidP="006549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18,163</w:t>
            </w:r>
          </w:p>
        </w:tc>
        <w:tc>
          <w:tcPr>
            <w:tcW w:w="270" w:type="dxa"/>
            <w:vAlign w:val="bottom"/>
          </w:tcPr>
          <w:p w14:paraId="1D8604BA" w14:textId="77777777" w:rsidR="00654924" w:rsidRPr="00CF7ED9" w:rsidRDefault="00654924" w:rsidP="006549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97027DE" w14:textId="6E661680" w:rsidR="00654924" w:rsidRPr="00A26B83" w:rsidRDefault="00654924" w:rsidP="001865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E3534">
              <w:rPr>
                <w:rFonts w:asciiTheme="majorBidi" w:hAnsiTheme="majorBidi" w:cstheme="majorBidi"/>
                <w:sz w:val="30"/>
                <w:szCs w:val="30"/>
              </w:rPr>
              <w:t>25,66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1EB63064" w14:textId="77777777" w:rsidR="00654924" w:rsidRPr="00CF7ED9" w:rsidRDefault="00654924" w:rsidP="0065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E6B1D68" w14:textId="5D7A1386" w:rsidR="00654924" w:rsidRPr="00A26B83" w:rsidRDefault="00654924" w:rsidP="006549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14,876</w:t>
            </w:r>
          </w:p>
        </w:tc>
        <w:tc>
          <w:tcPr>
            <w:tcW w:w="270" w:type="dxa"/>
            <w:vAlign w:val="bottom"/>
          </w:tcPr>
          <w:p w14:paraId="7E53F7A5" w14:textId="77777777" w:rsidR="00654924" w:rsidRPr="00A26B83" w:rsidRDefault="00654924" w:rsidP="006549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505F1D" w14:textId="2F4BF298" w:rsidR="00654924" w:rsidRPr="00A26B83" w:rsidRDefault="00654924" w:rsidP="006549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24,154</w:t>
            </w:r>
          </w:p>
        </w:tc>
      </w:tr>
      <w:tr w:rsidR="00654924" w:rsidRPr="00CF7ED9" w14:paraId="70ECC0EE" w14:textId="77777777" w:rsidTr="00654924">
        <w:tc>
          <w:tcPr>
            <w:tcW w:w="3690" w:type="dxa"/>
          </w:tcPr>
          <w:p w14:paraId="6758B11F" w14:textId="51844FB5" w:rsidR="00654924" w:rsidRPr="00CF7ED9" w:rsidRDefault="00654924" w:rsidP="00654924">
            <w:pPr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FE128" w14:textId="18E468D2" w:rsidR="00654924" w:rsidRPr="00A26B83" w:rsidRDefault="00654924" w:rsidP="006549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6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78,320</w:t>
            </w:r>
          </w:p>
        </w:tc>
        <w:tc>
          <w:tcPr>
            <w:tcW w:w="270" w:type="dxa"/>
            <w:vAlign w:val="bottom"/>
          </w:tcPr>
          <w:p w14:paraId="3ABD8EC7" w14:textId="77777777" w:rsidR="00654924" w:rsidRPr="00CF7ED9" w:rsidRDefault="00654924" w:rsidP="0065492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51B3A91" w14:textId="3EA24FA5" w:rsidR="00654924" w:rsidRPr="004E3534" w:rsidRDefault="00654924" w:rsidP="0018650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3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vAlign w:val="bottom"/>
          </w:tcPr>
          <w:p w14:paraId="50A29116" w14:textId="77777777" w:rsidR="00654924" w:rsidRPr="00CF7ED9" w:rsidRDefault="00654924" w:rsidP="0065492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4CC9E" w14:textId="4315D01C" w:rsidR="00654924" w:rsidRPr="00A26B83" w:rsidRDefault="00654924" w:rsidP="006549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6B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48,194</w:t>
            </w:r>
          </w:p>
        </w:tc>
        <w:tc>
          <w:tcPr>
            <w:tcW w:w="270" w:type="dxa"/>
          </w:tcPr>
          <w:p w14:paraId="584A71C9" w14:textId="77777777" w:rsidR="00654924" w:rsidRPr="00A26B83" w:rsidRDefault="00654924" w:rsidP="006549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FC0230" w14:textId="1CC2D57F" w:rsidR="00654924" w:rsidRPr="00A26B83" w:rsidRDefault="00654924" w:rsidP="006549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9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52,713</w:t>
            </w:r>
          </w:p>
        </w:tc>
      </w:tr>
    </w:tbl>
    <w:p w14:paraId="45B24DF7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465DEF6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2</w:t>
      </w:r>
      <w:r w:rsidR="00613950" w:rsidRPr="00CF7ED9"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ab/>
        <w:t>ค่าใช้จ่ายอื่น</w:t>
      </w:r>
    </w:p>
    <w:p w14:paraId="3327623A" w14:textId="77777777" w:rsidR="00931942" w:rsidRPr="000F3B83" w:rsidRDefault="00931942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43"/>
        <w:gridCol w:w="1287"/>
        <w:gridCol w:w="243"/>
        <w:gridCol w:w="1197"/>
        <w:gridCol w:w="236"/>
        <w:gridCol w:w="1197"/>
        <w:gridCol w:w="7"/>
      </w:tblGrid>
      <w:tr w:rsidR="00931942" w:rsidRPr="00CF7ED9" w14:paraId="630C8DAC" w14:textId="77777777" w:rsidTr="000F3B83">
        <w:trPr>
          <w:gridAfter w:val="1"/>
          <w:wAfter w:w="7" w:type="dxa"/>
          <w:trHeight w:val="70"/>
        </w:trPr>
        <w:tc>
          <w:tcPr>
            <w:tcW w:w="3690" w:type="dxa"/>
            <w:vAlign w:val="bottom"/>
          </w:tcPr>
          <w:p w14:paraId="08F02344" w14:textId="77777777" w:rsidR="00931942" w:rsidRPr="00CF7ED9" w:rsidRDefault="00931942" w:rsidP="000F3B8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F859328" w14:textId="77777777" w:rsidR="00931942" w:rsidRPr="00CF7ED9" w:rsidRDefault="00931942" w:rsidP="000F3B83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3" w:type="dxa"/>
          </w:tcPr>
          <w:p w14:paraId="426B7339" w14:textId="77777777" w:rsidR="00931942" w:rsidRPr="00CF7ED9" w:rsidRDefault="00931942" w:rsidP="000F3B83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0" w:type="dxa"/>
            <w:gridSpan w:val="3"/>
          </w:tcPr>
          <w:p w14:paraId="2F3017C4" w14:textId="77777777" w:rsidR="00931942" w:rsidRPr="00CF7ED9" w:rsidRDefault="00931942" w:rsidP="000F3B83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65F57" w:rsidRPr="00CF7ED9" w14:paraId="3B4D848B" w14:textId="77777777" w:rsidTr="000F3B83">
        <w:trPr>
          <w:trHeight w:val="70"/>
        </w:trPr>
        <w:tc>
          <w:tcPr>
            <w:tcW w:w="3690" w:type="dxa"/>
            <w:vAlign w:val="bottom"/>
          </w:tcPr>
          <w:p w14:paraId="73A3E6A8" w14:textId="77777777" w:rsidR="00D65F57" w:rsidRPr="00B5297A" w:rsidRDefault="00D65F57" w:rsidP="00D65F57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30</w:t>
            </w: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</w:tcPr>
          <w:p w14:paraId="71D4BFCD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43" w:type="dxa"/>
          </w:tcPr>
          <w:p w14:paraId="09CF1695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87" w:type="dxa"/>
          </w:tcPr>
          <w:p w14:paraId="68A21663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43" w:type="dxa"/>
          </w:tcPr>
          <w:p w14:paraId="2D41C003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4E700A15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3B3F9D0C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gridSpan w:val="2"/>
          </w:tcPr>
          <w:p w14:paraId="1278B1E6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D65F57" w:rsidRPr="00CF7ED9" w14:paraId="79D7259D" w14:textId="77777777" w:rsidTr="000F3B83">
        <w:trPr>
          <w:gridAfter w:val="1"/>
          <w:wAfter w:w="7" w:type="dxa"/>
        </w:trPr>
        <w:tc>
          <w:tcPr>
            <w:tcW w:w="3690" w:type="dxa"/>
          </w:tcPr>
          <w:p w14:paraId="27E2A6FC" w14:textId="77777777" w:rsidR="00D65F57" w:rsidRPr="00CF7ED9" w:rsidRDefault="00D65F57" w:rsidP="00D65F5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573" w:type="dxa"/>
            <w:gridSpan w:val="7"/>
          </w:tcPr>
          <w:p w14:paraId="3D2CC6E5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380" w:lineRule="exact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5F57" w:rsidRPr="00CF7ED9" w14:paraId="21FA35AA" w14:textId="77777777" w:rsidTr="000F3B83">
        <w:tc>
          <w:tcPr>
            <w:tcW w:w="3690" w:type="dxa"/>
          </w:tcPr>
          <w:p w14:paraId="4DCB03DA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170" w:type="dxa"/>
          </w:tcPr>
          <w:p w14:paraId="005F99F1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128,533 </w:t>
            </w:r>
          </w:p>
        </w:tc>
        <w:tc>
          <w:tcPr>
            <w:tcW w:w="243" w:type="dxa"/>
          </w:tcPr>
          <w:p w14:paraId="6EA15A8F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F1C2001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73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,791</w:t>
            </w:r>
          </w:p>
        </w:tc>
        <w:tc>
          <w:tcPr>
            <w:tcW w:w="243" w:type="dxa"/>
          </w:tcPr>
          <w:p w14:paraId="35049890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C5D89C2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7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96,500</w:t>
            </w:r>
          </w:p>
        </w:tc>
        <w:tc>
          <w:tcPr>
            <w:tcW w:w="236" w:type="dxa"/>
          </w:tcPr>
          <w:p w14:paraId="7B7A88DA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26E107EF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62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349</w:t>
            </w:r>
          </w:p>
        </w:tc>
      </w:tr>
      <w:tr w:rsidR="00D65F57" w:rsidRPr="00CF7ED9" w14:paraId="6BC10513" w14:textId="77777777" w:rsidTr="00467FF6">
        <w:tc>
          <w:tcPr>
            <w:tcW w:w="3690" w:type="dxa"/>
          </w:tcPr>
          <w:p w14:paraId="16E98C6F" w14:textId="77777777" w:rsidR="00D65F57" w:rsidRPr="00CF7ED9" w:rsidRDefault="00D65F57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ค่าธรรมเนียมสัญญาบริการเพื่อ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  </w:t>
            </w: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</w:t>
            </w: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สนับสนุนธุรกิจ</w:t>
            </w:r>
          </w:p>
        </w:tc>
        <w:tc>
          <w:tcPr>
            <w:tcW w:w="1170" w:type="dxa"/>
          </w:tcPr>
          <w:p w14:paraId="18BD315A" w14:textId="77777777" w:rsidR="00D65F57" w:rsidRPr="00CF7ED9" w:rsidRDefault="00D65F57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1B17EC" w14:textId="77777777" w:rsidR="00D65F57" w:rsidRPr="00CF7ED9" w:rsidRDefault="00D65F57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  <w:tc>
          <w:tcPr>
            <w:tcW w:w="243" w:type="dxa"/>
          </w:tcPr>
          <w:p w14:paraId="0371847E" w14:textId="77777777" w:rsidR="00D65F57" w:rsidRPr="00CF7ED9" w:rsidRDefault="00D65F57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14:paraId="34F47B63" w14:textId="77777777" w:rsidR="00D65F57" w:rsidRPr="00CF7ED9" w:rsidRDefault="00D65F57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2E65D9" w14:textId="77777777" w:rsidR="00D65F57" w:rsidRPr="00CF7ED9" w:rsidRDefault="00D65F57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28,683</w:t>
            </w:r>
          </w:p>
        </w:tc>
        <w:tc>
          <w:tcPr>
            <w:tcW w:w="243" w:type="dxa"/>
          </w:tcPr>
          <w:p w14:paraId="69060A59" w14:textId="77777777" w:rsidR="00D65F57" w:rsidRPr="00CF7ED9" w:rsidRDefault="00D65F57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7C7F457" w14:textId="77777777" w:rsidR="00D65F57" w:rsidRPr="00CF7ED9" w:rsidRDefault="00D65F57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7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F578AF" w14:textId="77777777" w:rsidR="00D65F57" w:rsidRPr="00CF7ED9" w:rsidRDefault="00D65F57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7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27,20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023AB90" w14:textId="77777777" w:rsidR="00D65F57" w:rsidRPr="00CF7ED9" w:rsidRDefault="00D65F57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637992EB" w14:textId="77777777" w:rsidR="00D65F57" w:rsidRPr="00CF7ED9" w:rsidRDefault="00D65F57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0638E2" w14:textId="77777777" w:rsidR="00D65F57" w:rsidRPr="00CF7ED9" w:rsidRDefault="00D65F57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25,785</w:t>
            </w:r>
          </w:p>
        </w:tc>
      </w:tr>
      <w:tr w:rsidR="00D65F57" w:rsidRPr="00CF7ED9" w14:paraId="73F70DC5" w14:textId="77777777" w:rsidTr="000F3B83">
        <w:tc>
          <w:tcPr>
            <w:tcW w:w="3690" w:type="dxa"/>
          </w:tcPr>
          <w:p w14:paraId="66EC94F9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ค่าใช้จ่ายในการวิจัยและพัฒนา</w:t>
            </w:r>
          </w:p>
        </w:tc>
        <w:tc>
          <w:tcPr>
            <w:tcW w:w="1170" w:type="dxa"/>
          </w:tcPr>
          <w:p w14:paraId="1D1C0407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243" w:type="dxa"/>
          </w:tcPr>
          <w:p w14:paraId="56D345C7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228B6D8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62,249</w:t>
            </w:r>
          </w:p>
        </w:tc>
        <w:tc>
          <w:tcPr>
            <w:tcW w:w="243" w:type="dxa"/>
          </w:tcPr>
          <w:p w14:paraId="6EFB1DE2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2B667C2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1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B7433D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039B32C3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5F57" w:rsidRPr="00CF7ED9" w14:paraId="572AC9D7" w14:textId="77777777" w:rsidTr="00467FF6">
        <w:tc>
          <w:tcPr>
            <w:tcW w:w="3690" w:type="dxa"/>
          </w:tcPr>
          <w:p w14:paraId="67D841D7" w14:textId="77777777" w:rsidR="00D65F57" w:rsidRPr="00CF7ED9" w:rsidRDefault="00D65F57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170" w:type="dxa"/>
          </w:tcPr>
          <w:p w14:paraId="6E62B7EF" w14:textId="77777777" w:rsidR="00D65F57" w:rsidRPr="00CF7ED9" w:rsidRDefault="00D65F57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11,227</w:t>
            </w:r>
          </w:p>
        </w:tc>
        <w:tc>
          <w:tcPr>
            <w:tcW w:w="243" w:type="dxa"/>
          </w:tcPr>
          <w:p w14:paraId="5C373C11" w14:textId="77777777" w:rsidR="00D65F57" w:rsidRPr="00CF7ED9" w:rsidRDefault="00D65F57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E0835E9" w14:textId="77777777" w:rsidR="00D65F57" w:rsidRPr="00CF7ED9" w:rsidRDefault="00D65F57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23,230</w:t>
            </w:r>
          </w:p>
        </w:tc>
        <w:tc>
          <w:tcPr>
            <w:tcW w:w="243" w:type="dxa"/>
          </w:tcPr>
          <w:p w14:paraId="2C090E67" w14:textId="77777777" w:rsidR="00D65F57" w:rsidRPr="00CF7ED9" w:rsidRDefault="00D65F57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27A4854" w14:textId="77777777" w:rsidR="00D65F57" w:rsidRPr="00CF7ED9" w:rsidRDefault="00D65F57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7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11,035</w:t>
            </w:r>
          </w:p>
        </w:tc>
        <w:tc>
          <w:tcPr>
            <w:tcW w:w="236" w:type="dxa"/>
          </w:tcPr>
          <w:p w14:paraId="5835A039" w14:textId="77777777" w:rsidR="00D65F57" w:rsidRPr="00CF7ED9" w:rsidRDefault="00D65F57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1C507F27" w14:textId="77777777" w:rsidR="00D65F57" w:rsidRPr="00CF7ED9" w:rsidRDefault="00D65F57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22,635</w:t>
            </w:r>
          </w:p>
        </w:tc>
      </w:tr>
      <w:tr w:rsidR="00D65F57" w:rsidRPr="00CF7ED9" w14:paraId="2B75D405" w14:textId="77777777" w:rsidTr="000F3B83">
        <w:tc>
          <w:tcPr>
            <w:tcW w:w="3690" w:type="dxa"/>
          </w:tcPr>
          <w:p w14:paraId="1F8E32AC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ค่าใช้จ่ายโฆษณาและส่งเสริมการขาย</w:t>
            </w:r>
          </w:p>
        </w:tc>
        <w:tc>
          <w:tcPr>
            <w:tcW w:w="1170" w:type="dxa"/>
          </w:tcPr>
          <w:p w14:paraId="2D3AA3BD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9,393</w:t>
            </w:r>
          </w:p>
        </w:tc>
        <w:tc>
          <w:tcPr>
            <w:tcW w:w="243" w:type="dxa"/>
          </w:tcPr>
          <w:p w14:paraId="3DA8466D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14:paraId="7BA2A959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59,765</w:t>
            </w:r>
          </w:p>
        </w:tc>
        <w:tc>
          <w:tcPr>
            <w:tcW w:w="243" w:type="dxa"/>
          </w:tcPr>
          <w:p w14:paraId="2A47AECC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B099E81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7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3,433</w:t>
            </w:r>
          </w:p>
        </w:tc>
        <w:tc>
          <w:tcPr>
            <w:tcW w:w="236" w:type="dxa"/>
          </w:tcPr>
          <w:p w14:paraId="5B127EE6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6F9B14B2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19,367</w:t>
            </w:r>
          </w:p>
        </w:tc>
      </w:tr>
      <w:tr w:rsidR="00D65F57" w:rsidRPr="00CF7ED9" w14:paraId="1080C3BC" w14:textId="77777777" w:rsidTr="000F3B83">
        <w:tc>
          <w:tcPr>
            <w:tcW w:w="3690" w:type="dxa"/>
          </w:tcPr>
          <w:p w14:paraId="62539842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70" w:type="dxa"/>
          </w:tcPr>
          <w:p w14:paraId="3C051104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4,425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3" w:type="dxa"/>
          </w:tcPr>
          <w:p w14:paraId="296A95A7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7" w:type="dxa"/>
          </w:tcPr>
          <w:p w14:paraId="78FC0147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6,479</w:t>
            </w:r>
          </w:p>
        </w:tc>
        <w:tc>
          <w:tcPr>
            <w:tcW w:w="243" w:type="dxa"/>
          </w:tcPr>
          <w:p w14:paraId="76CA0A49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FF97859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7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4,008</w:t>
            </w:r>
          </w:p>
        </w:tc>
        <w:tc>
          <w:tcPr>
            <w:tcW w:w="236" w:type="dxa"/>
          </w:tcPr>
          <w:p w14:paraId="608AC27A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46539B7C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5,594</w:t>
            </w:r>
          </w:p>
        </w:tc>
      </w:tr>
      <w:tr w:rsidR="00D65F57" w:rsidRPr="00CF7ED9" w14:paraId="26FC6B5C" w14:textId="77777777" w:rsidTr="000F3B83">
        <w:tc>
          <w:tcPr>
            <w:tcW w:w="3690" w:type="dxa"/>
            <w:shd w:val="clear" w:color="auto" w:fill="auto"/>
          </w:tcPr>
          <w:p w14:paraId="36E1B50D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</w:t>
            </w:r>
            <w:r w:rsidRPr="00CF7ED9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EB7E94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13,587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463B8D9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0B748CD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7,845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270D6DB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6DEF8F75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7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9,270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5F7E1B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5C759C5C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2,995</w:t>
            </w:r>
          </w:p>
        </w:tc>
      </w:tr>
      <w:tr w:rsidR="00D65F57" w:rsidRPr="00CF7ED9" w14:paraId="55C6A6DF" w14:textId="77777777" w:rsidTr="000F3B83">
        <w:tc>
          <w:tcPr>
            <w:tcW w:w="3690" w:type="dxa"/>
            <w:shd w:val="clear" w:color="auto" w:fill="auto"/>
          </w:tcPr>
          <w:p w14:paraId="3CAF7E84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55C7B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213,062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3" w:type="dxa"/>
            <w:shd w:val="clear" w:color="auto" w:fill="auto"/>
          </w:tcPr>
          <w:p w14:paraId="04099BF3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B074C4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5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262,042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F7C8BF3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11AFC9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1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151,452</w:t>
            </w:r>
          </w:p>
        </w:tc>
        <w:tc>
          <w:tcPr>
            <w:tcW w:w="236" w:type="dxa"/>
            <w:shd w:val="clear" w:color="auto" w:fill="auto"/>
          </w:tcPr>
          <w:p w14:paraId="399188F0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3F2DA4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3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138,725</w:t>
            </w:r>
          </w:p>
        </w:tc>
      </w:tr>
    </w:tbl>
    <w:p w14:paraId="40FC9EFD" w14:textId="77777777" w:rsidR="002D4841" w:rsidRPr="000F3B83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366C31EB" w14:textId="77777777" w:rsidR="00D65F57" w:rsidRDefault="00D65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FC3CE53" w14:textId="77777777" w:rsidR="002D4841" w:rsidRPr="00CF7ED9" w:rsidRDefault="00613950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</w:rPr>
        <w:lastRenderedPageBreak/>
        <w:t>29</w:t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</w:rPr>
        <w:tab/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5CF2AB5" w14:textId="77777777" w:rsidR="002D4841" w:rsidRPr="000F3B83" w:rsidRDefault="002D4841" w:rsidP="00CF7ED9">
      <w:pPr>
        <w:spacing w:line="240" w:lineRule="auto"/>
        <w:ind w:left="540" w:right="45"/>
        <w:outlineLvl w:val="0"/>
        <w:rPr>
          <w:rFonts w:asciiTheme="majorBidi" w:hAnsiTheme="majorBidi" w:cstheme="majorBidi"/>
          <w:sz w:val="24"/>
          <w:szCs w:val="24"/>
        </w:rPr>
      </w:pPr>
    </w:p>
    <w:p w14:paraId="37A6329A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DF01768" w14:textId="77777777" w:rsidR="00931942" w:rsidRPr="000F3B83" w:rsidRDefault="00931942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24"/>
          <w:szCs w:val="24"/>
        </w:rPr>
      </w:pPr>
    </w:p>
    <w:tbl>
      <w:tblPr>
        <w:tblW w:w="931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735"/>
        <w:gridCol w:w="1237"/>
        <w:gridCol w:w="266"/>
        <w:gridCol w:w="1242"/>
        <w:gridCol w:w="236"/>
        <w:gridCol w:w="1152"/>
        <w:gridCol w:w="236"/>
        <w:gridCol w:w="1211"/>
      </w:tblGrid>
      <w:tr w:rsidR="00931942" w:rsidRPr="00CF7ED9" w14:paraId="014DE186" w14:textId="77777777" w:rsidTr="000F3B83">
        <w:trPr>
          <w:trHeight w:val="70"/>
        </w:trPr>
        <w:tc>
          <w:tcPr>
            <w:tcW w:w="3735" w:type="dxa"/>
            <w:vAlign w:val="bottom"/>
          </w:tcPr>
          <w:p w14:paraId="7EBEEC56" w14:textId="77777777" w:rsidR="00931942" w:rsidRPr="00CF7ED9" w:rsidRDefault="00931942" w:rsidP="000F3B83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3"/>
          </w:tcPr>
          <w:p w14:paraId="7D7D8D4F" w14:textId="77777777" w:rsidR="00931942" w:rsidRPr="00CF7ED9" w:rsidRDefault="00931942" w:rsidP="000F3B83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54A30975" w14:textId="77777777" w:rsidR="00931942" w:rsidRPr="00CF7ED9" w:rsidRDefault="00931942" w:rsidP="000F3B83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99" w:type="dxa"/>
            <w:gridSpan w:val="3"/>
          </w:tcPr>
          <w:p w14:paraId="0DAEADCA" w14:textId="77777777" w:rsidR="00931942" w:rsidRPr="00CF7ED9" w:rsidRDefault="00931942" w:rsidP="000F3B83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65F57" w:rsidRPr="00CF7ED9" w14:paraId="7F4F8966" w14:textId="77777777" w:rsidTr="000F3B83">
        <w:trPr>
          <w:trHeight w:val="70"/>
        </w:trPr>
        <w:tc>
          <w:tcPr>
            <w:tcW w:w="3735" w:type="dxa"/>
            <w:vAlign w:val="bottom"/>
          </w:tcPr>
          <w:p w14:paraId="23D17B91" w14:textId="77777777" w:rsidR="00D65F57" w:rsidRPr="00B5297A" w:rsidRDefault="00D65F57" w:rsidP="00D65F57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30</w:t>
            </w: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37" w:type="dxa"/>
          </w:tcPr>
          <w:p w14:paraId="367E31C2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66" w:type="dxa"/>
          </w:tcPr>
          <w:p w14:paraId="2247BAC7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42" w:type="dxa"/>
          </w:tcPr>
          <w:p w14:paraId="34D5379D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72C35B46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4B917315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25F8C0C6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11" w:type="dxa"/>
          </w:tcPr>
          <w:p w14:paraId="53084518" w14:textId="77777777" w:rsidR="00D65F57" w:rsidRPr="00CF7ED9" w:rsidRDefault="00D65F57" w:rsidP="00D65F57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D65F57" w:rsidRPr="00CF7ED9" w14:paraId="159FF536" w14:textId="77777777" w:rsidTr="000F3B83">
        <w:tc>
          <w:tcPr>
            <w:tcW w:w="3735" w:type="dxa"/>
          </w:tcPr>
          <w:p w14:paraId="29570C89" w14:textId="77777777" w:rsidR="00D65F57" w:rsidRPr="00CF7ED9" w:rsidRDefault="00D65F57" w:rsidP="00D65F5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580" w:type="dxa"/>
            <w:gridSpan w:val="7"/>
          </w:tcPr>
          <w:p w14:paraId="0B88AEA0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380" w:lineRule="exact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5F57" w:rsidRPr="00CF7ED9" w14:paraId="50BAC8D7" w14:textId="77777777" w:rsidTr="000F3B83">
        <w:tc>
          <w:tcPr>
            <w:tcW w:w="3735" w:type="dxa"/>
          </w:tcPr>
          <w:p w14:paraId="348EDE3A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CF7ED9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67F02717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vAlign w:val="bottom"/>
          </w:tcPr>
          <w:p w14:paraId="03189D43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255C923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  <w:vAlign w:val="bottom"/>
          </w:tcPr>
          <w:p w14:paraId="10122D98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46BDD96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9209444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51E4C733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9"/>
              </w:tabs>
              <w:spacing w:line="380" w:lineRule="exact"/>
              <w:ind w:left="-45" w:right="-19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D65F57" w:rsidRPr="00CF7ED9" w14:paraId="216CC01F" w14:textId="77777777" w:rsidTr="000F3B83">
        <w:tc>
          <w:tcPr>
            <w:tcW w:w="3735" w:type="dxa"/>
            <w:shd w:val="clear" w:color="auto" w:fill="auto"/>
          </w:tcPr>
          <w:p w14:paraId="28B7CDBA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E5C2872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48,865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0886905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C31A2DC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1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213,955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4194B0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F1D157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1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48,865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F8F9A8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068E7009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6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213,954</w:t>
            </w:r>
          </w:p>
        </w:tc>
      </w:tr>
      <w:tr w:rsidR="00D65F57" w:rsidRPr="00CF7ED9" w14:paraId="105FD756" w14:textId="77777777" w:rsidTr="000F3B83">
        <w:tc>
          <w:tcPr>
            <w:tcW w:w="3735" w:type="dxa"/>
            <w:shd w:val="clear" w:color="auto" w:fill="auto"/>
          </w:tcPr>
          <w:p w14:paraId="6413173D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ที่บันทึกสูงไป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F5EEB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(1,030)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A993C75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11B3D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1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(221)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6EB89F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D6DDA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1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(1,030)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5BFF9D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3A6A0573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6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(221)</w:t>
            </w:r>
          </w:p>
        </w:tc>
      </w:tr>
      <w:tr w:rsidR="00D65F57" w:rsidRPr="00CF7ED9" w14:paraId="1EA3A636" w14:textId="77777777" w:rsidTr="000F3B83">
        <w:tc>
          <w:tcPr>
            <w:tcW w:w="3735" w:type="dxa"/>
            <w:shd w:val="clear" w:color="auto" w:fill="auto"/>
          </w:tcPr>
          <w:p w14:paraId="47D4A774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8E33C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47,835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FA24352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FD886A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1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213,734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672C71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0AE09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1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47,835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C177F3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34F3E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6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213,733</w:t>
            </w:r>
          </w:p>
        </w:tc>
      </w:tr>
      <w:tr w:rsidR="00D65F57" w:rsidRPr="00CF7ED9" w14:paraId="0480BD38" w14:textId="77777777" w:rsidTr="000F3B83">
        <w:tc>
          <w:tcPr>
            <w:tcW w:w="3735" w:type="dxa"/>
            <w:shd w:val="clear" w:color="auto" w:fill="auto"/>
          </w:tcPr>
          <w:p w14:paraId="072C314C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56BF59E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59BA9367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5B5AA8F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5D2F7B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F33B00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1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2B6D7B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2513D28A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6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5F57" w:rsidRPr="00CF7ED9" w14:paraId="024F7393" w14:textId="77777777" w:rsidTr="000F3B83">
        <w:tc>
          <w:tcPr>
            <w:tcW w:w="3735" w:type="dxa"/>
            <w:shd w:val="clear" w:color="auto" w:fill="auto"/>
          </w:tcPr>
          <w:p w14:paraId="59E7D2F3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4AAAA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(22,774)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B64154C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1E0C6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1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(125,569)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68CF71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AEEC8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1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(24,322)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D72222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3E454406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6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(127,406)</w:t>
            </w:r>
          </w:p>
        </w:tc>
      </w:tr>
      <w:tr w:rsidR="00D65F57" w:rsidRPr="00CF7ED9" w14:paraId="5B7F97AF" w14:textId="77777777" w:rsidTr="000F3B83">
        <w:tc>
          <w:tcPr>
            <w:tcW w:w="3735" w:type="dxa"/>
            <w:shd w:val="clear" w:color="auto" w:fill="auto"/>
          </w:tcPr>
          <w:p w14:paraId="3D117644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2DA75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(2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2,774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CB39D7C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D75DD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1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(125,569)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8F74A2" w14:textId="77777777" w:rsidR="00D65F57" w:rsidRPr="00CF7ED9" w:rsidRDefault="00D65F57" w:rsidP="00D65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A1A0E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1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(24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322)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467590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1D18CD10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6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(127,406)</w:t>
            </w:r>
          </w:p>
        </w:tc>
      </w:tr>
      <w:tr w:rsidR="00D65F57" w:rsidRPr="00CF7ED9" w14:paraId="2AC4350A" w14:textId="77777777" w:rsidTr="000F3B83">
        <w:tc>
          <w:tcPr>
            <w:tcW w:w="3735" w:type="dxa"/>
            <w:shd w:val="clear" w:color="auto" w:fill="auto"/>
          </w:tcPr>
          <w:p w14:paraId="48EAE93E" w14:textId="77777777" w:rsidR="00D65F57" w:rsidRPr="00CF7ED9" w:rsidRDefault="00D65F57" w:rsidP="00D65F57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0" w:firstLine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CF7E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รวมภาษีเงินได้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2D31A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25,061</w:t>
            </w:r>
          </w:p>
        </w:tc>
        <w:tc>
          <w:tcPr>
            <w:tcW w:w="266" w:type="dxa"/>
            <w:shd w:val="clear" w:color="auto" w:fill="auto"/>
          </w:tcPr>
          <w:p w14:paraId="426975A5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D315AE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88,165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F38CC6" w14:textId="77777777" w:rsidR="00D65F57" w:rsidRPr="00CF7ED9" w:rsidRDefault="00D65F57" w:rsidP="00D65F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C7C98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23,513</w:t>
            </w:r>
          </w:p>
        </w:tc>
        <w:tc>
          <w:tcPr>
            <w:tcW w:w="236" w:type="dxa"/>
            <w:shd w:val="clear" w:color="auto" w:fill="auto"/>
          </w:tcPr>
          <w:p w14:paraId="54F4A5F0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14:paraId="488ED668" w14:textId="77777777" w:rsidR="00D65F57" w:rsidRPr="00CF7ED9" w:rsidRDefault="00D65F57" w:rsidP="00D65F5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86,327</w:t>
            </w:r>
          </w:p>
        </w:tc>
      </w:tr>
    </w:tbl>
    <w:p w14:paraId="443391A1" w14:textId="77777777" w:rsidR="001A08F5" w:rsidRDefault="001A08F5" w:rsidP="00F54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0966B4E5" w14:textId="77777777" w:rsidR="002D4841" w:rsidRPr="00CF7ED9" w:rsidRDefault="002D4841" w:rsidP="00F54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44365BC8" w14:textId="77777777" w:rsidR="00931942" w:rsidRPr="00F547EE" w:rsidRDefault="00931942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-63" w:firstLine="603"/>
        <w:jc w:val="thaiDistribute"/>
        <w:rPr>
          <w:rFonts w:asciiTheme="majorBidi" w:hAnsiTheme="majorBidi" w:cstheme="majorBidi"/>
          <w:bCs/>
          <w:i/>
          <w:iCs/>
          <w:sz w:val="24"/>
          <w:szCs w:val="24"/>
        </w:rPr>
      </w:pPr>
    </w:p>
    <w:tbl>
      <w:tblPr>
        <w:tblW w:w="9635" w:type="dxa"/>
        <w:tblInd w:w="401" w:type="dxa"/>
        <w:tblLayout w:type="fixed"/>
        <w:tblLook w:val="04A0" w:firstRow="1" w:lastRow="0" w:firstColumn="1" w:lastColumn="0" w:noHBand="0" w:noVBand="1"/>
      </w:tblPr>
      <w:tblGrid>
        <w:gridCol w:w="2361"/>
        <w:gridCol w:w="1171"/>
        <w:gridCol w:w="236"/>
        <w:gridCol w:w="964"/>
        <w:gridCol w:w="236"/>
        <w:gridCol w:w="965"/>
        <w:gridCol w:w="236"/>
        <w:gridCol w:w="32"/>
        <w:gridCol w:w="943"/>
        <w:gridCol w:w="236"/>
        <w:gridCol w:w="965"/>
        <w:gridCol w:w="236"/>
        <w:gridCol w:w="1054"/>
      </w:tblGrid>
      <w:tr w:rsidR="00931942" w:rsidRPr="00CF7ED9" w14:paraId="3EADFC24" w14:textId="77777777" w:rsidTr="00F547EE">
        <w:tc>
          <w:tcPr>
            <w:tcW w:w="2361" w:type="dxa"/>
            <w:shd w:val="clear" w:color="auto" w:fill="auto"/>
          </w:tcPr>
          <w:p w14:paraId="746BD009" w14:textId="77777777" w:rsidR="00931942" w:rsidRPr="00CF7ED9" w:rsidRDefault="00931942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274" w:type="dxa"/>
            <w:gridSpan w:val="12"/>
            <w:shd w:val="clear" w:color="auto" w:fill="auto"/>
          </w:tcPr>
          <w:p w14:paraId="6718D4F0" w14:textId="77777777" w:rsidR="00931942" w:rsidRPr="00CF7ED9" w:rsidRDefault="00931942" w:rsidP="00CF7ED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D65F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931942" w:rsidRPr="00CF7ED9" w14:paraId="41FCC21D" w14:textId="77777777" w:rsidTr="00F547EE">
        <w:tc>
          <w:tcPr>
            <w:tcW w:w="2361" w:type="dxa"/>
            <w:shd w:val="clear" w:color="auto" w:fill="auto"/>
          </w:tcPr>
          <w:p w14:paraId="33AEBBB5" w14:textId="77777777" w:rsidR="00931942" w:rsidRPr="00CF7ED9" w:rsidRDefault="0093194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สำหรับงวดหกเดือน</w:t>
            </w:r>
          </w:p>
          <w:p w14:paraId="5163E54C" w14:textId="77777777" w:rsidR="00931942" w:rsidRPr="00CF7ED9" w:rsidRDefault="0093194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7"/>
              </w:tabs>
              <w:spacing w:line="240" w:lineRule="auto"/>
              <w:ind w:left="30" w:right="-8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   </w:t>
            </w: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สิ้นสุดวันที่</w:t>
            </w: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30</w:t>
            </w: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3572" w:type="dxa"/>
            <w:gridSpan w:val="5"/>
            <w:shd w:val="clear" w:color="auto" w:fill="auto"/>
          </w:tcPr>
          <w:p w14:paraId="00606696" w14:textId="77777777" w:rsidR="00931942" w:rsidRPr="00CF7ED9" w:rsidRDefault="0093194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4C3108" w14:textId="77777777" w:rsidR="00931942" w:rsidRPr="00CF7ED9" w:rsidRDefault="0093194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F01BDA6" w14:textId="77777777" w:rsidR="00931942" w:rsidRPr="00CF7ED9" w:rsidRDefault="0093194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4" w:type="dxa"/>
            <w:gridSpan w:val="5"/>
            <w:shd w:val="clear" w:color="auto" w:fill="auto"/>
          </w:tcPr>
          <w:p w14:paraId="40D564EF" w14:textId="77777777" w:rsidR="00931942" w:rsidRPr="00CF7ED9" w:rsidRDefault="0093194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8DF4FF" w14:textId="77777777" w:rsidR="00931942" w:rsidRPr="00CF7ED9" w:rsidRDefault="0093194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  <w:tr w:rsidR="00931942" w:rsidRPr="00CF7ED9" w14:paraId="22D0E24E" w14:textId="77777777" w:rsidTr="00F547EE">
        <w:tc>
          <w:tcPr>
            <w:tcW w:w="2361" w:type="dxa"/>
            <w:shd w:val="clear" w:color="auto" w:fill="auto"/>
          </w:tcPr>
          <w:p w14:paraId="18AFA675" w14:textId="77777777" w:rsidR="00931942" w:rsidRPr="00CF7ED9" w:rsidRDefault="00931942" w:rsidP="00CF7ED9">
            <w:pPr>
              <w:spacing w:line="240" w:lineRule="auto"/>
              <w:ind w:right="-79" w:firstLine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25919AC4" w14:textId="77777777" w:rsidR="00931942" w:rsidRPr="00CF7ED9" w:rsidRDefault="00931942" w:rsidP="00CF7ED9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  <w:p w14:paraId="5DEB16E3" w14:textId="77777777" w:rsidR="00931942" w:rsidRPr="00CF7ED9" w:rsidRDefault="00931942" w:rsidP="00CF7ED9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D9D975" w14:textId="77777777" w:rsidR="00931942" w:rsidRPr="00CF7ED9" w:rsidRDefault="00931942" w:rsidP="00CF7ED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267832ED" w14:textId="77777777" w:rsidR="00931942" w:rsidRPr="00CF7ED9" w:rsidRDefault="00931942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466445" w14:textId="77777777" w:rsidR="00931942" w:rsidRPr="00CF7ED9" w:rsidRDefault="00931942" w:rsidP="00CF7ED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6381916B" w14:textId="77777777" w:rsidR="00931942" w:rsidRPr="00CF7ED9" w:rsidRDefault="00931942" w:rsidP="00CF7ED9">
            <w:pPr>
              <w:pStyle w:val="acctfourfigures"/>
              <w:tabs>
                <w:tab w:val="clear" w:pos="765"/>
              </w:tabs>
              <w:spacing w:line="240" w:lineRule="auto"/>
              <w:ind w:left="-12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B49481" w14:textId="77777777" w:rsidR="00931942" w:rsidRPr="00CF7ED9" w:rsidRDefault="00931942" w:rsidP="00CF7ED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gridSpan w:val="2"/>
            <w:shd w:val="clear" w:color="auto" w:fill="auto"/>
            <w:vAlign w:val="center"/>
          </w:tcPr>
          <w:p w14:paraId="36B20283" w14:textId="77777777" w:rsidR="00931942" w:rsidRPr="00CF7ED9" w:rsidRDefault="00931942" w:rsidP="00CF7ED9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  <w:p w14:paraId="661739EC" w14:textId="77777777" w:rsidR="00931942" w:rsidRPr="00CF7ED9" w:rsidRDefault="00931942" w:rsidP="00CF7ED9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1606E0" w14:textId="77777777" w:rsidR="00931942" w:rsidRPr="00CF7ED9" w:rsidRDefault="00931942" w:rsidP="00CF7ED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14:paraId="7C1287AD" w14:textId="77777777" w:rsidR="00931942" w:rsidRPr="00CF7ED9" w:rsidRDefault="00931942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EC02E9" w14:textId="77777777" w:rsidR="00931942" w:rsidRPr="00CF7ED9" w:rsidRDefault="00931942" w:rsidP="00CF7ED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center"/>
          </w:tcPr>
          <w:p w14:paraId="1238A9A5" w14:textId="77777777" w:rsidR="00931942" w:rsidRPr="00CF7ED9" w:rsidRDefault="00931942" w:rsidP="00CF7ED9">
            <w:pPr>
              <w:pStyle w:val="acctfourfigures"/>
              <w:tabs>
                <w:tab w:val="clear" w:pos="765"/>
              </w:tabs>
              <w:spacing w:line="240" w:lineRule="auto"/>
              <w:ind w:left="-12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7D0E40" w:rsidRPr="00CF7ED9" w14:paraId="56085AAD" w14:textId="77777777" w:rsidTr="007D0E40">
        <w:tc>
          <w:tcPr>
            <w:tcW w:w="2361" w:type="dxa"/>
            <w:shd w:val="clear" w:color="auto" w:fill="auto"/>
          </w:tcPr>
          <w:p w14:paraId="42868920" w14:textId="77777777" w:rsidR="007D0E40" w:rsidRPr="00CF7ED9" w:rsidRDefault="007D0E40" w:rsidP="007D0E40">
            <w:pPr>
              <w:spacing w:line="240" w:lineRule="auto"/>
              <w:ind w:right="-79" w:firstLine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74" w:type="dxa"/>
            <w:gridSpan w:val="12"/>
            <w:shd w:val="clear" w:color="auto" w:fill="auto"/>
          </w:tcPr>
          <w:p w14:paraId="3E4772B5" w14:textId="77777777" w:rsidR="007D0E40" w:rsidRPr="00CF7ED9" w:rsidRDefault="007D0E40" w:rsidP="007D0E4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31942" w:rsidRPr="00CF7ED9" w14:paraId="4BCD2916" w14:textId="77777777" w:rsidTr="00F547EE">
        <w:tc>
          <w:tcPr>
            <w:tcW w:w="2361" w:type="dxa"/>
            <w:shd w:val="clear" w:color="auto" w:fill="auto"/>
          </w:tcPr>
          <w:p w14:paraId="198B7F48" w14:textId="77777777" w:rsidR="00931942" w:rsidRPr="00CF7ED9" w:rsidRDefault="00931942" w:rsidP="00F547EE">
            <w:pPr>
              <w:spacing w:line="240" w:lineRule="auto"/>
              <w:ind w:left="3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79EBE3B" w14:textId="77777777" w:rsidR="00931942" w:rsidRPr="00CF7ED9" w:rsidRDefault="00B207DF" w:rsidP="00CF7ED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D0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F4A571" w14:textId="77777777" w:rsidR="00931942" w:rsidRPr="00CF7ED9" w:rsidRDefault="00931942" w:rsidP="00CF7ED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77BA8E2" w14:textId="77777777" w:rsidR="00931942" w:rsidRPr="00CF7ED9" w:rsidRDefault="00B207DF" w:rsidP="00CF7ED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0AAEDB" w14:textId="77777777" w:rsidR="00931942" w:rsidRPr="00CF7ED9" w:rsidRDefault="00931942" w:rsidP="00CF7ED9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AE2EFB6" w14:textId="77777777" w:rsidR="00931942" w:rsidRPr="00CF7ED9" w:rsidRDefault="00B207DF" w:rsidP="00CF7ED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7D0E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3F12DF07" w14:textId="77777777" w:rsidR="00931942" w:rsidRPr="00CF7ED9" w:rsidRDefault="00931942" w:rsidP="00CF7ED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gridSpan w:val="2"/>
            <w:shd w:val="clear" w:color="auto" w:fill="auto"/>
            <w:vAlign w:val="bottom"/>
          </w:tcPr>
          <w:p w14:paraId="5202D513" w14:textId="77777777" w:rsidR="00931942" w:rsidRPr="00CF7ED9" w:rsidRDefault="00931942" w:rsidP="00CF7ED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B52952" w14:textId="77777777" w:rsidR="00931942" w:rsidRPr="00CF7ED9" w:rsidRDefault="00931942" w:rsidP="00CF7ED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DFF0C73" w14:textId="77777777" w:rsidR="00931942" w:rsidRPr="00CF7ED9" w:rsidRDefault="00931942" w:rsidP="00CF7ED9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D7391" w14:textId="77777777" w:rsidR="00931942" w:rsidRPr="00CF7ED9" w:rsidRDefault="00931942" w:rsidP="00CF7ED9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499748B5" w14:textId="77777777" w:rsidR="00931942" w:rsidRPr="00CF7ED9" w:rsidRDefault="00931942" w:rsidP="00CF7ED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</w:p>
        </w:tc>
      </w:tr>
      <w:tr w:rsidR="00B207DF" w:rsidRPr="00CF7ED9" w14:paraId="01BCC271" w14:textId="77777777" w:rsidTr="00F547EE">
        <w:tc>
          <w:tcPr>
            <w:tcW w:w="2361" w:type="dxa"/>
            <w:shd w:val="clear" w:color="auto" w:fill="auto"/>
          </w:tcPr>
          <w:p w14:paraId="18AE08F6" w14:textId="77777777" w:rsidR="00B207DF" w:rsidRPr="00CF7ED9" w:rsidRDefault="00B207DF" w:rsidP="00F547EE">
            <w:pPr>
              <w:spacing w:line="240" w:lineRule="auto"/>
              <w:ind w:left="3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9A8248" w14:textId="77777777" w:rsidR="00B207DF" w:rsidRPr="00CF7ED9" w:rsidRDefault="00B207DF" w:rsidP="00CF7ED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D0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84F7D9" w14:textId="77777777" w:rsidR="00B207DF" w:rsidRPr="00CF7ED9" w:rsidRDefault="00B207DF" w:rsidP="00CF7ED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2504B0" w14:textId="77777777" w:rsidR="00B207DF" w:rsidRPr="00CF7ED9" w:rsidRDefault="00B207DF" w:rsidP="00CF7ED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31D15E" w14:textId="77777777" w:rsidR="00B207DF" w:rsidRPr="00CF7ED9" w:rsidRDefault="00B207DF" w:rsidP="00CF7ED9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39DF88" w14:textId="77777777" w:rsidR="00B207DF" w:rsidRPr="00CF7ED9" w:rsidRDefault="00B207DF" w:rsidP="00CF7ED9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7D0E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41632F" w14:textId="77777777" w:rsidR="00B207DF" w:rsidRPr="00CF7ED9" w:rsidRDefault="00B207DF" w:rsidP="00CF7ED9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6E8CD" w14:textId="77777777" w:rsidR="00B207DF" w:rsidRPr="00CF7ED9" w:rsidRDefault="00B207DF" w:rsidP="00CF7ED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9DDB6F" w14:textId="77777777" w:rsidR="00B207DF" w:rsidRPr="00CF7ED9" w:rsidRDefault="00B207DF" w:rsidP="00CF7ED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F81ECC" w14:textId="77777777" w:rsidR="00B207DF" w:rsidRPr="00CF7ED9" w:rsidRDefault="00B207DF" w:rsidP="00CF7ED9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C23A20" w14:textId="77777777" w:rsidR="00B207DF" w:rsidRPr="00CF7ED9" w:rsidRDefault="00B207DF" w:rsidP="00CF7ED9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3C9212" w14:textId="77777777" w:rsidR="00B207DF" w:rsidRPr="00CF7ED9" w:rsidRDefault="00B207DF" w:rsidP="00CF7ED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</w:p>
        </w:tc>
      </w:tr>
    </w:tbl>
    <w:p w14:paraId="417C0CF1" w14:textId="77777777" w:rsidR="00D65F57" w:rsidRDefault="00D65F57" w:rsidP="00F54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F09539E" w14:textId="77777777" w:rsidR="00D65F57" w:rsidRDefault="00D65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3D9AB9E" w14:textId="77777777" w:rsidR="002D4841" w:rsidRPr="00CF7ED9" w:rsidRDefault="002D4841" w:rsidP="00F54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CF7ED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4099905C" w14:textId="77777777" w:rsidR="00046D49" w:rsidRPr="007929D3" w:rsidRDefault="00046D49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9081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564"/>
        <w:gridCol w:w="1179"/>
        <w:gridCol w:w="243"/>
        <w:gridCol w:w="1188"/>
        <w:gridCol w:w="243"/>
        <w:gridCol w:w="18"/>
        <w:gridCol w:w="1179"/>
        <w:gridCol w:w="243"/>
        <w:gridCol w:w="1211"/>
        <w:gridCol w:w="7"/>
        <w:gridCol w:w="6"/>
      </w:tblGrid>
      <w:tr w:rsidR="00046D49" w:rsidRPr="00CF7ED9" w14:paraId="4048A796" w14:textId="77777777" w:rsidTr="00804A0D">
        <w:trPr>
          <w:gridAfter w:val="2"/>
          <w:wAfter w:w="13" w:type="dxa"/>
          <w:cantSplit/>
        </w:trPr>
        <w:tc>
          <w:tcPr>
            <w:tcW w:w="3564" w:type="dxa"/>
          </w:tcPr>
          <w:p w14:paraId="5E43E998" w14:textId="77777777" w:rsidR="00046D49" w:rsidRPr="00CF7ED9" w:rsidRDefault="00046D49" w:rsidP="00F5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4" w:type="dxa"/>
            <w:gridSpan w:val="8"/>
          </w:tcPr>
          <w:p w14:paraId="6E6553B1" w14:textId="77777777" w:rsidR="00046D49" w:rsidRPr="00CF7ED9" w:rsidRDefault="00046D49" w:rsidP="00CF7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46D49" w:rsidRPr="00CF7ED9" w14:paraId="1A52D09A" w14:textId="77777777" w:rsidTr="00804A0D">
        <w:trPr>
          <w:gridAfter w:val="1"/>
          <w:wAfter w:w="6" w:type="dxa"/>
          <w:cantSplit/>
          <w:trHeight w:val="297"/>
        </w:trPr>
        <w:tc>
          <w:tcPr>
            <w:tcW w:w="3564" w:type="dxa"/>
          </w:tcPr>
          <w:p w14:paraId="3E51E9C1" w14:textId="77777777" w:rsidR="00046D49" w:rsidRPr="00CF7ED9" w:rsidRDefault="00046D49" w:rsidP="00F547EE">
            <w:pPr>
              <w:tabs>
                <w:tab w:val="clear" w:pos="227"/>
                <w:tab w:val="left" w:pos="90"/>
                <w:tab w:val="left" w:pos="27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</w:p>
          <w:p w14:paraId="678156CB" w14:textId="77777777" w:rsidR="00046D49" w:rsidRPr="00CF7ED9" w:rsidRDefault="00F547EE" w:rsidP="00F547EE">
            <w:pPr>
              <w:tabs>
                <w:tab w:val="clear" w:pos="227"/>
                <w:tab w:val="left" w:pos="90"/>
                <w:tab w:val="left" w:pos="324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046D49"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046D49"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="00046D49"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3"/>
          </w:tcPr>
          <w:p w14:paraId="67EBA719" w14:textId="77777777" w:rsidR="00046D49" w:rsidRPr="00CF7ED9" w:rsidRDefault="00046D49" w:rsidP="00CF7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7665DD" w14:textId="77777777" w:rsidR="00046D49" w:rsidRPr="00CF7ED9" w:rsidRDefault="00046D49" w:rsidP="00CF7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43" w:type="dxa"/>
          </w:tcPr>
          <w:p w14:paraId="172EABD3" w14:textId="77777777" w:rsidR="00046D49" w:rsidRPr="00CF7ED9" w:rsidRDefault="00046D49" w:rsidP="00CF7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58" w:type="dxa"/>
            <w:gridSpan w:val="5"/>
          </w:tcPr>
          <w:p w14:paraId="74827DA3" w14:textId="77777777" w:rsidR="00046D49" w:rsidRPr="00CF7ED9" w:rsidRDefault="00046D49" w:rsidP="00CF7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1ADB10" w14:textId="77777777" w:rsidR="00046D49" w:rsidRPr="00CF7ED9" w:rsidRDefault="00046D49" w:rsidP="00CF7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046D49" w:rsidRPr="00CF7ED9" w14:paraId="73500A6E" w14:textId="77777777" w:rsidTr="00804A0D">
        <w:trPr>
          <w:cantSplit/>
        </w:trPr>
        <w:tc>
          <w:tcPr>
            <w:tcW w:w="3564" w:type="dxa"/>
          </w:tcPr>
          <w:p w14:paraId="76196AF9" w14:textId="77777777" w:rsidR="00046D49" w:rsidRPr="00CF7ED9" w:rsidRDefault="00046D49" w:rsidP="00F5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4829DA27" w14:textId="77777777" w:rsidR="00046D49" w:rsidRPr="00CF7ED9" w:rsidRDefault="00046D49" w:rsidP="00CF7E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8A2E236" w14:textId="77777777" w:rsidR="00046D49" w:rsidRPr="00CF7ED9" w:rsidRDefault="00046D49" w:rsidP="00CF7E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</w:tcPr>
          <w:p w14:paraId="6BCCF580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30F31F12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79FBBAD8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3" w:type="dxa"/>
          </w:tcPr>
          <w:p w14:paraId="493BF158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1BA6A6FF" w14:textId="77777777" w:rsidR="00046D49" w:rsidRPr="00CF7ED9" w:rsidRDefault="00046D49" w:rsidP="00CF7E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36138EF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3" w:type="dxa"/>
          </w:tcPr>
          <w:p w14:paraId="23D220C9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3"/>
          </w:tcPr>
          <w:p w14:paraId="4F409171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7B186E65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6D49" w:rsidRPr="00CF7ED9" w14:paraId="3E59555E" w14:textId="77777777" w:rsidTr="00804A0D">
        <w:trPr>
          <w:cantSplit/>
        </w:trPr>
        <w:tc>
          <w:tcPr>
            <w:tcW w:w="3564" w:type="dxa"/>
          </w:tcPr>
          <w:p w14:paraId="60AD13F9" w14:textId="77777777" w:rsidR="00046D49" w:rsidRPr="00CF7ED9" w:rsidRDefault="00046D49" w:rsidP="00F5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79" w:type="dxa"/>
          </w:tcPr>
          <w:p w14:paraId="6AE41497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AF6DC97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7B7970E2" w14:textId="77777777" w:rsidR="00046D49" w:rsidRPr="00CF7ED9" w:rsidRDefault="00AE177C" w:rsidP="00F547E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133,941</w:t>
            </w:r>
          </w:p>
        </w:tc>
        <w:tc>
          <w:tcPr>
            <w:tcW w:w="261" w:type="dxa"/>
            <w:gridSpan w:val="2"/>
          </w:tcPr>
          <w:p w14:paraId="7CEC7ABF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72DD9EA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550DA878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3"/>
            <w:tcBorders>
              <w:bottom w:val="double" w:sz="4" w:space="0" w:color="auto"/>
            </w:tcBorders>
          </w:tcPr>
          <w:p w14:paraId="0804E1DB" w14:textId="77777777" w:rsidR="00046D49" w:rsidRPr="00CF7ED9" w:rsidRDefault="00046D49" w:rsidP="00F547EE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450,815</w:t>
            </w:r>
          </w:p>
        </w:tc>
      </w:tr>
      <w:tr w:rsidR="00046D49" w:rsidRPr="00CF7ED9" w14:paraId="2730D519" w14:textId="77777777" w:rsidTr="00804A0D">
        <w:trPr>
          <w:cantSplit/>
        </w:trPr>
        <w:tc>
          <w:tcPr>
            <w:tcW w:w="3564" w:type="dxa"/>
          </w:tcPr>
          <w:p w14:paraId="042CC394" w14:textId="77777777" w:rsidR="00046D49" w:rsidRPr="00CF7ED9" w:rsidRDefault="00046D49" w:rsidP="00F5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9" w:type="dxa"/>
          </w:tcPr>
          <w:p w14:paraId="4457C2BB" w14:textId="77777777" w:rsidR="00046D49" w:rsidRPr="00CF7ED9" w:rsidRDefault="00AE177C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20.0</w:t>
            </w:r>
          </w:p>
        </w:tc>
        <w:tc>
          <w:tcPr>
            <w:tcW w:w="243" w:type="dxa"/>
          </w:tcPr>
          <w:p w14:paraId="75D66216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3C7DE43F" w14:textId="77777777" w:rsidR="00046D49" w:rsidRPr="00CF7ED9" w:rsidRDefault="00AE177C" w:rsidP="00F547E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26,788</w:t>
            </w:r>
          </w:p>
        </w:tc>
        <w:tc>
          <w:tcPr>
            <w:tcW w:w="261" w:type="dxa"/>
            <w:gridSpan w:val="2"/>
          </w:tcPr>
          <w:p w14:paraId="44AA2146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4DCB52D8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20.0</w:t>
            </w:r>
          </w:p>
        </w:tc>
        <w:tc>
          <w:tcPr>
            <w:tcW w:w="243" w:type="dxa"/>
          </w:tcPr>
          <w:p w14:paraId="0C360F33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3"/>
            <w:tcBorders>
              <w:top w:val="double" w:sz="4" w:space="0" w:color="auto"/>
            </w:tcBorders>
          </w:tcPr>
          <w:p w14:paraId="10F1CC21" w14:textId="77777777" w:rsidR="00046D49" w:rsidRPr="00CF7ED9" w:rsidRDefault="00046D49" w:rsidP="00F547EE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90,163</w:t>
            </w:r>
          </w:p>
        </w:tc>
      </w:tr>
      <w:tr w:rsidR="00046D49" w:rsidRPr="00CF7ED9" w14:paraId="5F217814" w14:textId="77777777" w:rsidTr="00804A0D">
        <w:trPr>
          <w:cantSplit/>
        </w:trPr>
        <w:tc>
          <w:tcPr>
            <w:tcW w:w="3564" w:type="dxa"/>
          </w:tcPr>
          <w:p w14:paraId="176BE206" w14:textId="77777777" w:rsidR="00046D49" w:rsidRPr="00CF7ED9" w:rsidRDefault="00046D49" w:rsidP="00F5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รายได้และรายจ่ายที่ไม่ต้องเสียภาษีสุทธิ</w:t>
            </w:r>
          </w:p>
        </w:tc>
        <w:tc>
          <w:tcPr>
            <w:tcW w:w="1179" w:type="dxa"/>
          </w:tcPr>
          <w:p w14:paraId="20CAADAA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1A75100D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17F58C88" w14:textId="77777777" w:rsidR="00046D49" w:rsidRPr="00CF7ED9" w:rsidRDefault="00AE177C" w:rsidP="00F547E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(697)</w:t>
            </w:r>
          </w:p>
        </w:tc>
        <w:tc>
          <w:tcPr>
            <w:tcW w:w="261" w:type="dxa"/>
            <w:gridSpan w:val="2"/>
          </w:tcPr>
          <w:p w14:paraId="421CEDA9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72"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6AD64555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92EBF05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3"/>
          </w:tcPr>
          <w:p w14:paraId="51630772" w14:textId="77777777" w:rsidR="00046D49" w:rsidRPr="00CF7ED9" w:rsidRDefault="00046D49" w:rsidP="00F547EE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(1,777)</w:t>
            </w:r>
          </w:p>
        </w:tc>
      </w:tr>
      <w:tr w:rsidR="00046D49" w:rsidRPr="00CF7ED9" w14:paraId="1B237110" w14:textId="77777777" w:rsidTr="00804A0D">
        <w:trPr>
          <w:cantSplit/>
        </w:trPr>
        <w:tc>
          <w:tcPr>
            <w:tcW w:w="3564" w:type="dxa"/>
          </w:tcPr>
          <w:p w14:paraId="2208850A" w14:textId="77777777" w:rsidR="00046D49" w:rsidRPr="00CF7ED9" w:rsidRDefault="00046D49" w:rsidP="00F5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BE48815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494550FD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340DF11" w14:textId="77777777" w:rsidR="00046D49" w:rsidRPr="00CF7ED9" w:rsidRDefault="00AE177C" w:rsidP="00F547E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(1,030)</w:t>
            </w:r>
          </w:p>
        </w:tc>
        <w:tc>
          <w:tcPr>
            <w:tcW w:w="261" w:type="dxa"/>
            <w:gridSpan w:val="2"/>
          </w:tcPr>
          <w:p w14:paraId="6ABA4AE4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7D8041F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0522C3FA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3"/>
            <w:tcBorders>
              <w:bottom w:val="single" w:sz="4" w:space="0" w:color="auto"/>
            </w:tcBorders>
          </w:tcPr>
          <w:p w14:paraId="21C4EF77" w14:textId="77777777" w:rsidR="00046D49" w:rsidRPr="00CF7ED9" w:rsidRDefault="00046D49" w:rsidP="00F547EE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(221)</w:t>
            </w:r>
          </w:p>
        </w:tc>
      </w:tr>
      <w:tr w:rsidR="00046D49" w:rsidRPr="00CF7ED9" w14:paraId="26757A74" w14:textId="77777777" w:rsidTr="00804A0D">
        <w:trPr>
          <w:cantSplit/>
        </w:trPr>
        <w:tc>
          <w:tcPr>
            <w:tcW w:w="3564" w:type="dxa"/>
          </w:tcPr>
          <w:p w14:paraId="39B53B92" w14:textId="77777777" w:rsidR="00046D49" w:rsidRPr="00CF7ED9" w:rsidRDefault="00046D49" w:rsidP="00F5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8BB11D3" w14:textId="77777777" w:rsidR="00046D49" w:rsidRPr="00CF7ED9" w:rsidRDefault="00AE177C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18.7</w:t>
            </w:r>
          </w:p>
        </w:tc>
        <w:tc>
          <w:tcPr>
            <w:tcW w:w="243" w:type="dxa"/>
          </w:tcPr>
          <w:p w14:paraId="3BA7B7ED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2C47C4B5" w14:textId="77777777" w:rsidR="00046D49" w:rsidRPr="00CF7ED9" w:rsidRDefault="00AE177C" w:rsidP="00F547E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</w:t>
            </w:r>
            <w:r w:rsidR="00D65F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061</w:t>
            </w:r>
          </w:p>
        </w:tc>
        <w:tc>
          <w:tcPr>
            <w:tcW w:w="261" w:type="dxa"/>
            <w:gridSpan w:val="2"/>
          </w:tcPr>
          <w:p w14:paraId="585223C7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23362D5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19.6</w:t>
            </w:r>
          </w:p>
        </w:tc>
        <w:tc>
          <w:tcPr>
            <w:tcW w:w="243" w:type="dxa"/>
          </w:tcPr>
          <w:p w14:paraId="6863618A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7A1D502" w14:textId="77777777" w:rsidR="00046D49" w:rsidRPr="00CF7ED9" w:rsidRDefault="00046D49" w:rsidP="00F547EE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88,165</w:t>
            </w:r>
          </w:p>
        </w:tc>
      </w:tr>
    </w:tbl>
    <w:p w14:paraId="03E78DFC" w14:textId="77777777" w:rsidR="00046D49" w:rsidRPr="00D54E47" w:rsidRDefault="00046D49" w:rsidP="00CF7ED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82"/>
        <w:gridCol w:w="1170"/>
        <w:gridCol w:w="236"/>
        <w:gridCol w:w="1204"/>
        <w:gridCol w:w="243"/>
        <w:gridCol w:w="1197"/>
        <w:gridCol w:w="243"/>
        <w:gridCol w:w="1197"/>
      </w:tblGrid>
      <w:tr w:rsidR="00046D49" w:rsidRPr="00CF7ED9" w14:paraId="1A801981" w14:textId="77777777" w:rsidTr="00804A0D">
        <w:trPr>
          <w:cantSplit/>
        </w:trPr>
        <w:tc>
          <w:tcPr>
            <w:tcW w:w="3582" w:type="dxa"/>
          </w:tcPr>
          <w:p w14:paraId="653EA7DA" w14:textId="77777777" w:rsidR="00046D49" w:rsidRPr="00CF7ED9" w:rsidRDefault="00046D49" w:rsidP="00F5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490" w:type="dxa"/>
            <w:gridSpan w:val="7"/>
          </w:tcPr>
          <w:p w14:paraId="2FBA55F3" w14:textId="77777777" w:rsidR="00046D49" w:rsidRPr="00CF7ED9" w:rsidRDefault="00046D49" w:rsidP="00CF7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46D49" w:rsidRPr="00CF7ED9" w14:paraId="7C69C7C8" w14:textId="77777777" w:rsidTr="00804A0D">
        <w:trPr>
          <w:cantSplit/>
        </w:trPr>
        <w:tc>
          <w:tcPr>
            <w:tcW w:w="3582" w:type="dxa"/>
          </w:tcPr>
          <w:p w14:paraId="3F5F359E" w14:textId="77777777" w:rsidR="00046D49" w:rsidRPr="00CF7ED9" w:rsidRDefault="00046D49" w:rsidP="00F547EE">
            <w:pPr>
              <w:tabs>
                <w:tab w:val="left" w:pos="90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</w:p>
          <w:p w14:paraId="4298BA60" w14:textId="77777777" w:rsidR="00046D49" w:rsidRPr="00CF7ED9" w:rsidRDefault="00046D49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3"/>
          </w:tcPr>
          <w:p w14:paraId="7832D5C1" w14:textId="77777777" w:rsidR="00046D49" w:rsidRPr="00CF7ED9" w:rsidRDefault="00046D49" w:rsidP="00CF7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3F47FF" w14:textId="77777777" w:rsidR="00046D49" w:rsidRPr="00CF7ED9" w:rsidRDefault="00046D49" w:rsidP="00CF7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880" w:type="dxa"/>
            <w:gridSpan w:val="4"/>
          </w:tcPr>
          <w:p w14:paraId="03B9D749" w14:textId="77777777" w:rsidR="00046D49" w:rsidRPr="00CF7ED9" w:rsidRDefault="00046D49" w:rsidP="00CF7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84B03D" w14:textId="77777777" w:rsidR="00046D49" w:rsidRPr="00CF7ED9" w:rsidRDefault="00046D49" w:rsidP="00CF7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</w:t>
            </w:r>
          </w:p>
        </w:tc>
      </w:tr>
      <w:tr w:rsidR="00046D49" w:rsidRPr="00CF7ED9" w14:paraId="5AE2BC7A" w14:textId="77777777" w:rsidTr="00804A0D">
        <w:trPr>
          <w:cantSplit/>
        </w:trPr>
        <w:tc>
          <w:tcPr>
            <w:tcW w:w="3582" w:type="dxa"/>
          </w:tcPr>
          <w:p w14:paraId="012249A2" w14:textId="77777777" w:rsidR="00046D49" w:rsidRPr="00CF7ED9" w:rsidRDefault="00046D49" w:rsidP="00F5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6F76A3" w14:textId="77777777" w:rsidR="00046D49" w:rsidRPr="00CF7ED9" w:rsidRDefault="00046D49" w:rsidP="00CF7E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E271A31" w14:textId="77777777" w:rsidR="00046D49" w:rsidRPr="00CF7ED9" w:rsidRDefault="00046D49" w:rsidP="00CF7E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5D249A03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60353CDE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756CF5A6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3" w:type="dxa"/>
          </w:tcPr>
          <w:p w14:paraId="7018DBCF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04B593CE" w14:textId="77777777" w:rsidR="00046D49" w:rsidRPr="00CF7ED9" w:rsidRDefault="00046D49" w:rsidP="00CF7ED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4F40633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3" w:type="dxa"/>
          </w:tcPr>
          <w:p w14:paraId="609EAD7D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427281E1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3DED7D0A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6D49" w:rsidRPr="00CF7ED9" w14:paraId="24923BCD" w14:textId="77777777" w:rsidTr="00804A0D">
        <w:trPr>
          <w:cantSplit/>
        </w:trPr>
        <w:tc>
          <w:tcPr>
            <w:tcW w:w="3582" w:type="dxa"/>
          </w:tcPr>
          <w:p w14:paraId="476577FA" w14:textId="77777777" w:rsidR="00046D49" w:rsidRPr="00CF7ED9" w:rsidRDefault="00046D49" w:rsidP="00F5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70" w:type="dxa"/>
          </w:tcPr>
          <w:p w14:paraId="1AB87BA1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26B7FBE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11074F6" w14:textId="77777777" w:rsidR="00046D49" w:rsidRPr="00CF7ED9" w:rsidRDefault="00B0214A" w:rsidP="00F547EE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115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133,120</w:t>
            </w:r>
          </w:p>
        </w:tc>
        <w:tc>
          <w:tcPr>
            <w:tcW w:w="243" w:type="dxa"/>
          </w:tcPr>
          <w:p w14:paraId="4F63F282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485B49B5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1276E7B" w14:textId="77777777" w:rsidR="00046D49" w:rsidRPr="00CF7ED9" w:rsidRDefault="00046D49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10C65AB3" w14:textId="77777777" w:rsidR="00046D49" w:rsidRPr="00CF7ED9" w:rsidRDefault="00046D49" w:rsidP="00F547EE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-115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449,091</w:t>
            </w:r>
          </w:p>
        </w:tc>
      </w:tr>
      <w:tr w:rsidR="00B0214A" w:rsidRPr="00CF7ED9" w14:paraId="12C37FF4" w14:textId="77777777" w:rsidTr="00804A0D">
        <w:trPr>
          <w:cantSplit/>
        </w:trPr>
        <w:tc>
          <w:tcPr>
            <w:tcW w:w="3582" w:type="dxa"/>
          </w:tcPr>
          <w:p w14:paraId="190CF8D9" w14:textId="77777777" w:rsidR="00B0214A" w:rsidRPr="00CF7ED9" w:rsidRDefault="00B0214A" w:rsidP="00F5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</w:tcPr>
          <w:p w14:paraId="21B35A5A" w14:textId="77777777" w:rsidR="00B0214A" w:rsidRPr="00CF7ED9" w:rsidRDefault="00B0214A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20.0</w:t>
            </w:r>
          </w:p>
        </w:tc>
        <w:tc>
          <w:tcPr>
            <w:tcW w:w="236" w:type="dxa"/>
          </w:tcPr>
          <w:p w14:paraId="789DE70A" w14:textId="77777777" w:rsidR="00B0214A" w:rsidRPr="00CF7ED9" w:rsidRDefault="00B0214A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CB55B40" w14:textId="77777777" w:rsidR="00B0214A" w:rsidRPr="00CF7ED9" w:rsidRDefault="00B0214A" w:rsidP="00F547EE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115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26,624</w:t>
            </w:r>
          </w:p>
        </w:tc>
        <w:tc>
          <w:tcPr>
            <w:tcW w:w="243" w:type="dxa"/>
          </w:tcPr>
          <w:p w14:paraId="347A8064" w14:textId="77777777" w:rsidR="00B0214A" w:rsidRPr="00CF7ED9" w:rsidRDefault="00B0214A" w:rsidP="00CF7ED9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5A9C4382" w14:textId="77777777" w:rsidR="00B0214A" w:rsidRPr="00CF7ED9" w:rsidRDefault="00B0214A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20.0</w:t>
            </w:r>
          </w:p>
        </w:tc>
        <w:tc>
          <w:tcPr>
            <w:tcW w:w="243" w:type="dxa"/>
          </w:tcPr>
          <w:p w14:paraId="37D6C17F" w14:textId="77777777" w:rsidR="00B0214A" w:rsidRPr="00CF7ED9" w:rsidRDefault="00B0214A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44C9F4DC" w14:textId="77777777" w:rsidR="00B0214A" w:rsidRPr="00CF7ED9" w:rsidRDefault="00B0214A" w:rsidP="00F547EE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-115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89,818</w:t>
            </w:r>
          </w:p>
        </w:tc>
      </w:tr>
      <w:tr w:rsidR="00B0214A" w:rsidRPr="00CF7ED9" w14:paraId="3D414DE7" w14:textId="77777777" w:rsidTr="00804A0D">
        <w:trPr>
          <w:cantSplit/>
        </w:trPr>
        <w:tc>
          <w:tcPr>
            <w:tcW w:w="3582" w:type="dxa"/>
          </w:tcPr>
          <w:p w14:paraId="711079EC" w14:textId="77777777" w:rsidR="00B0214A" w:rsidRPr="00CF7ED9" w:rsidRDefault="00B0214A" w:rsidP="00F5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รายได้และรายจ่ายที่ไม่ต้องเสียภาษีสุทธิ</w:t>
            </w:r>
          </w:p>
        </w:tc>
        <w:tc>
          <w:tcPr>
            <w:tcW w:w="1170" w:type="dxa"/>
          </w:tcPr>
          <w:p w14:paraId="20223B1D" w14:textId="77777777" w:rsidR="00B0214A" w:rsidRPr="00CF7ED9" w:rsidRDefault="00B0214A" w:rsidP="00CF7ED9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C427C0F" w14:textId="77777777" w:rsidR="00B0214A" w:rsidRPr="00CF7ED9" w:rsidRDefault="00B0214A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7D9E31F3" w14:textId="77777777" w:rsidR="00B0214A" w:rsidRPr="00CF7ED9" w:rsidRDefault="00B0214A" w:rsidP="00F547EE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(2,081)</w:t>
            </w:r>
          </w:p>
        </w:tc>
        <w:tc>
          <w:tcPr>
            <w:tcW w:w="243" w:type="dxa"/>
          </w:tcPr>
          <w:p w14:paraId="38EF23B3" w14:textId="77777777" w:rsidR="00B0214A" w:rsidRPr="00CF7ED9" w:rsidRDefault="00B0214A" w:rsidP="00CF7ED9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49395D92" w14:textId="77777777" w:rsidR="00B0214A" w:rsidRPr="00CF7ED9" w:rsidRDefault="00B0214A" w:rsidP="00CF7ED9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8C7982F" w14:textId="77777777" w:rsidR="00B0214A" w:rsidRPr="00CF7ED9" w:rsidRDefault="00B0214A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5C261D5D" w14:textId="77777777" w:rsidR="00B0214A" w:rsidRPr="00CF7ED9" w:rsidRDefault="00B0214A" w:rsidP="00F547EE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-115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(3,270)</w:t>
            </w:r>
          </w:p>
        </w:tc>
      </w:tr>
      <w:tr w:rsidR="00B0214A" w:rsidRPr="00CF7ED9" w14:paraId="389A235A" w14:textId="77777777" w:rsidTr="00804A0D">
        <w:trPr>
          <w:cantSplit/>
        </w:trPr>
        <w:tc>
          <w:tcPr>
            <w:tcW w:w="3582" w:type="dxa"/>
          </w:tcPr>
          <w:p w14:paraId="0D567DF3" w14:textId="77777777" w:rsidR="00B0214A" w:rsidRPr="00CF7ED9" w:rsidRDefault="00B0214A" w:rsidP="00F5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 ๆ ที่บันทึกสูงไป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2A7D63" w14:textId="77777777" w:rsidR="00B0214A" w:rsidRPr="00CF7ED9" w:rsidRDefault="00B0214A" w:rsidP="00CF7ED9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5B191BF3" w14:textId="77777777" w:rsidR="00B0214A" w:rsidRPr="00CF7ED9" w:rsidRDefault="00B0214A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D522313" w14:textId="77777777" w:rsidR="00B0214A" w:rsidRPr="00CF7ED9" w:rsidRDefault="00B0214A" w:rsidP="00F547EE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(1,030)</w:t>
            </w:r>
          </w:p>
        </w:tc>
        <w:tc>
          <w:tcPr>
            <w:tcW w:w="243" w:type="dxa"/>
          </w:tcPr>
          <w:p w14:paraId="03187C07" w14:textId="77777777" w:rsidR="00B0214A" w:rsidRPr="00CF7ED9" w:rsidRDefault="00B0214A" w:rsidP="00CF7ED9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D5AD037" w14:textId="77777777" w:rsidR="00B0214A" w:rsidRPr="00CF7ED9" w:rsidRDefault="00B0214A" w:rsidP="00CF7ED9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7FF2A63F" w14:textId="77777777" w:rsidR="00B0214A" w:rsidRPr="00CF7ED9" w:rsidRDefault="00B0214A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AE0AEAF" w14:textId="77777777" w:rsidR="00B0214A" w:rsidRPr="00CF7ED9" w:rsidRDefault="00B0214A" w:rsidP="00F547EE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-115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(221)</w:t>
            </w:r>
          </w:p>
        </w:tc>
      </w:tr>
      <w:tr w:rsidR="00B0214A" w:rsidRPr="00CF7ED9" w14:paraId="15EF5BEE" w14:textId="77777777" w:rsidTr="00804A0D">
        <w:trPr>
          <w:cantSplit/>
        </w:trPr>
        <w:tc>
          <w:tcPr>
            <w:tcW w:w="3582" w:type="dxa"/>
          </w:tcPr>
          <w:p w14:paraId="0C4AFAE1" w14:textId="77777777" w:rsidR="00B0214A" w:rsidRPr="00CF7ED9" w:rsidRDefault="00B0214A" w:rsidP="00F5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8752A5" w14:textId="77777777" w:rsidR="00B0214A" w:rsidRPr="00CF7ED9" w:rsidRDefault="00B0214A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="00765B88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7.7</w:t>
            </w:r>
          </w:p>
        </w:tc>
        <w:tc>
          <w:tcPr>
            <w:tcW w:w="236" w:type="dxa"/>
          </w:tcPr>
          <w:p w14:paraId="697A53AA" w14:textId="77777777" w:rsidR="00B0214A" w:rsidRPr="00CF7ED9" w:rsidRDefault="00B0214A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4E884CA" w14:textId="77777777" w:rsidR="00B0214A" w:rsidRPr="00CF7ED9" w:rsidRDefault="00B0214A" w:rsidP="00F547EE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115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23,513</w:t>
            </w:r>
          </w:p>
        </w:tc>
        <w:tc>
          <w:tcPr>
            <w:tcW w:w="243" w:type="dxa"/>
          </w:tcPr>
          <w:p w14:paraId="373AFFAB" w14:textId="77777777" w:rsidR="00B0214A" w:rsidRPr="00CF7ED9" w:rsidRDefault="00B0214A" w:rsidP="00CF7ED9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D6F0521" w14:textId="77777777" w:rsidR="00B0214A" w:rsidRPr="00CF7ED9" w:rsidRDefault="00B0214A" w:rsidP="00CF7ED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19.2</w:t>
            </w:r>
          </w:p>
        </w:tc>
        <w:tc>
          <w:tcPr>
            <w:tcW w:w="243" w:type="dxa"/>
          </w:tcPr>
          <w:p w14:paraId="5724C42A" w14:textId="77777777" w:rsidR="00B0214A" w:rsidRPr="00CF7ED9" w:rsidRDefault="00B0214A" w:rsidP="00CF7ED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8865ECB" w14:textId="77777777" w:rsidR="00B0214A" w:rsidRPr="00CF7ED9" w:rsidRDefault="00B0214A" w:rsidP="00F547EE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left="-115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86,327</w:t>
            </w:r>
          </w:p>
        </w:tc>
      </w:tr>
    </w:tbl>
    <w:p w14:paraId="1AA66632" w14:textId="77777777" w:rsidR="00046D49" w:rsidRPr="00CF7ED9" w:rsidRDefault="00046D49" w:rsidP="00F54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rPr>
          <w:rFonts w:asciiTheme="majorBidi" w:hAnsiTheme="majorBidi" w:cstheme="majorBidi"/>
          <w:b/>
          <w:bCs/>
          <w:sz w:val="30"/>
          <w:szCs w:val="30"/>
        </w:rPr>
      </w:pPr>
    </w:p>
    <w:p w14:paraId="7CAB507F" w14:textId="77777777" w:rsidR="00D65F57" w:rsidRDefault="00D65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33C0B27" w14:textId="77777777" w:rsidR="002D4841" w:rsidRPr="00CF7ED9" w:rsidRDefault="002D4841" w:rsidP="00F547EE">
      <w:pPr>
        <w:pStyle w:val="BodyText2"/>
        <w:ind w:left="547" w:right="-27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ภาษีเงินได้รอการตัดบัญชี</w:t>
      </w:r>
    </w:p>
    <w:p w14:paraId="4184AA1D" w14:textId="77777777" w:rsidR="002D4841" w:rsidRPr="00CF7ED9" w:rsidRDefault="002D4841" w:rsidP="00F54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rPr>
          <w:rFonts w:asciiTheme="majorBidi" w:hAnsiTheme="majorBidi" w:cstheme="majorBidi"/>
          <w:sz w:val="30"/>
          <w:szCs w:val="30"/>
        </w:rPr>
      </w:pPr>
    </w:p>
    <w:p w14:paraId="197EF74D" w14:textId="77777777" w:rsidR="002D4841" w:rsidRPr="00CF7ED9" w:rsidRDefault="002D4841" w:rsidP="00F547EE">
      <w:pPr>
        <w:pStyle w:val="BodyText2"/>
        <w:tabs>
          <w:tab w:val="left" w:pos="450"/>
        </w:tabs>
        <w:ind w:left="547" w:right="-2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9A19FF" w:rsidRPr="00CF7ED9">
        <w:rPr>
          <w:rFonts w:asciiTheme="majorBidi" w:hAnsiTheme="majorBidi" w:cstheme="majorBidi"/>
          <w:sz w:val="30"/>
          <w:szCs w:val="30"/>
          <w:cs/>
        </w:rPr>
        <w:t xml:space="preserve">30 มิถุนายน 2562 และ </w:t>
      </w:r>
      <w:r w:rsidRPr="00CF7ED9">
        <w:rPr>
          <w:rFonts w:asciiTheme="majorBidi" w:hAnsiTheme="majorBidi" w:cstheme="majorBidi"/>
          <w:sz w:val="30"/>
          <w:szCs w:val="30"/>
        </w:rPr>
        <w:t xml:space="preserve">31 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F7ED9">
        <w:rPr>
          <w:rFonts w:asciiTheme="majorBidi" w:hAnsiTheme="majorBidi" w:cstheme="majorBidi"/>
          <w:sz w:val="30"/>
          <w:szCs w:val="30"/>
        </w:rPr>
        <w:t xml:space="preserve">2561 </w:t>
      </w:r>
      <w:r w:rsidRPr="00CF7ED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6E1F381" w14:textId="77777777" w:rsidR="002D4841" w:rsidRPr="00CF7ED9" w:rsidRDefault="002D4841" w:rsidP="00F547EE">
      <w:pPr>
        <w:pStyle w:val="BodyText2"/>
        <w:tabs>
          <w:tab w:val="left" w:pos="450"/>
        </w:tabs>
        <w:ind w:left="547" w:right="-27" w:hanging="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36"/>
        <w:gridCol w:w="1297"/>
        <w:gridCol w:w="236"/>
        <w:gridCol w:w="1152"/>
        <w:gridCol w:w="236"/>
        <w:gridCol w:w="1155"/>
      </w:tblGrid>
      <w:tr w:rsidR="002D4841" w:rsidRPr="00CF7ED9" w14:paraId="05D5EB64" w14:textId="77777777" w:rsidTr="00804A0D">
        <w:tc>
          <w:tcPr>
            <w:tcW w:w="3510" w:type="dxa"/>
            <w:vAlign w:val="bottom"/>
          </w:tcPr>
          <w:p w14:paraId="15476DFD" w14:textId="77777777" w:rsidR="002D4841" w:rsidRPr="00CF7ED9" w:rsidRDefault="002D4841" w:rsidP="00F547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3" w:type="dxa"/>
            <w:gridSpan w:val="3"/>
          </w:tcPr>
          <w:p w14:paraId="70533961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43CD4077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3" w:type="dxa"/>
            <w:gridSpan w:val="3"/>
          </w:tcPr>
          <w:p w14:paraId="342EE362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A19FF" w:rsidRPr="00CF7ED9" w14:paraId="3E373243" w14:textId="77777777" w:rsidTr="00804A0D">
        <w:tc>
          <w:tcPr>
            <w:tcW w:w="3510" w:type="dxa"/>
            <w:vAlign w:val="bottom"/>
          </w:tcPr>
          <w:p w14:paraId="7AB4050F" w14:textId="77777777" w:rsidR="009A19FF" w:rsidRPr="00CF7ED9" w:rsidRDefault="009A19FF" w:rsidP="00F547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67331751" w14:textId="77777777" w:rsidR="009A19FF" w:rsidRPr="00CF7ED9" w:rsidRDefault="009A19FF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2E127CD5" w14:textId="77777777" w:rsidR="009A19FF" w:rsidRPr="00CF7ED9" w:rsidRDefault="009A19FF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7" w:type="dxa"/>
          </w:tcPr>
          <w:p w14:paraId="164BBB44" w14:textId="77777777" w:rsidR="009A19FF" w:rsidRPr="00CF7ED9" w:rsidRDefault="009A19FF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</w:tcPr>
          <w:p w14:paraId="725BE8E8" w14:textId="77777777" w:rsidR="009A19FF" w:rsidRPr="00CF7ED9" w:rsidRDefault="009A19FF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4B02F7E1" w14:textId="77777777" w:rsidR="009A19FF" w:rsidRPr="00CF7ED9" w:rsidRDefault="009A19FF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4BEC4648" w14:textId="77777777" w:rsidR="009A19FF" w:rsidRPr="00CF7ED9" w:rsidRDefault="009A19FF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5" w:type="dxa"/>
          </w:tcPr>
          <w:p w14:paraId="4251264D" w14:textId="77777777" w:rsidR="009A19FF" w:rsidRPr="00CF7ED9" w:rsidRDefault="009A19FF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9A19FF" w:rsidRPr="00CF7ED9" w14:paraId="7BBBF22A" w14:textId="77777777" w:rsidTr="00804A0D">
        <w:tc>
          <w:tcPr>
            <w:tcW w:w="3510" w:type="dxa"/>
            <w:vAlign w:val="bottom"/>
          </w:tcPr>
          <w:p w14:paraId="66900975" w14:textId="77777777" w:rsidR="009A19FF" w:rsidRPr="00CF7ED9" w:rsidRDefault="009A19FF" w:rsidP="00F547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C7B488" w14:textId="77777777" w:rsidR="009A19FF" w:rsidRPr="00CF7ED9" w:rsidRDefault="009A19FF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0E6595E2" w14:textId="77777777" w:rsidR="009A19FF" w:rsidRPr="00CF7ED9" w:rsidRDefault="009A19FF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7" w:type="dxa"/>
          </w:tcPr>
          <w:p w14:paraId="6A33B5B9" w14:textId="77777777" w:rsidR="009A19FF" w:rsidRPr="00CF7ED9" w:rsidRDefault="009A19FF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5CCF6401" w14:textId="77777777" w:rsidR="009A19FF" w:rsidRPr="00CF7ED9" w:rsidRDefault="009A19FF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1B3C667D" w14:textId="77777777" w:rsidR="009A19FF" w:rsidRPr="00CF7ED9" w:rsidRDefault="009A19FF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77348101" w14:textId="77777777" w:rsidR="009A19FF" w:rsidRPr="00CF7ED9" w:rsidRDefault="009A19FF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5" w:type="dxa"/>
          </w:tcPr>
          <w:p w14:paraId="3445FB06" w14:textId="77777777" w:rsidR="009A19FF" w:rsidRPr="00CF7ED9" w:rsidRDefault="009A19FF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2D4841" w:rsidRPr="00CF7ED9" w14:paraId="5B38F74A" w14:textId="77777777" w:rsidTr="00804A0D">
        <w:tc>
          <w:tcPr>
            <w:tcW w:w="3510" w:type="dxa"/>
          </w:tcPr>
          <w:p w14:paraId="74461F0E" w14:textId="77777777" w:rsidR="002D4841" w:rsidRPr="00CF7ED9" w:rsidRDefault="002D4841" w:rsidP="00F547E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572" w:type="dxa"/>
            <w:gridSpan w:val="7"/>
          </w:tcPr>
          <w:p w14:paraId="41224835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</w:t>
            </w: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19FF" w:rsidRPr="00CF7ED9" w14:paraId="7D600204" w14:textId="77777777" w:rsidTr="00804A0D">
        <w:tc>
          <w:tcPr>
            <w:tcW w:w="3510" w:type="dxa"/>
          </w:tcPr>
          <w:p w14:paraId="3373AA26" w14:textId="77777777" w:rsidR="009A19FF" w:rsidRPr="00CF7ED9" w:rsidRDefault="009A19FF" w:rsidP="00F5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534C97" w14:textId="77777777" w:rsidR="009A19FF" w:rsidRPr="00CF7ED9" w:rsidRDefault="008338F2" w:rsidP="00F547E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35,00</w:t>
            </w:r>
            <w:r w:rsidR="007929D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vAlign w:val="bottom"/>
          </w:tcPr>
          <w:p w14:paraId="51AE466C" w14:textId="77777777" w:rsidR="009A19FF" w:rsidRPr="00CF7ED9" w:rsidRDefault="009A19FF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25D089F5" w14:textId="77777777" w:rsidR="009A19FF" w:rsidRPr="00CF7ED9" w:rsidRDefault="009A19FF" w:rsidP="00F547E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38,269</w:t>
            </w:r>
          </w:p>
        </w:tc>
        <w:tc>
          <w:tcPr>
            <w:tcW w:w="236" w:type="dxa"/>
            <w:vAlign w:val="bottom"/>
          </w:tcPr>
          <w:p w14:paraId="4C4944FC" w14:textId="77777777" w:rsidR="009A19FF" w:rsidRPr="00CF7ED9" w:rsidRDefault="009A19FF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1E84E3D" w14:textId="77777777" w:rsidR="009A19FF" w:rsidRPr="00CF7ED9" w:rsidRDefault="00DD5EF8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26,690</w:t>
            </w:r>
          </w:p>
        </w:tc>
        <w:tc>
          <w:tcPr>
            <w:tcW w:w="236" w:type="dxa"/>
            <w:vAlign w:val="bottom"/>
          </w:tcPr>
          <w:p w14:paraId="380E5A12" w14:textId="77777777" w:rsidR="009A19FF" w:rsidRPr="00CF7ED9" w:rsidRDefault="009A19FF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9A22B33" w14:textId="77777777" w:rsidR="009A19FF" w:rsidRPr="00CF7ED9" w:rsidRDefault="009A19FF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28,411</w:t>
            </w:r>
          </w:p>
        </w:tc>
      </w:tr>
      <w:tr w:rsidR="009A19FF" w:rsidRPr="00CF7ED9" w14:paraId="59B39EF9" w14:textId="77777777" w:rsidTr="00804A0D">
        <w:tc>
          <w:tcPr>
            <w:tcW w:w="3510" w:type="dxa"/>
          </w:tcPr>
          <w:p w14:paraId="673A4006" w14:textId="77777777" w:rsidR="009A19FF" w:rsidRPr="00CF7ED9" w:rsidRDefault="009A19FF" w:rsidP="00F54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B707A9" w14:textId="77777777" w:rsidR="009A19FF" w:rsidRPr="00CF7ED9" w:rsidRDefault="008338F2" w:rsidP="00F547E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(24,004)</w:t>
            </w:r>
          </w:p>
        </w:tc>
        <w:tc>
          <w:tcPr>
            <w:tcW w:w="236" w:type="dxa"/>
            <w:vAlign w:val="bottom"/>
          </w:tcPr>
          <w:p w14:paraId="48ADC44C" w14:textId="77777777" w:rsidR="009A19FF" w:rsidRPr="00CF7ED9" w:rsidRDefault="009A19FF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4D5072A6" w14:textId="77777777" w:rsidR="009A19FF" w:rsidRPr="00CF7ED9" w:rsidRDefault="009A19FF" w:rsidP="00F547E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(50,025)</w:t>
            </w:r>
          </w:p>
        </w:tc>
        <w:tc>
          <w:tcPr>
            <w:tcW w:w="236" w:type="dxa"/>
            <w:vAlign w:val="bottom"/>
          </w:tcPr>
          <w:p w14:paraId="224B1862" w14:textId="77777777" w:rsidR="009A19FF" w:rsidRPr="00CF7ED9" w:rsidRDefault="009A19FF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5F3256B" w14:textId="77777777" w:rsidR="009A19FF" w:rsidRPr="00CF7ED9" w:rsidRDefault="00DD5EF8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(24,004)</w:t>
            </w:r>
          </w:p>
        </w:tc>
        <w:tc>
          <w:tcPr>
            <w:tcW w:w="236" w:type="dxa"/>
            <w:vAlign w:val="bottom"/>
          </w:tcPr>
          <w:p w14:paraId="4BEF4E17" w14:textId="77777777" w:rsidR="009A19FF" w:rsidRPr="00CF7ED9" w:rsidRDefault="009A19FF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3693A87D" w14:textId="77777777" w:rsidR="009A19FF" w:rsidRPr="00CF7ED9" w:rsidRDefault="009A19FF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(50,025)</w:t>
            </w:r>
          </w:p>
        </w:tc>
      </w:tr>
      <w:tr w:rsidR="009A19FF" w:rsidRPr="00CF7ED9" w14:paraId="210B2F06" w14:textId="77777777" w:rsidTr="00804A0D">
        <w:tc>
          <w:tcPr>
            <w:tcW w:w="3510" w:type="dxa"/>
          </w:tcPr>
          <w:p w14:paraId="5AE68EF2" w14:textId="77777777" w:rsidR="009A19FF" w:rsidRPr="00CF7ED9" w:rsidRDefault="009A19FF" w:rsidP="00F547EE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0" w:firstLine="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06C79C" w14:textId="77777777" w:rsidR="009A19FF" w:rsidRPr="00CF7ED9" w:rsidRDefault="008338F2" w:rsidP="00F547E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10,99</w:t>
            </w:r>
            <w:r w:rsidR="007929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1248283" w14:textId="77777777" w:rsidR="009A19FF" w:rsidRPr="00CF7ED9" w:rsidRDefault="009A19FF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AFC970" w14:textId="77777777" w:rsidR="009A19FF" w:rsidRPr="00CF7ED9" w:rsidRDefault="009A19FF" w:rsidP="00F547E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(11,756)</w:t>
            </w:r>
          </w:p>
        </w:tc>
        <w:tc>
          <w:tcPr>
            <w:tcW w:w="236" w:type="dxa"/>
            <w:vAlign w:val="bottom"/>
          </w:tcPr>
          <w:p w14:paraId="72CF8C1A" w14:textId="77777777" w:rsidR="009A19FF" w:rsidRPr="00CF7ED9" w:rsidRDefault="009A19FF" w:rsidP="00CF7E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F3EA70D" w14:textId="77777777" w:rsidR="009A19FF" w:rsidRPr="00CF7ED9" w:rsidRDefault="00DD5EF8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2,686</w:t>
            </w:r>
          </w:p>
        </w:tc>
        <w:tc>
          <w:tcPr>
            <w:tcW w:w="236" w:type="dxa"/>
          </w:tcPr>
          <w:p w14:paraId="419B686D" w14:textId="77777777" w:rsidR="009A19FF" w:rsidRPr="00CF7ED9" w:rsidRDefault="009A19FF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0201FB1D" w14:textId="77777777" w:rsidR="009A19FF" w:rsidRPr="00CF7ED9" w:rsidRDefault="009A19FF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(21,614)</w:t>
            </w:r>
          </w:p>
        </w:tc>
      </w:tr>
    </w:tbl>
    <w:p w14:paraId="4517C875" w14:textId="77777777" w:rsidR="007929D3" w:rsidRDefault="00792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CB91282" w14:textId="41C5A9F4" w:rsidR="002D4841" w:rsidRPr="00CF7ED9" w:rsidRDefault="00430B6B" w:rsidP="00263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</w:t>
      </w:r>
      <w:r w:rsidR="00B16FD0" w:rsidRPr="00CF7ED9">
        <w:rPr>
          <w:rFonts w:asciiTheme="majorBidi" w:hAnsiTheme="majorBidi" w:cstheme="majorBidi"/>
          <w:sz w:val="30"/>
          <w:szCs w:val="30"/>
          <w:cs/>
        </w:rPr>
        <w:t>งวดหกเดือน</w:t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465AA5" w:rsidRPr="00CF7ED9">
        <w:rPr>
          <w:rFonts w:asciiTheme="majorBidi" w:hAnsiTheme="majorBidi" w:cstheme="majorBidi"/>
          <w:sz w:val="30"/>
          <w:szCs w:val="30"/>
          <w:cs/>
        </w:rPr>
        <w:t>30 มิถุนายน</w:t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4841" w:rsidRPr="00CF7ED9">
        <w:rPr>
          <w:rFonts w:asciiTheme="majorBidi" w:hAnsiTheme="majorBidi" w:cstheme="majorBidi"/>
          <w:sz w:val="30"/>
          <w:szCs w:val="30"/>
        </w:rPr>
        <w:t>256</w:t>
      </w:r>
      <w:r w:rsidR="00465AA5" w:rsidRPr="00CF7ED9">
        <w:rPr>
          <w:rFonts w:asciiTheme="majorBidi" w:hAnsiTheme="majorBidi" w:cstheme="majorBidi"/>
          <w:sz w:val="30"/>
          <w:szCs w:val="30"/>
          <w:cs/>
        </w:rPr>
        <w:t>2</w:t>
      </w:r>
      <w:r w:rsidR="002D4841"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D4841" w:rsidRPr="00CF7ED9">
        <w:rPr>
          <w:rFonts w:asciiTheme="majorBidi" w:hAnsiTheme="majorBidi" w:cstheme="majorBidi"/>
          <w:sz w:val="30"/>
          <w:szCs w:val="30"/>
        </w:rPr>
        <w:t>256</w:t>
      </w:r>
      <w:r w:rsidR="00465AA5" w:rsidRPr="00CF7ED9">
        <w:rPr>
          <w:rFonts w:asciiTheme="majorBidi" w:hAnsiTheme="majorBidi" w:cstheme="majorBidi"/>
          <w:sz w:val="30"/>
          <w:szCs w:val="30"/>
          <w:cs/>
        </w:rPr>
        <w:t>1</w:t>
      </w:r>
      <w:r w:rsidR="002D4841"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308128A" w14:textId="77777777" w:rsidR="00037C68" w:rsidRPr="00CF7ED9" w:rsidRDefault="00037C68" w:rsidP="00F547EE">
      <w:pPr>
        <w:pStyle w:val="BodyText2"/>
        <w:tabs>
          <w:tab w:val="left" w:pos="540"/>
          <w:tab w:val="left" w:pos="630"/>
        </w:tabs>
        <w:ind w:left="540" w:right="-27" w:hanging="27"/>
        <w:rPr>
          <w:rFonts w:asciiTheme="majorBidi" w:hAnsiTheme="majorBidi" w:cstheme="majorBidi"/>
          <w:sz w:val="30"/>
          <w:szCs w:val="30"/>
        </w:rPr>
      </w:pPr>
    </w:p>
    <w:tbl>
      <w:tblPr>
        <w:tblW w:w="4770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563"/>
        <w:gridCol w:w="1191"/>
        <w:gridCol w:w="236"/>
        <w:gridCol w:w="1247"/>
        <w:gridCol w:w="237"/>
        <w:gridCol w:w="1107"/>
        <w:gridCol w:w="20"/>
        <w:gridCol w:w="217"/>
        <w:gridCol w:w="20"/>
        <w:gridCol w:w="1280"/>
      </w:tblGrid>
      <w:tr w:rsidR="009F7172" w:rsidRPr="00CF7ED9" w14:paraId="48F4EE04" w14:textId="77777777" w:rsidTr="00804A0D">
        <w:trPr>
          <w:tblHeader/>
        </w:trPr>
        <w:tc>
          <w:tcPr>
            <w:tcW w:w="1954" w:type="pct"/>
            <w:shd w:val="clear" w:color="auto" w:fill="auto"/>
          </w:tcPr>
          <w:p w14:paraId="47BC2827" w14:textId="77777777" w:rsidR="009F7172" w:rsidRPr="00CF7ED9" w:rsidRDefault="009F7172" w:rsidP="009F7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046" w:type="pct"/>
            <w:gridSpan w:val="9"/>
          </w:tcPr>
          <w:p w14:paraId="185D28DA" w14:textId="77777777" w:rsidR="009F7172" w:rsidRPr="00CF7ED9" w:rsidRDefault="009F717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F7172" w:rsidRPr="00CF7ED9" w14:paraId="0DD7375A" w14:textId="77777777" w:rsidTr="00804A0D">
        <w:trPr>
          <w:tblHeader/>
        </w:trPr>
        <w:tc>
          <w:tcPr>
            <w:tcW w:w="1954" w:type="pct"/>
            <w:shd w:val="clear" w:color="auto" w:fill="auto"/>
          </w:tcPr>
          <w:p w14:paraId="775BD97B" w14:textId="77777777" w:rsidR="009F7172" w:rsidRPr="00CF7ED9" w:rsidRDefault="009F7172" w:rsidP="009F7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53" w:type="pct"/>
          </w:tcPr>
          <w:p w14:paraId="19B32F35" w14:textId="77777777" w:rsidR="009F7172" w:rsidRPr="00CF7ED9" w:rsidRDefault="009F717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A26D0E9" w14:textId="77777777" w:rsidR="009F7172" w:rsidRPr="00CF7ED9" w:rsidRDefault="009F717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pct"/>
            <w:gridSpan w:val="3"/>
            <w:tcBorders>
              <w:bottom w:val="single" w:sz="4" w:space="0" w:color="auto"/>
            </w:tcBorders>
          </w:tcPr>
          <w:p w14:paraId="0E292728" w14:textId="77777777" w:rsidR="009F7172" w:rsidRPr="00CF7ED9" w:rsidRDefault="009F717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1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0" w:type="pct"/>
            <w:gridSpan w:val="2"/>
          </w:tcPr>
          <w:p w14:paraId="5BCFD8F6" w14:textId="77777777" w:rsidR="009F7172" w:rsidRPr="00CF7ED9" w:rsidRDefault="009F717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3" w:type="pct"/>
            <w:gridSpan w:val="2"/>
          </w:tcPr>
          <w:p w14:paraId="4FC32E62" w14:textId="77777777" w:rsidR="009F7172" w:rsidRPr="00CF7ED9" w:rsidRDefault="009F717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F7172" w:rsidRPr="00CF7ED9" w14:paraId="4E4A60B3" w14:textId="77777777" w:rsidTr="00804A0D">
        <w:trPr>
          <w:tblHeader/>
        </w:trPr>
        <w:tc>
          <w:tcPr>
            <w:tcW w:w="1954" w:type="pct"/>
            <w:shd w:val="clear" w:color="auto" w:fill="auto"/>
          </w:tcPr>
          <w:p w14:paraId="147331B1" w14:textId="77777777" w:rsidR="009F7172" w:rsidRPr="00CF7ED9" w:rsidRDefault="009F7172" w:rsidP="009F7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53" w:type="pct"/>
          </w:tcPr>
          <w:p w14:paraId="22461D68" w14:textId="77777777" w:rsidR="009F7172" w:rsidRPr="00CF7ED9" w:rsidRDefault="009F717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6E2EAE8" w14:textId="77777777" w:rsidR="009F7172" w:rsidRPr="00CF7ED9" w:rsidRDefault="009F717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129" w:type="pct"/>
          </w:tcPr>
          <w:p w14:paraId="7A5AB519" w14:textId="77777777" w:rsidR="009F7172" w:rsidRPr="00CF7ED9" w:rsidRDefault="009F717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04E272CD" w14:textId="77777777" w:rsidR="009F7172" w:rsidRPr="00CF7ED9" w:rsidRDefault="009F717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5AD98B" w14:textId="77777777" w:rsidR="009F7172" w:rsidRPr="00CF7ED9" w:rsidRDefault="009F717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" w:type="pct"/>
          </w:tcPr>
          <w:p w14:paraId="7E5896BD" w14:textId="77777777" w:rsidR="009F7172" w:rsidRPr="00CF7ED9" w:rsidRDefault="009F717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279BCA92" w14:textId="77777777" w:rsidR="009F7172" w:rsidRPr="00CF7ED9" w:rsidRDefault="009F717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B70AE6" w14:textId="77777777" w:rsidR="009F7172" w:rsidRPr="00CF7ED9" w:rsidRDefault="009F717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0" w:type="pct"/>
            <w:gridSpan w:val="2"/>
          </w:tcPr>
          <w:p w14:paraId="6F29D472" w14:textId="77777777" w:rsidR="009F7172" w:rsidRPr="00CF7ED9" w:rsidRDefault="009F717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" w:type="pct"/>
          </w:tcPr>
          <w:p w14:paraId="32C810C7" w14:textId="77777777" w:rsidR="009F7172" w:rsidRPr="00CF7ED9" w:rsidRDefault="009F717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0386368" w14:textId="77777777" w:rsidR="009F7172" w:rsidRPr="00CF7ED9" w:rsidRDefault="009F717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</w:tr>
      <w:tr w:rsidR="009F7172" w:rsidRPr="00CF7ED9" w14:paraId="024DB4B1" w14:textId="77777777" w:rsidTr="00804A0D">
        <w:trPr>
          <w:tblHeader/>
        </w:trPr>
        <w:tc>
          <w:tcPr>
            <w:tcW w:w="1954" w:type="pct"/>
            <w:vAlign w:val="bottom"/>
          </w:tcPr>
          <w:p w14:paraId="166C9DA7" w14:textId="77777777" w:rsidR="009F7172" w:rsidRPr="00CF7ED9" w:rsidRDefault="009F7172" w:rsidP="009F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1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46" w:type="pct"/>
            <w:gridSpan w:val="9"/>
            <w:vAlign w:val="bottom"/>
          </w:tcPr>
          <w:p w14:paraId="5FE8D55A" w14:textId="77777777" w:rsidR="009F7172" w:rsidRPr="00CF7ED9" w:rsidRDefault="009F7172" w:rsidP="00CF7ED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F7172" w:rsidRPr="00CF7ED9" w14:paraId="44EF5FEC" w14:textId="77777777" w:rsidTr="00804A0D">
        <w:tc>
          <w:tcPr>
            <w:tcW w:w="1954" w:type="pct"/>
          </w:tcPr>
          <w:p w14:paraId="7A19995A" w14:textId="77777777" w:rsidR="009F7172" w:rsidRPr="00CF7ED9" w:rsidRDefault="009F7172" w:rsidP="009F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53" w:type="pct"/>
          </w:tcPr>
          <w:p w14:paraId="431D1499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4DAC0893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84" w:type="pct"/>
          </w:tcPr>
          <w:p w14:paraId="5BD1C4D2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</w:tcPr>
          <w:p w14:paraId="197888D4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8" w:type="pct"/>
            <w:gridSpan w:val="2"/>
          </w:tcPr>
          <w:p w14:paraId="4025ED01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gridSpan w:val="2"/>
          </w:tcPr>
          <w:p w14:paraId="0A021DDA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02" w:type="pct"/>
          </w:tcPr>
          <w:p w14:paraId="0E3FE98C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F7172" w:rsidRPr="00CF7ED9" w14:paraId="222E8F4D" w14:textId="77777777" w:rsidTr="00804A0D">
        <w:tc>
          <w:tcPr>
            <w:tcW w:w="1954" w:type="pct"/>
          </w:tcPr>
          <w:p w14:paraId="2E3FC630" w14:textId="77777777" w:rsidR="009F7172" w:rsidRPr="00CF7ED9" w:rsidRDefault="009F7172" w:rsidP="009F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653" w:type="pct"/>
          </w:tcPr>
          <w:p w14:paraId="5FA2F707" w14:textId="77777777" w:rsidR="009F7172" w:rsidRPr="00CF7ED9" w:rsidRDefault="009F7172" w:rsidP="008C6A19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7,031</w:t>
            </w:r>
          </w:p>
        </w:tc>
        <w:tc>
          <w:tcPr>
            <w:tcW w:w="129" w:type="pct"/>
          </w:tcPr>
          <w:p w14:paraId="09EBAE59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4" w:type="pct"/>
            <w:shd w:val="clear" w:color="auto" w:fill="auto"/>
          </w:tcPr>
          <w:p w14:paraId="318C47E7" w14:textId="77777777" w:rsidR="009F7172" w:rsidRPr="00CF7ED9" w:rsidRDefault="009F7172" w:rsidP="00467FF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5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(6,117)</w:t>
            </w:r>
          </w:p>
        </w:tc>
        <w:tc>
          <w:tcPr>
            <w:tcW w:w="130" w:type="pct"/>
            <w:shd w:val="clear" w:color="auto" w:fill="auto"/>
          </w:tcPr>
          <w:p w14:paraId="6DAF2BE7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18" w:type="pct"/>
            <w:gridSpan w:val="2"/>
            <w:shd w:val="clear" w:color="auto" w:fill="auto"/>
          </w:tcPr>
          <w:p w14:paraId="74342597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0F93089F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shd w:val="clear" w:color="auto" w:fill="auto"/>
          </w:tcPr>
          <w:p w14:paraId="16BE6B7E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914</w:t>
            </w:r>
          </w:p>
        </w:tc>
      </w:tr>
      <w:tr w:rsidR="009F7172" w:rsidRPr="00CF7ED9" w14:paraId="44318058" w14:textId="77777777" w:rsidTr="00804A0D">
        <w:tc>
          <w:tcPr>
            <w:tcW w:w="1954" w:type="pct"/>
          </w:tcPr>
          <w:p w14:paraId="6F3C3E3C" w14:textId="467DB0BF" w:rsidR="009F7172" w:rsidRPr="00CF7ED9" w:rsidRDefault="009F7172" w:rsidP="009F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ค่าเผื่อการด้อยค่าของสินทรัพย์ไม่มีตัวตน</w:t>
            </w:r>
          </w:p>
        </w:tc>
        <w:tc>
          <w:tcPr>
            <w:tcW w:w="653" w:type="pct"/>
          </w:tcPr>
          <w:p w14:paraId="43449A33" w14:textId="77777777" w:rsidR="009F7172" w:rsidRPr="00CF7ED9" w:rsidRDefault="009F7172" w:rsidP="008C6A19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1,816</w:t>
            </w:r>
          </w:p>
        </w:tc>
        <w:tc>
          <w:tcPr>
            <w:tcW w:w="129" w:type="pct"/>
          </w:tcPr>
          <w:p w14:paraId="39DC6AF9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4" w:type="pct"/>
            <w:shd w:val="clear" w:color="auto" w:fill="auto"/>
          </w:tcPr>
          <w:p w14:paraId="2B32648D" w14:textId="77777777" w:rsidR="009F7172" w:rsidRPr="00CF7ED9" w:rsidRDefault="009F7172" w:rsidP="00467FF6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5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7484ED6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18" w:type="pct"/>
            <w:gridSpan w:val="2"/>
            <w:shd w:val="clear" w:color="auto" w:fill="auto"/>
          </w:tcPr>
          <w:p w14:paraId="321632C4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18A6564F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shd w:val="clear" w:color="auto" w:fill="auto"/>
          </w:tcPr>
          <w:p w14:paraId="690A1E18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1,816</w:t>
            </w:r>
          </w:p>
        </w:tc>
      </w:tr>
      <w:tr w:rsidR="009F7172" w:rsidRPr="00CF7ED9" w14:paraId="38199AF2" w14:textId="77777777" w:rsidTr="00804A0D">
        <w:tc>
          <w:tcPr>
            <w:tcW w:w="1954" w:type="pct"/>
          </w:tcPr>
          <w:p w14:paraId="3A1592F3" w14:textId="77777777" w:rsidR="009F7172" w:rsidRPr="00CF7ED9" w:rsidRDefault="009F7172" w:rsidP="009F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653" w:type="pct"/>
          </w:tcPr>
          <w:p w14:paraId="68B34C17" w14:textId="77777777" w:rsidR="009F7172" w:rsidRPr="00CF7ED9" w:rsidRDefault="009F7172" w:rsidP="008C6A19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29" w:type="pct"/>
          </w:tcPr>
          <w:p w14:paraId="417B0A10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283DDD62" w14:textId="77777777" w:rsidR="009F7172" w:rsidRPr="00CF7ED9" w:rsidRDefault="009F7172" w:rsidP="00467FF6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5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862BCB6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shd w:val="clear" w:color="auto" w:fill="auto"/>
          </w:tcPr>
          <w:p w14:paraId="2EEE703A" w14:textId="77777777" w:rsidR="009F7172" w:rsidRPr="00CF7ED9" w:rsidRDefault="00467FF6" w:rsidP="00CF7E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0C54404F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shd w:val="clear" w:color="auto" w:fill="auto"/>
          </w:tcPr>
          <w:p w14:paraId="1733C502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668</w:t>
            </w:r>
          </w:p>
        </w:tc>
      </w:tr>
      <w:tr w:rsidR="009F7172" w:rsidRPr="00CF7ED9" w14:paraId="2EAAF0DF" w14:textId="77777777" w:rsidTr="00804A0D">
        <w:tc>
          <w:tcPr>
            <w:tcW w:w="1954" w:type="pct"/>
          </w:tcPr>
          <w:p w14:paraId="4959F8C0" w14:textId="77777777" w:rsidR="009F7172" w:rsidRPr="00CF7ED9" w:rsidRDefault="009F7172" w:rsidP="009F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653" w:type="pct"/>
          </w:tcPr>
          <w:p w14:paraId="1BA8B87E" w14:textId="77777777" w:rsidR="009F7172" w:rsidRPr="00CF7ED9" w:rsidRDefault="009F7172" w:rsidP="00467FF6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32BA6BFA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34CD241F" w14:textId="77777777" w:rsidR="009F7172" w:rsidRPr="00CF7ED9" w:rsidRDefault="009F7172" w:rsidP="00467FF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5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253</w:t>
            </w:r>
          </w:p>
        </w:tc>
        <w:tc>
          <w:tcPr>
            <w:tcW w:w="130" w:type="pct"/>
            <w:shd w:val="clear" w:color="auto" w:fill="auto"/>
          </w:tcPr>
          <w:p w14:paraId="3CEF8BFC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shd w:val="clear" w:color="auto" w:fill="auto"/>
          </w:tcPr>
          <w:p w14:paraId="4CDA0A67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63CDF2AC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shd w:val="clear" w:color="auto" w:fill="auto"/>
          </w:tcPr>
          <w:p w14:paraId="6EE3A7D8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253</w:t>
            </w:r>
          </w:p>
        </w:tc>
      </w:tr>
      <w:tr w:rsidR="009F7172" w:rsidRPr="00CF7ED9" w14:paraId="15BC4C9C" w14:textId="77777777" w:rsidTr="00804A0D">
        <w:tc>
          <w:tcPr>
            <w:tcW w:w="1954" w:type="pct"/>
          </w:tcPr>
          <w:p w14:paraId="6EE767F6" w14:textId="77777777" w:rsidR="009F7172" w:rsidRPr="00CF7ED9" w:rsidRDefault="009F7172" w:rsidP="009F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653" w:type="pct"/>
          </w:tcPr>
          <w:p w14:paraId="3E8C371D" w14:textId="77777777" w:rsidR="009F7172" w:rsidRPr="00CF7ED9" w:rsidRDefault="009F7172" w:rsidP="008C6A19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22,179</w:t>
            </w:r>
          </w:p>
        </w:tc>
        <w:tc>
          <w:tcPr>
            <w:tcW w:w="129" w:type="pct"/>
          </w:tcPr>
          <w:p w14:paraId="242B18FF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246AB0BA" w14:textId="77777777" w:rsidR="009F7172" w:rsidRPr="00CF7ED9" w:rsidRDefault="009F7172" w:rsidP="00467FF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58"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4,771</w:t>
            </w:r>
          </w:p>
        </w:tc>
        <w:tc>
          <w:tcPr>
            <w:tcW w:w="130" w:type="pct"/>
            <w:shd w:val="clear" w:color="auto" w:fill="auto"/>
          </w:tcPr>
          <w:p w14:paraId="2C0A8AFD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shd w:val="clear" w:color="auto" w:fill="auto"/>
          </w:tcPr>
          <w:p w14:paraId="2B82E753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57F125B4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shd w:val="clear" w:color="auto" w:fill="auto"/>
          </w:tcPr>
          <w:p w14:paraId="59406054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26,950</w:t>
            </w:r>
          </w:p>
        </w:tc>
      </w:tr>
      <w:tr w:rsidR="009F7172" w:rsidRPr="00CF7ED9" w14:paraId="1017697F" w14:textId="77777777" w:rsidTr="00804A0D">
        <w:tc>
          <w:tcPr>
            <w:tcW w:w="1954" w:type="pct"/>
          </w:tcPr>
          <w:p w14:paraId="73D3CB32" w14:textId="77777777" w:rsidR="009F7172" w:rsidRPr="00CF7ED9" w:rsidRDefault="009F7172" w:rsidP="009F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653" w:type="pct"/>
          </w:tcPr>
          <w:p w14:paraId="1F2724CB" w14:textId="77777777" w:rsidR="009F7172" w:rsidRPr="00CF7ED9" w:rsidRDefault="009F7172" w:rsidP="008C6A19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6,575</w:t>
            </w:r>
          </w:p>
        </w:tc>
        <w:tc>
          <w:tcPr>
            <w:tcW w:w="129" w:type="pct"/>
          </w:tcPr>
          <w:p w14:paraId="3BBB3B51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18DF556A" w14:textId="77777777" w:rsidR="009F7172" w:rsidRPr="00CF7ED9" w:rsidRDefault="009F7172" w:rsidP="00467FF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5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(2,17</w:t>
            </w:r>
            <w:r w:rsidR="007929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4ADC85D2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8" w:type="pct"/>
            <w:gridSpan w:val="2"/>
            <w:shd w:val="clear" w:color="auto" w:fill="auto"/>
          </w:tcPr>
          <w:p w14:paraId="0906999E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5D3FEB15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shd w:val="clear" w:color="auto" w:fill="auto"/>
          </w:tcPr>
          <w:p w14:paraId="782A76AB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</w:t>
            </w:r>
            <w:r w:rsidR="007929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AB3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7929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</w:tr>
      <w:tr w:rsidR="009F7172" w:rsidRPr="00CF7ED9" w14:paraId="137C67BF" w14:textId="77777777" w:rsidTr="00804A0D">
        <w:tc>
          <w:tcPr>
            <w:tcW w:w="1954" w:type="pct"/>
          </w:tcPr>
          <w:p w14:paraId="6D36EBD9" w14:textId="77777777" w:rsidR="009F7172" w:rsidRPr="00CF7ED9" w:rsidRDefault="009F7172" w:rsidP="009F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14:paraId="6F02E54E" w14:textId="77777777" w:rsidR="009F7172" w:rsidRPr="00CF7ED9" w:rsidRDefault="009F7172" w:rsidP="008C6A19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38,269</w:t>
            </w:r>
          </w:p>
        </w:tc>
        <w:tc>
          <w:tcPr>
            <w:tcW w:w="129" w:type="pct"/>
          </w:tcPr>
          <w:p w14:paraId="5D23DCBE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84528" w14:textId="77777777" w:rsidR="009F7172" w:rsidRPr="00CF7ED9" w:rsidRDefault="009F7172" w:rsidP="00467FF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5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(3,26</w:t>
            </w:r>
            <w:r w:rsidR="007929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5AE1EB18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4D036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5BB46EF3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1371F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35,00</w:t>
            </w:r>
            <w:r w:rsidR="007929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</w:tr>
      <w:tr w:rsidR="009F7172" w:rsidRPr="00CF7ED9" w14:paraId="65A8B2E5" w14:textId="77777777" w:rsidTr="00804A0D">
        <w:tc>
          <w:tcPr>
            <w:tcW w:w="1954" w:type="pct"/>
            <w:vAlign w:val="bottom"/>
          </w:tcPr>
          <w:p w14:paraId="26A4C8CE" w14:textId="77777777" w:rsidR="009F7172" w:rsidRPr="00CF7ED9" w:rsidRDefault="009F7172" w:rsidP="009F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3" w:type="pct"/>
          </w:tcPr>
          <w:p w14:paraId="1AB84614" w14:textId="77777777" w:rsidR="009F7172" w:rsidRPr="00CF7ED9" w:rsidRDefault="009F7172" w:rsidP="008C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A652C6F" w14:textId="77777777" w:rsidR="009F7172" w:rsidRPr="00CF7ED9" w:rsidRDefault="009F717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06665686" w14:textId="77777777" w:rsidR="009F7172" w:rsidRPr="00CF7ED9" w:rsidRDefault="009F7172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5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F120F00" w14:textId="77777777" w:rsidR="009F7172" w:rsidRPr="00CF7ED9" w:rsidRDefault="009F717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12D62EF2" w14:textId="77777777" w:rsidR="009F7172" w:rsidRPr="00CF7ED9" w:rsidRDefault="009F717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3DD3B961" w14:textId="77777777" w:rsidR="009F7172" w:rsidRPr="00CF7ED9" w:rsidRDefault="009F717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7E7B924E" w14:textId="77777777" w:rsidR="009F7172" w:rsidRPr="00CF7ED9" w:rsidRDefault="009F717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72" w:rsidRPr="00CF7ED9" w14:paraId="1741912D" w14:textId="77777777" w:rsidTr="00804A0D">
        <w:tc>
          <w:tcPr>
            <w:tcW w:w="1954" w:type="pct"/>
            <w:vAlign w:val="bottom"/>
          </w:tcPr>
          <w:p w14:paraId="360BA71A" w14:textId="77777777" w:rsidR="009F7172" w:rsidRPr="00CF7ED9" w:rsidRDefault="009F7172" w:rsidP="009F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53" w:type="pct"/>
          </w:tcPr>
          <w:p w14:paraId="78165A40" w14:textId="77777777" w:rsidR="009F7172" w:rsidRPr="00CF7ED9" w:rsidRDefault="009F7172" w:rsidP="008C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C9136E0" w14:textId="77777777" w:rsidR="009F7172" w:rsidRPr="00CF7ED9" w:rsidRDefault="009F717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39F2D8F6" w14:textId="77777777" w:rsidR="009F7172" w:rsidRPr="00CF7ED9" w:rsidRDefault="009F7172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5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47A27F0" w14:textId="77777777" w:rsidR="009F7172" w:rsidRPr="00CF7ED9" w:rsidRDefault="009F717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4D5B0278" w14:textId="77777777" w:rsidR="009F7172" w:rsidRPr="00CF7ED9" w:rsidRDefault="009F717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377A9F18" w14:textId="77777777" w:rsidR="009F7172" w:rsidRPr="00CF7ED9" w:rsidRDefault="009F717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76362BF7" w14:textId="77777777" w:rsidR="009F7172" w:rsidRPr="00CF7ED9" w:rsidRDefault="009F7172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72" w:rsidRPr="00CF7ED9" w14:paraId="6AAE2A2B" w14:textId="77777777" w:rsidTr="00804A0D">
        <w:tc>
          <w:tcPr>
            <w:tcW w:w="1954" w:type="pct"/>
          </w:tcPr>
          <w:p w14:paraId="496B3B4C" w14:textId="77777777" w:rsidR="009F7172" w:rsidRPr="00CF7ED9" w:rsidRDefault="009F7172" w:rsidP="009F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653" w:type="pct"/>
          </w:tcPr>
          <w:p w14:paraId="31CEA52E" w14:textId="77777777" w:rsidR="009F7172" w:rsidRPr="00CF7ED9" w:rsidRDefault="009F7172" w:rsidP="008C6A19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(49,618)</w:t>
            </w:r>
          </w:p>
        </w:tc>
        <w:tc>
          <w:tcPr>
            <w:tcW w:w="129" w:type="pct"/>
          </w:tcPr>
          <w:p w14:paraId="5FA3B5FE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4" w:type="pct"/>
            <w:shd w:val="clear" w:color="auto" w:fill="auto"/>
          </w:tcPr>
          <w:p w14:paraId="2689BAC6" w14:textId="77777777" w:rsidR="009F7172" w:rsidRPr="00CF7ED9" w:rsidRDefault="009F7172" w:rsidP="00467FF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5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25,638</w:t>
            </w:r>
          </w:p>
        </w:tc>
        <w:tc>
          <w:tcPr>
            <w:tcW w:w="130" w:type="pct"/>
            <w:shd w:val="clear" w:color="auto" w:fill="auto"/>
          </w:tcPr>
          <w:p w14:paraId="0CCF0E2E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18" w:type="pct"/>
            <w:gridSpan w:val="2"/>
            <w:shd w:val="clear" w:color="auto" w:fill="auto"/>
          </w:tcPr>
          <w:p w14:paraId="7E5FC2CA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(22)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3AC0B58C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02" w:type="pct"/>
            <w:shd w:val="clear" w:color="auto" w:fill="auto"/>
          </w:tcPr>
          <w:p w14:paraId="0E018092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(24,002)</w:t>
            </w:r>
          </w:p>
        </w:tc>
      </w:tr>
      <w:tr w:rsidR="0023321F" w:rsidRPr="00CF7ED9" w14:paraId="0D80D182" w14:textId="77777777" w:rsidTr="00804A0D">
        <w:tc>
          <w:tcPr>
            <w:tcW w:w="1954" w:type="pct"/>
          </w:tcPr>
          <w:p w14:paraId="36949840" w14:textId="77777777" w:rsidR="0023321F" w:rsidRPr="00CF7ED9" w:rsidRDefault="0023321F" w:rsidP="0023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653" w:type="pct"/>
          </w:tcPr>
          <w:p w14:paraId="7DA1A6EA" w14:textId="77777777" w:rsidR="0023321F" w:rsidRPr="00CF7ED9" w:rsidRDefault="0023321F" w:rsidP="0023321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(407)</w:t>
            </w:r>
          </w:p>
        </w:tc>
        <w:tc>
          <w:tcPr>
            <w:tcW w:w="129" w:type="pct"/>
          </w:tcPr>
          <w:p w14:paraId="3D8D4CC7" w14:textId="77777777" w:rsidR="0023321F" w:rsidRPr="00CF7ED9" w:rsidRDefault="0023321F" w:rsidP="0023321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70C74C2D" w14:textId="77777777" w:rsidR="0023321F" w:rsidRPr="00CF7ED9" w:rsidRDefault="0023321F" w:rsidP="00467FF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5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405</w:t>
            </w:r>
          </w:p>
        </w:tc>
        <w:tc>
          <w:tcPr>
            <w:tcW w:w="130" w:type="pct"/>
            <w:shd w:val="clear" w:color="auto" w:fill="auto"/>
          </w:tcPr>
          <w:p w14:paraId="28C24B0B" w14:textId="77777777" w:rsidR="0023321F" w:rsidRPr="00CF7ED9" w:rsidRDefault="0023321F" w:rsidP="0023321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1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C59FAA" w14:textId="77777777" w:rsidR="0023321F" w:rsidRPr="00CF7ED9" w:rsidRDefault="0023321F" w:rsidP="0023321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788B1F36" w14:textId="77777777" w:rsidR="0023321F" w:rsidRPr="00CF7ED9" w:rsidRDefault="0023321F" w:rsidP="0023321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0C394E63" w14:textId="77777777" w:rsidR="0023321F" w:rsidRPr="00CF7ED9" w:rsidRDefault="0023321F" w:rsidP="0023321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</w:tr>
      <w:tr w:rsidR="009F7172" w:rsidRPr="00CF7ED9" w14:paraId="02E56053" w14:textId="77777777" w:rsidTr="00804A0D">
        <w:tc>
          <w:tcPr>
            <w:tcW w:w="1954" w:type="pct"/>
          </w:tcPr>
          <w:p w14:paraId="21F21BC8" w14:textId="77777777" w:rsidR="009F7172" w:rsidRPr="00CF7ED9" w:rsidRDefault="009F7172" w:rsidP="009F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14:paraId="602079EE" w14:textId="77777777" w:rsidR="009F7172" w:rsidRPr="00CF7ED9" w:rsidRDefault="009F7172" w:rsidP="008C6A19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(50,025)</w:t>
            </w:r>
          </w:p>
        </w:tc>
        <w:tc>
          <w:tcPr>
            <w:tcW w:w="129" w:type="pct"/>
          </w:tcPr>
          <w:p w14:paraId="58F29B17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4B651" w14:textId="77777777" w:rsidR="009F7172" w:rsidRPr="00CF7ED9" w:rsidRDefault="009F7172" w:rsidP="00467FF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5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26,043</w:t>
            </w:r>
          </w:p>
        </w:tc>
        <w:tc>
          <w:tcPr>
            <w:tcW w:w="130" w:type="pct"/>
            <w:shd w:val="clear" w:color="auto" w:fill="auto"/>
          </w:tcPr>
          <w:p w14:paraId="77433004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60D8D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(22)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0292BD0F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B8BF7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(24,004)</w:t>
            </w:r>
          </w:p>
        </w:tc>
      </w:tr>
      <w:tr w:rsidR="009F7172" w:rsidRPr="00CF7ED9" w14:paraId="03112B17" w14:textId="77777777" w:rsidTr="00804A0D">
        <w:tc>
          <w:tcPr>
            <w:tcW w:w="1954" w:type="pct"/>
          </w:tcPr>
          <w:p w14:paraId="34ACEF40" w14:textId="77777777" w:rsidR="009F7172" w:rsidRPr="00147237" w:rsidRDefault="009F7172" w:rsidP="009F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69632C56" w14:textId="77777777" w:rsidR="009F7172" w:rsidRPr="00147237" w:rsidRDefault="009F7172" w:rsidP="008C6A19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1CA8D807" w14:textId="77777777" w:rsidR="009F7172" w:rsidRPr="00147237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</w:tcPr>
          <w:p w14:paraId="147456E4" w14:textId="77777777" w:rsidR="009F7172" w:rsidRPr="00147237" w:rsidRDefault="009F7172" w:rsidP="00467FF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5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4E363435" w14:textId="77777777" w:rsidR="009F7172" w:rsidRPr="00147237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7DA4C2" w14:textId="77777777" w:rsidR="009F7172" w:rsidRPr="00147237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14:paraId="3F264F3D" w14:textId="77777777" w:rsidR="009F7172" w:rsidRPr="00147237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3BBAA9CF" w14:textId="77777777" w:rsidR="009F7172" w:rsidRPr="00147237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F7172" w:rsidRPr="00CF7ED9" w14:paraId="4BF13DFB" w14:textId="77777777" w:rsidTr="00804A0D">
        <w:tc>
          <w:tcPr>
            <w:tcW w:w="1954" w:type="pct"/>
          </w:tcPr>
          <w:p w14:paraId="44AED05F" w14:textId="77777777" w:rsidR="009F7172" w:rsidRPr="00CF7ED9" w:rsidRDefault="009F7172" w:rsidP="009F7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3" w:type="pct"/>
            <w:tcBorders>
              <w:bottom w:val="double" w:sz="4" w:space="0" w:color="auto"/>
            </w:tcBorders>
          </w:tcPr>
          <w:p w14:paraId="017C9D24" w14:textId="77777777" w:rsidR="009F7172" w:rsidRPr="00CF7ED9" w:rsidRDefault="009F7172" w:rsidP="008C6A19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(11,756)</w:t>
            </w:r>
          </w:p>
        </w:tc>
        <w:tc>
          <w:tcPr>
            <w:tcW w:w="129" w:type="pct"/>
          </w:tcPr>
          <w:p w14:paraId="24A52347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  <w:shd w:val="clear" w:color="auto" w:fill="auto"/>
          </w:tcPr>
          <w:p w14:paraId="6E473348" w14:textId="77777777" w:rsidR="009F7172" w:rsidRPr="00CF7ED9" w:rsidRDefault="009F7172" w:rsidP="00467FF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58"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22,77</w:t>
            </w:r>
            <w:r w:rsidR="007929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3C874A5A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D3C443A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(22)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7C121D43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02" w:type="pct"/>
            <w:tcBorders>
              <w:bottom w:val="double" w:sz="4" w:space="0" w:color="auto"/>
            </w:tcBorders>
            <w:shd w:val="clear" w:color="auto" w:fill="auto"/>
          </w:tcPr>
          <w:p w14:paraId="5DF99C62" w14:textId="77777777" w:rsidR="009F7172" w:rsidRPr="00CF7ED9" w:rsidRDefault="009F7172" w:rsidP="00CF7E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10,99</w:t>
            </w:r>
            <w:r w:rsidR="007929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</w:tr>
    </w:tbl>
    <w:p w14:paraId="00E3B2FC" w14:textId="77777777" w:rsidR="008E6967" w:rsidRPr="00214373" w:rsidRDefault="008E6967" w:rsidP="00CF7ED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4770" w:type="pct"/>
        <w:tblInd w:w="558" w:type="dxa"/>
        <w:tblLayout w:type="fixed"/>
        <w:tblLook w:val="01E0" w:firstRow="1" w:lastRow="1" w:firstColumn="1" w:lastColumn="1" w:noHBand="0" w:noVBand="0"/>
      </w:tblPr>
      <w:tblGrid>
        <w:gridCol w:w="3563"/>
        <w:gridCol w:w="1191"/>
        <w:gridCol w:w="236"/>
        <w:gridCol w:w="1247"/>
        <w:gridCol w:w="237"/>
        <w:gridCol w:w="1107"/>
        <w:gridCol w:w="20"/>
        <w:gridCol w:w="217"/>
        <w:gridCol w:w="20"/>
        <w:gridCol w:w="1280"/>
      </w:tblGrid>
      <w:tr w:rsidR="0018120B" w:rsidRPr="00CF7ED9" w14:paraId="1F015A7C" w14:textId="77777777" w:rsidTr="00214373">
        <w:trPr>
          <w:tblHeader/>
        </w:trPr>
        <w:tc>
          <w:tcPr>
            <w:tcW w:w="1954" w:type="pct"/>
            <w:shd w:val="clear" w:color="auto" w:fill="auto"/>
          </w:tcPr>
          <w:p w14:paraId="3A561722" w14:textId="77777777" w:rsidR="0018120B" w:rsidRPr="00CF7ED9" w:rsidRDefault="0018120B" w:rsidP="00214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046" w:type="pct"/>
            <w:gridSpan w:val="9"/>
          </w:tcPr>
          <w:p w14:paraId="13C245ED" w14:textId="77777777" w:rsidR="0018120B" w:rsidRPr="00CF7ED9" w:rsidRDefault="0018120B" w:rsidP="0021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8120B" w:rsidRPr="00CF7ED9" w14:paraId="3292EF16" w14:textId="77777777" w:rsidTr="00214373">
        <w:trPr>
          <w:tblHeader/>
        </w:trPr>
        <w:tc>
          <w:tcPr>
            <w:tcW w:w="1954" w:type="pct"/>
            <w:shd w:val="clear" w:color="auto" w:fill="auto"/>
          </w:tcPr>
          <w:p w14:paraId="11F9022B" w14:textId="77777777" w:rsidR="0018120B" w:rsidRPr="00CF7ED9" w:rsidRDefault="0018120B" w:rsidP="00214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53" w:type="pct"/>
          </w:tcPr>
          <w:p w14:paraId="18D4EB2A" w14:textId="77777777" w:rsidR="0018120B" w:rsidRPr="00CF7ED9" w:rsidRDefault="0018120B" w:rsidP="0021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B4E5EEF" w14:textId="77777777" w:rsidR="0018120B" w:rsidRPr="00CF7ED9" w:rsidRDefault="0018120B" w:rsidP="0021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pct"/>
            <w:gridSpan w:val="3"/>
            <w:tcBorders>
              <w:bottom w:val="single" w:sz="4" w:space="0" w:color="auto"/>
            </w:tcBorders>
          </w:tcPr>
          <w:p w14:paraId="489CC4E6" w14:textId="77777777" w:rsidR="0018120B" w:rsidRPr="00CF7ED9" w:rsidRDefault="0018120B" w:rsidP="0021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1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0" w:type="pct"/>
            <w:gridSpan w:val="2"/>
          </w:tcPr>
          <w:p w14:paraId="413A8FBC" w14:textId="77777777" w:rsidR="0018120B" w:rsidRPr="00CF7ED9" w:rsidRDefault="0018120B" w:rsidP="0021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3" w:type="pct"/>
            <w:gridSpan w:val="2"/>
          </w:tcPr>
          <w:p w14:paraId="7EA8F383" w14:textId="77777777" w:rsidR="0018120B" w:rsidRPr="00CF7ED9" w:rsidRDefault="0018120B" w:rsidP="0021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8120B" w:rsidRPr="00CF7ED9" w14:paraId="204C3A7E" w14:textId="77777777" w:rsidTr="00214373">
        <w:trPr>
          <w:tblHeader/>
        </w:trPr>
        <w:tc>
          <w:tcPr>
            <w:tcW w:w="1954" w:type="pct"/>
            <w:shd w:val="clear" w:color="auto" w:fill="auto"/>
          </w:tcPr>
          <w:p w14:paraId="49EAFAA1" w14:textId="77777777" w:rsidR="0018120B" w:rsidRPr="00CF7ED9" w:rsidRDefault="0018120B" w:rsidP="002143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53" w:type="pct"/>
          </w:tcPr>
          <w:p w14:paraId="569DD1F2" w14:textId="77777777" w:rsidR="0018120B" w:rsidRPr="00CF7ED9" w:rsidRDefault="0018120B" w:rsidP="0021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F8C1A7C" w14:textId="77777777" w:rsidR="0018120B" w:rsidRPr="00CF7ED9" w:rsidRDefault="0018120B" w:rsidP="0021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12FD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3CE104A1" w14:textId="77777777" w:rsidR="0018120B" w:rsidRPr="00CF7ED9" w:rsidRDefault="0018120B" w:rsidP="0021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1F7B5873" w14:textId="77777777" w:rsidR="0018120B" w:rsidRPr="00CF7ED9" w:rsidRDefault="0018120B" w:rsidP="0021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FD03F3" w14:textId="77777777" w:rsidR="0018120B" w:rsidRPr="00CF7ED9" w:rsidRDefault="0018120B" w:rsidP="0021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0" w:type="pct"/>
          </w:tcPr>
          <w:p w14:paraId="5A8D68C1" w14:textId="77777777" w:rsidR="0018120B" w:rsidRPr="00CF7ED9" w:rsidRDefault="0018120B" w:rsidP="0021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7DF88808" w14:textId="77777777" w:rsidR="0018120B" w:rsidRPr="00CF7ED9" w:rsidRDefault="0018120B" w:rsidP="0021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878588" w14:textId="77777777" w:rsidR="0018120B" w:rsidRPr="00CF7ED9" w:rsidRDefault="0018120B" w:rsidP="0021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0" w:type="pct"/>
            <w:gridSpan w:val="2"/>
          </w:tcPr>
          <w:p w14:paraId="641A782A" w14:textId="77777777" w:rsidR="0018120B" w:rsidRPr="00CF7ED9" w:rsidRDefault="0018120B" w:rsidP="0021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" w:type="pct"/>
          </w:tcPr>
          <w:p w14:paraId="6680C137" w14:textId="77777777" w:rsidR="0018120B" w:rsidRPr="00CF7ED9" w:rsidRDefault="0018120B" w:rsidP="0021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48152A3" w14:textId="77777777" w:rsidR="0018120B" w:rsidRPr="00CF7ED9" w:rsidRDefault="0018120B" w:rsidP="0021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12FD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8120B" w:rsidRPr="00CF7ED9" w14:paraId="3B5FC101" w14:textId="77777777" w:rsidTr="00214373">
        <w:trPr>
          <w:tblHeader/>
        </w:trPr>
        <w:tc>
          <w:tcPr>
            <w:tcW w:w="1954" w:type="pct"/>
            <w:vAlign w:val="bottom"/>
          </w:tcPr>
          <w:p w14:paraId="276CB03E" w14:textId="77777777" w:rsidR="0018120B" w:rsidRPr="00CF7ED9" w:rsidRDefault="0018120B" w:rsidP="0021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1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46" w:type="pct"/>
            <w:gridSpan w:val="9"/>
            <w:vAlign w:val="bottom"/>
          </w:tcPr>
          <w:p w14:paraId="0FB20468" w14:textId="77777777" w:rsidR="0018120B" w:rsidRPr="00CF7ED9" w:rsidRDefault="0018120B" w:rsidP="00214373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8120B" w:rsidRPr="00CF7ED9" w14:paraId="4A80DDAC" w14:textId="77777777" w:rsidTr="00214373">
        <w:tc>
          <w:tcPr>
            <w:tcW w:w="1954" w:type="pct"/>
          </w:tcPr>
          <w:p w14:paraId="637C182E" w14:textId="77777777" w:rsidR="0018120B" w:rsidRPr="00CF7ED9" w:rsidRDefault="0018120B" w:rsidP="00214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53" w:type="pct"/>
          </w:tcPr>
          <w:p w14:paraId="2AB88E3B" w14:textId="77777777" w:rsidR="0018120B" w:rsidRPr="00CF7ED9" w:rsidRDefault="0018120B" w:rsidP="0021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05352808" w14:textId="77777777" w:rsidR="0018120B" w:rsidRPr="00CF7ED9" w:rsidRDefault="0018120B" w:rsidP="0021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84" w:type="pct"/>
          </w:tcPr>
          <w:p w14:paraId="634D7007" w14:textId="77777777" w:rsidR="0018120B" w:rsidRPr="00CF7ED9" w:rsidRDefault="0018120B" w:rsidP="0021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</w:tcPr>
          <w:p w14:paraId="2CCFB46E" w14:textId="77777777" w:rsidR="0018120B" w:rsidRPr="00CF7ED9" w:rsidRDefault="0018120B" w:rsidP="0021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8" w:type="pct"/>
            <w:gridSpan w:val="2"/>
          </w:tcPr>
          <w:p w14:paraId="3749AB6A" w14:textId="77777777" w:rsidR="0018120B" w:rsidRPr="00CF7ED9" w:rsidRDefault="0018120B" w:rsidP="0021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gridSpan w:val="2"/>
          </w:tcPr>
          <w:p w14:paraId="2041D7FA" w14:textId="77777777" w:rsidR="0018120B" w:rsidRPr="00CF7ED9" w:rsidRDefault="0018120B" w:rsidP="0021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02" w:type="pct"/>
          </w:tcPr>
          <w:p w14:paraId="19075CD4" w14:textId="77777777" w:rsidR="0018120B" w:rsidRPr="00CF7ED9" w:rsidRDefault="0018120B" w:rsidP="002143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55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12FDD" w:rsidRPr="00CF7ED9" w14:paraId="158106F1" w14:textId="77777777" w:rsidTr="00214373">
        <w:tc>
          <w:tcPr>
            <w:tcW w:w="1954" w:type="pct"/>
          </w:tcPr>
          <w:p w14:paraId="4CC4F337" w14:textId="77777777" w:rsidR="00812FDD" w:rsidRPr="00CF7ED9" w:rsidRDefault="00812FDD" w:rsidP="0081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653" w:type="pct"/>
          </w:tcPr>
          <w:p w14:paraId="3AB355C1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0CED9F9D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4" w:type="pct"/>
            <w:shd w:val="clear" w:color="auto" w:fill="auto"/>
          </w:tcPr>
          <w:p w14:paraId="1310FCFD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66</w:t>
            </w: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,452</w:t>
            </w:r>
          </w:p>
        </w:tc>
        <w:tc>
          <w:tcPr>
            <w:tcW w:w="130" w:type="pct"/>
            <w:shd w:val="clear" w:color="auto" w:fill="auto"/>
          </w:tcPr>
          <w:p w14:paraId="0DC63D2C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18" w:type="pct"/>
            <w:gridSpan w:val="2"/>
            <w:shd w:val="clear" w:color="auto" w:fill="auto"/>
          </w:tcPr>
          <w:p w14:paraId="09256A80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7B7355BC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shd w:val="clear" w:color="auto" w:fill="auto"/>
          </w:tcPr>
          <w:p w14:paraId="12AD1811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66,452</w:t>
            </w:r>
          </w:p>
        </w:tc>
      </w:tr>
      <w:tr w:rsidR="00812FDD" w:rsidRPr="00CF7ED9" w14:paraId="64B65A33" w14:textId="77777777" w:rsidTr="00214373">
        <w:tc>
          <w:tcPr>
            <w:tcW w:w="1954" w:type="pct"/>
          </w:tcPr>
          <w:p w14:paraId="11F3F8F6" w14:textId="77777777" w:rsidR="00812FDD" w:rsidRPr="00CF7ED9" w:rsidRDefault="00812FDD" w:rsidP="0081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653" w:type="pct"/>
          </w:tcPr>
          <w:p w14:paraId="57A2ABB0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29" w:type="pct"/>
          </w:tcPr>
          <w:p w14:paraId="16A1733B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4ACE4E50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79F2F86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shd w:val="clear" w:color="auto" w:fill="auto"/>
          </w:tcPr>
          <w:p w14:paraId="60EF0710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CEED36B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shd w:val="clear" w:color="auto" w:fill="auto"/>
          </w:tcPr>
          <w:p w14:paraId="01318B36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668</w:t>
            </w:r>
          </w:p>
        </w:tc>
      </w:tr>
      <w:tr w:rsidR="00812FDD" w:rsidRPr="00CF7ED9" w14:paraId="2A1DD5D8" w14:textId="77777777" w:rsidTr="00214373">
        <w:tc>
          <w:tcPr>
            <w:tcW w:w="1954" w:type="pct"/>
          </w:tcPr>
          <w:p w14:paraId="42AF5096" w14:textId="77777777" w:rsidR="00812FDD" w:rsidRPr="00CF7ED9" w:rsidRDefault="00812FDD" w:rsidP="0081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653" w:type="pct"/>
          </w:tcPr>
          <w:p w14:paraId="5AB36BAC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129" w:type="pct"/>
          </w:tcPr>
          <w:p w14:paraId="303695E1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39209DE6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(653)</w:t>
            </w:r>
          </w:p>
        </w:tc>
        <w:tc>
          <w:tcPr>
            <w:tcW w:w="130" w:type="pct"/>
            <w:shd w:val="clear" w:color="auto" w:fill="auto"/>
          </w:tcPr>
          <w:p w14:paraId="33564D22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shd w:val="clear" w:color="auto" w:fill="auto"/>
          </w:tcPr>
          <w:p w14:paraId="10D9DD42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1109E088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shd w:val="clear" w:color="auto" w:fill="auto"/>
          </w:tcPr>
          <w:p w14:paraId="42F773AF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12FDD" w:rsidRPr="00CF7ED9" w14:paraId="390F316F" w14:textId="77777777" w:rsidTr="00214373">
        <w:tc>
          <w:tcPr>
            <w:tcW w:w="1954" w:type="pct"/>
          </w:tcPr>
          <w:p w14:paraId="55A18E11" w14:textId="77777777" w:rsidR="00812FDD" w:rsidRPr="00CF7ED9" w:rsidRDefault="00812FDD" w:rsidP="0081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653" w:type="pct"/>
          </w:tcPr>
          <w:p w14:paraId="31D410C5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19,888</w:t>
            </w:r>
          </w:p>
        </w:tc>
        <w:tc>
          <w:tcPr>
            <w:tcW w:w="129" w:type="pct"/>
          </w:tcPr>
          <w:p w14:paraId="2F94334E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6380F3BA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501</w:t>
            </w:r>
          </w:p>
        </w:tc>
        <w:tc>
          <w:tcPr>
            <w:tcW w:w="130" w:type="pct"/>
            <w:shd w:val="clear" w:color="auto" w:fill="auto"/>
          </w:tcPr>
          <w:p w14:paraId="65130FD8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shd w:val="clear" w:color="auto" w:fill="auto"/>
          </w:tcPr>
          <w:p w14:paraId="2753B32D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510D99CB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shd w:val="clear" w:color="auto" w:fill="auto"/>
          </w:tcPr>
          <w:p w14:paraId="11D1CF6D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20,389</w:t>
            </w:r>
          </w:p>
        </w:tc>
      </w:tr>
      <w:tr w:rsidR="00812FDD" w:rsidRPr="00CF7ED9" w14:paraId="1A4CAE05" w14:textId="77777777" w:rsidTr="00214373">
        <w:tc>
          <w:tcPr>
            <w:tcW w:w="1954" w:type="pct"/>
          </w:tcPr>
          <w:p w14:paraId="16E848F1" w14:textId="77777777" w:rsidR="00812FDD" w:rsidRPr="00CF7ED9" w:rsidRDefault="00812FDD" w:rsidP="0081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653" w:type="pct"/>
          </w:tcPr>
          <w:p w14:paraId="68430251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5,459</w:t>
            </w:r>
          </w:p>
        </w:tc>
        <w:tc>
          <w:tcPr>
            <w:tcW w:w="129" w:type="pct"/>
          </w:tcPr>
          <w:p w14:paraId="6DBCC32D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7D9888CF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(2,021)</w:t>
            </w:r>
          </w:p>
        </w:tc>
        <w:tc>
          <w:tcPr>
            <w:tcW w:w="130" w:type="pct"/>
            <w:shd w:val="clear" w:color="auto" w:fill="auto"/>
          </w:tcPr>
          <w:p w14:paraId="5FC569F4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8" w:type="pct"/>
            <w:gridSpan w:val="2"/>
            <w:shd w:val="clear" w:color="auto" w:fill="auto"/>
          </w:tcPr>
          <w:p w14:paraId="337EA01D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1BD156A6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shd w:val="clear" w:color="auto" w:fill="auto"/>
          </w:tcPr>
          <w:p w14:paraId="48F5D72D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3,438</w:t>
            </w:r>
          </w:p>
        </w:tc>
      </w:tr>
      <w:tr w:rsidR="00812FDD" w:rsidRPr="00CF7ED9" w14:paraId="2E800286" w14:textId="77777777" w:rsidTr="00214373">
        <w:tc>
          <w:tcPr>
            <w:tcW w:w="1954" w:type="pct"/>
          </w:tcPr>
          <w:p w14:paraId="0ABCB309" w14:textId="77777777" w:rsidR="00812FDD" w:rsidRPr="00CF7ED9" w:rsidRDefault="00812FDD" w:rsidP="0081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14:paraId="042D231C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26,668</w:t>
            </w:r>
          </w:p>
        </w:tc>
        <w:tc>
          <w:tcPr>
            <w:tcW w:w="129" w:type="pct"/>
          </w:tcPr>
          <w:p w14:paraId="52A89D8C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0DC6D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64,279</w:t>
            </w:r>
          </w:p>
        </w:tc>
        <w:tc>
          <w:tcPr>
            <w:tcW w:w="130" w:type="pct"/>
            <w:shd w:val="clear" w:color="auto" w:fill="auto"/>
          </w:tcPr>
          <w:p w14:paraId="01050FE7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FBD47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3A4D14A7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E1107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90,947</w:t>
            </w:r>
          </w:p>
        </w:tc>
      </w:tr>
      <w:tr w:rsidR="00812FDD" w:rsidRPr="00CF7ED9" w14:paraId="27F2F34D" w14:textId="77777777" w:rsidTr="00214373">
        <w:tc>
          <w:tcPr>
            <w:tcW w:w="1954" w:type="pct"/>
            <w:vAlign w:val="bottom"/>
          </w:tcPr>
          <w:p w14:paraId="7FEDA55E" w14:textId="77777777" w:rsidR="00812FDD" w:rsidRPr="00147237" w:rsidRDefault="00812FDD" w:rsidP="00147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3" w:type="pct"/>
          </w:tcPr>
          <w:p w14:paraId="5AEE0D6B" w14:textId="77777777" w:rsidR="00812FDD" w:rsidRPr="00147237" w:rsidRDefault="00812FDD" w:rsidP="0014723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7985AEE3" w14:textId="77777777" w:rsidR="00812FDD" w:rsidRPr="00147237" w:rsidRDefault="00812FDD" w:rsidP="0014723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4" w:type="pct"/>
          </w:tcPr>
          <w:p w14:paraId="189345AF" w14:textId="77777777" w:rsidR="00812FDD" w:rsidRPr="00147237" w:rsidRDefault="00812FDD" w:rsidP="00147237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0" w:type="pct"/>
          </w:tcPr>
          <w:p w14:paraId="64E510EE" w14:textId="77777777" w:rsidR="00812FDD" w:rsidRPr="00147237" w:rsidRDefault="00812FDD" w:rsidP="0014723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gridSpan w:val="2"/>
          </w:tcPr>
          <w:p w14:paraId="42C769CE" w14:textId="77777777" w:rsidR="00812FDD" w:rsidRPr="00147237" w:rsidRDefault="00812FDD" w:rsidP="00147237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gridSpan w:val="2"/>
          </w:tcPr>
          <w:p w14:paraId="7732DA86" w14:textId="77777777" w:rsidR="00812FDD" w:rsidRPr="00147237" w:rsidRDefault="00812FDD" w:rsidP="0014723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</w:tcPr>
          <w:p w14:paraId="74F64CF3" w14:textId="77777777" w:rsidR="00812FDD" w:rsidRPr="00147237" w:rsidRDefault="00812FDD" w:rsidP="00147237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812FDD" w:rsidRPr="00CF7ED9" w14:paraId="4207431B" w14:textId="77777777" w:rsidTr="00214373">
        <w:tc>
          <w:tcPr>
            <w:tcW w:w="1954" w:type="pct"/>
            <w:vAlign w:val="bottom"/>
          </w:tcPr>
          <w:p w14:paraId="2E6C8F8A" w14:textId="77777777" w:rsidR="00812FDD" w:rsidRPr="00CF7ED9" w:rsidRDefault="00812FDD" w:rsidP="0081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53" w:type="pct"/>
          </w:tcPr>
          <w:p w14:paraId="15CB6E50" w14:textId="77777777" w:rsidR="00812FDD" w:rsidRPr="00CF7ED9" w:rsidRDefault="00812FDD" w:rsidP="0081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853A9FC" w14:textId="77777777" w:rsidR="00812FDD" w:rsidRPr="00CF7ED9" w:rsidRDefault="00812FDD" w:rsidP="0081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7CAD07DA" w14:textId="77777777" w:rsidR="00812FDD" w:rsidRPr="00CF7ED9" w:rsidRDefault="00812FDD" w:rsidP="0081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5133833" w14:textId="77777777" w:rsidR="00812FDD" w:rsidRPr="00CF7ED9" w:rsidRDefault="00812FDD" w:rsidP="0081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1D5FB5B3" w14:textId="77777777" w:rsidR="00812FDD" w:rsidRPr="00CF7ED9" w:rsidRDefault="00812FDD" w:rsidP="0081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7BCA5E34" w14:textId="77777777" w:rsidR="00812FDD" w:rsidRPr="00CF7ED9" w:rsidRDefault="00812FDD" w:rsidP="0081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1D8CEA5A" w14:textId="77777777" w:rsidR="00812FDD" w:rsidRPr="00CF7ED9" w:rsidRDefault="00812FDD" w:rsidP="0081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2FDD" w:rsidRPr="00CF7ED9" w14:paraId="5CA0E17E" w14:textId="77777777" w:rsidTr="00214373">
        <w:tc>
          <w:tcPr>
            <w:tcW w:w="1954" w:type="pct"/>
          </w:tcPr>
          <w:p w14:paraId="2BA6366E" w14:textId="77777777" w:rsidR="00812FDD" w:rsidRPr="00CF7ED9" w:rsidRDefault="00812FDD" w:rsidP="0081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653" w:type="pct"/>
          </w:tcPr>
          <w:p w14:paraId="2282E8B6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(90,108)</w:t>
            </w:r>
          </w:p>
        </w:tc>
        <w:tc>
          <w:tcPr>
            <w:tcW w:w="129" w:type="pct"/>
          </w:tcPr>
          <w:p w14:paraId="1326644A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4" w:type="pct"/>
            <w:shd w:val="clear" w:color="auto" w:fill="auto"/>
          </w:tcPr>
          <w:p w14:paraId="42E21A03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60,816</w:t>
            </w:r>
          </w:p>
        </w:tc>
        <w:tc>
          <w:tcPr>
            <w:tcW w:w="130" w:type="pct"/>
            <w:shd w:val="clear" w:color="auto" w:fill="auto"/>
          </w:tcPr>
          <w:p w14:paraId="770CC897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18" w:type="pct"/>
            <w:gridSpan w:val="2"/>
            <w:shd w:val="clear" w:color="auto" w:fill="auto"/>
          </w:tcPr>
          <w:p w14:paraId="40785173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(13)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62D987B6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02" w:type="pct"/>
            <w:shd w:val="clear" w:color="auto" w:fill="auto"/>
          </w:tcPr>
          <w:p w14:paraId="4E383047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(29,305)</w:t>
            </w:r>
          </w:p>
        </w:tc>
      </w:tr>
      <w:tr w:rsidR="00812FDD" w:rsidRPr="00CF7ED9" w14:paraId="049A2433" w14:textId="77777777" w:rsidTr="00214373">
        <w:tc>
          <w:tcPr>
            <w:tcW w:w="1954" w:type="pct"/>
          </w:tcPr>
          <w:p w14:paraId="22F7867A" w14:textId="77777777" w:rsidR="00812FDD" w:rsidRPr="00CF7ED9" w:rsidRDefault="00812FDD" w:rsidP="0081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653" w:type="pct"/>
          </w:tcPr>
          <w:p w14:paraId="0CEEB8C9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(975)</w:t>
            </w:r>
          </w:p>
        </w:tc>
        <w:tc>
          <w:tcPr>
            <w:tcW w:w="129" w:type="pct"/>
          </w:tcPr>
          <w:p w14:paraId="3D33AEEB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02CA342F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474</w:t>
            </w:r>
          </w:p>
        </w:tc>
        <w:tc>
          <w:tcPr>
            <w:tcW w:w="130" w:type="pct"/>
            <w:shd w:val="clear" w:color="auto" w:fill="auto"/>
          </w:tcPr>
          <w:p w14:paraId="22409524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1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A6440C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5F8D5327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4BBBF45B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(501)</w:t>
            </w:r>
          </w:p>
        </w:tc>
      </w:tr>
      <w:tr w:rsidR="00812FDD" w:rsidRPr="00CF7ED9" w14:paraId="671219F9" w14:textId="77777777" w:rsidTr="00214373">
        <w:tc>
          <w:tcPr>
            <w:tcW w:w="1954" w:type="pct"/>
          </w:tcPr>
          <w:p w14:paraId="286B638A" w14:textId="77777777" w:rsidR="00812FDD" w:rsidRPr="00CF7ED9" w:rsidRDefault="00812FDD" w:rsidP="0081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14:paraId="3AD662A6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(91,083)</w:t>
            </w:r>
          </w:p>
        </w:tc>
        <w:tc>
          <w:tcPr>
            <w:tcW w:w="129" w:type="pct"/>
          </w:tcPr>
          <w:p w14:paraId="4D935903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AB8B5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61,290</w:t>
            </w:r>
          </w:p>
        </w:tc>
        <w:tc>
          <w:tcPr>
            <w:tcW w:w="130" w:type="pct"/>
            <w:shd w:val="clear" w:color="auto" w:fill="auto"/>
          </w:tcPr>
          <w:p w14:paraId="041CD1D2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A2580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(13)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7A6D92E3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9042D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(29,806)</w:t>
            </w:r>
          </w:p>
        </w:tc>
      </w:tr>
      <w:tr w:rsidR="00812FDD" w:rsidRPr="00CF7ED9" w14:paraId="5935BF96" w14:textId="77777777" w:rsidTr="00214373">
        <w:tc>
          <w:tcPr>
            <w:tcW w:w="1954" w:type="pct"/>
          </w:tcPr>
          <w:p w14:paraId="3C7B4750" w14:textId="77777777" w:rsidR="00812FDD" w:rsidRPr="00147237" w:rsidRDefault="00812FDD" w:rsidP="0081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606BAA71" w14:textId="77777777" w:rsidR="00812FDD" w:rsidRPr="00147237" w:rsidRDefault="00812FDD" w:rsidP="00812FDD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1D769DD9" w14:textId="77777777" w:rsidR="00812FDD" w:rsidRPr="00147237" w:rsidRDefault="00812FDD" w:rsidP="00812FDD">
            <w:pPr>
              <w:pStyle w:val="acctfourfigures"/>
              <w:tabs>
                <w:tab w:val="clear" w:pos="765"/>
                <w:tab w:val="decimal" w:pos="951"/>
                <w:tab w:val="decimal" w:pos="10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</w:tcPr>
          <w:p w14:paraId="6A925DC7" w14:textId="77777777" w:rsidR="00812FDD" w:rsidRPr="00147237" w:rsidRDefault="00812FDD" w:rsidP="00812F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0C24943B" w14:textId="77777777" w:rsidR="00812FDD" w:rsidRPr="00147237" w:rsidRDefault="00812FDD" w:rsidP="00812FD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57555A" w14:textId="77777777" w:rsidR="00812FDD" w:rsidRPr="00147237" w:rsidRDefault="00812FDD" w:rsidP="00812F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14:paraId="1B724732" w14:textId="77777777" w:rsidR="00812FDD" w:rsidRPr="00147237" w:rsidRDefault="00812FDD" w:rsidP="00812FDD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0A22196A" w14:textId="77777777" w:rsidR="00812FDD" w:rsidRPr="00147237" w:rsidRDefault="00812FDD" w:rsidP="00812FDD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12FDD" w:rsidRPr="00CF7ED9" w14:paraId="1A2F5B5F" w14:textId="77777777" w:rsidTr="00214373">
        <w:tc>
          <w:tcPr>
            <w:tcW w:w="1954" w:type="pct"/>
          </w:tcPr>
          <w:p w14:paraId="7E03D3A7" w14:textId="77777777" w:rsidR="00812FDD" w:rsidRPr="00CF7ED9" w:rsidRDefault="00812FDD" w:rsidP="00812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3" w:type="pct"/>
            <w:tcBorders>
              <w:bottom w:val="double" w:sz="4" w:space="0" w:color="auto"/>
            </w:tcBorders>
          </w:tcPr>
          <w:p w14:paraId="73DB98AA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(64,415)</w:t>
            </w:r>
          </w:p>
        </w:tc>
        <w:tc>
          <w:tcPr>
            <w:tcW w:w="129" w:type="pct"/>
          </w:tcPr>
          <w:p w14:paraId="4A7C9A48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51"/>
                <w:tab w:val="decimal" w:pos="10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  <w:shd w:val="clear" w:color="auto" w:fill="auto"/>
          </w:tcPr>
          <w:p w14:paraId="2937A4FC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125,569</w:t>
            </w:r>
          </w:p>
        </w:tc>
        <w:tc>
          <w:tcPr>
            <w:tcW w:w="130" w:type="pct"/>
            <w:shd w:val="clear" w:color="auto" w:fill="auto"/>
          </w:tcPr>
          <w:p w14:paraId="56C10F71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77A4F39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(13)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3A3E0A22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02" w:type="pct"/>
            <w:tcBorders>
              <w:bottom w:val="double" w:sz="4" w:space="0" w:color="auto"/>
            </w:tcBorders>
            <w:shd w:val="clear" w:color="auto" w:fill="auto"/>
          </w:tcPr>
          <w:p w14:paraId="79179EAD" w14:textId="77777777" w:rsidR="00812FDD" w:rsidRPr="00CF7ED9" w:rsidRDefault="00812FDD" w:rsidP="00812FDD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61,141</w:t>
            </w:r>
          </w:p>
        </w:tc>
      </w:tr>
    </w:tbl>
    <w:p w14:paraId="25D0FD31" w14:textId="77777777" w:rsidR="00430B6B" w:rsidRDefault="00430B6B" w:rsidP="00CF7ED9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D8E04AF" w14:textId="77777777" w:rsidR="00430B6B" w:rsidRDefault="00430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4760" w:type="pct"/>
        <w:tblInd w:w="612" w:type="dxa"/>
        <w:tblLayout w:type="fixed"/>
        <w:tblLook w:val="01E0" w:firstRow="1" w:lastRow="1" w:firstColumn="1" w:lastColumn="1" w:noHBand="0" w:noVBand="0"/>
      </w:tblPr>
      <w:tblGrid>
        <w:gridCol w:w="3518"/>
        <w:gridCol w:w="1206"/>
        <w:gridCol w:w="237"/>
        <w:gridCol w:w="1207"/>
        <w:gridCol w:w="242"/>
        <w:gridCol w:w="1163"/>
        <w:gridCol w:w="237"/>
        <w:gridCol w:w="15"/>
        <w:gridCol w:w="1254"/>
        <w:gridCol w:w="20"/>
      </w:tblGrid>
      <w:tr w:rsidR="008C6A19" w:rsidRPr="008C6A19" w14:paraId="0D981565" w14:textId="77777777" w:rsidTr="00430B6B">
        <w:trPr>
          <w:gridAfter w:val="1"/>
          <w:wAfter w:w="11" w:type="pct"/>
          <w:tblHeader/>
        </w:trPr>
        <w:tc>
          <w:tcPr>
            <w:tcW w:w="1934" w:type="pct"/>
            <w:shd w:val="clear" w:color="auto" w:fill="auto"/>
          </w:tcPr>
          <w:p w14:paraId="2C569D25" w14:textId="77777777" w:rsidR="008C6A19" w:rsidRPr="008C6A19" w:rsidRDefault="008C6A19" w:rsidP="00C60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55" w:type="pct"/>
            <w:gridSpan w:val="8"/>
          </w:tcPr>
          <w:p w14:paraId="11D759AE" w14:textId="77777777" w:rsidR="008C6A19" w:rsidRPr="008C6A19" w:rsidRDefault="008C6A19" w:rsidP="008C6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6A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A19" w:rsidRPr="00CF7ED9" w14:paraId="3D176F32" w14:textId="77777777" w:rsidTr="00430B6B">
        <w:trPr>
          <w:tblHeader/>
        </w:trPr>
        <w:tc>
          <w:tcPr>
            <w:tcW w:w="1934" w:type="pct"/>
            <w:shd w:val="clear" w:color="auto" w:fill="auto"/>
          </w:tcPr>
          <w:p w14:paraId="1E798B7A" w14:textId="77777777" w:rsidR="008C6A19" w:rsidRPr="00CF7ED9" w:rsidRDefault="008C6A19" w:rsidP="00C60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63" w:type="pct"/>
          </w:tcPr>
          <w:p w14:paraId="37E87B3F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6CCCF501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5" w:type="pct"/>
            <w:gridSpan w:val="3"/>
            <w:tcBorders>
              <w:bottom w:val="single" w:sz="4" w:space="0" w:color="auto"/>
            </w:tcBorders>
          </w:tcPr>
          <w:p w14:paraId="0DE00E65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9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38" w:type="pct"/>
            <w:gridSpan w:val="2"/>
          </w:tcPr>
          <w:p w14:paraId="6794E2E0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9" w:type="pct"/>
            <w:gridSpan w:val="2"/>
          </w:tcPr>
          <w:p w14:paraId="55D08F54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C6A19" w:rsidRPr="00CF7ED9" w14:paraId="4C45254F" w14:textId="77777777" w:rsidTr="00430B6B">
        <w:trPr>
          <w:gridAfter w:val="1"/>
          <w:wAfter w:w="11" w:type="pct"/>
          <w:tblHeader/>
        </w:trPr>
        <w:tc>
          <w:tcPr>
            <w:tcW w:w="1934" w:type="pct"/>
            <w:shd w:val="clear" w:color="auto" w:fill="auto"/>
          </w:tcPr>
          <w:p w14:paraId="4711974C" w14:textId="77777777" w:rsidR="008C6A19" w:rsidRPr="00CF7ED9" w:rsidRDefault="008C6A19" w:rsidP="00C60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63" w:type="pct"/>
          </w:tcPr>
          <w:p w14:paraId="08E6190D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E5BC469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130" w:type="pct"/>
          </w:tcPr>
          <w:p w14:paraId="218AF54B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6AF10F8A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EE2468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3" w:type="pct"/>
          </w:tcPr>
          <w:p w14:paraId="16F78C9D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1DA2CEA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F9EA99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0" w:type="pct"/>
          </w:tcPr>
          <w:p w14:paraId="23A99E0A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6" w:type="pct"/>
            <w:gridSpan w:val="2"/>
          </w:tcPr>
          <w:p w14:paraId="3D20B0C9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A2AEFFA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</w:tr>
      <w:tr w:rsidR="008C6A19" w:rsidRPr="00CF7ED9" w14:paraId="703CDA5C" w14:textId="77777777" w:rsidTr="00430B6B">
        <w:trPr>
          <w:gridAfter w:val="1"/>
          <w:wAfter w:w="11" w:type="pct"/>
          <w:tblHeader/>
        </w:trPr>
        <w:tc>
          <w:tcPr>
            <w:tcW w:w="1934" w:type="pct"/>
            <w:vAlign w:val="bottom"/>
          </w:tcPr>
          <w:p w14:paraId="13B51939" w14:textId="77777777" w:rsidR="008C6A19" w:rsidRPr="00CF7ED9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1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5" w:type="pct"/>
            <w:gridSpan w:val="8"/>
            <w:vAlign w:val="bottom"/>
          </w:tcPr>
          <w:p w14:paraId="25956B29" w14:textId="77777777" w:rsidR="008C6A19" w:rsidRPr="00CF7ED9" w:rsidRDefault="008C6A19" w:rsidP="00CF7ED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C6A19" w:rsidRPr="00CF7ED9" w14:paraId="4CFEF500" w14:textId="77777777" w:rsidTr="00430B6B">
        <w:trPr>
          <w:gridAfter w:val="1"/>
          <w:wAfter w:w="11" w:type="pct"/>
        </w:trPr>
        <w:tc>
          <w:tcPr>
            <w:tcW w:w="1934" w:type="pct"/>
          </w:tcPr>
          <w:p w14:paraId="6991ECC9" w14:textId="77777777" w:rsidR="008C6A19" w:rsidRPr="00CF7ED9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63" w:type="pct"/>
          </w:tcPr>
          <w:p w14:paraId="1E35D47B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</w:tcPr>
          <w:p w14:paraId="12253705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3" w:type="pct"/>
          </w:tcPr>
          <w:p w14:paraId="38BC8778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</w:tcPr>
          <w:p w14:paraId="33A5D977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</w:tcPr>
          <w:p w14:paraId="7C948005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</w:tcPr>
          <w:p w14:paraId="68003F31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96" w:type="pct"/>
            <w:gridSpan w:val="2"/>
          </w:tcPr>
          <w:p w14:paraId="6C8532E9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C6A19" w:rsidRPr="00CF7ED9" w14:paraId="5FD676C2" w14:textId="77777777" w:rsidTr="00430B6B">
        <w:trPr>
          <w:gridAfter w:val="1"/>
          <w:wAfter w:w="11" w:type="pct"/>
        </w:trPr>
        <w:tc>
          <w:tcPr>
            <w:tcW w:w="1934" w:type="pct"/>
          </w:tcPr>
          <w:p w14:paraId="6C09F19D" w14:textId="77777777" w:rsidR="008C6A19" w:rsidRPr="00CF7ED9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663" w:type="pct"/>
          </w:tcPr>
          <w:p w14:paraId="54871476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7,031</w:t>
            </w:r>
          </w:p>
        </w:tc>
        <w:tc>
          <w:tcPr>
            <w:tcW w:w="130" w:type="pct"/>
          </w:tcPr>
          <w:p w14:paraId="5D28D998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3" w:type="pct"/>
          </w:tcPr>
          <w:p w14:paraId="03307730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(6,117)</w:t>
            </w:r>
          </w:p>
        </w:tc>
        <w:tc>
          <w:tcPr>
            <w:tcW w:w="133" w:type="pct"/>
          </w:tcPr>
          <w:p w14:paraId="75590D2E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</w:tcPr>
          <w:p w14:paraId="745B8603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76310C02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96" w:type="pct"/>
            <w:gridSpan w:val="2"/>
          </w:tcPr>
          <w:p w14:paraId="52A6B0B8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914</w:t>
            </w:r>
          </w:p>
        </w:tc>
      </w:tr>
      <w:tr w:rsidR="008C6A19" w:rsidRPr="00CF7ED9" w14:paraId="7BF913F8" w14:textId="77777777" w:rsidTr="00430B6B">
        <w:trPr>
          <w:gridAfter w:val="1"/>
          <w:wAfter w:w="11" w:type="pct"/>
        </w:trPr>
        <w:tc>
          <w:tcPr>
            <w:tcW w:w="1934" w:type="pct"/>
          </w:tcPr>
          <w:p w14:paraId="4196CA3E" w14:textId="77777777" w:rsidR="008C6A19" w:rsidRPr="00CF7ED9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663" w:type="pct"/>
          </w:tcPr>
          <w:p w14:paraId="50D9773A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30" w:type="pct"/>
          </w:tcPr>
          <w:p w14:paraId="41BFC995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75A526FA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3" w:type="pct"/>
          </w:tcPr>
          <w:p w14:paraId="5BD53A75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</w:tcPr>
          <w:p w14:paraId="1E307B3D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44F499BE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96" w:type="pct"/>
            <w:gridSpan w:val="2"/>
          </w:tcPr>
          <w:p w14:paraId="76BAEBE8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</w:tr>
      <w:tr w:rsidR="008C6A19" w:rsidRPr="00CF7ED9" w14:paraId="2F855E7A" w14:textId="77777777" w:rsidTr="00430B6B">
        <w:trPr>
          <w:gridAfter w:val="1"/>
          <w:wAfter w:w="11" w:type="pct"/>
        </w:trPr>
        <w:tc>
          <w:tcPr>
            <w:tcW w:w="1934" w:type="pct"/>
          </w:tcPr>
          <w:p w14:paraId="1D80187E" w14:textId="77777777" w:rsidR="008C6A19" w:rsidRPr="00CF7ED9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663" w:type="pct"/>
          </w:tcPr>
          <w:p w14:paraId="563855F1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4A45D2EB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73B96F70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253</w:t>
            </w:r>
          </w:p>
        </w:tc>
        <w:tc>
          <w:tcPr>
            <w:tcW w:w="133" w:type="pct"/>
          </w:tcPr>
          <w:p w14:paraId="2BF5155F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</w:tcPr>
          <w:p w14:paraId="7441B6C0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180CCA68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96" w:type="pct"/>
            <w:gridSpan w:val="2"/>
          </w:tcPr>
          <w:p w14:paraId="3DBDA590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253</w:t>
            </w:r>
          </w:p>
        </w:tc>
      </w:tr>
      <w:tr w:rsidR="008C6A19" w:rsidRPr="00CF7ED9" w14:paraId="41EEA5C1" w14:textId="77777777" w:rsidTr="00430B6B">
        <w:trPr>
          <w:gridAfter w:val="1"/>
          <w:wAfter w:w="11" w:type="pct"/>
        </w:trPr>
        <w:tc>
          <w:tcPr>
            <w:tcW w:w="1934" w:type="pct"/>
          </w:tcPr>
          <w:p w14:paraId="2A864E01" w14:textId="77777777" w:rsidR="008C6A19" w:rsidRPr="00CF7ED9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7D6B547A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20,712</w:t>
            </w:r>
          </w:p>
        </w:tc>
        <w:tc>
          <w:tcPr>
            <w:tcW w:w="130" w:type="pct"/>
          </w:tcPr>
          <w:p w14:paraId="1994BD8A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7A381C4A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4,143</w:t>
            </w:r>
          </w:p>
        </w:tc>
        <w:tc>
          <w:tcPr>
            <w:tcW w:w="133" w:type="pct"/>
          </w:tcPr>
          <w:p w14:paraId="55A235D2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4AF7ABB4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1A83003E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96" w:type="pct"/>
            <w:gridSpan w:val="2"/>
            <w:tcBorders>
              <w:bottom w:val="single" w:sz="4" w:space="0" w:color="auto"/>
            </w:tcBorders>
          </w:tcPr>
          <w:p w14:paraId="2EAD1AEC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24,855</w:t>
            </w:r>
          </w:p>
        </w:tc>
      </w:tr>
      <w:tr w:rsidR="008C6A19" w:rsidRPr="00CF7ED9" w14:paraId="1B937DB9" w14:textId="77777777" w:rsidTr="00430B6B">
        <w:trPr>
          <w:gridAfter w:val="1"/>
          <w:wAfter w:w="11" w:type="pct"/>
        </w:trPr>
        <w:tc>
          <w:tcPr>
            <w:tcW w:w="1934" w:type="pct"/>
          </w:tcPr>
          <w:p w14:paraId="7B59A4AB" w14:textId="77777777" w:rsidR="008C6A19" w:rsidRPr="00CF7ED9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390F1FDE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28,411</w:t>
            </w:r>
          </w:p>
        </w:tc>
        <w:tc>
          <w:tcPr>
            <w:tcW w:w="130" w:type="pct"/>
          </w:tcPr>
          <w:p w14:paraId="14466948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6C41BCA1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(1,721)</w:t>
            </w:r>
          </w:p>
        </w:tc>
        <w:tc>
          <w:tcPr>
            <w:tcW w:w="133" w:type="pct"/>
          </w:tcPr>
          <w:p w14:paraId="30EE65A6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44BE6034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567D8EFE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E399E4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26,690</w:t>
            </w:r>
          </w:p>
        </w:tc>
      </w:tr>
      <w:tr w:rsidR="008C6A19" w:rsidRPr="00CF7ED9" w14:paraId="7A12480B" w14:textId="77777777" w:rsidTr="00430B6B">
        <w:trPr>
          <w:gridAfter w:val="1"/>
          <w:wAfter w:w="11" w:type="pct"/>
        </w:trPr>
        <w:tc>
          <w:tcPr>
            <w:tcW w:w="1934" w:type="pct"/>
          </w:tcPr>
          <w:p w14:paraId="044AD709" w14:textId="77777777" w:rsidR="008C6A19" w:rsidRPr="00812FDD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3" w:type="pct"/>
          </w:tcPr>
          <w:p w14:paraId="462829EB" w14:textId="77777777" w:rsidR="008C6A19" w:rsidRPr="00812FDD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0DDCF850" w14:textId="77777777" w:rsidR="008C6A19" w:rsidRPr="00812FDD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</w:tcPr>
          <w:p w14:paraId="712EC3AA" w14:textId="77777777" w:rsidR="008C6A19" w:rsidRPr="00812FDD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2A155036" w14:textId="77777777" w:rsidR="008C6A19" w:rsidRPr="00812FDD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</w:tcPr>
          <w:p w14:paraId="0EB30069" w14:textId="77777777" w:rsidR="008C6A19" w:rsidRPr="00812FDD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042378FE" w14:textId="77777777" w:rsidR="008C6A19" w:rsidRPr="00812FDD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6" w:type="pct"/>
            <w:gridSpan w:val="2"/>
          </w:tcPr>
          <w:p w14:paraId="5FE54844" w14:textId="77777777" w:rsidR="008C6A19" w:rsidRPr="00812FDD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6A19" w:rsidRPr="00CF7ED9" w14:paraId="1CB673FD" w14:textId="77777777" w:rsidTr="00430B6B">
        <w:trPr>
          <w:gridAfter w:val="1"/>
          <w:wAfter w:w="11" w:type="pct"/>
        </w:trPr>
        <w:tc>
          <w:tcPr>
            <w:tcW w:w="1934" w:type="pct"/>
          </w:tcPr>
          <w:p w14:paraId="2A62CB0E" w14:textId="77777777" w:rsidR="008C6A19" w:rsidRPr="00CF7ED9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63" w:type="pct"/>
          </w:tcPr>
          <w:p w14:paraId="2B1491B5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F269A61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6FD5BF9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10BE260B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9C62B84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28057A4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pct"/>
            <w:gridSpan w:val="2"/>
          </w:tcPr>
          <w:p w14:paraId="40AF35F9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6A19" w:rsidRPr="00CF7ED9" w14:paraId="3208E9D3" w14:textId="77777777" w:rsidTr="00430B6B">
        <w:trPr>
          <w:gridAfter w:val="1"/>
          <w:wAfter w:w="11" w:type="pct"/>
        </w:trPr>
        <w:tc>
          <w:tcPr>
            <w:tcW w:w="1934" w:type="pct"/>
          </w:tcPr>
          <w:p w14:paraId="1E8C8548" w14:textId="77777777" w:rsidR="008C6A19" w:rsidRPr="00CF7ED9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663" w:type="pct"/>
          </w:tcPr>
          <w:p w14:paraId="0FE1E2DE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(49,618)</w:t>
            </w:r>
          </w:p>
        </w:tc>
        <w:tc>
          <w:tcPr>
            <w:tcW w:w="130" w:type="pct"/>
          </w:tcPr>
          <w:p w14:paraId="67C90B9A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3" w:type="pct"/>
          </w:tcPr>
          <w:p w14:paraId="26CF128D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25,638</w:t>
            </w:r>
          </w:p>
        </w:tc>
        <w:tc>
          <w:tcPr>
            <w:tcW w:w="133" w:type="pct"/>
          </w:tcPr>
          <w:p w14:paraId="71076B82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</w:tcPr>
          <w:p w14:paraId="44B45496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(22)</w:t>
            </w:r>
          </w:p>
        </w:tc>
        <w:tc>
          <w:tcPr>
            <w:tcW w:w="130" w:type="pct"/>
          </w:tcPr>
          <w:p w14:paraId="551DC9CB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96" w:type="pct"/>
            <w:gridSpan w:val="2"/>
          </w:tcPr>
          <w:p w14:paraId="72D35FA3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(24,002)</w:t>
            </w:r>
          </w:p>
        </w:tc>
      </w:tr>
      <w:tr w:rsidR="008C6A19" w:rsidRPr="00CF7ED9" w14:paraId="0472908A" w14:textId="77777777" w:rsidTr="00430B6B">
        <w:trPr>
          <w:gridAfter w:val="1"/>
          <w:wAfter w:w="11" w:type="pct"/>
        </w:trPr>
        <w:tc>
          <w:tcPr>
            <w:tcW w:w="1934" w:type="pct"/>
          </w:tcPr>
          <w:p w14:paraId="1AFF1600" w14:textId="77777777" w:rsidR="008C6A19" w:rsidRPr="00CF7ED9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663" w:type="pct"/>
          </w:tcPr>
          <w:p w14:paraId="46FBC961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(407)</w:t>
            </w:r>
          </w:p>
        </w:tc>
        <w:tc>
          <w:tcPr>
            <w:tcW w:w="130" w:type="pct"/>
          </w:tcPr>
          <w:p w14:paraId="44695DBD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193DEACA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405</w:t>
            </w:r>
          </w:p>
        </w:tc>
        <w:tc>
          <w:tcPr>
            <w:tcW w:w="133" w:type="pct"/>
          </w:tcPr>
          <w:p w14:paraId="7764F3AA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6E4A802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3D0E3A41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96" w:type="pct"/>
            <w:gridSpan w:val="2"/>
            <w:tcBorders>
              <w:bottom w:val="single" w:sz="4" w:space="0" w:color="auto"/>
            </w:tcBorders>
          </w:tcPr>
          <w:p w14:paraId="65DDAE3F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</w:tr>
      <w:tr w:rsidR="008C6A19" w:rsidRPr="00CF7ED9" w14:paraId="18C9D49C" w14:textId="77777777" w:rsidTr="00430B6B">
        <w:trPr>
          <w:gridAfter w:val="1"/>
          <w:wAfter w:w="11" w:type="pct"/>
        </w:trPr>
        <w:tc>
          <w:tcPr>
            <w:tcW w:w="1934" w:type="pct"/>
          </w:tcPr>
          <w:p w14:paraId="3A1FB5F5" w14:textId="77777777" w:rsidR="008C6A19" w:rsidRPr="00CF7ED9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6D9437D7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(50,025)</w:t>
            </w:r>
          </w:p>
        </w:tc>
        <w:tc>
          <w:tcPr>
            <w:tcW w:w="130" w:type="pct"/>
          </w:tcPr>
          <w:p w14:paraId="6A2F2A04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2E6BBF7C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26,043</w:t>
            </w:r>
          </w:p>
        </w:tc>
        <w:tc>
          <w:tcPr>
            <w:tcW w:w="133" w:type="pct"/>
          </w:tcPr>
          <w:p w14:paraId="769DBE54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1C9B84E5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(22)</w:t>
            </w:r>
          </w:p>
        </w:tc>
        <w:tc>
          <w:tcPr>
            <w:tcW w:w="130" w:type="pct"/>
          </w:tcPr>
          <w:p w14:paraId="1545F9B8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89C7FC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(24,004)</w:t>
            </w:r>
          </w:p>
        </w:tc>
      </w:tr>
      <w:tr w:rsidR="008C6A19" w:rsidRPr="00CF7ED9" w14:paraId="0185B783" w14:textId="77777777" w:rsidTr="00430B6B">
        <w:trPr>
          <w:gridAfter w:val="1"/>
          <w:wAfter w:w="11" w:type="pct"/>
        </w:trPr>
        <w:tc>
          <w:tcPr>
            <w:tcW w:w="1934" w:type="pct"/>
          </w:tcPr>
          <w:p w14:paraId="11EE11C8" w14:textId="77777777" w:rsidR="008C6A19" w:rsidRPr="00812FDD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752CE677" w14:textId="77777777" w:rsidR="008C6A19" w:rsidRPr="00812FDD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0" w:type="pct"/>
          </w:tcPr>
          <w:p w14:paraId="56926801" w14:textId="77777777" w:rsidR="008C6A19" w:rsidRPr="00812FDD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49ACC31B" w14:textId="77777777" w:rsidR="008C6A19" w:rsidRPr="00812FDD" w:rsidRDefault="008C6A19" w:rsidP="00CF7ED9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3" w:type="pct"/>
          </w:tcPr>
          <w:p w14:paraId="03C5CD5C" w14:textId="77777777" w:rsidR="008C6A19" w:rsidRPr="00812FDD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56640123" w14:textId="77777777" w:rsidR="008C6A19" w:rsidRPr="00812FDD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0" w:type="pct"/>
          </w:tcPr>
          <w:p w14:paraId="558C76D4" w14:textId="77777777" w:rsidR="008C6A19" w:rsidRPr="00812FDD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96" w:type="pct"/>
            <w:gridSpan w:val="2"/>
            <w:tcBorders>
              <w:top w:val="single" w:sz="4" w:space="0" w:color="auto"/>
            </w:tcBorders>
          </w:tcPr>
          <w:p w14:paraId="08B77810" w14:textId="77777777" w:rsidR="008C6A19" w:rsidRPr="00812FDD" w:rsidRDefault="008C6A19" w:rsidP="00CF7E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C6A19" w:rsidRPr="00CF7ED9" w14:paraId="01DB5FC2" w14:textId="77777777" w:rsidTr="00430B6B">
        <w:trPr>
          <w:gridAfter w:val="1"/>
          <w:wAfter w:w="11" w:type="pct"/>
        </w:trPr>
        <w:tc>
          <w:tcPr>
            <w:tcW w:w="1934" w:type="pct"/>
          </w:tcPr>
          <w:p w14:paraId="01DDCAD3" w14:textId="77777777" w:rsidR="008C6A19" w:rsidRPr="00CF7ED9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3" w:type="pct"/>
            <w:tcBorders>
              <w:bottom w:val="double" w:sz="4" w:space="0" w:color="auto"/>
            </w:tcBorders>
          </w:tcPr>
          <w:p w14:paraId="34BAB6E7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(21,614)</w:t>
            </w:r>
          </w:p>
        </w:tc>
        <w:tc>
          <w:tcPr>
            <w:tcW w:w="130" w:type="pct"/>
          </w:tcPr>
          <w:p w14:paraId="7A078E5F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3" w:type="pct"/>
            <w:tcBorders>
              <w:bottom w:val="double" w:sz="4" w:space="0" w:color="auto"/>
            </w:tcBorders>
          </w:tcPr>
          <w:p w14:paraId="0EEDCAE3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24,322</w:t>
            </w:r>
          </w:p>
        </w:tc>
        <w:tc>
          <w:tcPr>
            <w:tcW w:w="133" w:type="pct"/>
          </w:tcPr>
          <w:p w14:paraId="538D25C7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68EF2FC9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(22)</w:t>
            </w:r>
          </w:p>
        </w:tc>
        <w:tc>
          <w:tcPr>
            <w:tcW w:w="130" w:type="pct"/>
          </w:tcPr>
          <w:p w14:paraId="3B0932D2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96" w:type="pct"/>
            <w:gridSpan w:val="2"/>
            <w:tcBorders>
              <w:bottom w:val="double" w:sz="4" w:space="0" w:color="auto"/>
            </w:tcBorders>
          </w:tcPr>
          <w:p w14:paraId="6AEF8558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2,686</w:t>
            </w:r>
          </w:p>
        </w:tc>
      </w:tr>
    </w:tbl>
    <w:p w14:paraId="57F54069" w14:textId="77777777" w:rsidR="00430B6B" w:rsidRDefault="00430B6B"/>
    <w:p w14:paraId="76B4D90E" w14:textId="77777777" w:rsidR="00430B6B" w:rsidRDefault="00430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4729" w:type="pct"/>
        <w:tblInd w:w="630" w:type="dxa"/>
        <w:tblLook w:val="01E0" w:firstRow="1" w:lastRow="1" w:firstColumn="1" w:lastColumn="1" w:noHBand="0" w:noVBand="0"/>
      </w:tblPr>
      <w:tblGrid>
        <w:gridCol w:w="3490"/>
        <w:gridCol w:w="1253"/>
        <w:gridCol w:w="222"/>
        <w:gridCol w:w="9"/>
        <w:gridCol w:w="1201"/>
        <w:gridCol w:w="222"/>
        <w:gridCol w:w="1202"/>
        <w:gridCol w:w="222"/>
        <w:gridCol w:w="1219"/>
      </w:tblGrid>
      <w:tr w:rsidR="008C6A19" w:rsidRPr="00CF7ED9" w14:paraId="6345DE02" w14:textId="77777777" w:rsidTr="00147237">
        <w:trPr>
          <w:tblHeader/>
        </w:trPr>
        <w:tc>
          <w:tcPr>
            <w:tcW w:w="1930" w:type="pct"/>
            <w:shd w:val="clear" w:color="auto" w:fill="auto"/>
          </w:tcPr>
          <w:p w14:paraId="12F7E7EC" w14:textId="77777777" w:rsidR="008C6A19" w:rsidRPr="00CF7ED9" w:rsidRDefault="008C6A19" w:rsidP="00C60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70" w:type="pct"/>
            <w:gridSpan w:val="8"/>
          </w:tcPr>
          <w:p w14:paraId="4B8909B2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A19" w:rsidRPr="00CF7ED9" w14:paraId="5E1965F0" w14:textId="77777777" w:rsidTr="00147237">
        <w:trPr>
          <w:tblHeader/>
        </w:trPr>
        <w:tc>
          <w:tcPr>
            <w:tcW w:w="1930" w:type="pct"/>
            <w:shd w:val="clear" w:color="auto" w:fill="auto"/>
          </w:tcPr>
          <w:p w14:paraId="0A62E598" w14:textId="77777777" w:rsidR="008C6A19" w:rsidRPr="00CF7ED9" w:rsidRDefault="008C6A19" w:rsidP="00C60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93" w:type="pct"/>
          </w:tcPr>
          <w:p w14:paraId="0F0EBD28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14:paraId="437B5F34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2" w:type="pct"/>
            <w:gridSpan w:val="3"/>
            <w:tcBorders>
              <w:bottom w:val="single" w:sz="4" w:space="0" w:color="auto"/>
            </w:tcBorders>
          </w:tcPr>
          <w:p w14:paraId="6F002627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9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23" w:type="pct"/>
          </w:tcPr>
          <w:p w14:paraId="73C4A552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5A071E11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60B02" w:rsidRPr="00CF7ED9" w14:paraId="42EE7F3C" w14:textId="77777777" w:rsidTr="00147237">
        <w:trPr>
          <w:tblHeader/>
        </w:trPr>
        <w:tc>
          <w:tcPr>
            <w:tcW w:w="1930" w:type="pct"/>
            <w:shd w:val="clear" w:color="auto" w:fill="auto"/>
          </w:tcPr>
          <w:p w14:paraId="0F689A62" w14:textId="77777777" w:rsidR="008C6A19" w:rsidRPr="00CF7ED9" w:rsidRDefault="008C6A19" w:rsidP="00C60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93" w:type="pct"/>
          </w:tcPr>
          <w:p w14:paraId="3AF74E2F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C7F3DD6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8" w:type="pct"/>
            <w:gridSpan w:val="2"/>
          </w:tcPr>
          <w:p w14:paraId="78740FA2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1788B257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2E6A13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3" w:type="pct"/>
          </w:tcPr>
          <w:p w14:paraId="79A85D20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4B098923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DEEEF0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3" w:type="pct"/>
          </w:tcPr>
          <w:p w14:paraId="4E814441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50244E00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BD12E6B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C6A19" w:rsidRPr="00CF7ED9" w14:paraId="10CBE238" w14:textId="77777777" w:rsidTr="00147237">
        <w:trPr>
          <w:tblHeader/>
        </w:trPr>
        <w:tc>
          <w:tcPr>
            <w:tcW w:w="1930" w:type="pct"/>
            <w:vAlign w:val="bottom"/>
          </w:tcPr>
          <w:p w14:paraId="5293FBC2" w14:textId="77777777" w:rsidR="008C6A19" w:rsidRPr="00CF7ED9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1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70" w:type="pct"/>
            <w:gridSpan w:val="8"/>
            <w:vAlign w:val="bottom"/>
          </w:tcPr>
          <w:p w14:paraId="122E2EF3" w14:textId="77777777" w:rsidR="008C6A19" w:rsidRPr="00CF7ED9" w:rsidRDefault="008C6A19" w:rsidP="00CF7ED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60B02" w:rsidRPr="00CF7ED9" w14:paraId="33177CA6" w14:textId="77777777" w:rsidTr="00147237">
        <w:tc>
          <w:tcPr>
            <w:tcW w:w="1930" w:type="pct"/>
          </w:tcPr>
          <w:p w14:paraId="78B22BD2" w14:textId="77777777" w:rsidR="008C6A19" w:rsidRPr="00CF7ED9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93" w:type="pct"/>
          </w:tcPr>
          <w:p w14:paraId="6648214E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" w:type="pct"/>
          </w:tcPr>
          <w:p w14:paraId="78329DA6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9" w:type="pct"/>
            <w:gridSpan w:val="2"/>
          </w:tcPr>
          <w:p w14:paraId="48D6F439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" w:type="pct"/>
          </w:tcPr>
          <w:p w14:paraId="7963FF8D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5" w:type="pct"/>
          </w:tcPr>
          <w:p w14:paraId="0C4FC40E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" w:type="pct"/>
          </w:tcPr>
          <w:p w14:paraId="6B20FC10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74" w:type="pct"/>
          </w:tcPr>
          <w:p w14:paraId="6B72EDBE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60B02" w:rsidRPr="00CF7ED9" w14:paraId="3E8807E0" w14:textId="77777777" w:rsidTr="00147237">
        <w:tc>
          <w:tcPr>
            <w:tcW w:w="1930" w:type="pct"/>
          </w:tcPr>
          <w:p w14:paraId="2715B211" w14:textId="77777777" w:rsidR="008C6A19" w:rsidRPr="00CF7ED9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693" w:type="pct"/>
          </w:tcPr>
          <w:p w14:paraId="065CEDC7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3" w:type="pct"/>
          </w:tcPr>
          <w:p w14:paraId="361A963A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" w:type="pct"/>
            <w:gridSpan w:val="2"/>
          </w:tcPr>
          <w:p w14:paraId="35020BFB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66</w:t>
            </w: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,452</w:t>
            </w:r>
          </w:p>
        </w:tc>
        <w:tc>
          <w:tcPr>
            <w:tcW w:w="123" w:type="pct"/>
          </w:tcPr>
          <w:p w14:paraId="2A927F04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5" w:type="pct"/>
          </w:tcPr>
          <w:p w14:paraId="511F8655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3" w:type="pct"/>
          </w:tcPr>
          <w:p w14:paraId="41714877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4" w:type="pct"/>
          </w:tcPr>
          <w:p w14:paraId="31F5D20D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66,452</w:t>
            </w:r>
          </w:p>
        </w:tc>
      </w:tr>
      <w:tr w:rsidR="00C60B02" w:rsidRPr="00CF7ED9" w14:paraId="0A76EC38" w14:textId="77777777" w:rsidTr="00147237">
        <w:tc>
          <w:tcPr>
            <w:tcW w:w="1930" w:type="pct"/>
          </w:tcPr>
          <w:p w14:paraId="03A2FD56" w14:textId="77777777" w:rsidR="008C6A19" w:rsidRPr="00CF7ED9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693" w:type="pct"/>
          </w:tcPr>
          <w:p w14:paraId="1EDD815E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23" w:type="pct"/>
          </w:tcPr>
          <w:p w14:paraId="32B8C4AC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  <w:gridSpan w:val="2"/>
          </w:tcPr>
          <w:p w14:paraId="755DC5EF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3" w:type="pct"/>
          </w:tcPr>
          <w:p w14:paraId="297F5EA8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165F1E30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3" w:type="pct"/>
          </w:tcPr>
          <w:p w14:paraId="5A15D208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4" w:type="pct"/>
          </w:tcPr>
          <w:p w14:paraId="12275866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</w:tr>
      <w:tr w:rsidR="00C60B02" w:rsidRPr="00CF7ED9" w14:paraId="0EEED251" w14:textId="77777777" w:rsidTr="00147237">
        <w:tc>
          <w:tcPr>
            <w:tcW w:w="1930" w:type="pct"/>
          </w:tcPr>
          <w:p w14:paraId="0F50C570" w14:textId="77777777" w:rsidR="008C6A19" w:rsidRPr="00CF7ED9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693" w:type="pct"/>
          </w:tcPr>
          <w:p w14:paraId="28B309CB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123" w:type="pct"/>
          </w:tcPr>
          <w:p w14:paraId="778B7BBF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  <w:gridSpan w:val="2"/>
          </w:tcPr>
          <w:p w14:paraId="3D1747C5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(653)</w:t>
            </w:r>
          </w:p>
        </w:tc>
        <w:tc>
          <w:tcPr>
            <w:tcW w:w="123" w:type="pct"/>
          </w:tcPr>
          <w:p w14:paraId="4129344C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4C81861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3" w:type="pct"/>
          </w:tcPr>
          <w:p w14:paraId="6B5C3A18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4" w:type="pct"/>
          </w:tcPr>
          <w:p w14:paraId="4C2DAA65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60B02" w:rsidRPr="00CF7ED9" w14:paraId="0D69BAC0" w14:textId="77777777" w:rsidTr="00147237">
        <w:tc>
          <w:tcPr>
            <w:tcW w:w="1930" w:type="pct"/>
          </w:tcPr>
          <w:p w14:paraId="7B0716EF" w14:textId="77777777" w:rsidR="008C6A19" w:rsidRPr="00CF7ED9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5A07C0CA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19,130</w:t>
            </w:r>
          </w:p>
        </w:tc>
        <w:tc>
          <w:tcPr>
            <w:tcW w:w="123" w:type="pct"/>
          </w:tcPr>
          <w:p w14:paraId="767BE9DC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  <w:gridSpan w:val="2"/>
            <w:tcBorders>
              <w:bottom w:val="single" w:sz="4" w:space="0" w:color="auto"/>
            </w:tcBorders>
          </w:tcPr>
          <w:p w14:paraId="0AC78D05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123" w:type="pct"/>
          </w:tcPr>
          <w:p w14:paraId="2479A21B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694C9C81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3" w:type="pct"/>
          </w:tcPr>
          <w:p w14:paraId="3B1CF1A2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606E957D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19,447</w:t>
            </w:r>
          </w:p>
        </w:tc>
      </w:tr>
      <w:tr w:rsidR="00C60B02" w:rsidRPr="00CF7ED9" w14:paraId="2CEE0AAA" w14:textId="77777777" w:rsidTr="00147237">
        <w:tc>
          <w:tcPr>
            <w:tcW w:w="1930" w:type="pct"/>
          </w:tcPr>
          <w:p w14:paraId="2C2DFF2A" w14:textId="77777777" w:rsidR="008C6A19" w:rsidRPr="00CF7ED9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7BA2B68F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20,451</w:t>
            </w:r>
          </w:p>
        </w:tc>
        <w:tc>
          <w:tcPr>
            <w:tcW w:w="123" w:type="pct"/>
          </w:tcPr>
          <w:p w14:paraId="2C429705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A85317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66,116</w:t>
            </w:r>
          </w:p>
        </w:tc>
        <w:tc>
          <w:tcPr>
            <w:tcW w:w="123" w:type="pct"/>
          </w:tcPr>
          <w:p w14:paraId="01885CA5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14:paraId="6756DDC3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23" w:type="pct"/>
          </w:tcPr>
          <w:p w14:paraId="0A86680C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14:paraId="61524A02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86,567</w:t>
            </w:r>
          </w:p>
        </w:tc>
      </w:tr>
      <w:tr w:rsidR="00C60B02" w:rsidRPr="00CF7ED9" w14:paraId="7373F8C9" w14:textId="77777777" w:rsidTr="00147237">
        <w:tc>
          <w:tcPr>
            <w:tcW w:w="1930" w:type="pct"/>
          </w:tcPr>
          <w:p w14:paraId="431BF0BA" w14:textId="77777777" w:rsidR="008C6A19" w:rsidRPr="00CF7ED9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21EEE8AA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" w:type="pct"/>
          </w:tcPr>
          <w:p w14:paraId="6560741C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auto"/>
            </w:tcBorders>
          </w:tcPr>
          <w:p w14:paraId="40533269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" w:type="pct"/>
          </w:tcPr>
          <w:p w14:paraId="52C1B09F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6BA1B2BA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" w:type="pct"/>
          </w:tcPr>
          <w:p w14:paraId="35528A26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3A8AA1F5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60B02" w:rsidRPr="00CF7ED9" w14:paraId="77159279" w14:textId="77777777" w:rsidTr="00147237">
        <w:tc>
          <w:tcPr>
            <w:tcW w:w="1930" w:type="pct"/>
          </w:tcPr>
          <w:p w14:paraId="431C2D7B" w14:textId="77777777" w:rsidR="008C6A19" w:rsidRPr="00CF7ED9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93" w:type="pct"/>
          </w:tcPr>
          <w:p w14:paraId="2B09A845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2C8917B7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  <w:gridSpan w:val="2"/>
          </w:tcPr>
          <w:p w14:paraId="225F873F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45D44577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7B79CE4D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0AEC6BA4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2AEA3C3C" w14:textId="77777777" w:rsidR="008C6A19" w:rsidRPr="00CF7ED9" w:rsidRDefault="008C6A19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B02" w:rsidRPr="00CF7ED9" w14:paraId="718AC751" w14:textId="77777777" w:rsidTr="00147237">
        <w:tc>
          <w:tcPr>
            <w:tcW w:w="1930" w:type="pct"/>
          </w:tcPr>
          <w:p w14:paraId="11A13381" w14:textId="77777777" w:rsidR="008C6A19" w:rsidRPr="00CF7ED9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693" w:type="pct"/>
          </w:tcPr>
          <w:p w14:paraId="7041A5F7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(90,108)</w:t>
            </w:r>
          </w:p>
        </w:tc>
        <w:tc>
          <w:tcPr>
            <w:tcW w:w="123" w:type="pct"/>
          </w:tcPr>
          <w:p w14:paraId="2188E739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" w:type="pct"/>
            <w:gridSpan w:val="2"/>
          </w:tcPr>
          <w:p w14:paraId="1C1B3E2A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60,816</w:t>
            </w:r>
          </w:p>
        </w:tc>
        <w:tc>
          <w:tcPr>
            <w:tcW w:w="123" w:type="pct"/>
          </w:tcPr>
          <w:p w14:paraId="5C2C9D89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5" w:type="pct"/>
          </w:tcPr>
          <w:p w14:paraId="36A4672A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(13)</w:t>
            </w:r>
          </w:p>
        </w:tc>
        <w:tc>
          <w:tcPr>
            <w:tcW w:w="123" w:type="pct"/>
          </w:tcPr>
          <w:p w14:paraId="5C167A4B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74" w:type="pct"/>
          </w:tcPr>
          <w:p w14:paraId="655E6663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(29,305)</w:t>
            </w:r>
          </w:p>
        </w:tc>
      </w:tr>
      <w:tr w:rsidR="00C60B02" w:rsidRPr="00CF7ED9" w14:paraId="70182FB7" w14:textId="77777777" w:rsidTr="00147237">
        <w:tc>
          <w:tcPr>
            <w:tcW w:w="1930" w:type="pct"/>
          </w:tcPr>
          <w:p w14:paraId="740D6915" w14:textId="77777777" w:rsidR="008C6A19" w:rsidRPr="00CF7ED9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418531CE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(975)</w:t>
            </w:r>
          </w:p>
        </w:tc>
        <w:tc>
          <w:tcPr>
            <w:tcW w:w="123" w:type="pct"/>
          </w:tcPr>
          <w:p w14:paraId="2DD48A52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" w:type="pct"/>
            <w:gridSpan w:val="2"/>
            <w:tcBorders>
              <w:bottom w:val="single" w:sz="4" w:space="0" w:color="auto"/>
            </w:tcBorders>
          </w:tcPr>
          <w:p w14:paraId="4DCB4780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474</w:t>
            </w:r>
          </w:p>
        </w:tc>
        <w:tc>
          <w:tcPr>
            <w:tcW w:w="123" w:type="pct"/>
          </w:tcPr>
          <w:p w14:paraId="0A82DFEE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59D56C8D" w14:textId="77777777" w:rsidR="008C6A19" w:rsidRPr="00CF7ED9" w:rsidRDefault="008C6A19" w:rsidP="00331D7E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3" w:type="pct"/>
          </w:tcPr>
          <w:p w14:paraId="6BB234D0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2EA0F65E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(501)</w:t>
            </w:r>
          </w:p>
        </w:tc>
      </w:tr>
      <w:tr w:rsidR="00C60B02" w:rsidRPr="00CF7ED9" w14:paraId="690D8DAA" w14:textId="77777777" w:rsidTr="00147237">
        <w:tc>
          <w:tcPr>
            <w:tcW w:w="1930" w:type="pct"/>
          </w:tcPr>
          <w:p w14:paraId="6AEB68D4" w14:textId="77777777" w:rsidR="008C6A19" w:rsidRPr="00CF7ED9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642175D7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(91,083)</w:t>
            </w:r>
          </w:p>
        </w:tc>
        <w:tc>
          <w:tcPr>
            <w:tcW w:w="123" w:type="pct"/>
          </w:tcPr>
          <w:p w14:paraId="72B29770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6897D4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61,290</w:t>
            </w:r>
          </w:p>
        </w:tc>
        <w:tc>
          <w:tcPr>
            <w:tcW w:w="123" w:type="pct"/>
          </w:tcPr>
          <w:p w14:paraId="6F956878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14:paraId="51D5B63C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(13)</w:t>
            </w:r>
          </w:p>
        </w:tc>
        <w:tc>
          <w:tcPr>
            <w:tcW w:w="123" w:type="pct"/>
          </w:tcPr>
          <w:p w14:paraId="0EBCF258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14:paraId="01A9C595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(29,806)</w:t>
            </w:r>
          </w:p>
        </w:tc>
      </w:tr>
      <w:tr w:rsidR="00C60B02" w:rsidRPr="00CF7ED9" w14:paraId="7B4A9C2E" w14:textId="77777777" w:rsidTr="00147237">
        <w:tc>
          <w:tcPr>
            <w:tcW w:w="1930" w:type="pct"/>
          </w:tcPr>
          <w:p w14:paraId="480096DD" w14:textId="77777777" w:rsidR="008C6A19" w:rsidRPr="00CF7ED9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59A87500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" w:type="pct"/>
          </w:tcPr>
          <w:p w14:paraId="2E9D5D3D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auto"/>
            </w:tcBorders>
          </w:tcPr>
          <w:p w14:paraId="660EB7A3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774"/>
                <w:tab w:val="decimal" w:pos="91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" w:type="pct"/>
          </w:tcPr>
          <w:p w14:paraId="5DA7D72F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0AF7004B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684"/>
                <w:tab w:val="decimal" w:pos="88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" w:type="pct"/>
          </w:tcPr>
          <w:p w14:paraId="40D2E509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75A94F0D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60B02" w:rsidRPr="00CF7ED9" w14:paraId="11756241" w14:textId="77777777" w:rsidTr="00147237">
        <w:tc>
          <w:tcPr>
            <w:tcW w:w="1930" w:type="pct"/>
          </w:tcPr>
          <w:p w14:paraId="785697A7" w14:textId="77777777" w:rsidR="008C6A19" w:rsidRPr="00CF7ED9" w:rsidRDefault="008C6A19" w:rsidP="00C6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93" w:type="pct"/>
            <w:tcBorders>
              <w:bottom w:val="double" w:sz="4" w:space="0" w:color="auto"/>
            </w:tcBorders>
          </w:tcPr>
          <w:p w14:paraId="2D04E71E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(70,632)</w:t>
            </w:r>
          </w:p>
        </w:tc>
        <w:tc>
          <w:tcPr>
            <w:tcW w:w="123" w:type="pct"/>
          </w:tcPr>
          <w:p w14:paraId="302330B5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51"/>
                <w:tab w:val="decimal" w:pos="10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9" w:type="pct"/>
            <w:gridSpan w:val="2"/>
            <w:tcBorders>
              <w:bottom w:val="double" w:sz="4" w:space="0" w:color="auto"/>
            </w:tcBorders>
          </w:tcPr>
          <w:p w14:paraId="51105C2E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127,406</w:t>
            </w:r>
          </w:p>
        </w:tc>
        <w:tc>
          <w:tcPr>
            <w:tcW w:w="123" w:type="pct"/>
          </w:tcPr>
          <w:p w14:paraId="7BAD3509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3ED8A2CA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(13)</w:t>
            </w:r>
          </w:p>
        </w:tc>
        <w:tc>
          <w:tcPr>
            <w:tcW w:w="123" w:type="pct"/>
          </w:tcPr>
          <w:p w14:paraId="17E9F76D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05C5D47D" w14:textId="77777777" w:rsidR="008C6A19" w:rsidRPr="00CF7ED9" w:rsidRDefault="008C6A19" w:rsidP="00CF7ED9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56,761</w:t>
            </w:r>
          </w:p>
        </w:tc>
      </w:tr>
    </w:tbl>
    <w:p w14:paraId="5F471CD8" w14:textId="77777777" w:rsidR="00BB3F6F" w:rsidRDefault="00BB3F6F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560"/>
        <w:rPr>
          <w:rFonts w:asciiTheme="majorBidi" w:hAnsiTheme="majorBidi" w:cstheme="majorBidi"/>
          <w:b/>
          <w:bCs/>
          <w:sz w:val="30"/>
          <w:szCs w:val="30"/>
        </w:rPr>
      </w:pPr>
    </w:p>
    <w:p w14:paraId="462A8461" w14:textId="77777777" w:rsidR="00430B6B" w:rsidRDefault="00430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8254504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560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3</w:t>
      </w:r>
      <w:r w:rsidR="001802FF" w:rsidRPr="00CF7ED9">
        <w:rPr>
          <w:rFonts w:asciiTheme="majorBidi" w:hAnsiTheme="majorBidi" w:cstheme="majorBidi"/>
          <w:b/>
          <w:bCs/>
          <w:sz w:val="30"/>
          <w:szCs w:val="30"/>
        </w:rPr>
        <w:t>0</w:t>
      </w: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ab/>
        <w:t>กำไรต่อหุ้นขั้นพื้นฐาน</w:t>
      </w:r>
    </w:p>
    <w:p w14:paraId="78D5AB1A" w14:textId="77777777" w:rsidR="002D4841" w:rsidRPr="00CF7ED9" w:rsidRDefault="002D4841" w:rsidP="00C60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811FFEE" w14:textId="77777777" w:rsidR="001A3874" w:rsidRPr="00CF7ED9" w:rsidRDefault="001A3874" w:rsidP="00C60B02">
      <w:pPr>
        <w:pStyle w:val="acctfourfigures"/>
        <w:tabs>
          <w:tab w:val="clear" w:pos="765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</w:t>
      </w:r>
      <w:r w:rsidRPr="00CF7ED9">
        <w:rPr>
          <w:rFonts w:asciiTheme="majorBidi" w:hAnsiTheme="majorBidi" w:cstheme="majorBidi"/>
          <w:sz w:val="30"/>
          <w:szCs w:val="30"/>
          <w:cs/>
          <w:lang w:bidi="th-TH"/>
        </w:rPr>
        <w:t>สำหรับ</w:t>
      </w:r>
      <w:r w:rsidRPr="00CF7ED9">
        <w:rPr>
          <w:rFonts w:asciiTheme="majorBidi" w:hAnsiTheme="majorBidi" w:cstheme="majorBidi"/>
          <w:sz w:val="30"/>
          <w:szCs w:val="30"/>
          <w:cs/>
        </w:rPr>
        <w:t>งวดหกเดือนสิ้นสุดวันที่</w:t>
      </w:r>
      <w:r w:rsidRPr="00CF7ED9">
        <w:rPr>
          <w:rFonts w:asciiTheme="majorBidi" w:hAnsiTheme="majorBidi" w:cstheme="majorBidi"/>
          <w:sz w:val="30"/>
          <w:szCs w:val="30"/>
        </w:rPr>
        <w:t xml:space="preserve"> 30 </w:t>
      </w:r>
      <w:r w:rsidRPr="00CF7ED9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CF7ED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Pr="00CF7ED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2 และ </w:t>
      </w:r>
      <w:r w:rsidRPr="00CF7ED9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Pr="00CF7ED9">
        <w:rPr>
          <w:rFonts w:asciiTheme="majorBidi" w:hAnsiTheme="majorBidi" w:cstheme="majorBidi"/>
          <w:sz w:val="30"/>
          <w:szCs w:val="30"/>
          <w:cs/>
          <w:lang w:val="en-US" w:bidi="th-TH"/>
        </w:rPr>
        <w:t>1</w:t>
      </w:r>
      <w:r w:rsidRPr="00CF7ED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14:paraId="25940E20" w14:textId="77777777" w:rsidR="00C60B02" w:rsidRDefault="00C60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bidi="ar-SA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9"/>
        <w:gridCol w:w="270"/>
        <w:gridCol w:w="1161"/>
        <w:gridCol w:w="243"/>
        <w:gridCol w:w="1197"/>
        <w:gridCol w:w="270"/>
        <w:gridCol w:w="1170"/>
      </w:tblGrid>
      <w:tr w:rsidR="001A3874" w:rsidRPr="00CF7ED9" w14:paraId="317F12CD" w14:textId="77777777" w:rsidTr="00804A0D">
        <w:trPr>
          <w:trHeight w:val="70"/>
          <w:tblHeader/>
        </w:trPr>
        <w:tc>
          <w:tcPr>
            <w:tcW w:w="3690" w:type="dxa"/>
            <w:vAlign w:val="bottom"/>
          </w:tcPr>
          <w:p w14:paraId="3BEEB219" w14:textId="77777777" w:rsidR="001A3874" w:rsidRPr="00CF7ED9" w:rsidRDefault="001A3874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700" w:type="dxa"/>
            <w:gridSpan w:val="3"/>
          </w:tcPr>
          <w:p w14:paraId="4F334611" w14:textId="77777777" w:rsidR="001A3874" w:rsidRPr="00CF7ED9" w:rsidRDefault="001A3874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43" w:type="dxa"/>
          </w:tcPr>
          <w:p w14:paraId="7D13E3F9" w14:textId="77777777" w:rsidR="001A3874" w:rsidRPr="00CF7ED9" w:rsidRDefault="001A3874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7" w:type="dxa"/>
            <w:gridSpan w:val="3"/>
          </w:tcPr>
          <w:p w14:paraId="7F1DB393" w14:textId="77777777" w:rsidR="001A3874" w:rsidRPr="00CF7ED9" w:rsidRDefault="001A3874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67FF6" w:rsidRPr="00CF7ED9" w14:paraId="4A11DB3D" w14:textId="77777777" w:rsidTr="00804A0D">
        <w:trPr>
          <w:trHeight w:val="70"/>
          <w:tblHeader/>
        </w:trPr>
        <w:tc>
          <w:tcPr>
            <w:tcW w:w="3690" w:type="dxa"/>
            <w:vAlign w:val="bottom"/>
          </w:tcPr>
          <w:p w14:paraId="73011ACF" w14:textId="77777777" w:rsidR="00467FF6" w:rsidRPr="00B5297A" w:rsidRDefault="00467FF6" w:rsidP="00804A0D">
            <w:pPr>
              <w:tabs>
                <w:tab w:val="left" w:pos="90"/>
              </w:tabs>
              <w:spacing w:line="240" w:lineRule="auto"/>
              <w:ind w:left="-18" w:right="-105" w:firstLine="3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30</w:t>
            </w: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69" w:type="dxa"/>
          </w:tcPr>
          <w:p w14:paraId="0C6E7D53" w14:textId="77777777" w:rsidR="00467FF6" w:rsidRPr="00CF7ED9" w:rsidRDefault="00467FF6" w:rsidP="00467FF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05CA9207" w14:textId="77777777" w:rsidR="00467FF6" w:rsidRPr="00CF7ED9" w:rsidRDefault="00467FF6" w:rsidP="00467FF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1" w:type="dxa"/>
          </w:tcPr>
          <w:p w14:paraId="4750C4D9" w14:textId="77777777" w:rsidR="00467FF6" w:rsidRPr="00CF7ED9" w:rsidRDefault="00467FF6" w:rsidP="00467FF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43" w:type="dxa"/>
          </w:tcPr>
          <w:p w14:paraId="009C9C6A" w14:textId="77777777" w:rsidR="00467FF6" w:rsidRPr="00CF7ED9" w:rsidRDefault="00467FF6" w:rsidP="00467FF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13295159" w14:textId="77777777" w:rsidR="00467FF6" w:rsidRPr="00CF7ED9" w:rsidRDefault="00467FF6" w:rsidP="00467FF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332277B6" w14:textId="77777777" w:rsidR="00467FF6" w:rsidRPr="00CF7ED9" w:rsidRDefault="00467FF6" w:rsidP="00467FF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4C573ED2" w14:textId="77777777" w:rsidR="00467FF6" w:rsidRPr="00CF7ED9" w:rsidRDefault="00467FF6" w:rsidP="00467FF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467FF6" w:rsidRPr="00CF7ED9" w14:paraId="6895719A" w14:textId="77777777" w:rsidTr="00804A0D">
        <w:trPr>
          <w:tblHeader/>
        </w:trPr>
        <w:tc>
          <w:tcPr>
            <w:tcW w:w="3690" w:type="dxa"/>
          </w:tcPr>
          <w:p w14:paraId="2A148655" w14:textId="77777777" w:rsidR="00467FF6" w:rsidRPr="00CF7ED9" w:rsidRDefault="00467FF6" w:rsidP="00467FF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580" w:type="dxa"/>
            <w:gridSpan w:val="7"/>
          </w:tcPr>
          <w:p w14:paraId="7072362E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CF7E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CF7E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467FF6" w:rsidRPr="00CF7ED9" w14:paraId="165EFF52" w14:textId="77777777" w:rsidTr="00804A0D">
        <w:tc>
          <w:tcPr>
            <w:tcW w:w="3690" w:type="dxa"/>
          </w:tcPr>
          <w:p w14:paraId="48341A8E" w14:textId="77777777" w:rsidR="00467FF6" w:rsidRPr="00CF7ED9" w:rsidRDefault="00467FF6" w:rsidP="00804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14:paraId="11EB8BDC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108,880</w:t>
            </w:r>
          </w:p>
        </w:tc>
        <w:tc>
          <w:tcPr>
            <w:tcW w:w="270" w:type="dxa"/>
            <w:vAlign w:val="bottom"/>
          </w:tcPr>
          <w:p w14:paraId="14613B56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712DFF7F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362,651</w:t>
            </w:r>
          </w:p>
        </w:tc>
        <w:tc>
          <w:tcPr>
            <w:tcW w:w="243" w:type="dxa"/>
            <w:vAlign w:val="bottom"/>
          </w:tcPr>
          <w:p w14:paraId="0CAFA041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48A38D7E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9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109,607</w:t>
            </w:r>
          </w:p>
        </w:tc>
        <w:tc>
          <w:tcPr>
            <w:tcW w:w="270" w:type="dxa"/>
            <w:vAlign w:val="bottom"/>
          </w:tcPr>
          <w:p w14:paraId="4577F73C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654982F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9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362,764</w:t>
            </w:r>
          </w:p>
        </w:tc>
      </w:tr>
      <w:tr w:rsidR="00467FF6" w:rsidRPr="00CF7ED9" w14:paraId="4A703359" w14:textId="77777777" w:rsidTr="00804A0D">
        <w:tc>
          <w:tcPr>
            <w:tcW w:w="3690" w:type="dxa"/>
          </w:tcPr>
          <w:p w14:paraId="5575A1C3" w14:textId="77777777" w:rsidR="00467FF6" w:rsidRPr="00CF7ED9" w:rsidRDefault="00467FF6" w:rsidP="00804A0D">
            <w:pPr>
              <w:tabs>
                <w:tab w:val="clear" w:pos="227"/>
                <w:tab w:val="left" w:pos="342"/>
              </w:tabs>
              <w:autoSpaceDE w:val="0"/>
              <w:autoSpaceDN w:val="0"/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14:paraId="1CCB9FCA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9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240,000</w:t>
            </w:r>
          </w:p>
        </w:tc>
        <w:tc>
          <w:tcPr>
            <w:tcW w:w="270" w:type="dxa"/>
            <w:vAlign w:val="bottom"/>
          </w:tcPr>
          <w:p w14:paraId="4ABDDC14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70B0C0FB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240,000</w:t>
            </w:r>
          </w:p>
        </w:tc>
        <w:tc>
          <w:tcPr>
            <w:tcW w:w="243" w:type="dxa"/>
            <w:vAlign w:val="bottom"/>
          </w:tcPr>
          <w:p w14:paraId="47E85598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37287E2A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9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240,000</w:t>
            </w:r>
          </w:p>
        </w:tc>
        <w:tc>
          <w:tcPr>
            <w:tcW w:w="270" w:type="dxa"/>
            <w:vAlign w:val="bottom"/>
          </w:tcPr>
          <w:p w14:paraId="277CD1D9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A8B3B55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9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240,000</w:t>
            </w:r>
          </w:p>
        </w:tc>
      </w:tr>
      <w:tr w:rsidR="00467FF6" w:rsidRPr="00CF7ED9" w14:paraId="58FFCD0B" w14:textId="77777777" w:rsidTr="00804A0D">
        <w:tc>
          <w:tcPr>
            <w:tcW w:w="3690" w:type="dxa"/>
          </w:tcPr>
          <w:p w14:paraId="4D6EC6C1" w14:textId="77777777" w:rsidR="00467FF6" w:rsidRPr="00CF7ED9" w:rsidRDefault="00467FF6" w:rsidP="00804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CF7ED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CBC9C2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7"/>
              </w:tabs>
              <w:spacing w:line="240" w:lineRule="auto"/>
              <w:ind w:left="-108" w:right="-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0.45</w:t>
            </w:r>
          </w:p>
        </w:tc>
        <w:tc>
          <w:tcPr>
            <w:tcW w:w="270" w:type="dxa"/>
            <w:vAlign w:val="bottom"/>
          </w:tcPr>
          <w:p w14:paraId="7E07E3AD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B659A3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1.51</w:t>
            </w:r>
          </w:p>
        </w:tc>
        <w:tc>
          <w:tcPr>
            <w:tcW w:w="243" w:type="dxa"/>
            <w:vAlign w:val="bottom"/>
          </w:tcPr>
          <w:p w14:paraId="61998A5E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5E3547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7"/>
              </w:tabs>
              <w:spacing w:line="240" w:lineRule="auto"/>
              <w:ind w:left="-108" w:right="-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0.46</w:t>
            </w:r>
          </w:p>
        </w:tc>
        <w:tc>
          <w:tcPr>
            <w:tcW w:w="270" w:type="dxa"/>
            <w:vAlign w:val="bottom"/>
          </w:tcPr>
          <w:p w14:paraId="6B2ECBAB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484804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7"/>
              </w:tabs>
              <w:spacing w:line="240" w:lineRule="auto"/>
              <w:ind w:left="-108" w:right="-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1.51</w:t>
            </w:r>
          </w:p>
        </w:tc>
      </w:tr>
    </w:tbl>
    <w:p w14:paraId="686A081E" w14:textId="77777777" w:rsidR="001A3874" w:rsidRPr="00CF7ED9" w:rsidRDefault="001A3874" w:rsidP="00CF7ED9">
      <w:pPr>
        <w:pStyle w:val="acctfourfigures"/>
        <w:tabs>
          <w:tab w:val="clear" w:pos="765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6C66108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560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3</w:t>
      </w:r>
      <w:r w:rsidR="001802FF" w:rsidRPr="00CF7ED9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ab/>
        <w:t>เงินปันผล</w:t>
      </w:r>
    </w:p>
    <w:p w14:paraId="43854C98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68" w:type="dxa"/>
        <w:tblLook w:val="04A0" w:firstRow="1" w:lastRow="0" w:firstColumn="1" w:lastColumn="0" w:noHBand="0" w:noVBand="1"/>
      </w:tblPr>
      <w:tblGrid>
        <w:gridCol w:w="2423"/>
        <w:gridCol w:w="1789"/>
        <w:gridCol w:w="1800"/>
        <w:gridCol w:w="1440"/>
        <w:gridCol w:w="360"/>
        <w:gridCol w:w="1458"/>
      </w:tblGrid>
      <w:tr w:rsidR="002D4841" w:rsidRPr="00CF7ED9" w14:paraId="664C6D16" w14:textId="77777777" w:rsidTr="00AD2855">
        <w:tc>
          <w:tcPr>
            <w:tcW w:w="2423" w:type="dxa"/>
          </w:tcPr>
          <w:p w14:paraId="6BD83124" w14:textId="77777777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  <w:p w14:paraId="5FE22EAF" w14:textId="77777777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789" w:type="dxa"/>
          </w:tcPr>
          <w:p w14:paraId="0325CC1D" w14:textId="77777777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  <w:p w14:paraId="5C143486" w14:textId="77777777" w:rsidR="002D4841" w:rsidRPr="00CF7ED9" w:rsidRDefault="00467FF6" w:rsidP="00CF7ED9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วันที่</w:t>
            </w:r>
            <w:r w:rsidR="002D4841"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อนุมัติ</w:t>
            </w:r>
          </w:p>
        </w:tc>
        <w:tc>
          <w:tcPr>
            <w:tcW w:w="1800" w:type="dxa"/>
          </w:tcPr>
          <w:p w14:paraId="0E2FD72C" w14:textId="77777777" w:rsidR="002D4841" w:rsidRPr="00CF7ED9" w:rsidRDefault="00467FF6" w:rsidP="00CF7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กำหนด</w:t>
            </w:r>
            <w:r w:rsidR="002D4841"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จ่าย</w:t>
            </w:r>
          </w:p>
          <w:p w14:paraId="5C5E58F9" w14:textId="77777777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</w:tcPr>
          <w:p w14:paraId="2A8825D2" w14:textId="77777777" w:rsidR="002D4841" w:rsidRPr="00CF7ED9" w:rsidRDefault="00467FF6" w:rsidP="00467F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อัตรา</w:t>
            </w:r>
            <w:r w:rsidR="002D4841"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เงินปันผลต่อหุ้น</w:t>
            </w:r>
          </w:p>
        </w:tc>
        <w:tc>
          <w:tcPr>
            <w:tcW w:w="360" w:type="dxa"/>
          </w:tcPr>
          <w:p w14:paraId="441FA934" w14:textId="77777777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</w:tcPr>
          <w:p w14:paraId="0DAB0769" w14:textId="77777777" w:rsidR="00467FF6" w:rsidRDefault="00467FF6" w:rsidP="00CF7ED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</w:p>
          <w:p w14:paraId="7548009D" w14:textId="77777777" w:rsidR="002D4841" w:rsidRPr="00CF7ED9" w:rsidRDefault="00467FF6" w:rsidP="00CF7ED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2D4841" w:rsidRPr="00CF7ED9" w14:paraId="613DDA8E" w14:textId="77777777" w:rsidTr="00AD2855">
        <w:tc>
          <w:tcPr>
            <w:tcW w:w="2423" w:type="dxa"/>
          </w:tcPr>
          <w:p w14:paraId="1D01CE1E" w14:textId="77777777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89" w:type="dxa"/>
          </w:tcPr>
          <w:p w14:paraId="694D28AB" w14:textId="77777777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501E04CF" w14:textId="77777777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AB4720" w14:textId="77777777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 w:rsidRPr="00CF7ED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07D46CDF" w14:textId="77777777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</w:tcPr>
          <w:p w14:paraId="7B615D1B" w14:textId="77777777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CF7ED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CF7ED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2D4841" w:rsidRPr="00CF7ED9" w14:paraId="12DB501E" w14:textId="77777777" w:rsidTr="00AD2855">
        <w:tc>
          <w:tcPr>
            <w:tcW w:w="2423" w:type="dxa"/>
          </w:tcPr>
          <w:p w14:paraId="1CF65C45" w14:textId="77777777" w:rsidR="002D4841" w:rsidRPr="00CF7ED9" w:rsidRDefault="002D4841" w:rsidP="00AD2855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เงินปันผล</w:t>
            </w:r>
            <w:r w:rsidR="00467FF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ประจำ</w:t>
            </w:r>
            <w:r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ปี</w:t>
            </w:r>
            <w:r w:rsidRPr="00CF7E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CF7ED9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="001A3874" w:rsidRPr="00CF7ED9">
              <w:rPr>
                <w:rFonts w:asciiTheme="majorBidi" w:hAnsiTheme="majorBidi" w:cstheme="majorBidi"/>
                <w:bCs/>
                <w:sz w:val="30"/>
                <w:szCs w:val="30"/>
              </w:rPr>
              <w:t>60</w:t>
            </w:r>
          </w:p>
        </w:tc>
        <w:tc>
          <w:tcPr>
            <w:tcW w:w="1789" w:type="dxa"/>
          </w:tcPr>
          <w:p w14:paraId="323E7F03" w14:textId="77777777" w:rsidR="002D4841" w:rsidRPr="00CF7ED9" w:rsidRDefault="001A3874" w:rsidP="00467FF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  <w:r w:rsidR="002D4841" w:rsidRPr="00CF7ED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2D4841"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เมษายน</w:t>
            </w:r>
            <w:r w:rsidR="002D4841" w:rsidRPr="00CF7E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="002D4841" w:rsidRPr="00CF7ED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CF7ED9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00" w:type="dxa"/>
          </w:tcPr>
          <w:p w14:paraId="229B558E" w14:textId="77777777" w:rsidR="002D4841" w:rsidRPr="00CF7ED9" w:rsidRDefault="001A3874" w:rsidP="00CF7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 w:rsidR="002D4841" w:rsidRPr="00CF7ED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2D4841" w:rsidRPr="00CF7ED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เมษายน </w:t>
            </w:r>
            <w:r w:rsidR="002D4841" w:rsidRPr="00CF7ED9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CF7ED9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440" w:type="dxa"/>
          </w:tcPr>
          <w:p w14:paraId="3C2DFCA8" w14:textId="77777777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</w:rPr>
              <w:t>0.</w:t>
            </w:r>
            <w:r w:rsidR="001A3874" w:rsidRPr="00CF7ED9">
              <w:rPr>
                <w:rFonts w:asciiTheme="majorBidi" w:hAnsiTheme="majorBidi" w:cstheme="majorBidi"/>
                <w:bCs/>
                <w:sz w:val="30"/>
                <w:szCs w:val="30"/>
              </w:rPr>
              <w:t>05</w:t>
            </w:r>
          </w:p>
        </w:tc>
        <w:tc>
          <w:tcPr>
            <w:tcW w:w="360" w:type="dxa"/>
          </w:tcPr>
          <w:p w14:paraId="4B428B3A" w14:textId="77777777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14:paraId="52E413E0" w14:textId="77777777" w:rsidR="002D4841" w:rsidRPr="00CF7ED9" w:rsidRDefault="001A3874" w:rsidP="00CF7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08" w:right="-5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</w:rPr>
              <w:t>12,000</w:t>
            </w:r>
          </w:p>
        </w:tc>
      </w:tr>
      <w:tr w:rsidR="002D4841" w:rsidRPr="00CF7ED9" w14:paraId="3D9A2952" w14:textId="77777777" w:rsidTr="00AD2855">
        <w:tc>
          <w:tcPr>
            <w:tcW w:w="2423" w:type="dxa"/>
          </w:tcPr>
          <w:p w14:paraId="029D5D47" w14:textId="77777777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89" w:type="dxa"/>
          </w:tcPr>
          <w:p w14:paraId="6A10201E" w14:textId="77777777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7AD0901" w14:textId="77777777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 w:line="240" w:lineRule="auto"/>
              <w:ind w:left="-108"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3F1746" w14:textId="77777777" w:rsidR="002D4841" w:rsidRPr="00CF7ED9" w:rsidRDefault="00017021" w:rsidP="00CF7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</w:rPr>
              <w:t>0.05</w:t>
            </w:r>
          </w:p>
        </w:tc>
        <w:tc>
          <w:tcPr>
            <w:tcW w:w="360" w:type="dxa"/>
          </w:tcPr>
          <w:p w14:paraId="536C9CD7" w14:textId="77777777" w:rsidR="002D4841" w:rsidRPr="00CF7ED9" w:rsidRDefault="002D4841" w:rsidP="00CF7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C9B7BB" w14:textId="77777777" w:rsidR="002D4841" w:rsidRPr="00CF7ED9" w:rsidRDefault="00017021" w:rsidP="00CF7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08" w:right="-54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sz w:val="30"/>
                <w:szCs w:val="30"/>
              </w:rPr>
              <w:t>12,000</w:t>
            </w:r>
          </w:p>
        </w:tc>
      </w:tr>
    </w:tbl>
    <w:p w14:paraId="5E3004F5" w14:textId="77777777" w:rsidR="00894B5E" w:rsidRDefault="00894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33B007F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560"/>
        <w:rPr>
          <w:rFonts w:asciiTheme="majorBidi" w:hAnsiTheme="majorBidi" w:cstheme="majorBidi"/>
          <w:b/>
          <w:b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3</w:t>
      </w:r>
      <w:r w:rsidR="001802FF" w:rsidRPr="00CF7ED9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CF7ED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CF7ED9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98EEBA4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389"/>
        <w:jc w:val="both"/>
        <w:rPr>
          <w:rFonts w:asciiTheme="majorBidi" w:hAnsiTheme="majorBidi" w:cstheme="majorBidi"/>
          <w:sz w:val="30"/>
          <w:szCs w:val="30"/>
        </w:rPr>
      </w:pPr>
    </w:p>
    <w:p w14:paraId="3AF2D4CF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10DAE810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706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55FA4" w14:textId="77777777" w:rsidR="00107D2D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</w:rPr>
        <w:tab/>
      </w:r>
    </w:p>
    <w:p w14:paraId="1E32E867" w14:textId="77777777" w:rsidR="002D4841" w:rsidRDefault="00107D2D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ab/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t>ความสัมพันธ์กับบริษัทย่อย ผู้บริหารสำคัญและ</w:t>
      </w:r>
      <w:r w:rsidR="002D4841" w:rsidRPr="00CF7ED9">
        <w:rPr>
          <w:rFonts w:asciiTheme="majorBidi" w:hAnsiTheme="majorBidi" w:cstheme="majorBidi"/>
          <w:b/>
          <w:sz w:val="30"/>
          <w:szCs w:val="30"/>
          <w:cs/>
        </w:rPr>
        <w:t>บุคคลหรือ</w:t>
      </w:r>
      <w:r w:rsidR="002D4841" w:rsidRPr="00CF7ED9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2D4841" w:rsidRPr="00CF7ED9">
        <w:rPr>
          <w:rFonts w:asciiTheme="majorBidi" w:hAnsiTheme="majorBidi" w:cstheme="majorBidi"/>
          <w:b/>
          <w:sz w:val="30"/>
          <w:szCs w:val="30"/>
          <w:cs/>
        </w:rPr>
        <w:t xml:space="preserve">อื่นมีดังนี้ </w:t>
      </w:r>
    </w:p>
    <w:p w14:paraId="220A7862" w14:textId="77777777" w:rsidR="00107D2D" w:rsidRPr="00CF7ED9" w:rsidRDefault="00107D2D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2"/>
        <w:gridCol w:w="1188"/>
        <w:gridCol w:w="4032"/>
      </w:tblGrid>
      <w:tr w:rsidR="002D4841" w:rsidRPr="00CF7ED9" w14:paraId="0541A46A" w14:textId="77777777" w:rsidTr="002D4AA9">
        <w:trPr>
          <w:trHeight w:val="20"/>
          <w:tblHeader/>
        </w:trPr>
        <w:tc>
          <w:tcPr>
            <w:tcW w:w="4122" w:type="dxa"/>
          </w:tcPr>
          <w:p w14:paraId="06B90D97" w14:textId="77777777" w:rsidR="002D4841" w:rsidRPr="00CF7ED9" w:rsidRDefault="002D4841" w:rsidP="00107D2D">
            <w:pPr>
              <w:spacing w:line="240" w:lineRule="auto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44AFFFF" w14:textId="77777777" w:rsidR="002D4841" w:rsidRPr="00CF7ED9" w:rsidRDefault="002D4841" w:rsidP="00107D2D">
            <w:pPr>
              <w:spacing w:line="240" w:lineRule="auto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88" w:type="dxa"/>
          </w:tcPr>
          <w:p w14:paraId="4C4B9E92" w14:textId="77777777" w:rsidR="002D4841" w:rsidRPr="00CF7ED9" w:rsidRDefault="002D4841" w:rsidP="00CF7ED9">
            <w:pPr>
              <w:spacing w:line="240" w:lineRule="auto"/>
              <w:ind w:left="-126" w:right="-108" w:firstLine="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32" w:type="dxa"/>
          </w:tcPr>
          <w:p w14:paraId="0C0F2514" w14:textId="77777777" w:rsidR="002D4841" w:rsidRPr="00CF7ED9" w:rsidRDefault="002D4841" w:rsidP="00CF7ED9">
            <w:pPr>
              <w:spacing w:line="240" w:lineRule="auto"/>
              <w:ind w:left="-18"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C0E222B" w14:textId="77777777" w:rsidR="002D4841" w:rsidRPr="00CF7ED9" w:rsidRDefault="002D4841" w:rsidP="00CF7ED9">
            <w:pPr>
              <w:spacing w:line="240" w:lineRule="auto"/>
              <w:ind w:left="-18"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D4841" w:rsidRPr="00CF7ED9" w14:paraId="717316DD" w14:textId="77777777" w:rsidTr="002D4AA9">
        <w:tc>
          <w:tcPr>
            <w:tcW w:w="4122" w:type="dxa"/>
          </w:tcPr>
          <w:p w14:paraId="424D335A" w14:textId="77777777" w:rsidR="002D4841" w:rsidRPr="00CF7ED9" w:rsidRDefault="002D4841" w:rsidP="00107D2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8" w:type="dxa"/>
          </w:tcPr>
          <w:p w14:paraId="26B7CA0E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32" w:type="dxa"/>
          </w:tcPr>
          <w:p w14:paraId="73CF4410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บุคคลที่มีอำนาจและความรับผิดชอบการวางแผนสั่งการและควบคุมกิจกรรมต่าง ๆ ของกิจการไม่ว่าทางตรงหรือทางอ้อม ทั้งนี้รวมถึงกรรมการของบริษัท ไม่ว่าจะทำหน้าที่ในระดับบริหารหรือไม่</w:t>
            </w:r>
          </w:p>
        </w:tc>
      </w:tr>
      <w:tr w:rsidR="002D4841" w:rsidRPr="00CF7ED9" w14:paraId="0C738C90" w14:textId="77777777" w:rsidTr="002D4AA9">
        <w:trPr>
          <w:trHeight w:val="423"/>
        </w:trPr>
        <w:tc>
          <w:tcPr>
            <w:tcW w:w="4122" w:type="dxa"/>
          </w:tcPr>
          <w:p w14:paraId="674122A1" w14:textId="77777777" w:rsidR="002D4841" w:rsidRPr="00CF7ED9" w:rsidRDefault="002D4841" w:rsidP="00107D2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ธนาคารไทยพาณิชย์ จำกัด (มหาชน)</w:t>
            </w:r>
          </w:p>
        </w:tc>
        <w:tc>
          <w:tcPr>
            <w:tcW w:w="1188" w:type="dxa"/>
          </w:tcPr>
          <w:p w14:paraId="48DA6E8D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32" w:type="dxa"/>
          </w:tcPr>
          <w:p w14:paraId="7ECFFEEB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เป็นบริษัทใหญ่ ถือหุ้น</w:t>
            </w:r>
            <w:r w:rsidRPr="00CF7ED9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th-TH"/>
              </w:rPr>
              <w:t>ในบริษัท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ร้อยล</w:t>
            </w:r>
            <w:r w:rsidRPr="00CF7ED9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th-TH"/>
              </w:rPr>
              <w:t>ะ</w:t>
            </w:r>
            <w:r w:rsidRPr="00CF7ED9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="00467FF6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99.9 </w:t>
            </w:r>
            <w:r w:rsidRPr="00CF7ED9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th-TH"/>
              </w:rPr>
              <w:t>และมี</w:t>
            </w:r>
            <w:r w:rsidRPr="00CF7ED9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ผู้แทนเป็นกรรมการของ</w:t>
            </w:r>
            <w:r w:rsidRPr="00CF7ED9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th-TH"/>
              </w:rPr>
              <w:t>บริษัท</w:t>
            </w:r>
          </w:p>
        </w:tc>
      </w:tr>
      <w:tr w:rsidR="002D4841" w:rsidRPr="00CF7ED9" w14:paraId="36F88AB6" w14:textId="77777777" w:rsidTr="002D4AA9">
        <w:trPr>
          <w:trHeight w:val="423"/>
        </w:trPr>
        <w:tc>
          <w:tcPr>
            <w:tcW w:w="4122" w:type="dxa"/>
          </w:tcPr>
          <w:p w14:paraId="47E42849" w14:textId="77777777" w:rsidR="002D4841" w:rsidRPr="00CF7ED9" w:rsidRDefault="002D4841" w:rsidP="00107D2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ดิจิทัล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เวนเจอร์ส จำกัด</w:t>
            </w:r>
          </w:p>
        </w:tc>
        <w:tc>
          <w:tcPr>
            <w:tcW w:w="1188" w:type="dxa"/>
          </w:tcPr>
          <w:p w14:paraId="16EA464C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32" w:type="dxa"/>
          </w:tcPr>
          <w:p w14:paraId="349799EB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</w:t>
            </w:r>
            <w:r w:rsidR="00842402"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ทางตรง</w:t>
            </w:r>
            <w:r w:rsidR="00467FF6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ถือหุ้นร้อยละ 99.9</w:t>
            </w:r>
          </w:p>
        </w:tc>
      </w:tr>
      <w:tr w:rsidR="002D4841" w:rsidRPr="00CF7ED9" w14:paraId="7D64BA1A" w14:textId="77777777" w:rsidTr="002D4AA9">
        <w:tc>
          <w:tcPr>
            <w:tcW w:w="4122" w:type="dxa"/>
          </w:tcPr>
          <w:p w14:paraId="77EE46C0" w14:textId="77777777" w:rsidR="002D4841" w:rsidRPr="00CF7ED9" w:rsidRDefault="002D4841" w:rsidP="00107D2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Cambodian Commercial Bank Ltd.</w:t>
            </w:r>
          </w:p>
        </w:tc>
        <w:tc>
          <w:tcPr>
            <w:tcW w:w="1188" w:type="dxa"/>
          </w:tcPr>
          <w:p w14:paraId="0B1D1D67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4032" w:type="dxa"/>
          </w:tcPr>
          <w:p w14:paraId="76FDB063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2D4841" w:rsidRPr="00CF7ED9" w14:paraId="37ECFCB1" w14:textId="77777777" w:rsidTr="002D4AA9">
        <w:tc>
          <w:tcPr>
            <w:tcW w:w="4122" w:type="dxa"/>
          </w:tcPr>
          <w:p w14:paraId="1C446644" w14:textId="77777777" w:rsidR="002D4841" w:rsidRPr="00CF7ED9" w:rsidRDefault="002D4841" w:rsidP="00107D2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บริหารสินทรัพย์ รัชโยธิน จำกัด</w:t>
            </w:r>
          </w:p>
        </w:tc>
        <w:tc>
          <w:tcPr>
            <w:tcW w:w="1188" w:type="dxa"/>
          </w:tcPr>
          <w:p w14:paraId="07140B0F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32" w:type="dxa"/>
          </w:tcPr>
          <w:p w14:paraId="26F8F573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2D4841" w:rsidRPr="00CF7ED9" w14:paraId="2A5A4205" w14:textId="77777777" w:rsidTr="002D4AA9">
        <w:tc>
          <w:tcPr>
            <w:tcW w:w="4122" w:type="dxa"/>
          </w:tcPr>
          <w:p w14:paraId="19A6E9D2" w14:textId="77777777" w:rsidR="002D4841" w:rsidRPr="00CF7ED9" w:rsidRDefault="002D4841" w:rsidP="00107D2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บริษัทหลักทรัพย์ ไทยพาณิชย์ จูเลียส แบร์ จำกัด</w:t>
            </w:r>
          </w:p>
        </w:tc>
        <w:tc>
          <w:tcPr>
            <w:tcW w:w="1188" w:type="dxa"/>
          </w:tcPr>
          <w:p w14:paraId="3364D6C3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32" w:type="dxa"/>
          </w:tcPr>
          <w:p w14:paraId="3E8FB688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2D4841" w:rsidRPr="00CF7ED9" w14:paraId="369AB7BE" w14:textId="77777777" w:rsidTr="002D4AA9">
        <w:tc>
          <w:tcPr>
            <w:tcW w:w="4122" w:type="dxa"/>
          </w:tcPr>
          <w:p w14:paraId="63A37FA6" w14:textId="77777777" w:rsidR="002D4841" w:rsidRPr="00CF7ED9" w:rsidRDefault="002D4841" w:rsidP="00331D7E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บริษัทหลักทรัพย์จัดการกองทุน ไทยพาณิชย์ จำกัด</w:t>
            </w:r>
          </w:p>
        </w:tc>
        <w:tc>
          <w:tcPr>
            <w:tcW w:w="1188" w:type="dxa"/>
          </w:tcPr>
          <w:p w14:paraId="1264E83C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32" w:type="dxa"/>
          </w:tcPr>
          <w:p w14:paraId="442E12F9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2D4841" w:rsidRPr="00CF7ED9" w14:paraId="7392C7B7" w14:textId="77777777" w:rsidTr="002D4AA9">
        <w:trPr>
          <w:trHeight w:val="351"/>
        </w:trPr>
        <w:tc>
          <w:tcPr>
            <w:tcW w:w="4122" w:type="dxa"/>
          </w:tcPr>
          <w:p w14:paraId="6887D354" w14:textId="77777777" w:rsidR="002D4841" w:rsidRPr="00CF7ED9" w:rsidRDefault="002D4841" w:rsidP="00107D2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ไทยพาณิชย์ลีสซิ่ง จำกัด (มหาชน)</w:t>
            </w:r>
            <w:r w:rsidRPr="00CF7ED9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188" w:type="dxa"/>
          </w:tcPr>
          <w:p w14:paraId="3DC33F84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32" w:type="dxa"/>
          </w:tcPr>
          <w:p w14:paraId="06688A6A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2D4841" w:rsidRPr="00CF7ED9" w14:paraId="109392ED" w14:textId="77777777" w:rsidTr="002D4AA9">
        <w:trPr>
          <w:trHeight w:val="66"/>
        </w:trPr>
        <w:tc>
          <w:tcPr>
            <w:tcW w:w="4122" w:type="dxa"/>
          </w:tcPr>
          <w:p w14:paraId="6104B50F" w14:textId="77777777" w:rsidR="002D4841" w:rsidRPr="00CF7ED9" w:rsidRDefault="002D4841" w:rsidP="00107D2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 ไทยพาณิชย์ประกันชีวิต จำกัด (มหาชน)</w:t>
            </w:r>
          </w:p>
        </w:tc>
        <w:tc>
          <w:tcPr>
            <w:tcW w:w="1188" w:type="dxa"/>
          </w:tcPr>
          <w:p w14:paraId="0CA2EAC7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32" w:type="dxa"/>
          </w:tcPr>
          <w:p w14:paraId="61157E1A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2D4841" w:rsidRPr="00CF7ED9" w14:paraId="5F5D9B73" w14:textId="77777777" w:rsidTr="002D4AA9">
        <w:tc>
          <w:tcPr>
            <w:tcW w:w="4122" w:type="dxa"/>
          </w:tcPr>
          <w:p w14:paraId="08783BA8" w14:textId="77777777" w:rsidR="002D4841" w:rsidRPr="00CF7ED9" w:rsidRDefault="002D4841" w:rsidP="00107D2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ธ.ท.พ. ศูนย์ฝึกอบรม จำกัด</w:t>
            </w:r>
          </w:p>
        </w:tc>
        <w:tc>
          <w:tcPr>
            <w:tcW w:w="1188" w:type="dxa"/>
          </w:tcPr>
          <w:p w14:paraId="0795604B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32" w:type="dxa"/>
          </w:tcPr>
          <w:p w14:paraId="089BE2EF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2D4841" w:rsidRPr="00CF7ED9" w14:paraId="52B38E8A" w14:textId="77777777" w:rsidTr="002D4AA9">
        <w:tc>
          <w:tcPr>
            <w:tcW w:w="4122" w:type="dxa"/>
          </w:tcPr>
          <w:p w14:paraId="25218690" w14:textId="77777777" w:rsidR="002D4841" w:rsidRPr="00CF7ED9" w:rsidRDefault="002D4841" w:rsidP="00107D2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สยามพิธิวัฒน์ จำกัด</w:t>
            </w:r>
            <w:r w:rsidR="00467FF6" w:rsidRPr="00CF7ED9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188" w:type="dxa"/>
          </w:tcPr>
          <w:p w14:paraId="1233F87D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32" w:type="dxa"/>
          </w:tcPr>
          <w:p w14:paraId="6ED09365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2D4841" w:rsidRPr="00CF7ED9" w14:paraId="26C37EBD" w14:textId="77777777" w:rsidTr="002D4AA9">
        <w:tc>
          <w:tcPr>
            <w:tcW w:w="4122" w:type="dxa"/>
          </w:tcPr>
          <w:p w14:paraId="4D701FEB" w14:textId="77777777" w:rsidR="002D4841" w:rsidRPr="00CF7ED9" w:rsidRDefault="002D4841" w:rsidP="00107D2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ไทยพาณิชย์พลัส จำกัด</w:t>
            </w:r>
          </w:p>
        </w:tc>
        <w:tc>
          <w:tcPr>
            <w:tcW w:w="1188" w:type="dxa"/>
          </w:tcPr>
          <w:p w14:paraId="618567C4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32" w:type="dxa"/>
          </w:tcPr>
          <w:p w14:paraId="55EAAB89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2D4841" w:rsidRPr="00CF7ED9" w14:paraId="4A7A09D5" w14:textId="77777777" w:rsidTr="002D4AA9">
        <w:tc>
          <w:tcPr>
            <w:tcW w:w="4122" w:type="dxa"/>
          </w:tcPr>
          <w:p w14:paraId="34E1D594" w14:textId="77777777" w:rsidR="002D4841" w:rsidRPr="00CF7ED9" w:rsidRDefault="002D4841" w:rsidP="00107D2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ไทยพาณิชย์ โพรเทค จำกัด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88" w:type="dxa"/>
          </w:tcPr>
          <w:p w14:paraId="56CB5C17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32" w:type="dxa"/>
          </w:tcPr>
          <w:p w14:paraId="5298C994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2D4841" w:rsidRPr="00CF7ED9" w14:paraId="7CABD596" w14:textId="77777777" w:rsidTr="002D4AA9">
        <w:tc>
          <w:tcPr>
            <w:tcW w:w="4122" w:type="dxa"/>
          </w:tcPr>
          <w:p w14:paraId="46D80CC4" w14:textId="77777777" w:rsidR="002D4841" w:rsidRPr="00CF7ED9" w:rsidRDefault="002D4841" w:rsidP="00107D2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เอสซีบี อบาคัส จำกัด </w:t>
            </w:r>
          </w:p>
        </w:tc>
        <w:tc>
          <w:tcPr>
            <w:tcW w:w="1188" w:type="dxa"/>
          </w:tcPr>
          <w:p w14:paraId="696E939E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32" w:type="dxa"/>
          </w:tcPr>
          <w:p w14:paraId="5221FB20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467FF6" w:rsidRPr="00CF7ED9" w14:paraId="4F2BAD46" w14:textId="77777777" w:rsidTr="002D4AA9">
        <w:tc>
          <w:tcPr>
            <w:tcW w:w="4122" w:type="dxa"/>
          </w:tcPr>
          <w:p w14:paraId="672DC8F6" w14:textId="77777777" w:rsidR="00467FF6" w:rsidRPr="00CF7ED9" w:rsidRDefault="00467FF6" w:rsidP="00467FF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ส.อ.ก. จำกัด (มหาชน)</w:t>
            </w:r>
            <w:r w:rsidRPr="00CF7ED9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*</w:t>
            </w:r>
          </w:p>
        </w:tc>
        <w:tc>
          <w:tcPr>
            <w:tcW w:w="1188" w:type="dxa"/>
          </w:tcPr>
          <w:p w14:paraId="62836DBE" w14:textId="77777777" w:rsidR="00467FF6" w:rsidRPr="00CF7ED9" w:rsidRDefault="00467FF6" w:rsidP="00467FF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32" w:type="dxa"/>
          </w:tcPr>
          <w:p w14:paraId="6715ECD6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</w:p>
        </w:tc>
      </w:tr>
      <w:tr w:rsidR="002D4841" w:rsidRPr="00CF7ED9" w14:paraId="00450264" w14:textId="77777777" w:rsidTr="002D4AA9">
        <w:tc>
          <w:tcPr>
            <w:tcW w:w="4122" w:type="dxa"/>
          </w:tcPr>
          <w:p w14:paraId="59A346F9" w14:textId="77777777" w:rsidR="002D4841" w:rsidRPr="00CF7ED9" w:rsidRDefault="002D4841" w:rsidP="00107D2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มหิศร จำกัด</w:t>
            </w:r>
            <w:r w:rsidRPr="00CF7ED9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*</w:t>
            </w:r>
            <w:r w:rsidR="001513DF" w:rsidRPr="00CF7ED9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1188" w:type="dxa"/>
          </w:tcPr>
          <w:p w14:paraId="67E6918D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32" w:type="dxa"/>
          </w:tcPr>
          <w:p w14:paraId="136AB8EC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  <w:tr w:rsidR="002D4841" w:rsidRPr="00CF7ED9" w14:paraId="1970E0CF" w14:textId="77777777" w:rsidTr="002D4AA9">
        <w:tc>
          <w:tcPr>
            <w:tcW w:w="4122" w:type="dxa"/>
          </w:tcPr>
          <w:p w14:paraId="727962D5" w14:textId="77777777" w:rsidR="002D4841" w:rsidRPr="00CF7ED9" w:rsidRDefault="002D4841" w:rsidP="00107D2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SCB</w:t>
            </w:r>
            <w:r w:rsidR="002D4AA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Julius Baer (Singapore) Pte. Ltd.</w:t>
            </w:r>
            <w:r w:rsidRPr="00CF7ED9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***</w:t>
            </w:r>
          </w:p>
        </w:tc>
        <w:tc>
          <w:tcPr>
            <w:tcW w:w="1188" w:type="dxa"/>
          </w:tcPr>
          <w:p w14:paraId="35D1818A" w14:textId="77777777" w:rsidR="002D4841" w:rsidRPr="00CF7ED9" w:rsidRDefault="002D4841" w:rsidP="00CF7ED9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32" w:type="dxa"/>
          </w:tcPr>
          <w:p w14:paraId="41634C3F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เป็นบริษัทย่อยทางอ้อมของบริษัทใหญ่</w:t>
            </w:r>
          </w:p>
        </w:tc>
      </w:tr>
    </w:tbl>
    <w:p w14:paraId="1A6D2976" w14:textId="77777777" w:rsidR="002D4841" w:rsidRPr="00107D2D" w:rsidRDefault="002D4841" w:rsidP="00CF7ED9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28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D4841" w:rsidRPr="00CF7ED9" w14:paraId="092F8198" w14:textId="77777777" w:rsidTr="005D2A44">
        <w:tc>
          <w:tcPr>
            <w:tcW w:w="9288" w:type="dxa"/>
          </w:tcPr>
          <w:p w14:paraId="68DC598C" w14:textId="77777777" w:rsidR="002D4841" w:rsidRPr="00467FF6" w:rsidRDefault="00331D7E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5"/>
              </w:tabs>
              <w:spacing w:line="240" w:lineRule="auto"/>
              <w:ind w:left="295" w:hanging="171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467FF6">
              <w:rPr>
                <w:rFonts w:asciiTheme="majorBidi" w:hAnsiTheme="majorBidi" w:cstheme="majorBidi"/>
                <w:spacing w:val="-4"/>
                <w:sz w:val="22"/>
                <w:szCs w:val="22"/>
                <w:vertAlign w:val="superscript"/>
              </w:rPr>
              <w:t>*</w:t>
            </w:r>
            <w:r w:rsidR="002D4AA9">
              <w:rPr>
                <w:rFonts w:asciiTheme="majorBidi" w:hAnsiTheme="majorBidi" w:cstheme="majorBidi"/>
                <w:spacing w:val="-4"/>
                <w:sz w:val="22"/>
                <w:szCs w:val="22"/>
                <w:vertAlign w:val="superscript"/>
              </w:rPr>
              <w:t xml:space="preserve">       </w:t>
            </w:r>
            <w:r w:rsidR="002D4841" w:rsidRPr="00467FF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บริษัทอยู่ระหว่างการชำระบัญชี</w:t>
            </w:r>
          </w:p>
          <w:p w14:paraId="68644D36" w14:textId="77777777" w:rsidR="002D4841" w:rsidRPr="00467FF6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5"/>
              </w:tabs>
              <w:spacing w:line="240" w:lineRule="auto"/>
              <w:ind w:left="295" w:hanging="171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467FF6">
              <w:rPr>
                <w:rFonts w:asciiTheme="majorBidi" w:hAnsiTheme="majorBidi" w:cstheme="majorBidi"/>
                <w:spacing w:val="-4"/>
                <w:sz w:val="22"/>
                <w:szCs w:val="22"/>
                <w:vertAlign w:val="superscript"/>
              </w:rPr>
              <w:t>*</w:t>
            </w:r>
            <w:r w:rsidR="00331D7E" w:rsidRPr="00467FF6">
              <w:rPr>
                <w:rFonts w:asciiTheme="majorBidi" w:hAnsiTheme="majorBidi" w:cstheme="majorBidi"/>
                <w:spacing w:val="-4"/>
                <w:sz w:val="22"/>
                <w:szCs w:val="22"/>
                <w:vertAlign w:val="superscript"/>
              </w:rPr>
              <w:t>*</w:t>
            </w:r>
            <w:r w:rsidR="002D4AA9">
              <w:rPr>
                <w:rFonts w:asciiTheme="majorBidi" w:hAnsiTheme="majorBidi" w:cstheme="majorBidi"/>
                <w:spacing w:val="-4"/>
                <w:sz w:val="22"/>
                <w:szCs w:val="22"/>
                <w:vertAlign w:val="superscript"/>
              </w:rPr>
              <w:t xml:space="preserve"> </w:t>
            </w:r>
            <w:r w:rsidR="002D4AA9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 </w:t>
            </w:r>
            <w:r w:rsidRPr="00467FF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บริษัทย่อยของบริษัท ไทยพาณิชย์พลัส จำกัด (ถือหุ้นร้อยละ </w:t>
            </w:r>
            <w:r w:rsidR="00467FF6" w:rsidRPr="00467FF6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99.9</w:t>
            </w:r>
            <w:r w:rsidRPr="00467FF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)</w:t>
            </w:r>
          </w:p>
          <w:p w14:paraId="6AF30C65" w14:textId="77777777" w:rsidR="002D4841" w:rsidRPr="00CF7ED9" w:rsidRDefault="002D4841" w:rsidP="002D4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5"/>
              </w:tabs>
              <w:spacing w:line="240" w:lineRule="auto"/>
              <w:ind w:left="295" w:hanging="171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67FF6">
              <w:rPr>
                <w:rFonts w:asciiTheme="majorBidi" w:hAnsiTheme="majorBidi" w:cstheme="majorBidi"/>
                <w:spacing w:val="-4"/>
                <w:sz w:val="22"/>
                <w:szCs w:val="22"/>
                <w:vertAlign w:val="superscript"/>
              </w:rPr>
              <w:t>*</w:t>
            </w:r>
            <w:r w:rsidRPr="00467FF6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*</w:t>
            </w:r>
            <w:proofErr w:type="gramStart"/>
            <w:r w:rsidR="00CA4F0A" w:rsidRPr="00467FF6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*</w:t>
            </w:r>
            <w:r w:rsidR="002D4AA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 xml:space="preserve"> </w:t>
            </w:r>
            <w:r w:rsidR="002D4AA9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467FF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บริษัทย่อยของบริษัทหลักทรัพย์</w:t>
            </w:r>
            <w:proofErr w:type="gramEnd"/>
            <w:r w:rsidRPr="00467FF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ไทยพาณิชย์ จูเลียส แบร์ จำกัด (ถือหุ้นร้อยละ </w:t>
            </w:r>
            <w:r w:rsidR="00467FF6" w:rsidRPr="00467FF6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99.9</w:t>
            </w:r>
            <w:r w:rsidRPr="00467FF6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)</w:t>
            </w:r>
          </w:p>
        </w:tc>
      </w:tr>
    </w:tbl>
    <w:p w14:paraId="7E8B6447" w14:textId="77777777" w:rsidR="008E6967" w:rsidRPr="00CF7ED9" w:rsidRDefault="008E6967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493039C" w14:textId="77777777" w:rsidR="002D4841" w:rsidRPr="00CF7ED9" w:rsidRDefault="002D4841" w:rsidP="00107D2D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นโยบายการกำหนดราคาสำหรับรายการ</w:t>
      </w:r>
      <w:r w:rsidR="001513DF" w:rsidRPr="00CF7ED9">
        <w:rPr>
          <w:rFonts w:asciiTheme="majorBidi" w:hAnsiTheme="majorBidi" w:cstheme="majorBidi"/>
          <w:sz w:val="30"/>
          <w:szCs w:val="30"/>
          <w:cs/>
        </w:rPr>
        <w:t>ที่สำคัญ</w:t>
      </w:r>
      <w:r w:rsidRPr="00CF7ED9">
        <w:rPr>
          <w:rFonts w:asciiTheme="majorBidi" w:hAnsiTheme="majorBidi" w:cstheme="majorBidi"/>
          <w:sz w:val="30"/>
          <w:szCs w:val="30"/>
          <w:cs/>
        </w:rPr>
        <w:t>แต่ละประเภทอธิบายได้ดังต่อไปนี้</w:t>
      </w:r>
    </w:p>
    <w:p w14:paraId="56FE4F69" w14:textId="77777777" w:rsidR="002D4841" w:rsidRPr="0029381B" w:rsidRDefault="002D4841" w:rsidP="00CF7ED9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812" w:type="dxa"/>
        <w:tblInd w:w="468" w:type="dxa"/>
        <w:tblLook w:val="0000" w:firstRow="0" w:lastRow="0" w:firstColumn="0" w:lastColumn="0" w:noHBand="0" w:noVBand="0"/>
      </w:tblPr>
      <w:tblGrid>
        <w:gridCol w:w="4572"/>
        <w:gridCol w:w="3240"/>
      </w:tblGrid>
      <w:tr w:rsidR="00987C79" w:rsidRPr="00CF7ED9" w14:paraId="2F73658F" w14:textId="77777777" w:rsidTr="00987C79">
        <w:trPr>
          <w:tblHeader/>
        </w:trPr>
        <w:tc>
          <w:tcPr>
            <w:tcW w:w="4572" w:type="dxa"/>
          </w:tcPr>
          <w:p w14:paraId="753963E1" w14:textId="77777777" w:rsidR="00987C79" w:rsidRPr="00CF7ED9" w:rsidRDefault="00987C79" w:rsidP="00987C7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240" w:type="dxa"/>
          </w:tcPr>
          <w:p w14:paraId="35B9AECB" w14:textId="77777777" w:rsidR="00987C79" w:rsidRPr="00CF7ED9" w:rsidRDefault="00987C79" w:rsidP="00CF7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987C79" w:rsidRPr="00CF7ED9" w14:paraId="16F9B9FF" w14:textId="77777777" w:rsidTr="00987C79">
        <w:tc>
          <w:tcPr>
            <w:tcW w:w="4572" w:type="dxa"/>
          </w:tcPr>
          <w:p w14:paraId="790BE12F" w14:textId="77777777" w:rsidR="00987C79" w:rsidRPr="00CF7ED9" w:rsidRDefault="00987C79" w:rsidP="00987C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3240" w:type="dxa"/>
          </w:tcPr>
          <w:p w14:paraId="57CAB7CB" w14:textId="77777777" w:rsidR="00987C79" w:rsidRPr="00CF7ED9" w:rsidRDefault="00987C79" w:rsidP="00CF7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อัตราที่คิดกับลูกค้าทั่วไป</w:t>
            </w:r>
          </w:p>
        </w:tc>
      </w:tr>
      <w:tr w:rsidR="00987C79" w:rsidRPr="00CF7ED9" w14:paraId="08E99CB1" w14:textId="77777777" w:rsidTr="00987C79">
        <w:tc>
          <w:tcPr>
            <w:tcW w:w="4572" w:type="dxa"/>
          </w:tcPr>
          <w:p w14:paraId="0561178C" w14:textId="77777777" w:rsidR="00987C79" w:rsidRPr="00CF7ED9" w:rsidRDefault="00987C79" w:rsidP="00987C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3240" w:type="dxa"/>
          </w:tcPr>
          <w:p w14:paraId="78D11A44" w14:textId="77777777" w:rsidR="00987C79" w:rsidRPr="00CF7ED9" w:rsidRDefault="00987C79" w:rsidP="00CF7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987C79" w:rsidRPr="00CF7ED9" w14:paraId="1D7CA94E" w14:textId="77777777" w:rsidTr="00987C79">
        <w:tc>
          <w:tcPr>
            <w:tcW w:w="4572" w:type="dxa"/>
          </w:tcPr>
          <w:p w14:paraId="052CDAB1" w14:textId="77777777" w:rsidR="00987C79" w:rsidRPr="00CF7ED9" w:rsidRDefault="00987C79" w:rsidP="00987C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3240" w:type="dxa"/>
          </w:tcPr>
          <w:p w14:paraId="24CE681B" w14:textId="77777777" w:rsidR="00987C79" w:rsidRPr="00CF7ED9" w:rsidRDefault="00987C79" w:rsidP="00CF7ED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อัตราที่คิดกับลูกค้าทั่วไป</w:t>
            </w:r>
          </w:p>
        </w:tc>
      </w:tr>
      <w:tr w:rsidR="00467FF6" w:rsidRPr="00CF7ED9" w14:paraId="79CE2414" w14:textId="77777777" w:rsidTr="00987C79">
        <w:tc>
          <w:tcPr>
            <w:tcW w:w="4572" w:type="dxa"/>
          </w:tcPr>
          <w:p w14:paraId="5277D27A" w14:textId="77777777" w:rsidR="00467FF6" w:rsidRPr="00CF7ED9" w:rsidRDefault="00467FF6" w:rsidP="00467F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รายได้อี่น</w:t>
            </w:r>
          </w:p>
        </w:tc>
        <w:tc>
          <w:tcPr>
            <w:tcW w:w="3240" w:type="dxa"/>
          </w:tcPr>
          <w:p w14:paraId="59D2748D" w14:textId="77777777" w:rsidR="00467FF6" w:rsidRPr="00CF7ED9" w:rsidRDefault="00467FF6" w:rsidP="00467F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467FF6" w:rsidRPr="00CF7ED9" w14:paraId="76A43471" w14:textId="77777777" w:rsidTr="00987C79">
        <w:tc>
          <w:tcPr>
            <w:tcW w:w="4572" w:type="dxa"/>
          </w:tcPr>
          <w:p w14:paraId="744B11D1" w14:textId="77777777" w:rsidR="00467FF6" w:rsidRPr="00CF7ED9" w:rsidRDefault="00467FF6" w:rsidP="00467F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3240" w:type="dxa"/>
          </w:tcPr>
          <w:p w14:paraId="7EF7772F" w14:textId="77777777" w:rsidR="00467FF6" w:rsidRPr="00CF7ED9" w:rsidRDefault="00467FF6" w:rsidP="00467F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467FF6" w:rsidRPr="00CF7ED9" w14:paraId="1C25CC7E" w14:textId="77777777" w:rsidTr="00987C79">
        <w:tc>
          <w:tcPr>
            <w:tcW w:w="4572" w:type="dxa"/>
          </w:tcPr>
          <w:p w14:paraId="147CC253" w14:textId="77777777" w:rsidR="00467FF6" w:rsidRPr="00CF7ED9" w:rsidRDefault="00467FF6" w:rsidP="00467F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3240" w:type="dxa"/>
          </w:tcPr>
          <w:p w14:paraId="11379397" w14:textId="77777777" w:rsidR="00467FF6" w:rsidRPr="00CF7ED9" w:rsidRDefault="00467FF6" w:rsidP="00467F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อัตราที่คิดกับลูกค้าทั่วไป</w:t>
            </w:r>
          </w:p>
        </w:tc>
      </w:tr>
      <w:tr w:rsidR="00467FF6" w:rsidRPr="00CF7ED9" w14:paraId="33970AD8" w14:textId="77777777" w:rsidTr="00987C79">
        <w:tc>
          <w:tcPr>
            <w:tcW w:w="4572" w:type="dxa"/>
          </w:tcPr>
          <w:p w14:paraId="7122BFEF" w14:textId="77777777" w:rsidR="00467FF6" w:rsidRPr="00CF7ED9" w:rsidRDefault="00467FF6" w:rsidP="00467F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="005F1EB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3240" w:type="dxa"/>
          </w:tcPr>
          <w:p w14:paraId="5D2A1C93" w14:textId="77777777" w:rsidR="00467FF6" w:rsidRPr="00CF7ED9" w:rsidRDefault="00467FF6" w:rsidP="00467F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ราคาที่ตกลงกันตามสัญญา</w:t>
            </w:r>
          </w:p>
        </w:tc>
      </w:tr>
      <w:tr w:rsidR="00467FF6" w:rsidRPr="00CF7ED9" w14:paraId="4308E753" w14:textId="77777777" w:rsidTr="00987C79">
        <w:tc>
          <w:tcPr>
            <w:tcW w:w="4572" w:type="dxa"/>
          </w:tcPr>
          <w:p w14:paraId="4487D955" w14:textId="77777777" w:rsidR="00467FF6" w:rsidRPr="00CF7ED9" w:rsidRDefault="00467FF6" w:rsidP="00467FF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3240" w:type="dxa"/>
          </w:tcPr>
          <w:p w14:paraId="2AA97C0E" w14:textId="77777777" w:rsidR="00467FF6" w:rsidRPr="00CF7ED9" w:rsidRDefault="00467FF6" w:rsidP="00467F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อัตราที่คิดกับลูกค้าทั่วไป</w:t>
            </w:r>
          </w:p>
        </w:tc>
      </w:tr>
    </w:tbl>
    <w:p w14:paraId="479F2482" w14:textId="77777777" w:rsidR="002D4841" w:rsidRPr="0029381B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F486266" w14:textId="77777777" w:rsidR="00CC0A09" w:rsidRPr="00CF7ED9" w:rsidRDefault="00CC0A09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รายการที่สำคัญกับกิจการที่เกี่ยวข้องกันสำหรับงวดหกเดือนสิ้นสุดวันที่</w:t>
      </w:r>
      <w:r w:rsidRPr="00CF7ED9">
        <w:rPr>
          <w:rFonts w:asciiTheme="majorBidi" w:hAnsiTheme="majorBidi" w:cstheme="majorBidi"/>
          <w:sz w:val="30"/>
          <w:szCs w:val="30"/>
        </w:rPr>
        <w:t xml:space="preserve"> 30 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F7ED9">
        <w:rPr>
          <w:rFonts w:asciiTheme="majorBidi" w:hAnsiTheme="majorBidi" w:cstheme="majorBidi"/>
          <w:sz w:val="30"/>
          <w:szCs w:val="30"/>
        </w:rPr>
        <w:t>2562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CF7ED9">
        <w:rPr>
          <w:rFonts w:asciiTheme="majorBidi" w:hAnsiTheme="majorBidi" w:cstheme="majorBidi"/>
          <w:sz w:val="30"/>
          <w:szCs w:val="30"/>
        </w:rPr>
        <w:t xml:space="preserve">2561 </w:t>
      </w:r>
      <w:r w:rsidRPr="00CF7ED9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56F3AE5B" w14:textId="77777777" w:rsidR="00CC0A09" w:rsidRPr="0029381B" w:rsidRDefault="00CC0A09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54"/>
        <w:gridCol w:w="1237"/>
        <w:gridCol w:w="236"/>
        <w:gridCol w:w="1209"/>
        <w:gridCol w:w="236"/>
        <w:gridCol w:w="1213"/>
        <w:gridCol w:w="236"/>
        <w:gridCol w:w="1222"/>
      </w:tblGrid>
      <w:tr w:rsidR="00CC0A09" w:rsidRPr="00CF7ED9" w14:paraId="06E14D2A" w14:textId="77777777" w:rsidTr="00BE2785">
        <w:trPr>
          <w:trHeight w:val="70"/>
          <w:tblHeader/>
        </w:trPr>
        <w:tc>
          <w:tcPr>
            <w:tcW w:w="3654" w:type="dxa"/>
            <w:vAlign w:val="bottom"/>
          </w:tcPr>
          <w:p w14:paraId="5D74C7F3" w14:textId="77777777" w:rsidR="00CC0A09" w:rsidRPr="00CF7ED9" w:rsidRDefault="00CC0A09" w:rsidP="00987C7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2" w:type="dxa"/>
            <w:gridSpan w:val="3"/>
          </w:tcPr>
          <w:p w14:paraId="6427AEE2" w14:textId="77777777" w:rsidR="00CC0A09" w:rsidRPr="00CF7ED9" w:rsidRDefault="00CC0A09" w:rsidP="00987C79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616D0CBC" w14:textId="77777777" w:rsidR="00CC0A09" w:rsidRPr="00CF7ED9" w:rsidRDefault="00CC0A09" w:rsidP="00987C79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1" w:type="dxa"/>
            <w:gridSpan w:val="3"/>
          </w:tcPr>
          <w:p w14:paraId="2F8E7312" w14:textId="77777777" w:rsidR="00CC0A09" w:rsidRPr="00CF7ED9" w:rsidRDefault="00CC0A09" w:rsidP="00987C79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67FF6" w:rsidRPr="00CF7ED9" w14:paraId="32B39A7D" w14:textId="77777777" w:rsidTr="00BE2785">
        <w:trPr>
          <w:trHeight w:val="70"/>
          <w:tblHeader/>
        </w:trPr>
        <w:tc>
          <w:tcPr>
            <w:tcW w:w="3654" w:type="dxa"/>
            <w:vAlign w:val="bottom"/>
          </w:tcPr>
          <w:p w14:paraId="0C59ECA6" w14:textId="77777777" w:rsidR="00467FF6" w:rsidRPr="00B5297A" w:rsidRDefault="00467FF6" w:rsidP="00467FF6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30</w:t>
            </w:r>
            <w:r w:rsidRPr="00B5297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37" w:type="dxa"/>
          </w:tcPr>
          <w:p w14:paraId="70D84C1B" w14:textId="77777777" w:rsidR="00467FF6" w:rsidRPr="00CF7ED9" w:rsidRDefault="00467FF6" w:rsidP="00467FF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236" w:type="dxa"/>
          </w:tcPr>
          <w:p w14:paraId="34ECA3AB" w14:textId="77777777" w:rsidR="00467FF6" w:rsidRPr="00CF7ED9" w:rsidRDefault="00467FF6" w:rsidP="00467FF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9" w:type="dxa"/>
          </w:tcPr>
          <w:p w14:paraId="754F9456" w14:textId="77777777" w:rsidR="00467FF6" w:rsidRPr="00CF7ED9" w:rsidRDefault="00467FF6" w:rsidP="00467FF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36" w:type="dxa"/>
          </w:tcPr>
          <w:p w14:paraId="08FA9072" w14:textId="77777777" w:rsidR="00467FF6" w:rsidRPr="00CF7ED9" w:rsidRDefault="00467FF6" w:rsidP="00467FF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13" w:type="dxa"/>
          </w:tcPr>
          <w:p w14:paraId="0F8419CB" w14:textId="77777777" w:rsidR="00467FF6" w:rsidRPr="00CF7ED9" w:rsidRDefault="00467FF6" w:rsidP="00467FF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2562</w:t>
            </w:r>
          </w:p>
        </w:tc>
        <w:tc>
          <w:tcPr>
            <w:tcW w:w="236" w:type="dxa"/>
          </w:tcPr>
          <w:p w14:paraId="59DE32F2" w14:textId="77777777" w:rsidR="00467FF6" w:rsidRPr="00CF7ED9" w:rsidRDefault="00467FF6" w:rsidP="00467FF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22" w:type="dxa"/>
          </w:tcPr>
          <w:p w14:paraId="3C556294" w14:textId="77777777" w:rsidR="00467FF6" w:rsidRPr="00CF7ED9" w:rsidRDefault="00467FF6" w:rsidP="00467FF6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467FF6" w:rsidRPr="00CF7ED9" w14:paraId="675FB85D" w14:textId="77777777" w:rsidTr="00BE2785">
        <w:trPr>
          <w:tblHeader/>
        </w:trPr>
        <w:tc>
          <w:tcPr>
            <w:tcW w:w="3654" w:type="dxa"/>
          </w:tcPr>
          <w:p w14:paraId="2F3A7545" w14:textId="77777777" w:rsidR="00467FF6" w:rsidRPr="00CF7ED9" w:rsidRDefault="00467FF6" w:rsidP="00467FF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589" w:type="dxa"/>
            <w:gridSpan w:val="7"/>
          </w:tcPr>
          <w:p w14:paraId="70B192F5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380" w:lineRule="exact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67FF6" w:rsidRPr="00CF7ED9" w14:paraId="15AAC942" w14:textId="77777777" w:rsidTr="00987C79">
        <w:tc>
          <w:tcPr>
            <w:tcW w:w="3654" w:type="dxa"/>
          </w:tcPr>
          <w:p w14:paraId="5E30AF42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37" w:type="dxa"/>
            <w:vAlign w:val="bottom"/>
          </w:tcPr>
          <w:p w14:paraId="0CC07143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C5DB99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3A8668A1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  <w:vAlign w:val="bottom"/>
          </w:tcPr>
          <w:p w14:paraId="5168BF7B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A86A71A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AC56CFB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62F2BF89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41362F" w:rsidRPr="00CF7ED9" w14:paraId="7A2C7A52" w14:textId="77777777" w:rsidTr="00987C79">
        <w:tc>
          <w:tcPr>
            <w:tcW w:w="3654" w:type="dxa"/>
          </w:tcPr>
          <w:p w14:paraId="53F79E53" w14:textId="77777777" w:rsidR="0041362F" w:rsidRPr="00CF7ED9" w:rsidRDefault="0041362F" w:rsidP="004136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รายได้ค่านายหน้า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D81BC94" w14:textId="77777777" w:rsidR="0041362F" w:rsidRPr="00CF7ED9" w:rsidRDefault="0041362F" w:rsidP="004136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4,051</w:t>
            </w:r>
          </w:p>
        </w:tc>
        <w:tc>
          <w:tcPr>
            <w:tcW w:w="236" w:type="dxa"/>
            <w:vAlign w:val="bottom"/>
          </w:tcPr>
          <w:p w14:paraId="552C5F38" w14:textId="77777777" w:rsidR="0041362F" w:rsidRPr="00CF7ED9" w:rsidRDefault="0041362F" w:rsidP="004136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224DBEF0" w14:textId="77777777" w:rsidR="0041362F" w:rsidRPr="00CF7ED9" w:rsidRDefault="00E2753A" w:rsidP="004136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6" w:type="dxa"/>
            <w:vAlign w:val="bottom"/>
          </w:tcPr>
          <w:p w14:paraId="1BA2BDA1" w14:textId="77777777" w:rsidR="0041362F" w:rsidRPr="00CF7ED9" w:rsidRDefault="0041362F" w:rsidP="004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4D51850E" w14:textId="77777777" w:rsidR="0041362F" w:rsidRPr="00CF7ED9" w:rsidRDefault="00E2753A" w:rsidP="004136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4,051</w:t>
            </w:r>
          </w:p>
        </w:tc>
        <w:tc>
          <w:tcPr>
            <w:tcW w:w="236" w:type="dxa"/>
            <w:vAlign w:val="bottom"/>
          </w:tcPr>
          <w:p w14:paraId="4B6A536F" w14:textId="77777777" w:rsidR="0041362F" w:rsidRPr="00CF7ED9" w:rsidRDefault="0041362F" w:rsidP="004136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490FB200" w14:textId="77777777" w:rsidR="0041362F" w:rsidRPr="00CF7ED9" w:rsidRDefault="00E2753A" w:rsidP="0041362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BB3F6F" w:rsidRPr="00CF7ED9" w14:paraId="3553092F" w14:textId="77777777" w:rsidTr="00987C79">
        <w:tc>
          <w:tcPr>
            <w:tcW w:w="3654" w:type="dxa"/>
          </w:tcPr>
          <w:p w14:paraId="175D9134" w14:textId="77777777" w:rsidR="00BB3F6F" w:rsidRPr="00CF7ED9" w:rsidRDefault="00BB3F6F" w:rsidP="00BB3F6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รายได้ค่าธรรมเนียมและบริการ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B9843A4" w14:textId="77777777" w:rsidR="00BB3F6F" w:rsidRPr="00CF7ED9" w:rsidRDefault="00BB3F6F" w:rsidP="00BB3F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59,375</w:t>
            </w:r>
          </w:p>
        </w:tc>
        <w:tc>
          <w:tcPr>
            <w:tcW w:w="236" w:type="dxa"/>
            <w:vAlign w:val="bottom"/>
          </w:tcPr>
          <w:p w14:paraId="1B67DCEC" w14:textId="77777777" w:rsidR="00BB3F6F" w:rsidRPr="00CF7ED9" w:rsidRDefault="00BB3F6F" w:rsidP="00BB3F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7A930466" w14:textId="77777777" w:rsidR="00BB3F6F" w:rsidRPr="00CF7ED9" w:rsidRDefault="00BB3F6F" w:rsidP="00BB3F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 w:rsidR="00BE278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236" w:type="dxa"/>
            <w:vAlign w:val="bottom"/>
          </w:tcPr>
          <w:p w14:paraId="751CC5DF" w14:textId="77777777" w:rsidR="00BB3F6F" w:rsidRPr="00CF7ED9" w:rsidRDefault="00BB3F6F" w:rsidP="00BB3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6BDFEFEC" w14:textId="77777777" w:rsidR="00BB3F6F" w:rsidRPr="00CF7ED9" w:rsidRDefault="00BB3F6F" w:rsidP="00BB3F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90430F1" w14:textId="77777777" w:rsidR="00BB3F6F" w:rsidRPr="00CF7ED9" w:rsidRDefault="00BB3F6F" w:rsidP="00BB3F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00D638F0" w14:textId="77777777" w:rsidR="00BB3F6F" w:rsidRPr="00CF7ED9" w:rsidRDefault="00BB3F6F" w:rsidP="00BB3F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753A" w:rsidRPr="00CF7ED9" w14:paraId="2C17DEAA" w14:textId="77777777" w:rsidTr="00987C79">
        <w:tc>
          <w:tcPr>
            <w:tcW w:w="3654" w:type="dxa"/>
          </w:tcPr>
          <w:p w14:paraId="4D941A2E" w14:textId="77777777" w:rsidR="00E2753A" w:rsidRPr="00CF7ED9" w:rsidRDefault="00E2753A" w:rsidP="00E275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รายได้ดอกเบี้ย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5BD2E57" w14:textId="77777777" w:rsidR="00E2753A" w:rsidRPr="00CF7ED9" w:rsidRDefault="00E2753A" w:rsidP="00E275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4,90</w:t>
            </w:r>
            <w:r w:rsidR="00745A2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05A796AD" w14:textId="77777777" w:rsidR="00E2753A" w:rsidRPr="00CF7ED9" w:rsidRDefault="00E2753A" w:rsidP="00E275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094C20E0" w14:textId="77777777" w:rsidR="00E2753A" w:rsidRPr="00CF7ED9" w:rsidRDefault="00BB3F6F" w:rsidP="00E275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5,667</w:t>
            </w:r>
          </w:p>
        </w:tc>
        <w:tc>
          <w:tcPr>
            <w:tcW w:w="236" w:type="dxa"/>
            <w:vAlign w:val="bottom"/>
          </w:tcPr>
          <w:p w14:paraId="4895E36D" w14:textId="77777777" w:rsidR="00E2753A" w:rsidRPr="00CF7ED9" w:rsidRDefault="00E2753A" w:rsidP="00E2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942B353" w14:textId="77777777" w:rsidR="00E2753A" w:rsidRPr="00CF7ED9" w:rsidRDefault="00E2753A" w:rsidP="00E275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745A2B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236" w:type="dxa"/>
            <w:vAlign w:val="bottom"/>
          </w:tcPr>
          <w:p w14:paraId="4EE6521D" w14:textId="77777777" w:rsidR="00E2753A" w:rsidRPr="00CF7ED9" w:rsidRDefault="00E2753A" w:rsidP="00E275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4E91001" w14:textId="77777777" w:rsidR="00E2753A" w:rsidRPr="00CF7ED9" w:rsidRDefault="00745A2B" w:rsidP="00E275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5,622</w:t>
            </w:r>
          </w:p>
        </w:tc>
      </w:tr>
      <w:tr w:rsidR="00E2753A" w:rsidRPr="00CF7ED9" w14:paraId="6BDBD99A" w14:textId="77777777" w:rsidTr="00987C79">
        <w:tc>
          <w:tcPr>
            <w:tcW w:w="3654" w:type="dxa"/>
          </w:tcPr>
          <w:p w14:paraId="2AC5F39B" w14:textId="77777777" w:rsidR="00E2753A" w:rsidRPr="00CF7ED9" w:rsidRDefault="00E2753A" w:rsidP="00E2753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รายได้อี่น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71F3E9B" w14:textId="77777777" w:rsidR="00E2753A" w:rsidRPr="00CF7ED9" w:rsidRDefault="00E2753A" w:rsidP="00E275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71,240</w:t>
            </w:r>
          </w:p>
        </w:tc>
        <w:tc>
          <w:tcPr>
            <w:tcW w:w="236" w:type="dxa"/>
            <w:vAlign w:val="bottom"/>
          </w:tcPr>
          <w:p w14:paraId="54B163C0" w14:textId="77777777" w:rsidR="00E2753A" w:rsidRPr="00CF7ED9" w:rsidRDefault="00E2753A" w:rsidP="00E275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344C935E" w14:textId="77777777" w:rsidR="00E2753A" w:rsidRPr="00CF7ED9" w:rsidRDefault="00E2753A" w:rsidP="00E275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162,600</w:t>
            </w:r>
          </w:p>
        </w:tc>
        <w:tc>
          <w:tcPr>
            <w:tcW w:w="236" w:type="dxa"/>
            <w:vAlign w:val="bottom"/>
          </w:tcPr>
          <w:p w14:paraId="78BE5616" w14:textId="77777777" w:rsidR="00E2753A" w:rsidRPr="00CF7ED9" w:rsidRDefault="00E2753A" w:rsidP="00E27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8F97B22" w14:textId="77777777" w:rsidR="00E2753A" w:rsidRPr="00CF7ED9" w:rsidRDefault="00E2753A" w:rsidP="00E275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36" w:type="dxa"/>
            <w:vAlign w:val="bottom"/>
          </w:tcPr>
          <w:p w14:paraId="55F5ABFB" w14:textId="77777777" w:rsidR="00E2753A" w:rsidRPr="00CF7ED9" w:rsidRDefault="00E2753A" w:rsidP="00E275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4CD393D9" w14:textId="77777777" w:rsidR="00E2753A" w:rsidRPr="00CF7ED9" w:rsidRDefault="00E2753A" w:rsidP="00E275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7FF6" w:rsidRPr="00CF7ED9" w14:paraId="1EAA1039" w14:textId="77777777" w:rsidTr="00987C79">
        <w:tc>
          <w:tcPr>
            <w:tcW w:w="3654" w:type="dxa"/>
          </w:tcPr>
          <w:p w14:paraId="6C37C6C1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(ขาดทุน) กำไรจากตราสารอนุพันธ์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2D0C3D7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(4,239)</w:t>
            </w:r>
          </w:p>
        </w:tc>
        <w:tc>
          <w:tcPr>
            <w:tcW w:w="236" w:type="dxa"/>
            <w:vAlign w:val="bottom"/>
          </w:tcPr>
          <w:p w14:paraId="0DF5CDF9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29EB8C25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1,254,448</w:t>
            </w:r>
          </w:p>
        </w:tc>
        <w:tc>
          <w:tcPr>
            <w:tcW w:w="236" w:type="dxa"/>
            <w:vAlign w:val="bottom"/>
          </w:tcPr>
          <w:p w14:paraId="4C6C343E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6E1D0F54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(4,239)</w:t>
            </w:r>
          </w:p>
        </w:tc>
        <w:tc>
          <w:tcPr>
            <w:tcW w:w="236" w:type="dxa"/>
            <w:vAlign w:val="bottom"/>
          </w:tcPr>
          <w:p w14:paraId="6BE1FD6D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57C43ECD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1,254,448</w:t>
            </w:r>
          </w:p>
        </w:tc>
      </w:tr>
      <w:tr w:rsidR="00467FF6" w:rsidRPr="00CF7ED9" w14:paraId="1AB280C1" w14:textId="77777777" w:rsidTr="00987C79">
        <w:tc>
          <w:tcPr>
            <w:tcW w:w="3654" w:type="dxa"/>
          </w:tcPr>
          <w:p w14:paraId="7D3D14B3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ค่าธรรมเนียมและบริการจ่าย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B50077F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3,059</w:t>
            </w:r>
          </w:p>
        </w:tc>
        <w:tc>
          <w:tcPr>
            <w:tcW w:w="236" w:type="dxa"/>
            <w:vAlign w:val="bottom"/>
          </w:tcPr>
          <w:p w14:paraId="383C5F57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7F225C07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3,921</w:t>
            </w:r>
          </w:p>
        </w:tc>
        <w:tc>
          <w:tcPr>
            <w:tcW w:w="236" w:type="dxa"/>
            <w:vAlign w:val="bottom"/>
          </w:tcPr>
          <w:p w14:paraId="6431670F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564BA7A7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3,004</w:t>
            </w:r>
          </w:p>
        </w:tc>
        <w:tc>
          <w:tcPr>
            <w:tcW w:w="236" w:type="dxa"/>
            <w:vAlign w:val="bottom"/>
          </w:tcPr>
          <w:p w14:paraId="2F6B9F84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4ED3495E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3,256</w:t>
            </w:r>
          </w:p>
        </w:tc>
      </w:tr>
      <w:tr w:rsidR="00467FF6" w:rsidRPr="00CF7ED9" w14:paraId="442312DA" w14:textId="77777777" w:rsidTr="00987C79">
        <w:tc>
          <w:tcPr>
            <w:tcW w:w="3654" w:type="dxa"/>
          </w:tcPr>
          <w:p w14:paraId="4D022B47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ต้นทุนทางการเงิน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743215A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5635C61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1FDBB12F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40,309</w:t>
            </w:r>
          </w:p>
        </w:tc>
        <w:tc>
          <w:tcPr>
            <w:tcW w:w="236" w:type="dxa"/>
            <w:vAlign w:val="bottom"/>
          </w:tcPr>
          <w:p w14:paraId="4A29178A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2578DD34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8CAE617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0AE9BDCD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40,309</w:t>
            </w:r>
          </w:p>
        </w:tc>
      </w:tr>
      <w:tr w:rsidR="00467FF6" w:rsidRPr="00CF7ED9" w14:paraId="13567A18" w14:textId="77777777" w:rsidTr="00987C79">
        <w:tc>
          <w:tcPr>
            <w:tcW w:w="3654" w:type="dxa"/>
          </w:tcPr>
          <w:p w14:paraId="10970393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ค่าใช้จ่ายอื่น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C70D1BB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38,742</w:t>
            </w:r>
          </w:p>
        </w:tc>
        <w:tc>
          <w:tcPr>
            <w:tcW w:w="236" w:type="dxa"/>
            <w:vAlign w:val="bottom"/>
          </w:tcPr>
          <w:p w14:paraId="5F2AB6AB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04AE9FC2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38,314</w:t>
            </w:r>
          </w:p>
        </w:tc>
        <w:tc>
          <w:tcPr>
            <w:tcW w:w="236" w:type="dxa"/>
            <w:vAlign w:val="bottom"/>
          </w:tcPr>
          <w:p w14:paraId="3A337C97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643F7FA6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37,902</w:t>
            </w:r>
          </w:p>
        </w:tc>
        <w:tc>
          <w:tcPr>
            <w:tcW w:w="236" w:type="dxa"/>
            <w:vAlign w:val="bottom"/>
          </w:tcPr>
          <w:p w14:paraId="7310F87D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6D19D6E8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35,415</w:t>
            </w:r>
          </w:p>
        </w:tc>
      </w:tr>
      <w:tr w:rsidR="00467FF6" w:rsidRPr="00987C79" w14:paraId="765DDB92" w14:textId="77777777" w:rsidTr="00987C79">
        <w:tc>
          <w:tcPr>
            <w:tcW w:w="3654" w:type="dxa"/>
          </w:tcPr>
          <w:p w14:paraId="7796AF46" w14:textId="77777777" w:rsidR="00467FF6" w:rsidRPr="0029381B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6ACF1859" w14:textId="77777777" w:rsidR="00467FF6" w:rsidRPr="0029381B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5E5FB5B" w14:textId="77777777" w:rsidR="00467FF6" w:rsidRPr="0029381B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02E890A1" w14:textId="77777777" w:rsidR="00467FF6" w:rsidRPr="0029381B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F01174D" w14:textId="77777777" w:rsidR="00467FF6" w:rsidRPr="0029381B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57E7C242" w14:textId="77777777" w:rsidR="00467FF6" w:rsidRPr="0029381B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145449" w14:textId="77777777" w:rsidR="00467FF6" w:rsidRPr="0029381B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3F26D74" w14:textId="77777777" w:rsidR="00467FF6" w:rsidRPr="0029381B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7FF6" w:rsidRPr="00CF7ED9" w14:paraId="6020BEA8" w14:textId="77777777" w:rsidTr="00987C79">
        <w:tc>
          <w:tcPr>
            <w:tcW w:w="3654" w:type="dxa"/>
          </w:tcPr>
          <w:p w14:paraId="09BD677A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2377B7A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588CE16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4C5708DE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1FC158C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7ED38116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30C120B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511CFCF2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7FF6" w:rsidRPr="00CF7ED9" w14:paraId="2C72A88E" w14:textId="77777777" w:rsidTr="00987C79">
        <w:tc>
          <w:tcPr>
            <w:tcW w:w="3654" w:type="dxa"/>
          </w:tcPr>
          <w:p w14:paraId="633F1EB4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รายได้อื่น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789B9E8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9ADBCF1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29364437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1E3C394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9D2D730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  <w:tc>
          <w:tcPr>
            <w:tcW w:w="236" w:type="dxa"/>
            <w:vAlign w:val="bottom"/>
          </w:tcPr>
          <w:p w14:paraId="68961EC8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6227D065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7FF6" w:rsidRPr="00987C79" w14:paraId="6EB8D6C6" w14:textId="77777777" w:rsidTr="00987C79">
        <w:tc>
          <w:tcPr>
            <w:tcW w:w="3654" w:type="dxa"/>
          </w:tcPr>
          <w:p w14:paraId="45B91EB6" w14:textId="77777777" w:rsidR="00467FF6" w:rsidRPr="00BE2785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69DBFEC3" w14:textId="77777777" w:rsidR="00467FF6" w:rsidRPr="00BE2785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C96618" w14:textId="77777777" w:rsidR="00467FF6" w:rsidRPr="00BE2785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445E65BC" w14:textId="77777777" w:rsidR="00467FF6" w:rsidRPr="00BE2785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471ADEB" w14:textId="77777777" w:rsidR="00467FF6" w:rsidRPr="00BE2785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4829FB4B" w14:textId="77777777" w:rsidR="00467FF6" w:rsidRPr="00BE2785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D9A4DE2" w14:textId="77777777" w:rsidR="00467FF6" w:rsidRPr="00BE2785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3AA7E36" w14:textId="77777777" w:rsidR="00467FF6" w:rsidRPr="00BE2785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A0D" w:rsidRPr="00CF7ED9" w14:paraId="4A0846C2" w14:textId="77777777" w:rsidTr="00987C79">
        <w:tc>
          <w:tcPr>
            <w:tcW w:w="3654" w:type="dxa"/>
          </w:tcPr>
          <w:p w14:paraId="3957F600" w14:textId="77777777" w:rsidR="00804A0D" w:rsidRPr="00CF7ED9" w:rsidRDefault="00804A0D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7E85251B" w14:textId="77777777" w:rsidR="00804A0D" w:rsidRPr="00CF7ED9" w:rsidRDefault="00804A0D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4ED7C1C" w14:textId="77777777" w:rsidR="00804A0D" w:rsidRPr="00CF7ED9" w:rsidRDefault="00804A0D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35BF2F64" w14:textId="77777777" w:rsidR="00804A0D" w:rsidRPr="00CF7ED9" w:rsidRDefault="00804A0D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289D46B" w14:textId="77777777" w:rsidR="00804A0D" w:rsidRPr="00CF7ED9" w:rsidRDefault="00804A0D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7CA6AC1D" w14:textId="77777777" w:rsidR="00804A0D" w:rsidRPr="00CF7ED9" w:rsidRDefault="00804A0D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125CAED" w14:textId="77777777" w:rsidR="00804A0D" w:rsidRPr="00CF7ED9" w:rsidRDefault="00804A0D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41E6B05A" w14:textId="77777777" w:rsidR="00804A0D" w:rsidRPr="00CF7ED9" w:rsidRDefault="00804A0D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A0D" w:rsidRPr="00CF7ED9" w14:paraId="16FF42E7" w14:textId="77777777" w:rsidTr="00987C79">
        <w:tc>
          <w:tcPr>
            <w:tcW w:w="3654" w:type="dxa"/>
          </w:tcPr>
          <w:p w14:paraId="0EEF2424" w14:textId="77777777" w:rsidR="00804A0D" w:rsidRPr="00CF7ED9" w:rsidRDefault="00804A0D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074A31BA" w14:textId="77777777" w:rsidR="00804A0D" w:rsidRPr="00CF7ED9" w:rsidRDefault="00804A0D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4626C56" w14:textId="77777777" w:rsidR="00804A0D" w:rsidRPr="00CF7ED9" w:rsidRDefault="00804A0D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0EE2E8D3" w14:textId="77777777" w:rsidR="00804A0D" w:rsidRPr="00CF7ED9" w:rsidRDefault="00804A0D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0AA85E" w14:textId="77777777" w:rsidR="00804A0D" w:rsidRPr="00CF7ED9" w:rsidRDefault="00804A0D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5DE9DD16" w14:textId="77777777" w:rsidR="00804A0D" w:rsidRPr="00CF7ED9" w:rsidRDefault="00804A0D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FD38502" w14:textId="77777777" w:rsidR="00804A0D" w:rsidRPr="00CF7ED9" w:rsidRDefault="00804A0D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20A28CC6" w14:textId="77777777" w:rsidR="00804A0D" w:rsidRPr="00CF7ED9" w:rsidRDefault="00804A0D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7FF6" w:rsidRPr="00CF7ED9" w14:paraId="6254D23F" w14:textId="77777777" w:rsidTr="00987C79">
        <w:tc>
          <w:tcPr>
            <w:tcW w:w="3654" w:type="dxa"/>
          </w:tcPr>
          <w:p w14:paraId="44145F31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บริษัทย่อยของบริษัทใหญ่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C94BEFA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16F7767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3C448A8D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C841EC9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639DDD82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47B1EC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6B818193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2785" w:rsidRPr="00CF7ED9" w14:paraId="46014687" w14:textId="77777777" w:rsidTr="00987C79">
        <w:tc>
          <w:tcPr>
            <w:tcW w:w="3654" w:type="dxa"/>
          </w:tcPr>
          <w:p w14:paraId="6B129FD0" w14:textId="77777777" w:rsidR="00BE2785" w:rsidRPr="00CF7ED9" w:rsidRDefault="00BE2785" w:rsidP="00BE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รายได้ค่านายหน้า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489E21A" w14:textId="77777777" w:rsidR="00BE2785" w:rsidRPr="00CF7ED9" w:rsidRDefault="00BE2785" w:rsidP="00BE27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1,887</w:t>
            </w:r>
          </w:p>
        </w:tc>
        <w:tc>
          <w:tcPr>
            <w:tcW w:w="236" w:type="dxa"/>
            <w:vAlign w:val="bottom"/>
          </w:tcPr>
          <w:p w14:paraId="78B3DCE1" w14:textId="77777777" w:rsidR="00BE2785" w:rsidRPr="00CF7ED9" w:rsidRDefault="00BE2785" w:rsidP="00BE27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272D90FC" w14:textId="77777777" w:rsidR="00BE2785" w:rsidRPr="00CF7ED9" w:rsidRDefault="00BE2785" w:rsidP="00BE27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6,626</w:t>
            </w:r>
          </w:p>
        </w:tc>
        <w:tc>
          <w:tcPr>
            <w:tcW w:w="236" w:type="dxa"/>
            <w:vAlign w:val="bottom"/>
          </w:tcPr>
          <w:p w14:paraId="1A1FE718" w14:textId="77777777" w:rsidR="00BE2785" w:rsidRPr="00CF7ED9" w:rsidRDefault="00BE2785" w:rsidP="00BE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54F14B80" w14:textId="77777777" w:rsidR="00BE2785" w:rsidRPr="00CF7ED9" w:rsidRDefault="00BE2785" w:rsidP="00BE27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1,887</w:t>
            </w:r>
          </w:p>
        </w:tc>
        <w:tc>
          <w:tcPr>
            <w:tcW w:w="236" w:type="dxa"/>
            <w:vAlign w:val="bottom"/>
          </w:tcPr>
          <w:p w14:paraId="47EA47CA" w14:textId="77777777" w:rsidR="00BE2785" w:rsidRPr="00CF7ED9" w:rsidRDefault="00BE2785" w:rsidP="00BE27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01D0E581" w14:textId="77777777" w:rsidR="00BE2785" w:rsidRPr="00CF7ED9" w:rsidRDefault="00BE2785" w:rsidP="00BE27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6,626</w:t>
            </w:r>
          </w:p>
        </w:tc>
      </w:tr>
      <w:tr w:rsidR="00BE2785" w:rsidRPr="00CF7ED9" w14:paraId="610F3220" w14:textId="77777777" w:rsidTr="00987C79">
        <w:tc>
          <w:tcPr>
            <w:tcW w:w="3654" w:type="dxa"/>
          </w:tcPr>
          <w:p w14:paraId="39FB7985" w14:textId="77777777" w:rsidR="00BE2785" w:rsidRPr="00CF7ED9" w:rsidRDefault="00BE2785" w:rsidP="00BE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รายได้ค่าธรรมเนียมและบริการ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F71B0F0" w14:textId="77777777" w:rsidR="00BE2785" w:rsidRDefault="00BE2785" w:rsidP="00BE27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1,468</w:t>
            </w:r>
          </w:p>
        </w:tc>
        <w:tc>
          <w:tcPr>
            <w:tcW w:w="236" w:type="dxa"/>
            <w:vAlign w:val="bottom"/>
          </w:tcPr>
          <w:p w14:paraId="479DEE48" w14:textId="77777777" w:rsidR="00BE2785" w:rsidRPr="00CF7ED9" w:rsidRDefault="00BE2785" w:rsidP="00BE27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10CB2D2E" w14:textId="77777777" w:rsidR="00BE2785" w:rsidRPr="00CF7ED9" w:rsidRDefault="00BE2785" w:rsidP="00BE27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1,624</w:t>
            </w:r>
          </w:p>
        </w:tc>
        <w:tc>
          <w:tcPr>
            <w:tcW w:w="236" w:type="dxa"/>
            <w:vAlign w:val="bottom"/>
          </w:tcPr>
          <w:p w14:paraId="5D90FC33" w14:textId="77777777" w:rsidR="00BE2785" w:rsidRPr="00CF7ED9" w:rsidRDefault="00BE2785" w:rsidP="00BE2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1E281D1A" w14:textId="77777777" w:rsidR="00BE2785" w:rsidRDefault="00BE2785" w:rsidP="00BE27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1,468</w:t>
            </w:r>
          </w:p>
        </w:tc>
        <w:tc>
          <w:tcPr>
            <w:tcW w:w="236" w:type="dxa"/>
            <w:vAlign w:val="bottom"/>
          </w:tcPr>
          <w:p w14:paraId="03F1297E" w14:textId="77777777" w:rsidR="00BE2785" w:rsidRPr="00CF7ED9" w:rsidRDefault="00BE2785" w:rsidP="00BE27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55D17F58" w14:textId="77777777" w:rsidR="00BE2785" w:rsidRPr="00CF7ED9" w:rsidRDefault="00BE2785" w:rsidP="00BE278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1,624</w:t>
            </w:r>
          </w:p>
        </w:tc>
      </w:tr>
      <w:tr w:rsidR="00467FF6" w:rsidRPr="00CF7ED9" w14:paraId="263CD382" w14:textId="77777777" w:rsidTr="00987C79">
        <w:tc>
          <w:tcPr>
            <w:tcW w:w="3654" w:type="dxa"/>
          </w:tcPr>
          <w:p w14:paraId="1F02E9B1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รายได้อื่น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DCBECA3" w14:textId="77777777" w:rsidR="00467FF6" w:rsidRPr="00CF7ED9" w:rsidRDefault="007555D9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125,753</w:t>
            </w:r>
          </w:p>
        </w:tc>
        <w:tc>
          <w:tcPr>
            <w:tcW w:w="236" w:type="dxa"/>
            <w:vAlign w:val="bottom"/>
          </w:tcPr>
          <w:p w14:paraId="2342120B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38BAE7E5" w14:textId="6743129F" w:rsidR="00467FF6" w:rsidRPr="00CF7ED9" w:rsidRDefault="00535601" w:rsidP="0053560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55F02FF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5902E36D" w14:textId="77777777" w:rsidR="00467FF6" w:rsidRPr="00CF7ED9" w:rsidRDefault="00745A2B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125,753</w:t>
            </w:r>
          </w:p>
        </w:tc>
        <w:tc>
          <w:tcPr>
            <w:tcW w:w="236" w:type="dxa"/>
            <w:vAlign w:val="bottom"/>
          </w:tcPr>
          <w:p w14:paraId="5EDBB0ED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2D1F5641" w14:textId="23055955" w:rsidR="00467FF6" w:rsidRPr="00CF7ED9" w:rsidRDefault="00535601" w:rsidP="0053560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7FF6" w:rsidRPr="00987C79" w14:paraId="6B38AA07" w14:textId="77777777" w:rsidTr="00987C79">
        <w:tc>
          <w:tcPr>
            <w:tcW w:w="3654" w:type="dxa"/>
          </w:tcPr>
          <w:p w14:paraId="068AD82E" w14:textId="77777777" w:rsidR="00467FF6" w:rsidRPr="00987C7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179407CC" w14:textId="77777777" w:rsidR="00467FF6" w:rsidRPr="00987C7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24FBE199" w14:textId="77777777" w:rsidR="00467FF6" w:rsidRPr="00987C7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9" w:type="dxa"/>
            <w:vAlign w:val="bottom"/>
          </w:tcPr>
          <w:p w14:paraId="6E0A5ECE" w14:textId="77777777" w:rsidR="00467FF6" w:rsidRPr="00987C7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EE3F5D5" w14:textId="77777777" w:rsidR="00467FF6" w:rsidRPr="00987C7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3" w:type="dxa"/>
            <w:vAlign w:val="bottom"/>
          </w:tcPr>
          <w:p w14:paraId="2A5A9C8F" w14:textId="77777777" w:rsidR="00467FF6" w:rsidRPr="00987C7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134EBEB" w14:textId="77777777" w:rsidR="00467FF6" w:rsidRPr="00987C7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2" w:type="dxa"/>
            <w:vAlign w:val="bottom"/>
          </w:tcPr>
          <w:p w14:paraId="164B8BA3" w14:textId="77777777" w:rsidR="00467FF6" w:rsidRPr="00987C7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67FF6" w:rsidRPr="00CF7ED9" w14:paraId="04CDB012" w14:textId="77777777" w:rsidTr="00987C79">
        <w:tc>
          <w:tcPr>
            <w:tcW w:w="3654" w:type="dxa"/>
          </w:tcPr>
          <w:p w14:paraId="77DFC91F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บริษัทย่อยทางอ้อมของบริษัทใหญ่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F33B0C2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10DE1D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6B25DDFE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6C242D9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058B5621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73D48E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6FAE17A3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7FF6" w:rsidRPr="00CF7ED9" w14:paraId="7CADC1C9" w14:textId="77777777" w:rsidTr="00987C79">
        <w:tc>
          <w:tcPr>
            <w:tcW w:w="3654" w:type="dxa"/>
          </w:tcPr>
          <w:p w14:paraId="61E84CB9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1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ค่าใช้จ่ายอื่น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7D4392A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6,060</w:t>
            </w:r>
          </w:p>
        </w:tc>
        <w:tc>
          <w:tcPr>
            <w:tcW w:w="236" w:type="dxa"/>
            <w:vAlign w:val="bottom"/>
          </w:tcPr>
          <w:p w14:paraId="13A1BF93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3F3F3089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5,126</w:t>
            </w:r>
          </w:p>
        </w:tc>
        <w:tc>
          <w:tcPr>
            <w:tcW w:w="236" w:type="dxa"/>
            <w:vAlign w:val="bottom"/>
          </w:tcPr>
          <w:p w14:paraId="7635D234" w14:textId="77777777" w:rsidR="00467FF6" w:rsidRPr="00CF7ED9" w:rsidRDefault="00467FF6" w:rsidP="00467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09CE1E50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6,060</w:t>
            </w:r>
          </w:p>
        </w:tc>
        <w:tc>
          <w:tcPr>
            <w:tcW w:w="236" w:type="dxa"/>
            <w:vAlign w:val="bottom"/>
          </w:tcPr>
          <w:p w14:paraId="436D9BA2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5EF87502" w14:textId="77777777" w:rsidR="00467FF6" w:rsidRPr="00CF7ED9" w:rsidRDefault="00467FF6" w:rsidP="00467FF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5,126</w:t>
            </w:r>
          </w:p>
        </w:tc>
      </w:tr>
    </w:tbl>
    <w:p w14:paraId="30F04A16" w14:textId="77777777" w:rsidR="00BE2785" w:rsidRDefault="00BE2785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56F075" w14:textId="77777777" w:rsidR="001513DF" w:rsidRPr="00CF7ED9" w:rsidRDefault="001513DF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ยอดคงเหลือกับกิจการที่เกี่ยวข้องกัน ณ วันที่ 30 มิถุนายน 2562 และ 31 ธันวาคม 2561 มีดังนี้</w:t>
      </w:r>
    </w:p>
    <w:p w14:paraId="5B537066" w14:textId="77777777" w:rsidR="001513DF" w:rsidRPr="00CF7ED9" w:rsidRDefault="001513DF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52"/>
        <w:gridCol w:w="1278"/>
        <w:gridCol w:w="243"/>
        <w:gridCol w:w="1215"/>
        <w:gridCol w:w="236"/>
        <w:gridCol w:w="1186"/>
      </w:tblGrid>
      <w:tr w:rsidR="002D4841" w:rsidRPr="00CF7ED9" w14:paraId="7C0EC2DB" w14:textId="77777777" w:rsidTr="00147237">
        <w:trPr>
          <w:tblHeader/>
        </w:trPr>
        <w:tc>
          <w:tcPr>
            <w:tcW w:w="3510" w:type="dxa"/>
            <w:vAlign w:val="bottom"/>
          </w:tcPr>
          <w:p w14:paraId="2B0BE63A" w14:textId="77777777" w:rsidR="002D4841" w:rsidRPr="00CF7ED9" w:rsidRDefault="002D4841" w:rsidP="00CF7ED9">
            <w:pPr>
              <w:pStyle w:val="BodyText2"/>
              <w:tabs>
                <w:tab w:val="left" w:pos="540"/>
              </w:tabs>
              <w:ind w:left="540" w:right="3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28C0B80" w14:textId="77777777" w:rsidR="002D4841" w:rsidRPr="00CF7ED9" w:rsidRDefault="002D4841" w:rsidP="00CF7ED9">
            <w:pPr>
              <w:pStyle w:val="BodyText2"/>
              <w:ind w:left="-18" w:right="-1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1A1EB77" w14:textId="77777777" w:rsidR="002D4841" w:rsidRPr="00CF7ED9" w:rsidRDefault="002D4841" w:rsidP="00CF7ED9">
            <w:pPr>
              <w:pStyle w:val="BodyText2"/>
              <w:ind w:left="-18" w:right="-1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4BD31663" w14:textId="77777777" w:rsidR="002D4841" w:rsidRPr="00CF7ED9" w:rsidRDefault="002D4841" w:rsidP="00CF7ED9">
            <w:pPr>
              <w:pStyle w:val="BodyText2"/>
              <w:ind w:left="-18" w:right="-18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0F86" w:rsidRPr="00CF7ED9" w14:paraId="5028A0C6" w14:textId="77777777" w:rsidTr="00147237">
        <w:trPr>
          <w:tblHeader/>
        </w:trPr>
        <w:tc>
          <w:tcPr>
            <w:tcW w:w="3510" w:type="dxa"/>
            <w:vAlign w:val="bottom"/>
          </w:tcPr>
          <w:p w14:paraId="5D56452A" w14:textId="77777777" w:rsidR="007B0F86" w:rsidRPr="00CF7ED9" w:rsidRDefault="007B0F86" w:rsidP="00CF7ED9">
            <w:pPr>
              <w:pStyle w:val="BodyText2"/>
              <w:tabs>
                <w:tab w:val="left" w:pos="540"/>
              </w:tabs>
              <w:ind w:left="540" w:right="3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A854F7" w14:textId="77777777" w:rsidR="007B0F86" w:rsidRPr="00CF7ED9" w:rsidRDefault="007B0F86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52" w:type="dxa"/>
          </w:tcPr>
          <w:p w14:paraId="41D07979" w14:textId="77777777" w:rsidR="007B0F86" w:rsidRPr="00CF7ED9" w:rsidRDefault="007B0F86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8" w:type="dxa"/>
          </w:tcPr>
          <w:p w14:paraId="75D0E674" w14:textId="77777777" w:rsidR="007B0F86" w:rsidRPr="00CF7ED9" w:rsidRDefault="007B0F86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3" w:type="dxa"/>
          </w:tcPr>
          <w:p w14:paraId="6A25E5A0" w14:textId="77777777" w:rsidR="007B0F86" w:rsidRPr="00CF7ED9" w:rsidRDefault="007B0F86" w:rsidP="00CF7ED9">
            <w:pPr>
              <w:pStyle w:val="BodyText2"/>
              <w:ind w:left="-18" w:right="-1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AE72422" w14:textId="77777777" w:rsidR="007B0F86" w:rsidRPr="00CF7ED9" w:rsidRDefault="007B0F86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2062139B" w14:textId="77777777" w:rsidR="007B0F86" w:rsidRPr="00CF7ED9" w:rsidRDefault="007B0F86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6D96E052" w14:textId="77777777" w:rsidR="007B0F86" w:rsidRPr="00CF7ED9" w:rsidRDefault="007B0F86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7B0F86" w:rsidRPr="00CF7ED9" w14:paraId="16B6E73A" w14:textId="77777777" w:rsidTr="00147237">
        <w:trPr>
          <w:tblHeader/>
        </w:trPr>
        <w:tc>
          <w:tcPr>
            <w:tcW w:w="3510" w:type="dxa"/>
            <w:vAlign w:val="bottom"/>
          </w:tcPr>
          <w:p w14:paraId="41ACB6DA" w14:textId="77777777" w:rsidR="007B0F86" w:rsidRPr="00CF7ED9" w:rsidRDefault="007B0F86" w:rsidP="00CF7ED9">
            <w:pPr>
              <w:pStyle w:val="BodyText2"/>
              <w:tabs>
                <w:tab w:val="left" w:pos="540"/>
              </w:tabs>
              <w:ind w:left="540" w:right="3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EFAAC1" w14:textId="77777777" w:rsidR="007B0F86" w:rsidRPr="00CF7ED9" w:rsidRDefault="007B0F86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52" w:type="dxa"/>
          </w:tcPr>
          <w:p w14:paraId="1A7674A0" w14:textId="77777777" w:rsidR="007B0F86" w:rsidRPr="00CF7ED9" w:rsidRDefault="007B0F86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8" w:type="dxa"/>
          </w:tcPr>
          <w:p w14:paraId="4D64CEAE" w14:textId="77777777" w:rsidR="007B0F86" w:rsidRPr="00CF7ED9" w:rsidRDefault="007B0F86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43" w:type="dxa"/>
          </w:tcPr>
          <w:p w14:paraId="2F59B7AA" w14:textId="77777777" w:rsidR="007B0F86" w:rsidRPr="00CF7ED9" w:rsidRDefault="007B0F86" w:rsidP="00CF7ED9">
            <w:pPr>
              <w:pStyle w:val="BodyText2"/>
              <w:ind w:left="-18" w:right="-1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FE7AF0E" w14:textId="77777777" w:rsidR="007B0F86" w:rsidRPr="00CF7ED9" w:rsidRDefault="007B0F86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16336BB4" w14:textId="77777777" w:rsidR="007B0F86" w:rsidRPr="00CF7ED9" w:rsidRDefault="007B0F86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86" w:type="dxa"/>
          </w:tcPr>
          <w:p w14:paraId="4DB79408" w14:textId="77777777" w:rsidR="007B0F86" w:rsidRPr="00CF7ED9" w:rsidRDefault="007B0F86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2D4841" w:rsidRPr="00CF7ED9" w14:paraId="79AF8429" w14:textId="77777777" w:rsidTr="00147237">
        <w:trPr>
          <w:tblHeader/>
        </w:trPr>
        <w:tc>
          <w:tcPr>
            <w:tcW w:w="3510" w:type="dxa"/>
            <w:vAlign w:val="bottom"/>
          </w:tcPr>
          <w:p w14:paraId="01D15A44" w14:textId="77777777" w:rsidR="002D4841" w:rsidRPr="00CF7ED9" w:rsidRDefault="002D4841" w:rsidP="00CF7ED9">
            <w:pPr>
              <w:pStyle w:val="BodyText2"/>
              <w:tabs>
                <w:tab w:val="left" w:pos="540"/>
              </w:tabs>
              <w:ind w:left="540" w:right="3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57808D09" w14:textId="77777777" w:rsidR="002D4841" w:rsidRPr="00CF7ED9" w:rsidRDefault="002D4841" w:rsidP="00CF7ED9">
            <w:pPr>
              <w:pStyle w:val="BodyText2"/>
              <w:ind w:left="-18" w:right="-1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D4841" w:rsidRPr="00CF7ED9" w14:paraId="7B4D10BB" w14:textId="77777777" w:rsidTr="00147237">
        <w:tc>
          <w:tcPr>
            <w:tcW w:w="3510" w:type="dxa"/>
          </w:tcPr>
          <w:p w14:paraId="5D6E0D55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vAlign w:val="bottom"/>
          </w:tcPr>
          <w:p w14:paraId="62025A35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" w:type="dxa"/>
          </w:tcPr>
          <w:p w14:paraId="0F4B856A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F49E509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0E46695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5403393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077940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8C366D6" w14:textId="77777777" w:rsidR="002D4841" w:rsidRPr="00CF7ED9" w:rsidRDefault="002D4841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1E8B" w:rsidRPr="00CF7ED9" w14:paraId="40692641" w14:textId="77777777" w:rsidTr="00147237">
        <w:tc>
          <w:tcPr>
            <w:tcW w:w="3510" w:type="dxa"/>
          </w:tcPr>
          <w:p w14:paraId="5687D2D7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33B05427" w14:textId="77777777" w:rsidR="00E51E8B" w:rsidRPr="00CF7ED9" w:rsidRDefault="00E80E1D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1,501,074</w:t>
            </w:r>
          </w:p>
        </w:tc>
        <w:tc>
          <w:tcPr>
            <w:tcW w:w="252" w:type="dxa"/>
          </w:tcPr>
          <w:p w14:paraId="0E99320A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26216341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1,310,674</w:t>
            </w:r>
          </w:p>
        </w:tc>
        <w:tc>
          <w:tcPr>
            <w:tcW w:w="243" w:type="dxa"/>
          </w:tcPr>
          <w:p w14:paraId="69E9823D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3E363EE5" w14:textId="77777777" w:rsidR="00E51E8B" w:rsidRPr="00CF7ED9" w:rsidRDefault="00A832CA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1,397</w:t>
            </w:r>
            <w:r w:rsidR="004A4FF5"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  <w:tc>
          <w:tcPr>
            <w:tcW w:w="236" w:type="dxa"/>
          </w:tcPr>
          <w:p w14:paraId="42179DC6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14:paraId="1F0C92D1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1,254,727</w:t>
            </w:r>
          </w:p>
        </w:tc>
      </w:tr>
      <w:tr w:rsidR="00E51E8B" w:rsidRPr="00CF7ED9" w14:paraId="611B9EF8" w14:textId="77777777" w:rsidTr="00147237">
        <w:tc>
          <w:tcPr>
            <w:tcW w:w="3510" w:type="dxa"/>
          </w:tcPr>
          <w:p w14:paraId="1CED6CA6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260" w:type="dxa"/>
            <w:shd w:val="clear" w:color="auto" w:fill="auto"/>
          </w:tcPr>
          <w:p w14:paraId="5B6DD865" w14:textId="77777777" w:rsidR="00E51E8B" w:rsidRPr="00CF7ED9" w:rsidRDefault="00E80E1D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27,557</w:t>
            </w:r>
          </w:p>
        </w:tc>
        <w:tc>
          <w:tcPr>
            <w:tcW w:w="252" w:type="dxa"/>
          </w:tcPr>
          <w:p w14:paraId="20138E75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294CEA55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86,653</w:t>
            </w:r>
          </w:p>
        </w:tc>
        <w:tc>
          <w:tcPr>
            <w:tcW w:w="243" w:type="dxa"/>
          </w:tcPr>
          <w:p w14:paraId="06C691D4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0AD5286B" w14:textId="77777777" w:rsidR="00E51E8B" w:rsidRPr="00CF7ED9" w:rsidRDefault="00A832CA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27,557</w:t>
            </w:r>
          </w:p>
        </w:tc>
        <w:tc>
          <w:tcPr>
            <w:tcW w:w="236" w:type="dxa"/>
          </w:tcPr>
          <w:p w14:paraId="2E7C3F67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14:paraId="6F992489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86,653</w:t>
            </w:r>
          </w:p>
        </w:tc>
      </w:tr>
      <w:tr w:rsidR="00E51E8B" w:rsidRPr="00CF7ED9" w14:paraId="711AB370" w14:textId="77777777" w:rsidTr="00147237">
        <w:tc>
          <w:tcPr>
            <w:tcW w:w="3510" w:type="dxa"/>
          </w:tcPr>
          <w:p w14:paraId="7BAE6C07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 w:firstLine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260" w:type="dxa"/>
            <w:shd w:val="clear" w:color="auto" w:fill="auto"/>
          </w:tcPr>
          <w:p w14:paraId="6D7343DF" w14:textId="77777777" w:rsidR="00E51E8B" w:rsidRPr="00CF7ED9" w:rsidRDefault="00E80E1D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83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440</w:t>
            </w:r>
          </w:p>
        </w:tc>
        <w:tc>
          <w:tcPr>
            <w:tcW w:w="252" w:type="dxa"/>
          </w:tcPr>
          <w:p w14:paraId="79FFC19D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3B38AC3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83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102,500</w:t>
            </w:r>
          </w:p>
        </w:tc>
        <w:tc>
          <w:tcPr>
            <w:tcW w:w="243" w:type="dxa"/>
          </w:tcPr>
          <w:p w14:paraId="79DF35E0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83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322C6D1" w14:textId="77777777" w:rsidR="00E51E8B" w:rsidRPr="00CF7ED9" w:rsidRDefault="00E80E1D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440</w:t>
            </w:r>
          </w:p>
        </w:tc>
        <w:tc>
          <w:tcPr>
            <w:tcW w:w="236" w:type="dxa"/>
          </w:tcPr>
          <w:p w14:paraId="6831FDE4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83" w:right="-1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0E5F5FC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83" w:right="-11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E51E8B" w:rsidRPr="00CF7ED9" w14:paraId="11C92E59" w14:textId="77777777" w:rsidTr="00147237">
        <w:tc>
          <w:tcPr>
            <w:tcW w:w="3510" w:type="dxa"/>
          </w:tcPr>
          <w:p w14:paraId="2862C94C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260" w:type="dxa"/>
            <w:shd w:val="clear" w:color="auto" w:fill="auto"/>
          </w:tcPr>
          <w:p w14:paraId="70D13AF4" w14:textId="77777777" w:rsidR="00E51E8B" w:rsidRPr="00CF7ED9" w:rsidRDefault="00E80E1D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2,288</w:t>
            </w:r>
          </w:p>
        </w:tc>
        <w:tc>
          <w:tcPr>
            <w:tcW w:w="252" w:type="dxa"/>
          </w:tcPr>
          <w:p w14:paraId="25CF9462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277C4341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2,288 </w:t>
            </w:r>
          </w:p>
        </w:tc>
        <w:tc>
          <w:tcPr>
            <w:tcW w:w="243" w:type="dxa"/>
          </w:tcPr>
          <w:p w14:paraId="652CCB4F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02808678" w14:textId="77777777" w:rsidR="00E51E8B" w:rsidRPr="00CF7ED9" w:rsidRDefault="00A832CA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2,288</w:t>
            </w:r>
          </w:p>
        </w:tc>
        <w:tc>
          <w:tcPr>
            <w:tcW w:w="236" w:type="dxa"/>
          </w:tcPr>
          <w:p w14:paraId="17B36B3C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14:paraId="592594C5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2,288 </w:t>
            </w:r>
          </w:p>
        </w:tc>
      </w:tr>
      <w:tr w:rsidR="00E51E8B" w:rsidRPr="00CF7ED9" w14:paraId="7441BC05" w14:textId="77777777" w:rsidTr="00147237">
        <w:tc>
          <w:tcPr>
            <w:tcW w:w="3510" w:type="dxa"/>
          </w:tcPr>
          <w:p w14:paraId="6E03CB92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  <w:shd w:val="clear" w:color="auto" w:fill="auto"/>
          </w:tcPr>
          <w:p w14:paraId="22A58592" w14:textId="77777777" w:rsidR="00E51E8B" w:rsidRPr="00CF7ED9" w:rsidRDefault="00E80E1D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529,947</w:t>
            </w:r>
          </w:p>
        </w:tc>
        <w:tc>
          <w:tcPr>
            <w:tcW w:w="252" w:type="dxa"/>
          </w:tcPr>
          <w:p w14:paraId="4301EA4F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3B86C259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607,224</w:t>
            </w:r>
          </w:p>
        </w:tc>
        <w:tc>
          <w:tcPr>
            <w:tcW w:w="243" w:type="dxa"/>
            <w:vAlign w:val="bottom"/>
          </w:tcPr>
          <w:p w14:paraId="3BDAAE84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4F65E428" w14:textId="77777777" w:rsidR="00E51E8B" w:rsidRPr="00CF7ED9" w:rsidRDefault="00A832CA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529,947</w:t>
            </w:r>
          </w:p>
        </w:tc>
        <w:tc>
          <w:tcPr>
            <w:tcW w:w="236" w:type="dxa"/>
          </w:tcPr>
          <w:p w14:paraId="12EEA315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14:paraId="67F31A38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607,224</w:t>
            </w:r>
          </w:p>
        </w:tc>
      </w:tr>
      <w:tr w:rsidR="00E51E8B" w:rsidRPr="00CF7ED9" w14:paraId="40BA76BD" w14:textId="77777777" w:rsidTr="00147237">
        <w:tc>
          <w:tcPr>
            <w:tcW w:w="3510" w:type="dxa"/>
          </w:tcPr>
          <w:p w14:paraId="18D6F851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3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60" w:type="dxa"/>
            <w:shd w:val="clear" w:color="auto" w:fill="auto"/>
          </w:tcPr>
          <w:p w14:paraId="0A00EF81" w14:textId="77777777" w:rsidR="00E51E8B" w:rsidRPr="00CF7ED9" w:rsidRDefault="00E80E1D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218,913</w:t>
            </w:r>
          </w:p>
        </w:tc>
        <w:tc>
          <w:tcPr>
            <w:tcW w:w="252" w:type="dxa"/>
          </w:tcPr>
          <w:p w14:paraId="60F0E48E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147CFA60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159,210</w:t>
            </w:r>
          </w:p>
        </w:tc>
        <w:tc>
          <w:tcPr>
            <w:tcW w:w="243" w:type="dxa"/>
          </w:tcPr>
          <w:p w14:paraId="199DDFBD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589D053D" w14:textId="77777777" w:rsidR="00E51E8B" w:rsidRPr="00CF7ED9" w:rsidRDefault="00A832CA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46,798</w:t>
            </w:r>
          </w:p>
        </w:tc>
        <w:tc>
          <w:tcPr>
            <w:tcW w:w="236" w:type="dxa"/>
          </w:tcPr>
          <w:p w14:paraId="1ADEDC1D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14:paraId="72AF0E09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25,802</w:t>
            </w:r>
          </w:p>
        </w:tc>
      </w:tr>
      <w:tr w:rsidR="00102A8C" w:rsidRPr="00CF7ED9" w14:paraId="2603114F" w14:textId="77777777" w:rsidTr="00147237">
        <w:tc>
          <w:tcPr>
            <w:tcW w:w="3510" w:type="dxa"/>
          </w:tcPr>
          <w:p w14:paraId="4C6A1A15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3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778746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" w:type="dxa"/>
          </w:tcPr>
          <w:p w14:paraId="0D8D54A3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01F49A48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</w:tcPr>
          <w:p w14:paraId="1FCF5DF4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71540A0B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1245E0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14:paraId="180F8236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2A8C" w:rsidRPr="00CF7ED9" w14:paraId="3F9C22C2" w14:textId="77777777" w:rsidTr="00147237">
        <w:tc>
          <w:tcPr>
            <w:tcW w:w="3510" w:type="dxa"/>
          </w:tcPr>
          <w:p w14:paraId="5EBBC64F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3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  <w:r w:rsidR="00E80E1D"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ตรง</w:t>
            </w:r>
          </w:p>
        </w:tc>
        <w:tc>
          <w:tcPr>
            <w:tcW w:w="1260" w:type="dxa"/>
            <w:shd w:val="clear" w:color="auto" w:fill="auto"/>
          </w:tcPr>
          <w:p w14:paraId="64B3B0E5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" w:type="dxa"/>
          </w:tcPr>
          <w:p w14:paraId="5C96261E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07414071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</w:tcPr>
          <w:p w14:paraId="6D51E5F9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79F060C3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BD1AD8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14:paraId="12BB89A4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2A8C" w:rsidRPr="00CF7ED9" w14:paraId="0FFB3A4D" w14:textId="77777777" w:rsidTr="00147237">
        <w:tc>
          <w:tcPr>
            <w:tcW w:w="3510" w:type="dxa"/>
          </w:tcPr>
          <w:p w14:paraId="63EE3F92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3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260" w:type="dxa"/>
            <w:shd w:val="clear" w:color="auto" w:fill="auto"/>
          </w:tcPr>
          <w:p w14:paraId="4609AEBD" w14:textId="77777777" w:rsidR="00102A8C" w:rsidRPr="00CF7ED9" w:rsidRDefault="00E80E1D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C81554F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08B2B0F0" w14:textId="77777777" w:rsidR="00102A8C" w:rsidRPr="00CF7ED9" w:rsidRDefault="00E80E1D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3" w:type="dxa"/>
          </w:tcPr>
          <w:p w14:paraId="4A3A96C4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44B6C428" w14:textId="77777777" w:rsidR="00102A8C" w:rsidRPr="00CF7ED9" w:rsidRDefault="00E80E1D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  <w:tc>
          <w:tcPr>
            <w:tcW w:w="236" w:type="dxa"/>
          </w:tcPr>
          <w:p w14:paraId="328FFC09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14:paraId="58C4C660" w14:textId="77777777" w:rsidR="00102A8C" w:rsidRPr="00CF7ED9" w:rsidRDefault="00E80E1D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2A8C" w:rsidRPr="00CF7ED9" w14:paraId="52B10536" w14:textId="77777777" w:rsidTr="00147237">
        <w:tc>
          <w:tcPr>
            <w:tcW w:w="3510" w:type="dxa"/>
          </w:tcPr>
          <w:p w14:paraId="33F86541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3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513AD0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" w:type="dxa"/>
          </w:tcPr>
          <w:p w14:paraId="564A3359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77A0CBD9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</w:tcPr>
          <w:p w14:paraId="6EB940F6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53FE0465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FB673D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14:paraId="11B4731E" w14:textId="77777777" w:rsidR="00102A8C" w:rsidRPr="00CF7ED9" w:rsidRDefault="00102A8C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1E8B" w:rsidRPr="00CF7ED9" w14:paraId="5E760BD2" w14:textId="77777777" w:rsidTr="00147237">
        <w:tc>
          <w:tcPr>
            <w:tcW w:w="3510" w:type="dxa"/>
          </w:tcPr>
          <w:p w14:paraId="6C21D51C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บริษัทย่อยทางอ้อมของบริษัทใหญ่</w:t>
            </w:r>
          </w:p>
        </w:tc>
        <w:tc>
          <w:tcPr>
            <w:tcW w:w="1260" w:type="dxa"/>
          </w:tcPr>
          <w:p w14:paraId="68F993F9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" w:type="dxa"/>
          </w:tcPr>
          <w:p w14:paraId="49AE9A96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4A6D523F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</w:tcPr>
          <w:p w14:paraId="5EF907FD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12B44B3B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9B6D380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14:paraId="65DCB0C3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1E8B" w:rsidRPr="00CF7ED9" w14:paraId="4F2605A9" w14:textId="77777777" w:rsidTr="00147237">
        <w:tc>
          <w:tcPr>
            <w:tcW w:w="3510" w:type="dxa"/>
          </w:tcPr>
          <w:p w14:paraId="71B04F1A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260" w:type="dxa"/>
            <w:shd w:val="clear" w:color="auto" w:fill="auto"/>
          </w:tcPr>
          <w:p w14:paraId="13D79428" w14:textId="77777777" w:rsidR="00E51E8B" w:rsidRPr="00CF7ED9" w:rsidRDefault="00E80E1D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1,699</w:t>
            </w:r>
          </w:p>
        </w:tc>
        <w:tc>
          <w:tcPr>
            <w:tcW w:w="252" w:type="dxa"/>
          </w:tcPr>
          <w:p w14:paraId="505B71CF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5F2A03A4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1,699 </w:t>
            </w:r>
          </w:p>
        </w:tc>
        <w:tc>
          <w:tcPr>
            <w:tcW w:w="243" w:type="dxa"/>
          </w:tcPr>
          <w:p w14:paraId="69DA8491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7F1C8E48" w14:textId="77777777" w:rsidR="00E51E8B" w:rsidRPr="00CF7ED9" w:rsidRDefault="003312F5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1,699</w:t>
            </w:r>
          </w:p>
        </w:tc>
        <w:tc>
          <w:tcPr>
            <w:tcW w:w="236" w:type="dxa"/>
          </w:tcPr>
          <w:p w14:paraId="058B57AC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14:paraId="4DAF0A2C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1,699 </w:t>
            </w:r>
          </w:p>
        </w:tc>
      </w:tr>
      <w:tr w:rsidR="00E51E8B" w:rsidRPr="00CF7ED9" w14:paraId="1627DEAD" w14:textId="77777777" w:rsidTr="00147237">
        <w:tc>
          <w:tcPr>
            <w:tcW w:w="3510" w:type="dxa"/>
          </w:tcPr>
          <w:p w14:paraId="00B40FC5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60" w:type="dxa"/>
            <w:shd w:val="clear" w:color="auto" w:fill="auto"/>
          </w:tcPr>
          <w:p w14:paraId="16CDB736" w14:textId="77777777" w:rsidR="00E51E8B" w:rsidRPr="00CF7ED9" w:rsidRDefault="00E80E1D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510</w:t>
            </w:r>
          </w:p>
        </w:tc>
        <w:tc>
          <w:tcPr>
            <w:tcW w:w="252" w:type="dxa"/>
          </w:tcPr>
          <w:p w14:paraId="6CFA4066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57856DB8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129</w:t>
            </w:r>
          </w:p>
        </w:tc>
        <w:tc>
          <w:tcPr>
            <w:tcW w:w="243" w:type="dxa"/>
          </w:tcPr>
          <w:p w14:paraId="34CF1A37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082D78D1" w14:textId="77777777" w:rsidR="00E51E8B" w:rsidRPr="00CF7ED9" w:rsidRDefault="00E80E1D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510</w:t>
            </w:r>
          </w:p>
        </w:tc>
        <w:tc>
          <w:tcPr>
            <w:tcW w:w="236" w:type="dxa"/>
          </w:tcPr>
          <w:p w14:paraId="53808C51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4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6" w:type="dxa"/>
          </w:tcPr>
          <w:p w14:paraId="0593E794" w14:textId="77777777" w:rsidR="00E51E8B" w:rsidRPr="00CF7ED9" w:rsidRDefault="00E51E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129</w:t>
            </w:r>
          </w:p>
        </w:tc>
      </w:tr>
    </w:tbl>
    <w:p w14:paraId="12965862" w14:textId="77777777" w:rsidR="008E6967" w:rsidRPr="00CF7ED9" w:rsidRDefault="008E6967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F7ED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CC970A8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ภาระผูกพันกับกิจการที่เกี่ยวข้องกัน</w:t>
      </w:r>
    </w:p>
    <w:p w14:paraId="46F3BAB1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 w:firstLine="706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360"/>
        <w:gridCol w:w="1710"/>
      </w:tblGrid>
      <w:tr w:rsidR="00894B5E" w:rsidRPr="00CF7ED9" w14:paraId="75CF004B" w14:textId="77777777" w:rsidTr="004C5486">
        <w:tc>
          <w:tcPr>
            <w:tcW w:w="5310" w:type="dxa"/>
          </w:tcPr>
          <w:p w14:paraId="0F4DF417" w14:textId="77777777" w:rsidR="00894B5E" w:rsidRPr="00CF7ED9" w:rsidRDefault="00894B5E" w:rsidP="009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3C99DD63" w14:textId="77777777" w:rsidR="00894B5E" w:rsidRPr="00CF7ED9" w:rsidRDefault="00894B5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87" w:firstLine="63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4B5E" w:rsidRPr="00CF7ED9" w14:paraId="253E56C4" w14:textId="77777777" w:rsidTr="004C5486">
        <w:tc>
          <w:tcPr>
            <w:tcW w:w="5310" w:type="dxa"/>
          </w:tcPr>
          <w:p w14:paraId="214B3B94" w14:textId="77777777" w:rsidR="00894B5E" w:rsidRPr="00CF7ED9" w:rsidRDefault="00894B5E" w:rsidP="009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E3959D5" w14:textId="77777777" w:rsidR="00894B5E" w:rsidRPr="00CF7ED9" w:rsidRDefault="00894B5E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360" w:type="dxa"/>
          </w:tcPr>
          <w:p w14:paraId="59381BA4" w14:textId="77777777" w:rsidR="00894B5E" w:rsidRPr="00CF7ED9" w:rsidRDefault="00894B5E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5889458F" w14:textId="77777777" w:rsidR="00894B5E" w:rsidRPr="00CF7ED9" w:rsidRDefault="00894B5E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894B5E" w:rsidRPr="00CF7ED9" w14:paraId="21CB718A" w14:textId="77777777" w:rsidTr="004C5486">
        <w:tc>
          <w:tcPr>
            <w:tcW w:w="5310" w:type="dxa"/>
          </w:tcPr>
          <w:p w14:paraId="6393728B" w14:textId="77777777" w:rsidR="00894B5E" w:rsidRPr="00CF7ED9" w:rsidRDefault="00894B5E" w:rsidP="009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A9E3A6E" w14:textId="77777777" w:rsidR="00894B5E" w:rsidRPr="00CF7ED9" w:rsidRDefault="00894B5E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60" w:type="dxa"/>
          </w:tcPr>
          <w:p w14:paraId="13345213" w14:textId="77777777" w:rsidR="00894B5E" w:rsidRPr="00CF7ED9" w:rsidRDefault="00894B5E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593D5AA6" w14:textId="77777777" w:rsidR="00894B5E" w:rsidRPr="00CF7ED9" w:rsidRDefault="00894B5E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894B5E" w:rsidRPr="00CF7ED9" w14:paraId="3798CEEC" w14:textId="77777777" w:rsidTr="004C5486">
        <w:tc>
          <w:tcPr>
            <w:tcW w:w="5310" w:type="dxa"/>
          </w:tcPr>
          <w:p w14:paraId="14CF8FCE" w14:textId="77777777" w:rsidR="00894B5E" w:rsidRPr="00CF7ED9" w:rsidRDefault="00894B5E" w:rsidP="009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79CC8F0D" w14:textId="77777777" w:rsidR="00894B5E" w:rsidRPr="00CF7ED9" w:rsidRDefault="00894B5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53"/>
                <w:tab w:val="decimal" w:pos="1152"/>
              </w:tabs>
              <w:spacing w:line="240" w:lineRule="auto"/>
              <w:ind w:left="-108" w:right="-18" w:firstLine="63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CF7ED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94B5E" w:rsidRPr="00CF7ED9" w14:paraId="1CC374EC" w14:textId="77777777" w:rsidTr="004C5486">
        <w:tc>
          <w:tcPr>
            <w:tcW w:w="5310" w:type="dxa"/>
          </w:tcPr>
          <w:p w14:paraId="7C470E78" w14:textId="77777777" w:rsidR="00894B5E" w:rsidRPr="00CF7ED9" w:rsidRDefault="00894B5E" w:rsidP="00894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710" w:type="dxa"/>
            <w:vAlign w:val="bottom"/>
          </w:tcPr>
          <w:p w14:paraId="4D031086" w14:textId="77777777" w:rsidR="00894B5E" w:rsidRPr="00CF7ED9" w:rsidRDefault="00894B5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99DB322" w14:textId="77777777" w:rsidR="00894B5E" w:rsidRPr="00CF7ED9" w:rsidRDefault="00894B5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1EDD9A6" w14:textId="77777777" w:rsidR="00894B5E" w:rsidRPr="00CF7ED9" w:rsidRDefault="00894B5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87" w:firstLine="63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894B5E" w:rsidRPr="00CF7ED9" w14:paraId="44615B41" w14:textId="77777777" w:rsidTr="004C5486">
        <w:tc>
          <w:tcPr>
            <w:tcW w:w="5310" w:type="dxa"/>
          </w:tcPr>
          <w:p w14:paraId="11693D62" w14:textId="77777777" w:rsidR="00894B5E" w:rsidRPr="00CF7ED9" w:rsidRDefault="00894B5E" w:rsidP="009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649333" w14:textId="77777777" w:rsidR="00894B5E" w:rsidRPr="00CF7ED9" w:rsidRDefault="00894B5E" w:rsidP="004C548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28,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  <w:tc>
          <w:tcPr>
            <w:tcW w:w="360" w:type="dxa"/>
            <w:vAlign w:val="bottom"/>
          </w:tcPr>
          <w:p w14:paraId="666FC0A6" w14:textId="77777777" w:rsidR="00894B5E" w:rsidRPr="00CF7ED9" w:rsidRDefault="00894B5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83E9830" w14:textId="77777777" w:rsidR="00894B5E" w:rsidRPr="00CF7ED9" w:rsidRDefault="00894B5E" w:rsidP="004C548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16,444</w:t>
            </w:r>
          </w:p>
        </w:tc>
      </w:tr>
      <w:tr w:rsidR="00894B5E" w:rsidRPr="00CF7ED9" w14:paraId="59E503CB" w14:textId="77777777" w:rsidTr="004C5486">
        <w:tc>
          <w:tcPr>
            <w:tcW w:w="5310" w:type="dxa"/>
          </w:tcPr>
          <w:p w14:paraId="65F6A314" w14:textId="77777777" w:rsidR="00894B5E" w:rsidRPr="00CF7ED9" w:rsidRDefault="00894B5E" w:rsidP="009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B27A2" w14:textId="77777777" w:rsidR="00894B5E" w:rsidRPr="00CF7ED9" w:rsidRDefault="00894B5E" w:rsidP="004C548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2,013</w:t>
            </w:r>
          </w:p>
        </w:tc>
        <w:tc>
          <w:tcPr>
            <w:tcW w:w="360" w:type="dxa"/>
            <w:vAlign w:val="bottom"/>
          </w:tcPr>
          <w:p w14:paraId="0F8C44E0" w14:textId="77777777" w:rsidR="00894B5E" w:rsidRPr="00CF7ED9" w:rsidRDefault="00894B5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B02BF" w14:textId="77777777" w:rsidR="00894B5E" w:rsidRPr="00CF7ED9" w:rsidRDefault="00894B5E" w:rsidP="004C548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7,666</w:t>
            </w:r>
          </w:p>
        </w:tc>
      </w:tr>
      <w:tr w:rsidR="00894B5E" w:rsidRPr="00CF7ED9" w14:paraId="6EBB8A12" w14:textId="77777777" w:rsidTr="004C5486">
        <w:tc>
          <w:tcPr>
            <w:tcW w:w="5310" w:type="dxa"/>
          </w:tcPr>
          <w:p w14:paraId="41CF7B9B" w14:textId="77777777" w:rsidR="00894B5E" w:rsidRPr="00CF7ED9" w:rsidRDefault="00894B5E" w:rsidP="00987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4FC5C29F" w14:textId="77777777" w:rsidR="00894B5E" w:rsidRPr="00CF7ED9" w:rsidRDefault="00894B5E" w:rsidP="004C548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80,721</w:t>
            </w:r>
          </w:p>
        </w:tc>
        <w:tc>
          <w:tcPr>
            <w:tcW w:w="360" w:type="dxa"/>
          </w:tcPr>
          <w:p w14:paraId="70C83B61" w14:textId="77777777" w:rsidR="00894B5E" w:rsidRPr="00CF7ED9" w:rsidRDefault="00894B5E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4C9AEE7A" w14:textId="77777777" w:rsidR="00894B5E" w:rsidRPr="00CF7ED9" w:rsidRDefault="00894B5E" w:rsidP="004C548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24,110</w:t>
            </w:r>
          </w:p>
        </w:tc>
      </w:tr>
    </w:tbl>
    <w:p w14:paraId="2BACC6E2" w14:textId="77777777" w:rsidR="002D4841" w:rsidRPr="00CF7ED9" w:rsidRDefault="002D4841" w:rsidP="00CF7ED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E5686C6" w14:textId="77777777" w:rsidR="002D4841" w:rsidRPr="00CF7ED9" w:rsidRDefault="002D4841" w:rsidP="00CF7ED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F7ED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87D1605" w14:textId="77777777" w:rsidR="002D4841" w:rsidRDefault="002D4841" w:rsidP="00CF7ED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C2B194" w14:textId="77777777" w:rsidR="00331D7E" w:rsidRPr="00331D7E" w:rsidRDefault="00331D7E" w:rsidP="00467FF6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31D7E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สัญญาการรับบริการ</w:t>
      </w:r>
    </w:p>
    <w:p w14:paraId="55236D08" w14:textId="77777777" w:rsidR="00331D7E" w:rsidRPr="00CF7ED9" w:rsidRDefault="00331D7E" w:rsidP="00CF7ED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1AA5E5" w14:textId="7ABEB1F4" w:rsidR="002D4841" w:rsidRPr="00CF7ED9" w:rsidRDefault="002D4841" w:rsidP="00CF7ED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กลุ่มบริษัทและบริษัทมีสัญญาการรับบริการกับธนาคารไทยพาณิชย์ จำกัด (มหาชน) </w:t>
      </w:r>
      <w:r w:rsidR="00654924">
        <w:rPr>
          <w:rFonts w:asciiTheme="majorBidi" w:hAnsiTheme="majorBidi" w:cstheme="majorBidi" w:hint="cs"/>
          <w:sz w:val="30"/>
          <w:szCs w:val="30"/>
          <w:cs/>
        </w:rPr>
        <w:t>(</w:t>
      </w:r>
      <w:r w:rsidR="00654924">
        <w:rPr>
          <w:rFonts w:asciiTheme="majorBidi" w:hAnsiTheme="majorBidi" w:cstheme="majorBidi"/>
          <w:sz w:val="30"/>
          <w:szCs w:val="30"/>
        </w:rPr>
        <w:t>“</w:t>
      </w:r>
      <w:r w:rsidR="00654924">
        <w:rPr>
          <w:rFonts w:asciiTheme="majorBidi" w:hAnsiTheme="majorBidi" w:cstheme="majorBidi" w:hint="cs"/>
          <w:sz w:val="30"/>
          <w:szCs w:val="30"/>
          <w:cs/>
        </w:rPr>
        <w:t>ธนาคาร</w:t>
      </w:r>
      <w:r w:rsidR="00654924">
        <w:rPr>
          <w:rFonts w:asciiTheme="majorBidi" w:hAnsiTheme="majorBidi" w:cstheme="majorBidi"/>
          <w:sz w:val="30"/>
          <w:szCs w:val="30"/>
        </w:rPr>
        <w:t>”</w:t>
      </w:r>
      <w:r w:rsidR="00654924">
        <w:rPr>
          <w:rFonts w:asciiTheme="majorBidi" w:hAnsiTheme="majorBidi" w:cstheme="majorBidi" w:hint="cs"/>
          <w:sz w:val="30"/>
          <w:szCs w:val="30"/>
          <w:cs/>
        </w:rPr>
        <w:t>)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โดยสัญญามีระยะเวลา </w:t>
      </w:r>
      <w:r w:rsidRPr="00CF7ED9">
        <w:rPr>
          <w:rFonts w:asciiTheme="majorBidi" w:hAnsiTheme="majorBidi" w:cstheme="majorBidi"/>
          <w:sz w:val="30"/>
          <w:szCs w:val="30"/>
        </w:rPr>
        <w:t xml:space="preserve">1 </w:t>
      </w:r>
      <w:r w:rsidRPr="00CF7ED9">
        <w:rPr>
          <w:rFonts w:asciiTheme="majorBidi" w:hAnsiTheme="majorBidi" w:cstheme="majorBidi"/>
          <w:sz w:val="30"/>
          <w:szCs w:val="30"/>
          <w:cs/>
        </w:rPr>
        <w:t>ปี ธนาคารมีสิทธิบอกเลิกสัญญาเมื่อใดก็ได้โดยจะแจ้งให้</w:t>
      </w:r>
      <w:r w:rsidR="00F02D85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บริษัททราบล่วงหน้าเป็นระยะเวลาไม่น้อยกว่า </w:t>
      </w:r>
      <w:r w:rsidRPr="00CF7ED9">
        <w:rPr>
          <w:rFonts w:asciiTheme="majorBidi" w:hAnsiTheme="majorBidi" w:cstheme="majorBidi"/>
          <w:sz w:val="30"/>
          <w:szCs w:val="30"/>
        </w:rPr>
        <w:t>30 - 180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 วันขอบเขตการรับบริการประกอบด้วย งานบัญชีและการเงิน งานบริหารความเสี่ยง งานทรัพยากรบุคคล งานกำกับงานตรวจสอบ งานกฎหมาย</w:t>
      </w:r>
      <w:r w:rsidR="009D0FF2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งานเลขานุการบริษัท งานสื่อสารองค์กร งานสื่ออิเล็กทรอนิกส์ งานบริหาร งานบริการกลาง บริหารงานความปลอดภัยและรักษาความปลอดภัย งานเทคโนโลยีสารสนเทศ งานจัดซื้อ</w:t>
      </w:r>
      <w:r w:rsidR="00F02D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>งานบริหารอาคาร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และงานอบรม </w:t>
      </w:r>
      <w:r w:rsidR="00F02D85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CF7ED9">
        <w:rPr>
          <w:rFonts w:asciiTheme="majorBidi" w:hAnsiTheme="majorBidi" w:cstheme="majorBidi"/>
          <w:sz w:val="30"/>
          <w:szCs w:val="30"/>
          <w:cs/>
        </w:rPr>
        <w:t>บริษัทจะต้องจ่ายค่าธรรมเนียมบริการตามที่ระบุไว้ในสัญญา</w:t>
      </w:r>
      <w:r w:rsidRPr="00CF7ED9">
        <w:rPr>
          <w:rFonts w:asciiTheme="majorBidi" w:hAnsiTheme="majorBidi" w:cstheme="majorBidi"/>
          <w:sz w:val="30"/>
          <w:szCs w:val="30"/>
        </w:rPr>
        <w:t xml:space="preserve"> 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เมื่อสิ้นสุดระยะเวลาตามสัญญา หากไม่มีคู่สัญญารายใดบอกเลิกสัญญา ให้ถือว่าสัญญานี้มีผลใช้บังคับต่อไปอีก </w:t>
      </w:r>
      <w:r w:rsidRPr="00CF7ED9">
        <w:rPr>
          <w:rFonts w:asciiTheme="majorBidi" w:hAnsiTheme="majorBidi" w:cstheme="majorBidi"/>
          <w:sz w:val="30"/>
          <w:szCs w:val="30"/>
        </w:rPr>
        <w:t xml:space="preserve">1 </w:t>
      </w:r>
      <w:r w:rsidRPr="00CF7ED9">
        <w:rPr>
          <w:rFonts w:asciiTheme="majorBidi" w:hAnsiTheme="majorBidi" w:cstheme="majorBidi"/>
          <w:sz w:val="30"/>
          <w:szCs w:val="30"/>
          <w:cs/>
        </w:rPr>
        <w:t>ปี นับแต่วันที่ครบกำหนดอายุดังกล่าวเป็นคราว ๆ ไป</w:t>
      </w:r>
    </w:p>
    <w:p w14:paraId="585B21CC" w14:textId="77777777" w:rsidR="002D4841" w:rsidRDefault="002D4841" w:rsidP="00CF7ED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2C869F" w14:textId="77777777" w:rsidR="00331D7E" w:rsidRPr="00331D7E" w:rsidRDefault="00331D7E" w:rsidP="00467FF6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31D7E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สัญญาเช่าพื้นที่</w:t>
      </w:r>
    </w:p>
    <w:p w14:paraId="363550BD" w14:textId="77777777" w:rsidR="00331D7E" w:rsidRPr="00CF7ED9" w:rsidRDefault="00331D7E" w:rsidP="00CF7ED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67275F" w14:textId="77777777" w:rsidR="002D4841" w:rsidRPr="00CF7ED9" w:rsidRDefault="002D4841" w:rsidP="00CF7ED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บริษัทมีสัญญาเช่าและบริการกับธนาคารไทยพาณิชย์ จำกัด (มหาชน) และบริษัท มหิศร จำกัด โดยสัญญามีระยะเวลา </w:t>
      </w:r>
      <w:r w:rsidRPr="00CF7ED9">
        <w:rPr>
          <w:rFonts w:asciiTheme="majorBidi" w:hAnsiTheme="majorBidi" w:cstheme="majorBidi"/>
          <w:sz w:val="30"/>
          <w:szCs w:val="30"/>
        </w:rPr>
        <w:t>3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 ปี ผู้ให้บริการมีสิทธิบอกเลิกสัญญานี้ได้ทันที โดยจะแจ้งให้บริษัททราบล่วงหน้าเป็นระยะเวลาไม่น้อยกว่า </w:t>
      </w:r>
      <w:r w:rsidRPr="00CF7ED9">
        <w:rPr>
          <w:rFonts w:asciiTheme="majorBidi" w:hAnsiTheme="majorBidi" w:cstheme="majorBidi"/>
          <w:sz w:val="30"/>
          <w:szCs w:val="30"/>
        </w:rPr>
        <w:t>90</w:t>
      </w:r>
      <w:r w:rsidRPr="00CF7ED9">
        <w:rPr>
          <w:rFonts w:asciiTheme="majorBidi" w:hAnsiTheme="majorBidi" w:cstheme="majorBidi"/>
          <w:sz w:val="30"/>
          <w:szCs w:val="30"/>
          <w:cs/>
        </w:rPr>
        <w:t xml:space="preserve"> วัน บริษัทจะต้องจ่ายค่าเช่าและค่าบริการอาคารตามที่ระบุไว้ในสัญญา</w:t>
      </w:r>
    </w:p>
    <w:p w14:paraId="2E5E30A5" w14:textId="77777777" w:rsidR="002D4841" w:rsidRPr="00CF7ED9" w:rsidRDefault="002D4841" w:rsidP="00CF7ED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7CE834" w14:textId="77777777" w:rsidR="00987C79" w:rsidRDefault="00987C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8E510EB" w14:textId="77777777" w:rsidR="002D4841" w:rsidRPr="00331D7E" w:rsidRDefault="002D4841" w:rsidP="00467FF6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31D7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สัญญาการให้บริการ</w:t>
      </w:r>
    </w:p>
    <w:p w14:paraId="16C6F54B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67C7FF" w14:textId="09F48DBB" w:rsidR="002D4841" w:rsidRPr="00A26B83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6B83">
        <w:rPr>
          <w:rFonts w:asciiTheme="majorBidi" w:hAnsiTheme="majorBidi" w:cstheme="majorBidi"/>
          <w:sz w:val="30"/>
          <w:szCs w:val="30"/>
          <w:cs/>
        </w:rPr>
        <w:t>บริษัทย่อยมีสัญญาการให้บริการกับธนาคารไทยพาณิชย์ จำกัด (มหาชน) (</w:t>
      </w:r>
      <w:r w:rsidRPr="00A26B83">
        <w:rPr>
          <w:rFonts w:asciiTheme="majorBidi" w:hAnsiTheme="majorBidi" w:cstheme="majorBidi"/>
          <w:sz w:val="30"/>
          <w:szCs w:val="30"/>
        </w:rPr>
        <w:t>“</w:t>
      </w:r>
      <w:r w:rsidRPr="00A26B83">
        <w:rPr>
          <w:rFonts w:asciiTheme="majorBidi" w:hAnsiTheme="majorBidi" w:cstheme="majorBidi"/>
          <w:sz w:val="30"/>
          <w:szCs w:val="30"/>
          <w:cs/>
        </w:rPr>
        <w:t>ธนาคาร</w:t>
      </w:r>
      <w:r w:rsidRPr="00A26B83">
        <w:rPr>
          <w:rFonts w:asciiTheme="majorBidi" w:hAnsiTheme="majorBidi" w:cstheme="majorBidi"/>
          <w:sz w:val="30"/>
          <w:szCs w:val="30"/>
        </w:rPr>
        <w:t xml:space="preserve">”) </w:t>
      </w:r>
      <w:r w:rsidRPr="00A26B83">
        <w:rPr>
          <w:rFonts w:asciiTheme="majorBidi" w:hAnsiTheme="majorBidi" w:cstheme="majorBidi"/>
          <w:sz w:val="30"/>
          <w:szCs w:val="30"/>
          <w:cs/>
        </w:rPr>
        <w:t xml:space="preserve">โดยสัญญามีระยะเวลา </w:t>
      </w:r>
      <w:r w:rsidR="00A26B83">
        <w:rPr>
          <w:rFonts w:asciiTheme="majorBidi" w:hAnsiTheme="majorBidi" w:cstheme="majorBidi"/>
          <w:sz w:val="30"/>
          <w:szCs w:val="30"/>
        </w:rPr>
        <w:t>9</w:t>
      </w:r>
      <w:r w:rsidRPr="00A26B83">
        <w:rPr>
          <w:rFonts w:asciiTheme="majorBidi" w:hAnsiTheme="majorBidi" w:cstheme="majorBidi"/>
          <w:sz w:val="30"/>
          <w:szCs w:val="30"/>
        </w:rPr>
        <w:t xml:space="preserve"> </w:t>
      </w:r>
      <w:r w:rsidRPr="00A26B83">
        <w:rPr>
          <w:rFonts w:asciiTheme="majorBidi" w:hAnsiTheme="majorBidi" w:cstheme="majorBidi"/>
          <w:sz w:val="30"/>
          <w:szCs w:val="30"/>
          <w:cs/>
        </w:rPr>
        <w:t xml:space="preserve">เดือน ถึง </w:t>
      </w:r>
      <w:r w:rsidRPr="00A26B83">
        <w:rPr>
          <w:rFonts w:asciiTheme="majorBidi" w:hAnsiTheme="majorBidi" w:cstheme="majorBidi"/>
          <w:sz w:val="30"/>
          <w:szCs w:val="30"/>
        </w:rPr>
        <w:t xml:space="preserve">1 </w:t>
      </w:r>
      <w:r w:rsidRPr="00A26B83">
        <w:rPr>
          <w:rFonts w:asciiTheme="majorBidi" w:hAnsiTheme="majorBidi" w:cstheme="majorBidi"/>
          <w:sz w:val="30"/>
          <w:szCs w:val="30"/>
          <w:cs/>
        </w:rPr>
        <w:t>ปี ธนาคารมีสิทธิบอกเลิกสัญญาเมื่อใดก็ได้เมื่อเป็นไปตามเงื่อนไขที่ระบุไว้ในสัญญา ขอบเขตการให้บริการประกอบด้วย ทำการศึกษา วิเคราะห์ วิจัย และให้คำปรึกษาโครงการเกี่ยวกับการพัฒนาความคิดสร้างสรรค์และแนวคิดของผลิตภัณฑ์ หรือนวัตกรรมและบริการของธนาคาร โดยบริษัทย่อยได้รับค่าบริการตามที่ระบุไว้ในสัญญา</w:t>
      </w:r>
    </w:p>
    <w:p w14:paraId="7F705CAC" w14:textId="77777777" w:rsidR="002D4841" w:rsidRPr="00C559F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4A026ED" w14:textId="3EE83A22" w:rsidR="002D4841" w:rsidRPr="00A26B83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26B83">
        <w:rPr>
          <w:rFonts w:asciiTheme="majorBidi" w:hAnsiTheme="majorBidi" w:cstheme="majorBidi"/>
          <w:sz w:val="30"/>
          <w:szCs w:val="30"/>
          <w:cs/>
        </w:rPr>
        <w:t>บริษัทย่อยมีสัญญาการให้บริการกับธนาคารไทยพาณิชย์ จำกัด (มหาชน) (</w:t>
      </w:r>
      <w:r w:rsidRPr="00A26B83">
        <w:rPr>
          <w:rFonts w:asciiTheme="majorBidi" w:hAnsiTheme="majorBidi" w:cstheme="majorBidi"/>
          <w:sz w:val="30"/>
          <w:szCs w:val="30"/>
        </w:rPr>
        <w:t>“</w:t>
      </w:r>
      <w:r w:rsidRPr="00A26B83">
        <w:rPr>
          <w:rFonts w:asciiTheme="majorBidi" w:hAnsiTheme="majorBidi" w:cstheme="majorBidi"/>
          <w:sz w:val="30"/>
          <w:szCs w:val="30"/>
          <w:cs/>
        </w:rPr>
        <w:t>ธนาคาร</w:t>
      </w:r>
      <w:r w:rsidRPr="00A26B83">
        <w:rPr>
          <w:rFonts w:asciiTheme="majorBidi" w:hAnsiTheme="majorBidi" w:cstheme="majorBidi"/>
          <w:sz w:val="30"/>
          <w:szCs w:val="30"/>
        </w:rPr>
        <w:t xml:space="preserve">”) </w:t>
      </w:r>
      <w:r w:rsidRPr="00A26B83">
        <w:rPr>
          <w:rFonts w:asciiTheme="majorBidi" w:hAnsiTheme="majorBidi" w:cstheme="majorBidi"/>
          <w:sz w:val="30"/>
          <w:szCs w:val="30"/>
          <w:cs/>
        </w:rPr>
        <w:t xml:space="preserve">โดยสัญญามีระยะเวลา </w:t>
      </w:r>
      <w:r w:rsidRPr="00A26B83">
        <w:rPr>
          <w:rFonts w:asciiTheme="majorBidi" w:hAnsiTheme="majorBidi" w:cstheme="majorBidi"/>
          <w:sz w:val="30"/>
          <w:szCs w:val="30"/>
        </w:rPr>
        <w:t xml:space="preserve">5 </w:t>
      </w:r>
      <w:r w:rsidRPr="00A26B83">
        <w:rPr>
          <w:rFonts w:asciiTheme="majorBidi" w:hAnsiTheme="majorBidi" w:cstheme="majorBidi"/>
          <w:sz w:val="30"/>
          <w:szCs w:val="30"/>
          <w:cs/>
        </w:rPr>
        <w:t>ปี ธนาคารมีสิทธิบอกเลิกสัญญาเมื่อใดก็ได้เมื่อเป็นไปตามเงื่อนไขที่ระบุไว้ในสัญญา ขอบเขตการให้บริการประกอบด้วย</w:t>
      </w:r>
      <w:r w:rsidRPr="00A26B83">
        <w:rPr>
          <w:rFonts w:asciiTheme="majorBidi" w:hAnsiTheme="majorBidi" w:cstheme="majorBidi"/>
          <w:sz w:val="30"/>
          <w:szCs w:val="30"/>
        </w:rPr>
        <w:t xml:space="preserve"> </w:t>
      </w:r>
      <w:r w:rsidRPr="00A26B83">
        <w:rPr>
          <w:rFonts w:asciiTheme="majorBidi" w:hAnsiTheme="majorBidi" w:cstheme="majorBidi"/>
          <w:sz w:val="30"/>
          <w:szCs w:val="30"/>
          <w:cs/>
        </w:rPr>
        <w:t>การให้สิทธิในการใช้แพลตฟอร์ม</w:t>
      </w:r>
      <w:r w:rsidR="00AF7289">
        <w:rPr>
          <w:rFonts w:asciiTheme="majorBidi" w:hAnsiTheme="majorBidi" w:cstheme="majorBidi"/>
          <w:sz w:val="30"/>
          <w:szCs w:val="30"/>
        </w:rPr>
        <w:t xml:space="preserve"> Supply Chain Solution</w:t>
      </w:r>
      <w:r w:rsidR="00F02D85">
        <w:rPr>
          <w:rFonts w:asciiTheme="majorBidi" w:hAnsiTheme="majorBidi" w:cstheme="majorBidi"/>
          <w:sz w:val="30"/>
          <w:szCs w:val="30"/>
        </w:rPr>
        <w:t xml:space="preserve">s </w:t>
      </w:r>
      <w:r w:rsidR="00F02D85">
        <w:rPr>
          <w:rFonts w:asciiTheme="majorBidi" w:hAnsiTheme="majorBidi" w:cstheme="majorBidi" w:hint="cs"/>
          <w:sz w:val="30"/>
          <w:szCs w:val="30"/>
          <w:cs/>
        </w:rPr>
        <w:t>การจัดสร้างระบบ และการบริการบำรุงรักษาที่เกี่ยวข้อง</w:t>
      </w:r>
      <w:r w:rsidRPr="00A26B83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โดยบริษัทย่อยได้รับค่าบริการตามที่ระบุไว้ในสัญญา</w:t>
      </w:r>
    </w:p>
    <w:p w14:paraId="5F021010" w14:textId="77777777" w:rsidR="002D4841" w:rsidRPr="00A26B83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2F17F7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6B83">
        <w:rPr>
          <w:rFonts w:asciiTheme="majorBidi" w:hAnsiTheme="majorBidi" w:cstheme="majorBidi"/>
          <w:sz w:val="30"/>
          <w:szCs w:val="30"/>
          <w:cs/>
        </w:rPr>
        <w:t xml:space="preserve">บริษัทย่อยมีสัญญาการให้บริการกับธนาคารไทยพาณิชย์ จำกัด (มหาชน) (“ธนาคาร”) โดยสัญญามีระยะเวลา </w:t>
      </w:r>
      <w:r w:rsidRPr="00A26B83">
        <w:rPr>
          <w:rFonts w:asciiTheme="majorBidi" w:hAnsiTheme="majorBidi" w:cstheme="majorBidi"/>
          <w:sz w:val="30"/>
          <w:szCs w:val="30"/>
        </w:rPr>
        <w:t xml:space="preserve">5 </w:t>
      </w:r>
      <w:r w:rsidRPr="00A26B83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A26B83">
        <w:rPr>
          <w:rFonts w:asciiTheme="majorBidi" w:hAnsiTheme="majorBidi" w:cstheme="majorBidi"/>
          <w:sz w:val="30"/>
          <w:szCs w:val="30"/>
          <w:cs/>
        </w:rPr>
        <w:br/>
        <w:t xml:space="preserve">ธนาคารมีสิทธิบอกเลิกสัญญาเมื่อใดก็ได้โดยจะต้องมีหนังสือแจ้งให้บริษัททราบล่วงหน้าเป็นระยะเวลาไม่น้อยกว่า </w:t>
      </w:r>
      <w:r w:rsidRPr="00A26B83">
        <w:rPr>
          <w:rFonts w:asciiTheme="majorBidi" w:hAnsiTheme="majorBidi" w:cstheme="majorBidi"/>
          <w:sz w:val="30"/>
          <w:szCs w:val="30"/>
        </w:rPr>
        <w:t xml:space="preserve">30 </w:t>
      </w:r>
      <w:r w:rsidRPr="00A26B83">
        <w:rPr>
          <w:rFonts w:asciiTheme="majorBidi" w:hAnsiTheme="majorBidi" w:cstheme="majorBidi"/>
          <w:sz w:val="30"/>
          <w:szCs w:val="30"/>
          <w:cs/>
        </w:rPr>
        <w:t>วัน ขอบเขตการให้บริการประกอบด้วย งานบริหารจัดการเงินลงทุนและแสวงหาโอกาสในการลงทุน โดยบริษัทย่อยได้รับค่าบริการเป็นรายเดือนตามที่ระบุไว้ในสัญญา</w:t>
      </w:r>
    </w:p>
    <w:p w14:paraId="42B75CFC" w14:textId="77777777" w:rsidR="002D4841" w:rsidRPr="00CF7ED9" w:rsidRDefault="002D4841" w:rsidP="00CF7ED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511A83D" w14:textId="24A099C3" w:rsidR="002D4841" w:rsidRPr="00CF7ED9" w:rsidRDefault="00331D7E" w:rsidP="0065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5" w:name="_Hlk15242762"/>
      <w:bookmarkStart w:id="6" w:name="_Hlk520131117"/>
      <w:bookmarkStart w:id="7" w:name="_Hlk2073283"/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3</w:t>
      </w:r>
      <w:r w:rsidR="001802FF" w:rsidRPr="00CF7ED9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654924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2D4841" w:rsidRPr="00CF7ED9">
        <w:rPr>
          <w:rFonts w:asciiTheme="majorBidi" w:hAnsiTheme="majorBidi" w:cstheme="majorBidi"/>
          <w:b/>
          <w:bCs/>
          <w:sz w:val="30"/>
          <w:szCs w:val="30"/>
          <w:cs/>
        </w:rPr>
        <w:t>การเสนอข้อมูลทางการเงินจำแนกตามส่วนงาน</w:t>
      </w:r>
    </w:p>
    <w:p w14:paraId="717012E2" w14:textId="77777777" w:rsidR="002D4841" w:rsidRPr="00CF7ED9" w:rsidRDefault="002D4841" w:rsidP="00CF7E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391696D" w14:textId="40378C55" w:rsidR="00013AD1" w:rsidRDefault="00013AD1" w:rsidP="00186500">
      <w:pPr>
        <w:tabs>
          <w:tab w:val="clear" w:pos="454"/>
          <w:tab w:val="clear" w:pos="680"/>
          <w:tab w:val="left" w:pos="547"/>
        </w:tabs>
        <w:spacing w:line="240" w:lineRule="auto"/>
        <w:ind w:left="547" w:right="43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F7ED9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ข้อมูลผลการดำเนินงานของแต่ละส่วนงานที่รายงานดังข้างล่างนี้ เป็นผลการดำเนินงานที่วัดโดยใช้กำไรจาก        การดำเนินงานตามส่วนงาน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</w:p>
    <w:p w14:paraId="2E0F5F17" w14:textId="77777777" w:rsidR="00654924" w:rsidRPr="00CF7ED9" w:rsidRDefault="00654924" w:rsidP="00CF7ED9">
      <w:pPr>
        <w:tabs>
          <w:tab w:val="clear" w:pos="454"/>
          <w:tab w:val="clear" w:pos="680"/>
        </w:tabs>
        <w:spacing w:line="240" w:lineRule="auto"/>
        <w:ind w:left="547" w:right="43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page" w:tblpX="1513" w:tblpY="33"/>
        <w:tblW w:w="932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7"/>
        <w:gridCol w:w="992"/>
        <w:gridCol w:w="190"/>
        <w:gridCol w:w="937"/>
        <w:gridCol w:w="180"/>
        <w:gridCol w:w="996"/>
        <w:gridCol w:w="180"/>
        <w:gridCol w:w="989"/>
        <w:gridCol w:w="181"/>
        <w:gridCol w:w="988"/>
        <w:gridCol w:w="180"/>
        <w:gridCol w:w="973"/>
        <w:gridCol w:w="21"/>
      </w:tblGrid>
      <w:tr w:rsidR="00013AD1" w:rsidRPr="00CF7ED9" w14:paraId="5FD39BD1" w14:textId="77777777" w:rsidTr="003869C4">
        <w:trPr>
          <w:cantSplit/>
          <w:trHeight w:val="378"/>
          <w:tblHeader/>
        </w:trPr>
        <w:tc>
          <w:tcPr>
            <w:tcW w:w="2518" w:type="dxa"/>
          </w:tcPr>
          <w:p w14:paraId="2C866838" w14:textId="77777777" w:rsidR="00013AD1" w:rsidRPr="00CF7ED9" w:rsidRDefault="00013AD1" w:rsidP="00186500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806" w:type="dxa"/>
            <w:gridSpan w:val="12"/>
            <w:vAlign w:val="bottom"/>
          </w:tcPr>
          <w:p w14:paraId="3B58FC4B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013AD1" w:rsidRPr="00CF7ED9" w14:paraId="25B2B28B" w14:textId="77777777" w:rsidTr="003869C4">
        <w:trPr>
          <w:cantSplit/>
          <w:trHeight w:val="749"/>
          <w:tblHeader/>
        </w:trPr>
        <w:tc>
          <w:tcPr>
            <w:tcW w:w="2518" w:type="dxa"/>
          </w:tcPr>
          <w:p w14:paraId="1C7C943E" w14:textId="77777777" w:rsidR="00654924" w:rsidRPr="00186500" w:rsidRDefault="00654924" w:rsidP="003869C4">
            <w:pPr>
              <w:tabs>
                <w:tab w:val="left" w:pos="98"/>
              </w:tabs>
              <w:spacing w:line="240" w:lineRule="auto"/>
              <w:ind w:left="98"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6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</w:p>
          <w:p w14:paraId="540D8135" w14:textId="724FCFDC" w:rsidR="00013AD1" w:rsidRPr="00186500" w:rsidRDefault="00654924" w:rsidP="001865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4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186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186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1865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3296" w:type="dxa"/>
            <w:gridSpan w:val="5"/>
            <w:vAlign w:val="bottom"/>
          </w:tcPr>
          <w:p w14:paraId="3FF0375D" w14:textId="1BA82412" w:rsidR="00013AD1" w:rsidRPr="00186500" w:rsidRDefault="00013AD1" w:rsidP="00186500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650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" w:type="dxa"/>
            <w:vAlign w:val="bottom"/>
          </w:tcPr>
          <w:p w14:paraId="7D88B2DD" w14:textId="77777777" w:rsidR="00013AD1" w:rsidRPr="00186500" w:rsidRDefault="00013AD1" w:rsidP="00186500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6"/>
            <w:vAlign w:val="bottom"/>
          </w:tcPr>
          <w:p w14:paraId="1B91067D" w14:textId="7AE613BE" w:rsidR="00013AD1" w:rsidRPr="00186500" w:rsidRDefault="00013AD1" w:rsidP="00186500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650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013AD1" w:rsidRPr="00CF7ED9" w14:paraId="12237664" w14:textId="77777777" w:rsidTr="003869C4">
        <w:trPr>
          <w:gridAfter w:val="1"/>
          <w:wAfter w:w="21" w:type="dxa"/>
          <w:cantSplit/>
          <w:trHeight w:val="1460"/>
          <w:tblHeader/>
        </w:trPr>
        <w:tc>
          <w:tcPr>
            <w:tcW w:w="2518" w:type="dxa"/>
          </w:tcPr>
          <w:p w14:paraId="53784B26" w14:textId="77777777" w:rsidR="00013AD1" w:rsidRPr="00CF7ED9" w:rsidRDefault="00013AD1" w:rsidP="00186500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48E7C3AD" w14:textId="688BEC32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ส่วนงานนายหน้า</w:t>
            </w:r>
          </w:p>
          <w:p w14:paraId="7E4A99A3" w14:textId="750C00E9" w:rsidR="00013AD1" w:rsidRPr="00CF7ED9" w:rsidRDefault="008F26A0" w:rsidP="001865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61" w:right="-106" w:hanging="6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</w:t>
            </w:r>
            <w:r w:rsidR="00013AD1"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ขายหลักทรัพย์และ</w:t>
            </w:r>
          </w:p>
          <w:p w14:paraId="0EF50199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วาณิชธนกิจ</w:t>
            </w:r>
          </w:p>
        </w:tc>
        <w:tc>
          <w:tcPr>
            <w:tcW w:w="189" w:type="dxa"/>
            <w:vAlign w:val="bottom"/>
          </w:tcPr>
          <w:p w14:paraId="684AF5F7" w14:textId="77777777" w:rsidR="00013AD1" w:rsidRPr="00CF7ED9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1ECAE517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8C36D75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C4B13FF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74AE617" w14:textId="388E47B6" w:rsidR="00013AD1" w:rsidRDefault="00013AD1" w:rsidP="001865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561E45D" w14:textId="77777777" w:rsidR="003869C4" w:rsidRPr="00CF7ED9" w:rsidRDefault="003869C4" w:rsidP="001865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F69F2FE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อื่น ๆ</w:t>
            </w:r>
          </w:p>
        </w:tc>
        <w:tc>
          <w:tcPr>
            <w:tcW w:w="180" w:type="dxa"/>
            <w:vAlign w:val="bottom"/>
          </w:tcPr>
          <w:p w14:paraId="4E9BF707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2" w:type="dxa"/>
          </w:tcPr>
          <w:p w14:paraId="5060B204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89A2191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C06708C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E187F87" w14:textId="3259A88B" w:rsidR="00013AD1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4A3AB3F" w14:textId="77777777" w:rsidR="003869C4" w:rsidRPr="00CF7ED9" w:rsidRDefault="003869C4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CE1419F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2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189F59F7" w14:textId="77777777" w:rsidR="00013AD1" w:rsidRPr="00CF7ED9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D14132" w14:textId="5AF11640" w:rsidR="00654924" w:rsidRPr="00CF7ED9" w:rsidRDefault="00654924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ส่วนงานนายหน้า</w:t>
            </w:r>
          </w:p>
          <w:p w14:paraId="43BEE8B7" w14:textId="3DAE2775" w:rsidR="00654924" w:rsidRPr="00CF7ED9" w:rsidRDefault="008F26A0" w:rsidP="001865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61" w:right="-106" w:hanging="6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</w:t>
            </w:r>
            <w:r w:rsidR="00654924"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ขายหลักทรัพย์และ</w:t>
            </w:r>
          </w:p>
          <w:p w14:paraId="3E429D60" w14:textId="0DF28E3F" w:rsidR="00013AD1" w:rsidRPr="00CF7ED9" w:rsidRDefault="00654924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วาณิชธนกิจ</w:t>
            </w:r>
          </w:p>
        </w:tc>
        <w:tc>
          <w:tcPr>
            <w:tcW w:w="181" w:type="dxa"/>
          </w:tcPr>
          <w:p w14:paraId="1C9C3A2D" w14:textId="77777777" w:rsidR="00013AD1" w:rsidRPr="00CF7ED9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3070A312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C2CB165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9E50F4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9944B6D" w14:textId="05ED660F" w:rsidR="00013AD1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F70FC93" w14:textId="77777777" w:rsidR="003869C4" w:rsidRPr="00CF7ED9" w:rsidRDefault="003869C4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91E6392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อื่น ๆ</w:t>
            </w:r>
          </w:p>
        </w:tc>
        <w:tc>
          <w:tcPr>
            <w:tcW w:w="180" w:type="dxa"/>
            <w:vAlign w:val="bottom"/>
          </w:tcPr>
          <w:p w14:paraId="4DDEC31C" w14:textId="77777777" w:rsidR="00013AD1" w:rsidRPr="00CF7ED9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75EFF8AA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13AD1" w:rsidRPr="00CF7ED9" w14:paraId="013C64D5" w14:textId="77777777" w:rsidTr="003869C4">
        <w:trPr>
          <w:gridAfter w:val="1"/>
          <w:wAfter w:w="16" w:type="dxa"/>
          <w:cantSplit/>
          <w:trHeight w:val="378"/>
        </w:trPr>
        <w:tc>
          <w:tcPr>
            <w:tcW w:w="2518" w:type="dxa"/>
          </w:tcPr>
          <w:p w14:paraId="75818BB4" w14:textId="77777777" w:rsidR="00013AD1" w:rsidRPr="00CF7ED9" w:rsidRDefault="00013AD1" w:rsidP="00186500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790" w:type="dxa"/>
            <w:gridSpan w:val="11"/>
          </w:tcPr>
          <w:p w14:paraId="05D96D22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13AD1" w:rsidRPr="00CF7ED9" w14:paraId="3D3ABD10" w14:textId="77777777" w:rsidTr="003869C4">
        <w:trPr>
          <w:gridAfter w:val="1"/>
          <w:wAfter w:w="21" w:type="dxa"/>
          <w:cantSplit/>
          <w:trHeight w:val="368"/>
        </w:trPr>
        <w:tc>
          <w:tcPr>
            <w:tcW w:w="2518" w:type="dxa"/>
          </w:tcPr>
          <w:p w14:paraId="04F4EAB1" w14:textId="77777777" w:rsidR="00013AD1" w:rsidRPr="00CF7ED9" w:rsidRDefault="00013AD1" w:rsidP="00186500">
            <w:pPr>
              <w:shd w:val="clear" w:color="auto" w:fill="FFFFFF"/>
              <w:spacing w:line="240" w:lineRule="auto"/>
              <w:ind w:left="180" w:right="-79" w:hanging="76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DC3B54" w14:textId="700FC86A" w:rsidR="00013AD1" w:rsidRPr="00CF7ED9" w:rsidRDefault="00453B9D" w:rsidP="00EF209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525,763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5DCDF3E" w14:textId="77777777" w:rsidR="00013AD1" w:rsidRPr="00CF7ED9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</w:tcPr>
          <w:p w14:paraId="556CF9F4" w14:textId="3F68D50C" w:rsidR="00013AD1" w:rsidRPr="00CF7ED9" w:rsidRDefault="008C76FB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186,076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BDFAD4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34C7427" w14:textId="097BC564" w:rsidR="00013AD1" w:rsidRPr="00CF7ED9" w:rsidRDefault="001E6C92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7A10E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76FB">
              <w:rPr>
                <w:rFonts w:asciiTheme="majorBidi" w:hAnsiTheme="majorBidi" w:cstheme="majorBidi"/>
                <w:sz w:val="30"/>
                <w:szCs w:val="30"/>
              </w:rPr>
              <w:t>839</w:t>
            </w:r>
          </w:p>
        </w:tc>
        <w:tc>
          <w:tcPr>
            <w:tcW w:w="180" w:type="dxa"/>
          </w:tcPr>
          <w:p w14:paraId="4710CD8A" w14:textId="77777777" w:rsidR="00013AD1" w:rsidRPr="00CF7ED9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AA0B03" w14:textId="1B4D1DDA" w:rsidR="00013AD1" w:rsidRPr="00CF7ED9" w:rsidRDefault="00AF7289" w:rsidP="00EF209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917,831</w:t>
            </w:r>
          </w:p>
        </w:tc>
        <w:tc>
          <w:tcPr>
            <w:tcW w:w="181" w:type="dxa"/>
            <w:vAlign w:val="bottom"/>
          </w:tcPr>
          <w:p w14:paraId="187550CD" w14:textId="77777777" w:rsidR="00013AD1" w:rsidRPr="00CF7ED9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67A992B9" w14:textId="1D9AECA3" w:rsidR="00013AD1" w:rsidRPr="00CF7ED9" w:rsidRDefault="00AF7289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222,729</w:t>
            </w:r>
          </w:p>
        </w:tc>
        <w:tc>
          <w:tcPr>
            <w:tcW w:w="180" w:type="dxa"/>
            <w:vAlign w:val="bottom"/>
          </w:tcPr>
          <w:p w14:paraId="6F6EC3A2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</w:tcPr>
          <w:p w14:paraId="0754046F" w14:textId="77777777" w:rsidR="00013AD1" w:rsidRPr="00CF7ED9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E6C92">
              <w:rPr>
                <w:rFonts w:asciiTheme="majorBidi" w:hAnsiTheme="majorBidi" w:cstheme="majorBidi"/>
                <w:sz w:val="30"/>
                <w:szCs w:val="30"/>
              </w:rPr>
              <w:t>140,</w:t>
            </w:r>
            <w:r w:rsidR="00A32543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</w:tr>
      <w:tr w:rsidR="00013AD1" w:rsidRPr="00CF7ED9" w14:paraId="33B3829A" w14:textId="77777777" w:rsidTr="003869C4">
        <w:trPr>
          <w:gridAfter w:val="1"/>
          <w:wAfter w:w="21" w:type="dxa"/>
          <w:cantSplit/>
          <w:trHeight w:val="368"/>
        </w:trPr>
        <w:tc>
          <w:tcPr>
            <w:tcW w:w="2518" w:type="dxa"/>
          </w:tcPr>
          <w:p w14:paraId="1173E522" w14:textId="77777777" w:rsidR="00013AD1" w:rsidRPr="00CF7ED9" w:rsidRDefault="00013AD1" w:rsidP="00186500">
            <w:pPr>
              <w:shd w:val="clear" w:color="auto" w:fill="FFFFFF"/>
              <w:spacing w:line="240" w:lineRule="auto"/>
              <w:ind w:left="180" w:right="-79" w:hanging="76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A066C" w14:textId="1470CF0F" w:rsidR="00013AD1" w:rsidRPr="00CF7ED9" w:rsidRDefault="00D07071" w:rsidP="00EF209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203,84</w:t>
            </w:r>
            <w:r w:rsidR="006229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5451222" w14:textId="77777777" w:rsidR="00013AD1" w:rsidRPr="00CF7ED9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</w:tcPr>
          <w:p w14:paraId="35D58555" w14:textId="2208C03B" w:rsidR="00013AD1" w:rsidRPr="00CF7ED9" w:rsidRDefault="00D0707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129,81</w:t>
            </w:r>
            <w:r w:rsidR="0062293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68E5B2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240B301" w14:textId="77777777" w:rsidR="00013AD1" w:rsidRPr="00CF7ED9" w:rsidRDefault="00D0707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333,663</w:t>
            </w:r>
          </w:p>
        </w:tc>
        <w:tc>
          <w:tcPr>
            <w:tcW w:w="180" w:type="dxa"/>
          </w:tcPr>
          <w:p w14:paraId="6720294B" w14:textId="77777777" w:rsidR="00013AD1" w:rsidRPr="00CF7ED9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DD0CB8" w14:textId="61F2D991" w:rsidR="00013AD1" w:rsidRPr="00CF7ED9" w:rsidRDefault="00AF7289" w:rsidP="00EF209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228,408</w:t>
            </w:r>
          </w:p>
        </w:tc>
        <w:tc>
          <w:tcPr>
            <w:tcW w:w="181" w:type="dxa"/>
            <w:vAlign w:val="bottom"/>
          </w:tcPr>
          <w:p w14:paraId="563DCCF4" w14:textId="77777777" w:rsidR="00013AD1" w:rsidRPr="00CF7ED9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BEC8BE1" w14:textId="00C5F5C0" w:rsidR="00013AD1" w:rsidRPr="00CF7ED9" w:rsidRDefault="00AF7289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130,458</w:t>
            </w:r>
          </w:p>
        </w:tc>
        <w:tc>
          <w:tcPr>
            <w:tcW w:w="180" w:type="dxa"/>
            <w:vAlign w:val="bottom"/>
          </w:tcPr>
          <w:p w14:paraId="5CBEE50B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2265BA94" w14:textId="672FF2BE" w:rsidR="00013AD1" w:rsidRPr="00CF7ED9" w:rsidRDefault="00AF7289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358,866</w:t>
            </w:r>
          </w:p>
        </w:tc>
      </w:tr>
      <w:tr w:rsidR="00013AD1" w:rsidRPr="00CF7ED9" w14:paraId="68140FEA" w14:textId="77777777" w:rsidTr="003869C4">
        <w:trPr>
          <w:gridAfter w:val="1"/>
          <w:wAfter w:w="21" w:type="dxa"/>
          <w:cantSplit/>
          <w:trHeight w:val="368"/>
        </w:trPr>
        <w:tc>
          <w:tcPr>
            <w:tcW w:w="2518" w:type="dxa"/>
          </w:tcPr>
          <w:p w14:paraId="08A628B0" w14:textId="77777777" w:rsidR="00013AD1" w:rsidRPr="00CF7ED9" w:rsidRDefault="00013AD1" w:rsidP="00186500">
            <w:pPr>
              <w:shd w:val="clear" w:color="auto" w:fill="FFFFFF"/>
              <w:spacing w:line="240" w:lineRule="auto"/>
              <w:ind w:left="180" w:right="-79" w:hanging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739A23" w14:textId="3323E864" w:rsidR="00013AD1" w:rsidRPr="00CF7ED9" w:rsidRDefault="00453B9D" w:rsidP="00EF209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321,91</w:t>
            </w:r>
            <w:r w:rsidR="00622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2ED2562" w14:textId="77777777" w:rsidR="00013AD1" w:rsidRPr="00CF7ED9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FCCF6" w14:textId="77777777" w:rsidR="00D07071" w:rsidRDefault="00D0707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F26C13A" w14:textId="535118A0" w:rsidR="00013AD1" w:rsidRPr="00CF7ED9" w:rsidRDefault="008C76FB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56,26</w:t>
            </w:r>
            <w:r w:rsidR="00622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CF88F6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0C63CBB" w14:textId="77777777" w:rsidR="00013AD1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1492F8" w14:textId="67E4AF2B" w:rsidR="00D07071" w:rsidRPr="00CF7ED9" w:rsidRDefault="00D0707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8012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C76F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76FB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180" w:type="dxa"/>
          </w:tcPr>
          <w:p w14:paraId="60572768" w14:textId="77777777" w:rsidR="00013AD1" w:rsidRPr="00CF7ED9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FAF9B" w14:textId="56881EDA" w:rsidR="00013AD1" w:rsidRPr="00CF7ED9" w:rsidRDefault="00AF7289" w:rsidP="00EF209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689,423</w:t>
            </w:r>
          </w:p>
        </w:tc>
        <w:tc>
          <w:tcPr>
            <w:tcW w:w="181" w:type="dxa"/>
            <w:vAlign w:val="bottom"/>
          </w:tcPr>
          <w:p w14:paraId="45507339" w14:textId="77777777" w:rsidR="00013AD1" w:rsidRPr="00CF7ED9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3A61281A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C4C317B" w14:textId="7D5D6235" w:rsidR="00013AD1" w:rsidRPr="00CF7ED9" w:rsidRDefault="00AF7289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92,271</w:t>
            </w:r>
          </w:p>
        </w:tc>
        <w:tc>
          <w:tcPr>
            <w:tcW w:w="180" w:type="dxa"/>
            <w:vAlign w:val="bottom"/>
          </w:tcPr>
          <w:p w14:paraId="521312D3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40C60C02" w14:textId="77777777" w:rsidR="00013AD1" w:rsidRPr="00CF7ED9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8C77D06" w14:textId="399F0103" w:rsidR="00013AD1" w:rsidRPr="00CF7ED9" w:rsidRDefault="00AF7289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781,694</w:t>
            </w:r>
          </w:p>
        </w:tc>
      </w:tr>
      <w:tr w:rsidR="00013AD1" w:rsidRPr="00CF7ED9" w14:paraId="70B32353" w14:textId="77777777" w:rsidTr="003869C4">
        <w:trPr>
          <w:gridAfter w:val="1"/>
          <w:wAfter w:w="21" w:type="dxa"/>
          <w:cantSplit/>
          <w:trHeight w:val="354"/>
        </w:trPr>
        <w:tc>
          <w:tcPr>
            <w:tcW w:w="2518" w:type="dxa"/>
          </w:tcPr>
          <w:p w14:paraId="64B381CF" w14:textId="77777777" w:rsidR="00013AD1" w:rsidRPr="00CF7ED9" w:rsidRDefault="00013AD1" w:rsidP="00186500">
            <w:pPr>
              <w:shd w:val="clear" w:color="auto" w:fill="FFFFFF"/>
              <w:spacing w:line="240" w:lineRule="auto"/>
              <w:ind w:left="180" w:right="-79" w:hanging="76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87E16D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58DFFCC5" w14:textId="77777777" w:rsidR="00013AD1" w:rsidRPr="00CF7ED9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23F0FA2B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BA0CF9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290A5FD" w14:textId="77777777" w:rsidR="00013AD1" w:rsidRPr="00467FF6" w:rsidRDefault="00A32543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202,781</w:t>
            </w:r>
          </w:p>
        </w:tc>
        <w:tc>
          <w:tcPr>
            <w:tcW w:w="180" w:type="dxa"/>
          </w:tcPr>
          <w:p w14:paraId="323CCCBA" w14:textId="77777777" w:rsidR="00013AD1" w:rsidRPr="00CF7ED9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186D21C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0C377483" w14:textId="77777777" w:rsidR="00013AD1" w:rsidRPr="00CF7ED9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467D6E20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4F6A5BA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</w:tcPr>
          <w:p w14:paraId="1540C430" w14:textId="77777777" w:rsidR="00013AD1" w:rsidRPr="00CF7ED9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E6C92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Pr="00CF7E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32543">
              <w:rPr>
                <w:rFonts w:asciiTheme="majorBidi" w:hAnsiTheme="majorBidi" w:cstheme="majorBidi"/>
                <w:sz w:val="30"/>
                <w:szCs w:val="30"/>
              </w:rPr>
              <w:t>905</w:t>
            </w:r>
          </w:p>
        </w:tc>
      </w:tr>
      <w:tr w:rsidR="00013AD1" w:rsidRPr="00CF7ED9" w14:paraId="4B03BB66" w14:textId="77777777" w:rsidTr="003869C4">
        <w:trPr>
          <w:gridAfter w:val="1"/>
          <w:wAfter w:w="21" w:type="dxa"/>
          <w:cantSplit/>
          <w:trHeight w:val="368"/>
        </w:trPr>
        <w:tc>
          <w:tcPr>
            <w:tcW w:w="2518" w:type="dxa"/>
          </w:tcPr>
          <w:p w14:paraId="235F28B5" w14:textId="77777777" w:rsidR="00013AD1" w:rsidRPr="00CF7ED9" w:rsidRDefault="00013AD1" w:rsidP="00186500">
            <w:pPr>
              <w:shd w:val="clear" w:color="auto" w:fill="FFFFFF"/>
              <w:spacing w:line="240" w:lineRule="auto"/>
              <w:ind w:left="180" w:right="-79" w:hanging="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ค่าใช้จ่ายที่ไม่ได้ปันส่วน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A95D7B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4073F43A" w14:textId="77777777" w:rsidR="00013AD1" w:rsidRPr="00CF7ED9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</w:tcPr>
          <w:p w14:paraId="3B6D25EB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5481D5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605C3EF" w14:textId="7393B457" w:rsidR="00013AD1" w:rsidRPr="000371BA" w:rsidRDefault="00D0707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8C76F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76FB">
              <w:rPr>
                <w:rFonts w:asciiTheme="majorBidi" w:hAnsiTheme="majorBidi" w:cstheme="majorBidi"/>
                <w:sz w:val="30"/>
                <w:szCs w:val="30"/>
              </w:rPr>
              <w:t>016</w:t>
            </w:r>
          </w:p>
        </w:tc>
        <w:tc>
          <w:tcPr>
            <w:tcW w:w="180" w:type="dxa"/>
          </w:tcPr>
          <w:p w14:paraId="563A95D1" w14:textId="77777777" w:rsidR="00013AD1" w:rsidRPr="00CF7ED9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9265A5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2B5221F1" w14:textId="77777777" w:rsidR="00013AD1" w:rsidRPr="00CF7ED9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08ECDA78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85DEC0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</w:tcPr>
          <w:p w14:paraId="07BF2539" w14:textId="7C0999C3" w:rsidR="00013AD1" w:rsidRPr="00CF7ED9" w:rsidRDefault="00AF7289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512,783</w:t>
            </w:r>
          </w:p>
        </w:tc>
      </w:tr>
      <w:tr w:rsidR="00013AD1" w:rsidRPr="00CF7ED9" w14:paraId="62714179" w14:textId="77777777" w:rsidTr="003869C4">
        <w:trPr>
          <w:gridAfter w:val="1"/>
          <w:wAfter w:w="21" w:type="dxa"/>
          <w:cantSplit/>
          <w:trHeight w:val="368"/>
        </w:trPr>
        <w:tc>
          <w:tcPr>
            <w:tcW w:w="2518" w:type="dxa"/>
          </w:tcPr>
          <w:p w14:paraId="6939062A" w14:textId="77777777" w:rsidR="00013AD1" w:rsidRPr="00CF7ED9" w:rsidRDefault="00013AD1" w:rsidP="00186500">
            <w:pPr>
              <w:shd w:val="clear" w:color="auto" w:fill="FFFFFF"/>
              <w:spacing w:line="240" w:lineRule="auto"/>
              <w:ind w:left="180" w:right="-79" w:hanging="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AE7424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7EAA5EB8" w14:textId="77777777" w:rsidR="00013AD1" w:rsidRPr="00CF7ED9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8" w:type="dxa"/>
            <w:shd w:val="clear" w:color="auto" w:fill="auto"/>
          </w:tcPr>
          <w:p w14:paraId="6900AA48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918CA8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FCDF694" w14:textId="77777777" w:rsidR="00013AD1" w:rsidRPr="00CF7ED9" w:rsidRDefault="00D0707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25,061</w:t>
            </w:r>
          </w:p>
        </w:tc>
        <w:tc>
          <w:tcPr>
            <w:tcW w:w="180" w:type="dxa"/>
          </w:tcPr>
          <w:p w14:paraId="5B7954AB" w14:textId="77777777" w:rsidR="00013AD1" w:rsidRPr="00CF7ED9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B21A35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43A44749" w14:textId="77777777" w:rsidR="00013AD1" w:rsidRPr="00CF7ED9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</w:tcPr>
          <w:p w14:paraId="104F81CE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337DD9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336FC8A5" w14:textId="77777777" w:rsidR="00013AD1" w:rsidRPr="00CF7ED9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88,165</w:t>
            </w:r>
          </w:p>
        </w:tc>
      </w:tr>
      <w:tr w:rsidR="00013AD1" w:rsidRPr="00CF7ED9" w14:paraId="7EB2355E" w14:textId="77777777" w:rsidTr="003869C4">
        <w:trPr>
          <w:gridAfter w:val="1"/>
          <w:wAfter w:w="21" w:type="dxa"/>
          <w:cantSplit/>
          <w:trHeight w:val="368"/>
        </w:trPr>
        <w:tc>
          <w:tcPr>
            <w:tcW w:w="2518" w:type="dxa"/>
          </w:tcPr>
          <w:p w14:paraId="2DE9AF80" w14:textId="77777777" w:rsidR="00013AD1" w:rsidRPr="00CF7ED9" w:rsidRDefault="00013AD1" w:rsidP="00186500">
            <w:pPr>
              <w:shd w:val="clear" w:color="auto" w:fill="FFFFFF"/>
              <w:spacing w:line="240" w:lineRule="auto"/>
              <w:ind w:left="180" w:right="-79" w:hanging="7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FE9498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599775EA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</w:tcPr>
          <w:p w14:paraId="22938506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630A0E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56A84" w14:textId="77777777" w:rsidR="00013AD1" w:rsidRPr="00CF7ED9" w:rsidRDefault="00D0707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108,880</w:t>
            </w:r>
          </w:p>
        </w:tc>
        <w:tc>
          <w:tcPr>
            <w:tcW w:w="180" w:type="dxa"/>
          </w:tcPr>
          <w:p w14:paraId="135422F9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CE55D8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0FBFF977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52D21455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062F35E" w14:textId="77777777" w:rsidR="00013AD1" w:rsidRPr="00CF7ED9" w:rsidRDefault="00013AD1" w:rsidP="00186500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4F1F4BF7" w14:textId="77777777" w:rsidR="00013AD1" w:rsidRPr="00CF7ED9" w:rsidRDefault="00013AD1" w:rsidP="0018650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362,651</w:t>
            </w:r>
          </w:p>
        </w:tc>
      </w:tr>
      <w:bookmarkEnd w:id="5"/>
    </w:tbl>
    <w:p w14:paraId="15B653E8" w14:textId="77777777" w:rsidR="00013AD1" w:rsidRPr="00CF7ED9" w:rsidRDefault="00013AD1" w:rsidP="00CF7ED9">
      <w:pPr>
        <w:spacing w:line="240" w:lineRule="auto"/>
        <w:ind w:right="-45"/>
        <w:jc w:val="both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bookmarkEnd w:id="6"/>
    <w:bookmarkEnd w:id="7"/>
    <w:p w14:paraId="44B940EC" w14:textId="77777777" w:rsidR="002D4841" w:rsidRPr="00CF7ED9" w:rsidRDefault="002D4841" w:rsidP="00CF7ED9">
      <w:pPr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CF7ED9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ส่วนงานภูมิศาสตร์</w:t>
      </w:r>
    </w:p>
    <w:p w14:paraId="11FC7268" w14:textId="77777777" w:rsidR="002D4841" w:rsidRPr="00CF7ED9" w:rsidRDefault="002D4841" w:rsidP="00CF7ED9">
      <w:pPr>
        <w:spacing w:line="240" w:lineRule="auto"/>
        <w:ind w:left="540" w:right="45"/>
        <w:outlineLvl w:val="0"/>
        <w:rPr>
          <w:rFonts w:asciiTheme="majorBidi" w:hAnsiTheme="majorBidi" w:cstheme="majorBidi"/>
          <w:sz w:val="30"/>
          <w:szCs w:val="30"/>
        </w:rPr>
      </w:pPr>
    </w:p>
    <w:p w14:paraId="1CBDBD00" w14:textId="52E4BDC4" w:rsidR="00186500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CF7ED9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2C50E963" w14:textId="77777777" w:rsidR="00186500" w:rsidRDefault="00186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1E140640" w14:textId="77777777" w:rsidR="002D4841" w:rsidRPr="00CF7ED9" w:rsidRDefault="002D4841" w:rsidP="00CF7E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CF7ED9">
        <w:rPr>
          <w:rFonts w:asciiTheme="majorBidi" w:hAnsiTheme="majorBidi" w:cstheme="majorBidi"/>
          <w:bCs/>
          <w:sz w:val="30"/>
          <w:szCs w:val="30"/>
          <w:cs/>
        </w:rPr>
        <w:lastRenderedPageBreak/>
        <w:t>3</w:t>
      </w:r>
      <w:r w:rsidR="001802FF" w:rsidRPr="00CF7ED9">
        <w:rPr>
          <w:rFonts w:asciiTheme="majorBidi" w:hAnsiTheme="majorBidi" w:cstheme="majorBidi"/>
          <w:b/>
          <w:sz w:val="30"/>
          <w:szCs w:val="30"/>
        </w:rPr>
        <w:t>4</w:t>
      </w:r>
      <w:r w:rsidRPr="00CF7ED9">
        <w:rPr>
          <w:rFonts w:asciiTheme="majorBidi" w:hAnsiTheme="majorBidi" w:cstheme="majorBidi"/>
          <w:bCs/>
          <w:sz w:val="30"/>
          <w:szCs w:val="30"/>
        </w:rPr>
        <w:tab/>
      </w:r>
      <w:r w:rsidRPr="00CF7ED9">
        <w:rPr>
          <w:rFonts w:asciiTheme="majorBidi" w:hAnsiTheme="majorBidi" w:cstheme="majorBidi"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014093B4" w14:textId="77777777" w:rsidR="002D4841" w:rsidRPr="00CF7ED9" w:rsidRDefault="002D4841" w:rsidP="00CF7ED9">
      <w:pPr>
        <w:spacing w:line="240" w:lineRule="auto"/>
        <w:ind w:left="540" w:right="45"/>
        <w:outlineLvl w:val="0"/>
        <w:rPr>
          <w:rFonts w:asciiTheme="majorBidi" w:hAnsiTheme="majorBidi" w:cstheme="majorBidi"/>
          <w:sz w:val="30"/>
          <w:szCs w:val="30"/>
        </w:rPr>
      </w:pPr>
    </w:p>
    <w:tbl>
      <w:tblPr>
        <w:tblW w:w="9136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825"/>
        <w:gridCol w:w="1147"/>
        <w:gridCol w:w="236"/>
        <w:gridCol w:w="1152"/>
        <w:gridCol w:w="236"/>
        <w:gridCol w:w="1152"/>
        <w:gridCol w:w="236"/>
        <w:gridCol w:w="1152"/>
      </w:tblGrid>
      <w:tr w:rsidR="002D4841" w:rsidRPr="00CF7ED9" w14:paraId="1626E5BD" w14:textId="77777777" w:rsidTr="005D2A44">
        <w:trPr>
          <w:trHeight w:val="70"/>
        </w:trPr>
        <w:tc>
          <w:tcPr>
            <w:tcW w:w="3825" w:type="dxa"/>
            <w:vAlign w:val="bottom"/>
          </w:tcPr>
          <w:p w14:paraId="256F1AB0" w14:textId="77777777" w:rsidR="002D4841" w:rsidRPr="00CF7ED9" w:rsidRDefault="002D4841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5" w:type="dxa"/>
            <w:gridSpan w:val="3"/>
          </w:tcPr>
          <w:p w14:paraId="325F918E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175FBBBC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0" w:type="dxa"/>
            <w:gridSpan w:val="3"/>
          </w:tcPr>
          <w:p w14:paraId="4EB1CD89" w14:textId="77777777" w:rsidR="002D4841" w:rsidRPr="00CF7ED9" w:rsidRDefault="002D4841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B1F0B" w:rsidRPr="00CF7ED9" w14:paraId="227E1CB4" w14:textId="77777777" w:rsidTr="005D2A44">
        <w:trPr>
          <w:trHeight w:val="70"/>
        </w:trPr>
        <w:tc>
          <w:tcPr>
            <w:tcW w:w="3825" w:type="dxa"/>
            <w:vAlign w:val="bottom"/>
          </w:tcPr>
          <w:p w14:paraId="6D484119" w14:textId="77777777" w:rsidR="001B1F0B" w:rsidRPr="00CF7ED9" w:rsidRDefault="001B1F0B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47" w:type="dxa"/>
          </w:tcPr>
          <w:p w14:paraId="07F65A31" w14:textId="77777777" w:rsidR="001B1F0B" w:rsidRPr="00CF7ED9" w:rsidRDefault="001B1F0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10EEB1E4" w14:textId="77777777" w:rsidR="001B1F0B" w:rsidRPr="00CF7ED9" w:rsidRDefault="001B1F0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302B3220" w14:textId="77777777" w:rsidR="001B1F0B" w:rsidRPr="00CF7ED9" w:rsidRDefault="001B1F0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</w:tcPr>
          <w:p w14:paraId="042EB53E" w14:textId="77777777" w:rsidR="001B1F0B" w:rsidRPr="00CF7ED9" w:rsidRDefault="001B1F0B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0EEBC72B" w14:textId="77777777" w:rsidR="001B1F0B" w:rsidRPr="00CF7ED9" w:rsidRDefault="001B1F0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06448694" w14:textId="77777777" w:rsidR="001B1F0B" w:rsidRPr="00CF7ED9" w:rsidRDefault="001B1F0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0DEB99F6" w14:textId="77777777" w:rsidR="001B1F0B" w:rsidRPr="00CF7ED9" w:rsidRDefault="001B1F0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1B1F0B" w:rsidRPr="00CF7ED9" w14:paraId="02900360" w14:textId="77777777" w:rsidTr="005D2A44">
        <w:trPr>
          <w:trHeight w:val="70"/>
        </w:trPr>
        <w:tc>
          <w:tcPr>
            <w:tcW w:w="3825" w:type="dxa"/>
            <w:vAlign w:val="bottom"/>
          </w:tcPr>
          <w:p w14:paraId="5B1FF0EB" w14:textId="77777777" w:rsidR="001B1F0B" w:rsidRPr="00CF7ED9" w:rsidRDefault="001B1F0B" w:rsidP="00CF7E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36A44CE" w14:textId="77777777" w:rsidR="001B1F0B" w:rsidRPr="00CF7ED9" w:rsidRDefault="001B1F0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4EDE8015" w14:textId="77777777" w:rsidR="001B1F0B" w:rsidRPr="00CF7ED9" w:rsidRDefault="001B1F0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48E4792C" w14:textId="77777777" w:rsidR="001B1F0B" w:rsidRPr="00CF7ED9" w:rsidRDefault="001B1F0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00097B22" w14:textId="77777777" w:rsidR="001B1F0B" w:rsidRPr="00CF7ED9" w:rsidRDefault="001B1F0B" w:rsidP="00CF7ED9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06C57B48" w14:textId="77777777" w:rsidR="001B1F0B" w:rsidRPr="00CF7ED9" w:rsidRDefault="001B1F0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</w:tcPr>
          <w:p w14:paraId="611727E9" w14:textId="77777777" w:rsidR="001B1F0B" w:rsidRPr="00CF7ED9" w:rsidRDefault="001B1F0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50630A53" w14:textId="77777777" w:rsidR="001B1F0B" w:rsidRPr="00CF7ED9" w:rsidRDefault="001B1F0B" w:rsidP="00CF7ED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CF7ED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2D4841" w:rsidRPr="00CF7ED9" w14:paraId="42B71DD4" w14:textId="77777777" w:rsidTr="005D2A44">
        <w:tc>
          <w:tcPr>
            <w:tcW w:w="3825" w:type="dxa"/>
          </w:tcPr>
          <w:p w14:paraId="69DE1898" w14:textId="77777777" w:rsidR="002D4841" w:rsidRPr="00CF7ED9" w:rsidRDefault="002D4841" w:rsidP="00CF7ED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311" w:type="dxa"/>
            <w:gridSpan w:val="7"/>
          </w:tcPr>
          <w:p w14:paraId="08626B32" w14:textId="77777777" w:rsidR="002D4841" w:rsidRPr="00CF7ED9" w:rsidRDefault="002D4841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0E36" w:rsidRPr="00CF7ED9" w14:paraId="4D9E7E65" w14:textId="77777777" w:rsidTr="00C20EAB">
        <w:tc>
          <w:tcPr>
            <w:tcW w:w="9136" w:type="dxa"/>
            <w:gridSpan w:val="8"/>
          </w:tcPr>
          <w:p w14:paraId="06001E7E" w14:textId="77777777" w:rsidR="00110E36" w:rsidRPr="00110E36" w:rsidRDefault="00A8518B" w:rsidP="006549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82" w:right="73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256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</w:tr>
      <w:tr w:rsidR="00A8518B" w:rsidRPr="006413FC" w14:paraId="0EF08731" w14:textId="77777777" w:rsidTr="00A8518B">
        <w:tc>
          <w:tcPr>
            <w:tcW w:w="3825" w:type="dxa"/>
          </w:tcPr>
          <w:p w14:paraId="5463D27D" w14:textId="77777777" w:rsidR="00A8518B" w:rsidRPr="00CF7ED9" w:rsidRDefault="00A8518B" w:rsidP="00654924">
            <w:pPr>
              <w:tabs>
                <w:tab w:val="clear" w:pos="227"/>
                <w:tab w:val="left" w:pos="0"/>
              </w:tabs>
              <w:spacing w:line="240" w:lineRule="auto"/>
              <w:ind w:left="180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ซอฟต์แวร์ระหว่างการติดตั้ง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EF189" w14:textId="77777777" w:rsidR="00A8518B" w:rsidRPr="00CF7ED9" w:rsidRDefault="006413FC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236" w:type="dxa"/>
            <w:vAlign w:val="bottom"/>
          </w:tcPr>
          <w:p w14:paraId="4AD4CC5E" w14:textId="77777777" w:rsidR="00A8518B" w:rsidRPr="00CF7ED9" w:rsidRDefault="00A8518B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10372" w14:textId="77777777" w:rsidR="00A8518B" w:rsidRPr="00CF7ED9" w:rsidRDefault="006413FC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8,378</w:t>
            </w:r>
          </w:p>
        </w:tc>
        <w:tc>
          <w:tcPr>
            <w:tcW w:w="236" w:type="dxa"/>
            <w:vAlign w:val="bottom"/>
          </w:tcPr>
          <w:p w14:paraId="01DE0954" w14:textId="77777777" w:rsidR="00A8518B" w:rsidRPr="00CF7ED9" w:rsidRDefault="00A8518B" w:rsidP="00CF7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897FC" w14:textId="77777777" w:rsidR="00A8518B" w:rsidRPr="00CF7ED9" w:rsidRDefault="006413FC" w:rsidP="006413F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08B686E" w14:textId="77777777" w:rsidR="00A8518B" w:rsidRPr="00CF7ED9" w:rsidRDefault="00A8518B" w:rsidP="00CF7E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21230" w14:textId="77777777" w:rsidR="00A8518B" w:rsidRPr="00CF7ED9" w:rsidRDefault="006413FC" w:rsidP="006413F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34B3" w:rsidRPr="00CF7ED9" w14:paraId="2B1C36F8" w14:textId="77777777" w:rsidTr="00AB61BD">
        <w:tc>
          <w:tcPr>
            <w:tcW w:w="3825" w:type="dxa"/>
          </w:tcPr>
          <w:p w14:paraId="3C7F2EC7" w14:textId="77777777" w:rsidR="006434B3" w:rsidRPr="00CF7ED9" w:rsidRDefault="006434B3" w:rsidP="00654924">
            <w:pPr>
              <w:spacing w:line="240" w:lineRule="auto"/>
              <w:ind w:left="180" w:hanging="26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32692C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</w:t>
            </w:r>
          </w:p>
        </w:tc>
        <w:tc>
          <w:tcPr>
            <w:tcW w:w="236" w:type="dxa"/>
          </w:tcPr>
          <w:p w14:paraId="06F9B7DF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0F954B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8,378</w:t>
            </w:r>
          </w:p>
        </w:tc>
        <w:tc>
          <w:tcPr>
            <w:tcW w:w="236" w:type="dxa"/>
            <w:vAlign w:val="bottom"/>
          </w:tcPr>
          <w:p w14:paraId="31DF2953" w14:textId="77777777" w:rsidR="006434B3" w:rsidRPr="00CF7ED9" w:rsidRDefault="006434B3" w:rsidP="006434B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412F24" w14:textId="1AF76637" w:rsidR="006434B3" w:rsidRPr="006434B3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34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4BA57B0" w14:textId="77777777" w:rsidR="006434B3" w:rsidRPr="006434B3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C2CC15" w14:textId="20190C0C" w:rsidR="006434B3" w:rsidRPr="006434B3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34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434B3" w:rsidRPr="00CF7ED9" w14:paraId="078E1B64" w14:textId="77777777" w:rsidTr="00A8518B">
        <w:tc>
          <w:tcPr>
            <w:tcW w:w="3825" w:type="dxa"/>
          </w:tcPr>
          <w:p w14:paraId="74758CF3" w14:textId="77777777" w:rsidR="006434B3" w:rsidRPr="00CF7ED9" w:rsidRDefault="006434B3" w:rsidP="006434B3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AD43B5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E0B5349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87243D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285F06E" w14:textId="77777777" w:rsidR="006434B3" w:rsidRPr="00CF7ED9" w:rsidRDefault="006434B3" w:rsidP="0064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65959D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F295FDA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4F3AC2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34B3" w:rsidRPr="00CF7ED9" w14:paraId="0F3D64EC" w14:textId="77777777" w:rsidTr="00A8518B">
        <w:tc>
          <w:tcPr>
            <w:tcW w:w="9136" w:type="dxa"/>
            <w:gridSpan w:val="8"/>
          </w:tcPr>
          <w:p w14:paraId="71BD88FE" w14:textId="77777777" w:rsidR="006434B3" w:rsidRPr="00110E36" w:rsidRDefault="006434B3" w:rsidP="0065492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7" w:right="73" w:hanging="89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110E3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ภาระผูกพันตามสัญญาเช่าดำเนินงานที่ยกเลิกไม่ได้</w:t>
            </w:r>
          </w:p>
        </w:tc>
      </w:tr>
      <w:tr w:rsidR="006434B3" w:rsidRPr="00CF7ED9" w14:paraId="730DCBA1" w14:textId="77777777" w:rsidTr="009E0562">
        <w:tc>
          <w:tcPr>
            <w:tcW w:w="3825" w:type="dxa"/>
          </w:tcPr>
          <w:p w14:paraId="415573E5" w14:textId="77777777" w:rsidR="006434B3" w:rsidRPr="00CF7ED9" w:rsidRDefault="006434B3" w:rsidP="00654924">
            <w:pPr>
              <w:spacing w:line="240" w:lineRule="auto"/>
              <w:ind w:left="180" w:hanging="26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64C00F2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12,713</w:t>
            </w:r>
          </w:p>
        </w:tc>
        <w:tc>
          <w:tcPr>
            <w:tcW w:w="236" w:type="dxa"/>
            <w:vAlign w:val="bottom"/>
          </w:tcPr>
          <w:p w14:paraId="2CCCF4D8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D9CD66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12,351</w:t>
            </w:r>
          </w:p>
        </w:tc>
        <w:tc>
          <w:tcPr>
            <w:tcW w:w="236" w:type="dxa"/>
            <w:vAlign w:val="bottom"/>
          </w:tcPr>
          <w:p w14:paraId="37A98E1C" w14:textId="77777777" w:rsidR="006434B3" w:rsidRPr="00CF7ED9" w:rsidRDefault="006434B3" w:rsidP="0064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BD89A8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7,413</w:t>
            </w:r>
          </w:p>
        </w:tc>
        <w:tc>
          <w:tcPr>
            <w:tcW w:w="236" w:type="dxa"/>
            <w:vAlign w:val="bottom"/>
          </w:tcPr>
          <w:p w14:paraId="4856E8CB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2D89D7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7,050</w:t>
            </w:r>
          </w:p>
        </w:tc>
      </w:tr>
      <w:tr w:rsidR="006434B3" w:rsidRPr="00CF7ED9" w14:paraId="55EBE468" w14:textId="77777777" w:rsidTr="009E0562">
        <w:tc>
          <w:tcPr>
            <w:tcW w:w="3825" w:type="dxa"/>
          </w:tcPr>
          <w:p w14:paraId="7349C71C" w14:textId="77777777" w:rsidR="006434B3" w:rsidRPr="00CF7ED9" w:rsidRDefault="006434B3" w:rsidP="00654924">
            <w:pPr>
              <w:spacing w:line="240" w:lineRule="auto"/>
              <w:ind w:left="180" w:hanging="26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88577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5,169</w:t>
            </w:r>
          </w:p>
        </w:tc>
        <w:tc>
          <w:tcPr>
            <w:tcW w:w="236" w:type="dxa"/>
            <w:vAlign w:val="bottom"/>
          </w:tcPr>
          <w:p w14:paraId="74D50FA7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66963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16,842</w:t>
            </w:r>
          </w:p>
        </w:tc>
        <w:tc>
          <w:tcPr>
            <w:tcW w:w="236" w:type="dxa"/>
            <w:vAlign w:val="bottom"/>
          </w:tcPr>
          <w:p w14:paraId="52C5CE36" w14:textId="77777777" w:rsidR="006434B3" w:rsidRPr="00CF7ED9" w:rsidRDefault="006434B3" w:rsidP="0064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4BFE4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4,285</w:t>
            </w:r>
          </w:p>
        </w:tc>
        <w:tc>
          <w:tcPr>
            <w:tcW w:w="236" w:type="dxa"/>
            <w:vAlign w:val="bottom"/>
          </w:tcPr>
          <w:p w14:paraId="44C2523D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9C1C7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sz w:val="30"/>
                <w:szCs w:val="30"/>
              </w:rPr>
              <w:t>13,308</w:t>
            </w:r>
          </w:p>
        </w:tc>
      </w:tr>
      <w:tr w:rsidR="006434B3" w:rsidRPr="00CF7ED9" w14:paraId="49D1AD54" w14:textId="77777777" w:rsidTr="006413FC">
        <w:tc>
          <w:tcPr>
            <w:tcW w:w="3825" w:type="dxa"/>
          </w:tcPr>
          <w:p w14:paraId="55A64006" w14:textId="77777777" w:rsidR="006434B3" w:rsidRPr="00CF7ED9" w:rsidRDefault="006434B3" w:rsidP="00654924">
            <w:pPr>
              <w:spacing w:line="240" w:lineRule="auto"/>
              <w:ind w:left="180" w:hanging="26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F302A4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17,882</w:t>
            </w:r>
          </w:p>
        </w:tc>
        <w:tc>
          <w:tcPr>
            <w:tcW w:w="236" w:type="dxa"/>
          </w:tcPr>
          <w:p w14:paraId="36B92CF6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FEBBF8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29,193</w:t>
            </w:r>
          </w:p>
        </w:tc>
        <w:tc>
          <w:tcPr>
            <w:tcW w:w="236" w:type="dxa"/>
            <w:vAlign w:val="bottom"/>
          </w:tcPr>
          <w:p w14:paraId="5F7E1ACB" w14:textId="77777777" w:rsidR="006434B3" w:rsidRPr="00CF7ED9" w:rsidRDefault="006434B3" w:rsidP="006434B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03D6C7C6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11,698</w:t>
            </w:r>
          </w:p>
        </w:tc>
        <w:tc>
          <w:tcPr>
            <w:tcW w:w="236" w:type="dxa"/>
          </w:tcPr>
          <w:p w14:paraId="61BAAB3A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5147C808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7E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20,358</w:t>
            </w:r>
          </w:p>
        </w:tc>
      </w:tr>
      <w:tr w:rsidR="006434B3" w:rsidRPr="00CF7ED9" w14:paraId="3949EADF" w14:textId="77777777" w:rsidTr="006413FC">
        <w:tc>
          <w:tcPr>
            <w:tcW w:w="3825" w:type="dxa"/>
          </w:tcPr>
          <w:p w14:paraId="0BF341DE" w14:textId="77777777" w:rsidR="006434B3" w:rsidRPr="00CF7ED9" w:rsidRDefault="006434B3" w:rsidP="006434B3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3286AB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64F742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6E6E1B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E82AE18" w14:textId="77777777" w:rsidR="006434B3" w:rsidRPr="00CF7ED9" w:rsidRDefault="006434B3" w:rsidP="006434B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465D8F9B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5B12B1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56E8BA8F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34B3" w:rsidRPr="00CF7ED9" w14:paraId="0BB42E23" w14:textId="77777777" w:rsidTr="006413FC">
        <w:tc>
          <w:tcPr>
            <w:tcW w:w="3825" w:type="dxa"/>
          </w:tcPr>
          <w:p w14:paraId="63C44E91" w14:textId="5B3F73D1" w:rsidR="006434B3" w:rsidRPr="00CF7ED9" w:rsidRDefault="006434B3" w:rsidP="00654924">
            <w:pPr>
              <w:spacing w:line="240" w:lineRule="auto"/>
              <w:ind w:left="180" w:hanging="26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6549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D06FD8B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039BAC8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BF32BF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F0A83AE" w14:textId="77777777" w:rsidR="006434B3" w:rsidRPr="00CF7ED9" w:rsidRDefault="006434B3" w:rsidP="006434B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16A9031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02A6384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538B63E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34B3" w:rsidRPr="00CF7ED9" w14:paraId="76182317" w14:textId="77777777" w:rsidTr="00690185">
        <w:tc>
          <w:tcPr>
            <w:tcW w:w="3825" w:type="dxa"/>
          </w:tcPr>
          <w:p w14:paraId="1A5A9E61" w14:textId="646533D4" w:rsidR="006434B3" w:rsidRPr="006413FC" w:rsidRDefault="004B6AA2" w:rsidP="00654924">
            <w:pPr>
              <w:spacing w:line="240" w:lineRule="auto"/>
              <w:ind w:left="180" w:hanging="26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sz w:val="30"/>
                <w:szCs w:val="30"/>
                <w:cs/>
              </w:rPr>
              <w:t>สัญญารับความช่วยเหลือ</w:t>
            </w:r>
            <w:r w:rsidR="003869C4">
              <w:rPr>
                <w:rFonts w:asciiTheme="majorBidi" w:hAnsiTheme="majorBidi" w:hint="cs"/>
                <w:b/>
                <w:sz w:val="30"/>
                <w:szCs w:val="30"/>
                <w:cs/>
              </w:rPr>
              <w:t>ด้านเทคนิค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AA26B" w14:textId="57F62ED1" w:rsidR="006434B3" w:rsidRPr="00E00EF6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36BCE">
              <w:rPr>
                <w:rFonts w:asciiTheme="majorBidi" w:hAnsiTheme="majorBidi" w:cstheme="majorBidi"/>
                <w:sz w:val="30"/>
                <w:szCs w:val="30"/>
              </w:rPr>
              <w:t>79,374</w:t>
            </w:r>
          </w:p>
        </w:tc>
        <w:tc>
          <w:tcPr>
            <w:tcW w:w="236" w:type="dxa"/>
          </w:tcPr>
          <w:p w14:paraId="78B598AB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EC1FE" w14:textId="77777777" w:rsidR="006434B3" w:rsidRPr="00E00EF6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00EF6">
              <w:rPr>
                <w:rFonts w:asciiTheme="majorBidi" w:hAnsiTheme="majorBidi" w:cstheme="majorBidi"/>
                <w:sz w:val="30"/>
                <w:szCs w:val="30"/>
              </w:rPr>
              <w:t>89,687</w:t>
            </w:r>
          </w:p>
        </w:tc>
        <w:tc>
          <w:tcPr>
            <w:tcW w:w="236" w:type="dxa"/>
            <w:vAlign w:val="bottom"/>
          </w:tcPr>
          <w:p w14:paraId="70552070" w14:textId="77777777" w:rsidR="006434B3" w:rsidRPr="00CF7ED9" w:rsidRDefault="006434B3" w:rsidP="006434B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A4980" w14:textId="51A635B3" w:rsidR="006434B3" w:rsidRPr="00036BCE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36BCE">
              <w:rPr>
                <w:rFonts w:asciiTheme="majorBidi" w:hAnsiTheme="majorBidi" w:cstheme="majorBidi"/>
                <w:sz w:val="30"/>
                <w:szCs w:val="30"/>
              </w:rPr>
              <w:t>79,374</w:t>
            </w:r>
          </w:p>
        </w:tc>
        <w:tc>
          <w:tcPr>
            <w:tcW w:w="236" w:type="dxa"/>
          </w:tcPr>
          <w:p w14:paraId="47725AB0" w14:textId="77777777" w:rsidR="006434B3" w:rsidRPr="00036BCE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90DEBB5" w14:textId="77777777" w:rsidR="006434B3" w:rsidRPr="00CF7ED9" w:rsidRDefault="006434B3" w:rsidP="00643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EF6">
              <w:rPr>
                <w:rFonts w:asciiTheme="majorBidi" w:hAnsiTheme="majorBidi" w:cstheme="majorBidi"/>
                <w:sz w:val="30"/>
                <w:szCs w:val="30"/>
              </w:rPr>
              <w:t>89,687</w:t>
            </w:r>
          </w:p>
        </w:tc>
      </w:tr>
      <w:tr w:rsidR="00063D10" w:rsidRPr="00CF7ED9" w14:paraId="5061F557" w14:textId="77777777" w:rsidTr="00690185">
        <w:tc>
          <w:tcPr>
            <w:tcW w:w="3825" w:type="dxa"/>
          </w:tcPr>
          <w:p w14:paraId="17072D3B" w14:textId="77777777" w:rsidR="00063D10" w:rsidRPr="00CF7ED9" w:rsidRDefault="00063D10" w:rsidP="00654924">
            <w:pPr>
              <w:spacing w:line="240" w:lineRule="auto"/>
              <w:ind w:left="180" w:hanging="26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5EFE4A" w14:textId="585CD293" w:rsidR="00063D10" w:rsidRPr="00063D10" w:rsidRDefault="00063D10" w:rsidP="00063D1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D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79,374</w:t>
            </w:r>
          </w:p>
        </w:tc>
        <w:tc>
          <w:tcPr>
            <w:tcW w:w="236" w:type="dxa"/>
          </w:tcPr>
          <w:p w14:paraId="1C4E05CC" w14:textId="77777777" w:rsidR="00063D10" w:rsidRPr="00063D10" w:rsidRDefault="00063D10" w:rsidP="00063D1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411D53" w14:textId="39FBBC3B" w:rsidR="00063D10" w:rsidRPr="00063D10" w:rsidRDefault="00063D10" w:rsidP="00063D1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D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89,687</w:t>
            </w:r>
          </w:p>
        </w:tc>
        <w:tc>
          <w:tcPr>
            <w:tcW w:w="236" w:type="dxa"/>
            <w:vAlign w:val="bottom"/>
          </w:tcPr>
          <w:p w14:paraId="750EFE86" w14:textId="77777777" w:rsidR="00063D10" w:rsidRPr="00063D10" w:rsidRDefault="00063D10" w:rsidP="00063D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4740CE" w14:textId="4DD6C1EE" w:rsidR="00063D10" w:rsidRPr="00063D10" w:rsidRDefault="00063D10" w:rsidP="00063D1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D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79,374</w:t>
            </w:r>
          </w:p>
        </w:tc>
        <w:tc>
          <w:tcPr>
            <w:tcW w:w="236" w:type="dxa"/>
          </w:tcPr>
          <w:p w14:paraId="578E0EDA" w14:textId="77777777" w:rsidR="00063D10" w:rsidRPr="00063D10" w:rsidRDefault="00063D10" w:rsidP="00063D1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CB03C" w14:textId="594B0E8E" w:rsidR="00063D10" w:rsidRPr="00063D10" w:rsidRDefault="00063D10" w:rsidP="00063D1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D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89,687</w:t>
            </w:r>
          </w:p>
        </w:tc>
      </w:tr>
    </w:tbl>
    <w:p w14:paraId="590DFB12" w14:textId="77777777" w:rsidR="002D4841" w:rsidRPr="00CF7ED9" w:rsidRDefault="002D4841" w:rsidP="00CF7ED9">
      <w:pPr>
        <w:spacing w:line="240" w:lineRule="auto"/>
        <w:ind w:left="540" w:right="45"/>
        <w:outlineLvl w:val="0"/>
        <w:rPr>
          <w:rFonts w:asciiTheme="majorBidi" w:hAnsiTheme="majorBidi" w:cstheme="majorBidi"/>
          <w:sz w:val="30"/>
          <w:szCs w:val="30"/>
        </w:rPr>
      </w:pPr>
    </w:p>
    <w:p w14:paraId="0865D409" w14:textId="77777777" w:rsidR="00110E36" w:rsidRPr="00110E36" w:rsidRDefault="00110E36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110E36">
        <w:rPr>
          <w:rFonts w:asciiTheme="majorBidi" w:hAnsiTheme="majorBidi" w:cstheme="majorBidi" w:hint="cs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สัญญาสำคัญที่ทำกับกิจการที่ไม่เกี่ยวข้องกัน</w:t>
      </w:r>
    </w:p>
    <w:p w14:paraId="4583FF5D" w14:textId="77777777" w:rsidR="00110E36" w:rsidRDefault="00110E36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73E85F0F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CF7ED9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และบริษัทลงนามในสัญญาหลายฉบับสำหรับการเช่าและบริการพื้นที่สำนักงานกับบริษัทในประเทศหลายแห่งโดยมีระยะเวลาเช่า 2 - 3 ปี</w:t>
      </w:r>
    </w:p>
    <w:p w14:paraId="3493BF35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231B185E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CF7ED9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</w:t>
      </w:r>
      <w:r w:rsidR="00110E36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มีสัญญาเช่ายานพาหนะกับกิจการที่ไม่เกี่ยวข้องกัน โดยสัญญามีระยะเวลา </w:t>
      </w:r>
      <w:r w:rsidR="00110E36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5 </w:t>
      </w:r>
      <w:r w:rsidR="00110E36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ปี บริษัทมีสิทธิบอกเลิกสัญญาเมื่อใดก็ได้โดยจะต้อง</w:t>
      </w:r>
      <w:r w:rsidR="00FE1269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แจ้ง</w:t>
      </w:r>
      <w:r w:rsidR="00110E36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ผู้ให้เช่าทราบล่วงหน้าเป็นระยะเวลาไม่น้อยกว่า </w:t>
      </w:r>
      <w:r w:rsidR="00110E36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30 </w:t>
      </w:r>
      <w:r w:rsidR="00110E36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วัน บริษัทจะต้องจ่ายค่าเช่าตามที่ระบุในสัญญา</w:t>
      </w:r>
    </w:p>
    <w:p w14:paraId="618285E5" w14:textId="77777777" w:rsidR="002D4841" w:rsidRDefault="002D4841" w:rsidP="00CF7ED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757816C" w14:textId="77777777" w:rsidR="006413FC" w:rsidRDefault="006413FC" w:rsidP="00CF7ED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30D0745" w14:textId="77777777" w:rsidR="006413FC" w:rsidRDefault="006413FC" w:rsidP="00CF7ED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5DC9F48" w14:textId="77777777" w:rsidR="006413FC" w:rsidRDefault="006413FC" w:rsidP="00CF7ED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BD7765B" w14:textId="584194E2" w:rsidR="00E2753A" w:rsidRPr="00CF7ED9" w:rsidRDefault="00E2753A" w:rsidP="00E275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  <w:r w:rsidRPr="00CF7ED9">
        <w:rPr>
          <w:rFonts w:asciiTheme="majorBidi" w:hAnsiTheme="majorBidi" w:cstheme="majorBidi"/>
          <w:bCs/>
          <w:sz w:val="30"/>
          <w:szCs w:val="30"/>
          <w:cs/>
        </w:rPr>
        <w:lastRenderedPageBreak/>
        <w:t>3</w:t>
      </w:r>
      <w:r w:rsidR="00690185">
        <w:rPr>
          <w:rFonts w:asciiTheme="majorBidi" w:hAnsiTheme="majorBidi" w:cstheme="majorBidi"/>
          <w:b/>
          <w:sz w:val="30"/>
          <w:szCs w:val="30"/>
        </w:rPr>
        <w:t>5</w:t>
      </w:r>
      <w:r w:rsidRPr="00CF7ED9">
        <w:rPr>
          <w:rFonts w:asciiTheme="majorBidi" w:hAnsiTheme="majorBidi" w:cstheme="majorBidi"/>
          <w:bCs/>
          <w:sz w:val="30"/>
          <w:szCs w:val="30"/>
        </w:rPr>
        <w:tab/>
      </w:r>
      <w:r>
        <w:rPr>
          <w:rFonts w:asciiTheme="majorBidi" w:hAnsiTheme="majorBidi" w:cstheme="majorBidi" w:hint="cs"/>
          <w:bCs/>
          <w:sz w:val="30"/>
          <w:szCs w:val="30"/>
          <w:cs/>
        </w:rPr>
        <w:t>เหตุการณ์หลังรอบระยะเวลารายงาน</w:t>
      </w:r>
    </w:p>
    <w:p w14:paraId="53E45BCC" w14:textId="77777777" w:rsidR="00E2753A" w:rsidRDefault="00E2753A" w:rsidP="00CF7ED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AA279AC" w14:textId="46CBCD3E" w:rsidR="00E2753A" w:rsidRDefault="00F02D85" w:rsidP="00CF7ED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hint="cs"/>
          <w:sz w:val="30"/>
          <w:szCs w:val="30"/>
          <w:cs/>
          <w:lang w:val="en-US" w:bidi="th-TH"/>
        </w:rPr>
        <w:t>เมื่อวันที่</w:t>
      </w:r>
      <w:r>
        <w:rPr>
          <w:rFonts w:asciiTheme="majorBidi" w:hAnsiTheme="majorBidi"/>
          <w:sz w:val="30"/>
          <w:szCs w:val="30"/>
          <w:lang w:val="en-US" w:bidi="th-TH"/>
        </w:rPr>
        <w:t xml:space="preserve"> 19 </w:t>
      </w:r>
      <w:r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สิงหาคม </w:t>
      </w:r>
      <w:r>
        <w:rPr>
          <w:rFonts w:asciiTheme="majorBidi" w:hAnsiTheme="majorBidi"/>
          <w:sz w:val="30"/>
          <w:szCs w:val="30"/>
          <w:lang w:val="en-US" w:bidi="th-TH"/>
        </w:rPr>
        <w:t xml:space="preserve">2562 </w:t>
      </w:r>
      <w:r>
        <w:rPr>
          <w:rFonts w:asciiTheme="majorBidi" w:hAnsiTheme="majorBidi" w:hint="cs"/>
          <w:sz w:val="30"/>
          <w:szCs w:val="30"/>
          <w:cs/>
          <w:lang w:val="en-US" w:bidi="th-TH"/>
        </w:rPr>
        <w:t>ที่</w:t>
      </w:r>
      <w:r w:rsidR="00862B91">
        <w:rPr>
          <w:rFonts w:asciiTheme="majorBidi" w:hAnsiTheme="majorBidi" w:hint="cs"/>
          <w:sz w:val="30"/>
          <w:szCs w:val="30"/>
          <w:cs/>
          <w:lang w:val="en-US" w:bidi="th-TH"/>
        </w:rPr>
        <w:t>ป</w:t>
      </w:r>
      <w:r>
        <w:rPr>
          <w:rFonts w:asciiTheme="majorBidi" w:hAnsiTheme="majorBidi" w:hint="cs"/>
          <w:sz w:val="30"/>
          <w:szCs w:val="30"/>
          <w:cs/>
          <w:lang w:val="en-US" w:bidi="th-TH"/>
        </w:rPr>
        <w:t>ระชุมคณะกรรมการบริษัท</w:t>
      </w:r>
      <w:r w:rsidR="00E2753A" w:rsidRPr="00E2753A">
        <w:rPr>
          <w:rFonts w:asciiTheme="majorBidi" w:hAnsiTheme="majorBidi" w:hint="cs"/>
          <w:sz w:val="30"/>
          <w:szCs w:val="30"/>
          <w:cs/>
          <w:lang w:val="en-US" w:bidi="th-TH"/>
        </w:rPr>
        <w:t>ได้มีมติอนุมัติ</w:t>
      </w:r>
      <w:r w:rsidR="004702CB">
        <w:rPr>
          <w:rFonts w:asciiTheme="majorBidi" w:hAnsiTheme="majorBidi" w:hint="cs"/>
          <w:sz w:val="30"/>
          <w:szCs w:val="30"/>
          <w:cs/>
          <w:lang w:val="en-US" w:bidi="th-TH"/>
        </w:rPr>
        <w:t>การ</w:t>
      </w:r>
      <w:r w:rsidR="00E2753A" w:rsidRPr="00E2753A">
        <w:rPr>
          <w:rFonts w:asciiTheme="majorBidi" w:hAnsiTheme="majorBidi" w:hint="cs"/>
          <w:sz w:val="30"/>
          <w:szCs w:val="30"/>
          <w:cs/>
          <w:lang w:val="en-US" w:bidi="th-TH"/>
        </w:rPr>
        <w:t>จ่ายเงินปันผลสำหรับผลการดำเนินงานสำหรับไตรมาสที่</w:t>
      </w:r>
      <w:r w:rsidR="00E2753A" w:rsidRPr="00E2753A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E2753A" w:rsidRPr="00E2753A">
        <w:rPr>
          <w:rFonts w:asciiTheme="majorBidi" w:hAnsiTheme="majorBidi" w:cstheme="majorBidi"/>
          <w:sz w:val="30"/>
          <w:szCs w:val="30"/>
          <w:lang w:val="en-US" w:bidi="th-TH"/>
        </w:rPr>
        <w:t xml:space="preserve">2 </w:t>
      </w:r>
      <w:r w:rsidR="00E2753A" w:rsidRPr="00E2753A">
        <w:rPr>
          <w:rFonts w:asciiTheme="majorBidi" w:hAnsiTheme="majorBidi" w:hint="cs"/>
          <w:sz w:val="30"/>
          <w:szCs w:val="30"/>
          <w:cs/>
          <w:lang w:val="en-US" w:bidi="th-TH"/>
        </w:rPr>
        <w:t>ปี</w:t>
      </w:r>
      <w:r w:rsidR="00E2753A" w:rsidRPr="00E2753A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E2753A" w:rsidRPr="00E2753A">
        <w:rPr>
          <w:rFonts w:asciiTheme="majorBidi" w:hAnsiTheme="majorBidi" w:cstheme="majorBidi"/>
          <w:sz w:val="30"/>
          <w:szCs w:val="30"/>
          <w:lang w:val="en-US" w:bidi="th-TH"/>
        </w:rPr>
        <w:t xml:space="preserve">2562 </w:t>
      </w:r>
      <w:r w:rsidR="00E2753A" w:rsidRPr="00E2753A">
        <w:rPr>
          <w:rFonts w:asciiTheme="majorBidi" w:hAnsiTheme="majorBidi" w:hint="cs"/>
          <w:sz w:val="30"/>
          <w:szCs w:val="30"/>
          <w:cs/>
          <w:lang w:val="en-US" w:bidi="th-TH"/>
        </w:rPr>
        <w:t>ให้แก่ผู้ถือหุ้นในอัตราหุ้นละ</w:t>
      </w:r>
      <w:r w:rsidR="00E2753A" w:rsidRPr="00E2753A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E2753A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E2753A" w:rsidRPr="00E2753A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E2753A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E2753A" w:rsidRPr="00E2753A">
        <w:rPr>
          <w:rFonts w:asciiTheme="majorBidi" w:hAnsiTheme="majorBidi" w:cstheme="majorBidi"/>
          <w:sz w:val="30"/>
          <w:szCs w:val="30"/>
          <w:lang w:val="en-US" w:bidi="th-TH"/>
        </w:rPr>
        <w:t xml:space="preserve">5 </w:t>
      </w:r>
      <w:r w:rsidR="00E2753A" w:rsidRPr="00E2753A">
        <w:rPr>
          <w:rFonts w:asciiTheme="majorBidi" w:hAnsiTheme="majorBidi" w:hint="cs"/>
          <w:sz w:val="30"/>
          <w:szCs w:val="30"/>
          <w:cs/>
          <w:lang w:val="en-US" w:bidi="th-TH"/>
        </w:rPr>
        <w:t>บาท</w:t>
      </w:r>
      <w:r w:rsidR="00E2753A" w:rsidRPr="00E2753A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E2753A" w:rsidRPr="00E2753A">
        <w:rPr>
          <w:rFonts w:asciiTheme="majorBidi" w:hAnsiTheme="majorBidi" w:hint="cs"/>
          <w:sz w:val="30"/>
          <w:szCs w:val="30"/>
          <w:cs/>
          <w:lang w:val="en-US" w:bidi="th-TH"/>
        </w:rPr>
        <w:t>เป็นจำนวนเงิน</w:t>
      </w:r>
      <w:r w:rsidR="00E2753A" w:rsidRPr="00E2753A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E2753A">
        <w:rPr>
          <w:rFonts w:asciiTheme="majorBidi" w:hAnsiTheme="majorBidi" w:cstheme="majorBidi"/>
          <w:sz w:val="30"/>
          <w:szCs w:val="30"/>
          <w:lang w:val="en-US" w:bidi="th-TH"/>
        </w:rPr>
        <w:t>108</w:t>
      </w:r>
      <w:r w:rsidR="00E2753A" w:rsidRPr="00E2753A">
        <w:rPr>
          <w:rFonts w:asciiTheme="majorBidi" w:hAnsiTheme="majorBidi" w:cstheme="majorBidi"/>
          <w:sz w:val="30"/>
          <w:szCs w:val="30"/>
          <w:lang w:val="en-US" w:bidi="th-TH"/>
        </w:rPr>
        <w:t xml:space="preserve">.0 </w:t>
      </w:r>
      <w:r w:rsidR="00E2753A" w:rsidRPr="00E2753A">
        <w:rPr>
          <w:rFonts w:asciiTheme="majorBidi" w:hAnsiTheme="majorBidi" w:hint="cs"/>
          <w:sz w:val="30"/>
          <w:szCs w:val="30"/>
          <w:cs/>
          <w:lang w:val="en-US" w:bidi="th-TH"/>
        </w:rPr>
        <w:t>ล้านบาท</w:t>
      </w:r>
      <w:r w:rsidR="00E2753A" w:rsidRPr="00E2753A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E2753A" w:rsidRPr="00E2753A">
        <w:rPr>
          <w:rFonts w:asciiTheme="majorBidi" w:hAnsiTheme="majorBidi" w:hint="cs"/>
          <w:sz w:val="30"/>
          <w:szCs w:val="30"/>
          <w:cs/>
          <w:lang w:val="en-US" w:bidi="th-TH"/>
        </w:rPr>
        <w:t>เงินปันผลดังกล่าวจะจ่ายให้แก่ผู้ถือหุ้นในวันที่</w:t>
      </w:r>
      <w:r w:rsidR="00E2753A" w:rsidRPr="00E2753A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E00DA3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FB5AF2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E00DA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00DA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สิงหาคม</w:t>
      </w:r>
      <w:r w:rsidR="00E2753A" w:rsidRPr="00E2753A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E2753A" w:rsidRPr="00E2753A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</w:p>
    <w:p w14:paraId="4622B026" w14:textId="77777777" w:rsidR="006413FC" w:rsidRPr="00CF7ED9" w:rsidRDefault="006413FC" w:rsidP="00CF7ED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BCC749A" w14:textId="77777777" w:rsidR="002D4841" w:rsidRPr="00CF7ED9" w:rsidRDefault="002D4841" w:rsidP="00821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 w:rsidRPr="00CF7ED9">
        <w:rPr>
          <w:rFonts w:asciiTheme="majorBidi" w:hAnsiTheme="majorBidi" w:cstheme="majorBidi"/>
          <w:bCs/>
          <w:sz w:val="30"/>
          <w:szCs w:val="30"/>
          <w:cs/>
        </w:rPr>
        <w:t>3</w:t>
      </w:r>
      <w:r w:rsidR="00690185">
        <w:rPr>
          <w:rFonts w:asciiTheme="majorBidi" w:hAnsiTheme="majorBidi" w:cstheme="majorBidi"/>
          <w:b/>
          <w:sz w:val="30"/>
          <w:szCs w:val="30"/>
        </w:rPr>
        <w:t>6</w:t>
      </w:r>
      <w:r w:rsidRPr="00CF7ED9">
        <w:rPr>
          <w:rFonts w:asciiTheme="majorBidi" w:hAnsiTheme="majorBidi" w:cstheme="majorBidi"/>
          <w:bCs/>
          <w:sz w:val="30"/>
          <w:szCs w:val="30"/>
        </w:rPr>
        <w:tab/>
      </w:r>
      <w:r w:rsidRPr="00CF7ED9">
        <w:rPr>
          <w:rFonts w:asciiTheme="majorBidi" w:hAnsiTheme="majorBidi" w:cstheme="majorBidi"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2DA206C5" w14:textId="77777777" w:rsidR="002D4841" w:rsidRPr="00CF7ED9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p w14:paraId="3BEA90B4" w14:textId="77777777" w:rsidR="0044496A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GB"/>
        </w:rPr>
      </w:pPr>
      <w:r w:rsidRPr="00CF7ED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มาตรฐานการรายงานทางการเงินที่ออก</w:t>
      </w:r>
      <w:r w:rsidR="009909F2">
        <w:rPr>
          <w:rFonts w:asciiTheme="majorBidi" w:eastAsia="Times New Roman" w:hAnsiTheme="majorBidi" w:cstheme="majorBidi" w:hint="cs"/>
          <w:sz w:val="30"/>
          <w:szCs w:val="30"/>
          <w:cs/>
          <w:lang w:val="en-GB"/>
        </w:rPr>
        <w:t>ใหม่</w:t>
      </w:r>
      <w:r w:rsidR="001513DF" w:rsidRPr="00CF7ED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ซึ่ง</w:t>
      </w:r>
      <w:r w:rsidRPr="00CF7ED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เกี่ยวกับการดำเนินงานของกลุ่ม</w:t>
      </w:r>
      <w:r w:rsidRPr="00CF7ED9">
        <w:rPr>
          <w:rFonts w:asciiTheme="majorBidi" w:eastAsia="Times New Roman" w:hAnsiTheme="majorBidi" w:cstheme="majorBidi"/>
          <w:sz w:val="30"/>
          <w:szCs w:val="30"/>
          <w:rtl/>
          <w:cs/>
          <w:lang w:val="en-GB"/>
        </w:rPr>
        <w:t>บริษัท</w:t>
      </w:r>
      <w:r w:rsidRPr="00CF7ED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</w:t>
      </w:r>
      <w:r w:rsidR="00F60705" w:rsidRPr="00CF7ED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และ</w:t>
      </w:r>
      <w:r w:rsidRPr="00CF7ED9">
        <w:rPr>
          <w:rFonts w:asciiTheme="majorBidi" w:eastAsia="Times New Roman" w:hAnsiTheme="majorBidi" w:cstheme="majorBidi"/>
          <w:sz w:val="30"/>
          <w:szCs w:val="30"/>
          <w:cs/>
        </w:rPr>
        <w:t>คาดว่าจะมีผลกระทบที่มีสาระสำคัญต่องบการเงินรวมหรืองบการเงินเฉพาะกิจการ</w:t>
      </w:r>
      <w:r w:rsidR="009909F2">
        <w:rPr>
          <w:rFonts w:asciiTheme="majorBidi" w:eastAsia="Times New Roman" w:hAnsiTheme="majorBidi" w:cstheme="majorBidi" w:hint="cs"/>
          <w:sz w:val="30"/>
          <w:szCs w:val="30"/>
          <w:cs/>
        </w:rPr>
        <w:t>เมื่อนำมาถือปฏิบัติเป็นครั้งแรก</w:t>
      </w:r>
      <w:r w:rsidRPr="00CF7ED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F60705" w:rsidRPr="00CF7ED9">
        <w:rPr>
          <w:rFonts w:asciiTheme="majorBidi" w:eastAsia="Times New Roman" w:hAnsiTheme="majorBidi" w:cstheme="majorBidi"/>
          <w:sz w:val="30"/>
          <w:szCs w:val="30"/>
          <w:cs/>
        </w:rPr>
        <w:t>โดย</w:t>
      </w:r>
      <w:r w:rsidRPr="00CF7ED9">
        <w:rPr>
          <w:rFonts w:asciiTheme="majorBidi" w:eastAsia="Times New Roman" w:hAnsiTheme="majorBidi" w:cstheme="majorBidi"/>
          <w:sz w:val="30"/>
          <w:szCs w:val="30"/>
          <w:cs/>
        </w:rPr>
        <w:t>มาตรฐานการรายงานทางการเงินดังกล่าวกำหนดให้ถือปฏิบัติกับงบการเงิน</w:t>
      </w:r>
      <w:r w:rsidRPr="00CF7ED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สำหรับรอบระยะเวลาบัญชีที่เริ่มในหรือหลังวันที่</w:t>
      </w:r>
      <w:r w:rsidRPr="00CF7ED9">
        <w:rPr>
          <w:rFonts w:asciiTheme="majorBidi" w:eastAsia="Times New Roman" w:hAnsiTheme="majorBidi" w:cstheme="majorBidi"/>
          <w:sz w:val="30"/>
          <w:szCs w:val="30"/>
          <w:lang w:val="en-GB" w:bidi="ar-SA"/>
        </w:rPr>
        <w:t xml:space="preserve"> 1</w:t>
      </w:r>
      <w:r w:rsidRPr="00CF7ED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 มกราคม </w:t>
      </w:r>
      <w:r w:rsidR="001802FF" w:rsidRPr="00CF7ED9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2563 </w:t>
      </w:r>
      <w:r w:rsidR="001802FF" w:rsidRPr="00CF7ED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มี</w:t>
      </w:r>
      <w:r w:rsidRPr="00CF7ED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ดังต่อไปนี้</w:t>
      </w:r>
    </w:p>
    <w:p w14:paraId="30BE1AC4" w14:textId="77777777" w:rsidR="0044496A" w:rsidRDefault="00444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  <w:cs/>
          <w:lang w:val="en-GB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680"/>
        <w:gridCol w:w="4410"/>
      </w:tblGrid>
      <w:tr w:rsidR="009909F2" w:rsidRPr="00CF7ED9" w14:paraId="2E5B9CD7" w14:textId="77777777" w:rsidTr="00110E36">
        <w:tc>
          <w:tcPr>
            <w:tcW w:w="4680" w:type="dxa"/>
            <w:shd w:val="clear" w:color="auto" w:fill="auto"/>
          </w:tcPr>
          <w:p w14:paraId="08158EB9" w14:textId="77777777" w:rsidR="009909F2" w:rsidRPr="009909F2" w:rsidRDefault="009909F2" w:rsidP="00990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มาตรฐานการรายงานทางการเงิน</w:t>
            </w:r>
          </w:p>
        </w:tc>
        <w:tc>
          <w:tcPr>
            <w:tcW w:w="4410" w:type="dxa"/>
            <w:shd w:val="clear" w:color="auto" w:fill="auto"/>
          </w:tcPr>
          <w:p w14:paraId="3E11078E" w14:textId="77777777" w:rsidR="009909F2" w:rsidRPr="009909F2" w:rsidRDefault="009909F2" w:rsidP="00990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เรื่อง</w:t>
            </w:r>
          </w:p>
        </w:tc>
      </w:tr>
      <w:tr w:rsidR="00110E36" w:rsidRPr="00CF7ED9" w14:paraId="6882978D" w14:textId="77777777" w:rsidTr="00110E36">
        <w:tc>
          <w:tcPr>
            <w:tcW w:w="4680" w:type="dxa"/>
            <w:shd w:val="clear" w:color="auto" w:fill="auto"/>
          </w:tcPr>
          <w:p w14:paraId="0B9CBE2C" w14:textId="77777777" w:rsidR="00110E36" w:rsidRPr="00CF7ED9" w:rsidRDefault="00110E36" w:rsidP="00987C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7</w:t>
            </w:r>
            <w:r w:rsidRPr="009909F2">
              <w:rPr>
                <w:rFonts w:asciiTheme="majorBidi" w:eastAsia="Calibri" w:hAnsiTheme="majorBidi" w:cstheme="majorBidi"/>
                <w:sz w:val="30"/>
                <w:szCs w:val="30"/>
                <w:vertAlign w:val="superscript"/>
                <w:lang w:val="en-GB"/>
              </w:rPr>
              <w:t>*</w:t>
            </w:r>
          </w:p>
        </w:tc>
        <w:tc>
          <w:tcPr>
            <w:tcW w:w="4410" w:type="dxa"/>
            <w:shd w:val="clear" w:color="auto" w:fill="auto"/>
          </w:tcPr>
          <w:p w14:paraId="17385E33" w14:textId="77777777" w:rsidR="00110E36" w:rsidRPr="00CF7ED9" w:rsidRDefault="00110E36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CF7ED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110E36" w:rsidRPr="00CF7ED9" w14:paraId="1EA44EEA" w14:textId="77777777" w:rsidTr="00110E36">
        <w:tc>
          <w:tcPr>
            <w:tcW w:w="4680" w:type="dxa"/>
            <w:shd w:val="clear" w:color="auto" w:fill="auto"/>
          </w:tcPr>
          <w:p w14:paraId="74FCF1EF" w14:textId="77777777" w:rsidR="00110E36" w:rsidRPr="00CF7ED9" w:rsidRDefault="00110E36" w:rsidP="00987C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CF7ED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Pr="00CF7ED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9</w:t>
            </w:r>
            <w:r w:rsidRPr="009909F2">
              <w:rPr>
                <w:rFonts w:asciiTheme="majorBidi" w:eastAsia="Times New Roman" w:hAnsiTheme="majorBidi" w:cstheme="majorBidi"/>
                <w:sz w:val="30"/>
                <w:szCs w:val="30"/>
                <w:vertAlign w:val="superscript"/>
                <w:lang w:val="en-GB"/>
              </w:rPr>
              <w:t>*</w:t>
            </w:r>
          </w:p>
        </w:tc>
        <w:tc>
          <w:tcPr>
            <w:tcW w:w="4410" w:type="dxa"/>
            <w:shd w:val="clear" w:color="auto" w:fill="auto"/>
          </w:tcPr>
          <w:p w14:paraId="26DA4561" w14:textId="77777777" w:rsidR="00110E36" w:rsidRPr="00CF7ED9" w:rsidRDefault="00110E36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CF7ED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</w:tr>
      <w:tr w:rsidR="00110E36" w:rsidRPr="00CF7ED9" w14:paraId="22B3BB6C" w14:textId="77777777" w:rsidTr="00110E36">
        <w:tc>
          <w:tcPr>
            <w:tcW w:w="4680" w:type="dxa"/>
            <w:shd w:val="clear" w:color="auto" w:fill="auto"/>
          </w:tcPr>
          <w:p w14:paraId="20743516" w14:textId="77777777" w:rsidR="00110E36" w:rsidRPr="00CF7ED9" w:rsidRDefault="00110E36" w:rsidP="00987C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 xml:space="preserve">มาตรฐานการรายงานทางการเงิน ฉบับที่ </w:t>
            </w:r>
            <w:r w:rsidRPr="00CF7ED9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16</w:t>
            </w:r>
          </w:p>
        </w:tc>
        <w:tc>
          <w:tcPr>
            <w:tcW w:w="4410" w:type="dxa"/>
            <w:shd w:val="clear" w:color="auto" w:fill="auto"/>
          </w:tcPr>
          <w:p w14:paraId="25254ACF" w14:textId="77777777" w:rsidR="00110E36" w:rsidRPr="00CF7ED9" w:rsidRDefault="00110E36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CF7ED9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สัญญาเช่า</w:t>
            </w:r>
          </w:p>
        </w:tc>
      </w:tr>
      <w:tr w:rsidR="00110E36" w:rsidRPr="00CF7ED9" w14:paraId="0E625197" w14:textId="77777777" w:rsidTr="00110E36">
        <w:tc>
          <w:tcPr>
            <w:tcW w:w="4680" w:type="dxa"/>
            <w:shd w:val="clear" w:color="auto" w:fill="auto"/>
          </w:tcPr>
          <w:p w14:paraId="6429D801" w14:textId="77777777" w:rsidR="00110E36" w:rsidRPr="00CF7ED9" w:rsidRDefault="00110E36" w:rsidP="00987C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shd w:val="clear" w:color="auto" w:fill="D9D9D9"/>
                <w:cs/>
                <w:lang w:val="en-GB"/>
              </w:rPr>
            </w:pPr>
            <w:r w:rsidRPr="00CF7ED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มาตรฐานการบัญชี ฉบับที่ </w:t>
            </w:r>
            <w:r w:rsidRPr="00CF7ED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32</w:t>
            </w:r>
            <w:r w:rsidRPr="009909F2">
              <w:rPr>
                <w:rFonts w:asciiTheme="majorBidi" w:eastAsia="Times New Roman" w:hAnsiTheme="majorBidi" w:cstheme="majorBidi"/>
                <w:sz w:val="30"/>
                <w:szCs w:val="30"/>
                <w:vertAlign w:val="superscript"/>
                <w:lang w:val="en-GB"/>
              </w:rPr>
              <w:t>*</w:t>
            </w:r>
          </w:p>
        </w:tc>
        <w:tc>
          <w:tcPr>
            <w:tcW w:w="4410" w:type="dxa"/>
            <w:shd w:val="clear" w:color="auto" w:fill="auto"/>
          </w:tcPr>
          <w:p w14:paraId="345079ED" w14:textId="77777777" w:rsidR="00110E36" w:rsidRPr="00CF7ED9" w:rsidRDefault="00110E36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shd w:val="clear" w:color="auto" w:fill="D9D9D9"/>
                <w:cs/>
                <w:lang w:val="en-GB"/>
              </w:rPr>
            </w:pPr>
            <w:r w:rsidRPr="00CF7ED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การแสดงรายการเครื่องมือทางการเงิน</w:t>
            </w:r>
          </w:p>
        </w:tc>
      </w:tr>
      <w:tr w:rsidR="00110E36" w:rsidRPr="00CF7ED9" w14:paraId="4F56B6B6" w14:textId="77777777" w:rsidTr="00110E36">
        <w:tc>
          <w:tcPr>
            <w:tcW w:w="4680" w:type="dxa"/>
            <w:shd w:val="clear" w:color="auto" w:fill="auto"/>
          </w:tcPr>
          <w:p w14:paraId="6CE0D52F" w14:textId="77777777" w:rsidR="00110E36" w:rsidRPr="00CF7ED9" w:rsidRDefault="00110E36" w:rsidP="00987C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6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F7ED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การตีความมาตรฐานการรายงานทางการเงิน ฉบับที่ </w:t>
            </w:r>
            <w:r w:rsidRPr="00CF7ED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16</w:t>
            </w:r>
            <w:r w:rsidRPr="009909F2">
              <w:rPr>
                <w:rFonts w:asciiTheme="majorBidi" w:eastAsia="Times New Roman" w:hAnsiTheme="majorBidi" w:cstheme="majorBidi"/>
                <w:sz w:val="30"/>
                <w:szCs w:val="30"/>
                <w:vertAlign w:val="superscript"/>
                <w:lang w:val="en-GB"/>
              </w:rPr>
              <w:t>*</w:t>
            </w:r>
          </w:p>
        </w:tc>
        <w:tc>
          <w:tcPr>
            <w:tcW w:w="4410" w:type="dxa"/>
            <w:shd w:val="clear" w:color="auto" w:fill="auto"/>
          </w:tcPr>
          <w:p w14:paraId="085F6948" w14:textId="77777777" w:rsidR="00110E36" w:rsidRPr="00CF7ED9" w:rsidRDefault="00110E36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01" w:hanging="201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F7ED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10E36" w:rsidRPr="00CF7ED9" w14:paraId="2956EF1B" w14:textId="77777777" w:rsidTr="00110E36">
        <w:tc>
          <w:tcPr>
            <w:tcW w:w="4680" w:type="dxa"/>
            <w:shd w:val="clear" w:color="auto" w:fill="auto"/>
          </w:tcPr>
          <w:p w14:paraId="4CAC4FDD" w14:textId="77777777" w:rsidR="00110E36" w:rsidRPr="00CF7ED9" w:rsidRDefault="00110E36" w:rsidP="00987C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6" w:hanging="180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F7ED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การตีความมาตรฐานการรายงานทางการเงิน ฉบับที่ </w:t>
            </w:r>
            <w:r w:rsidRPr="00CF7ED9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19</w:t>
            </w:r>
            <w:r w:rsidRPr="009909F2">
              <w:rPr>
                <w:rFonts w:asciiTheme="majorBidi" w:eastAsia="Times New Roman" w:hAnsiTheme="majorBidi" w:cstheme="majorBidi"/>
                <w:sz w:val="30"/>
                <w:szCs w:val="30"/>
                <w:vertAlign w:val="superscript"/>
                <w:lang w:val="en-GB"/>
              </w:rPr>
              <w:t>*</w:t>
            </w:r>
          </w:p>
        </w:tc>
        <w:tc>
          <w:tcPr>
            <w:tcW w:w="4410" w:type="dxa"/>
            <w:shd w:val="clear" w:color="auto" w:fill="auto"/>
          </w:tcPr>
          <w:p w14:paraId="0980B2C5" w14:textId="77777777" w:rsidR="00110E36" w:rsidRPr="00CF7ED9" w:rsidRDefault="00110E36" w:rsidP="00CF7ED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CF7ED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การชำระหนี้สินทางการเงินด้วยตราสารทุน</w:t>
            </w:r>
          </w:p>
        </w:tc>
      </w:tr>
    </w:tbl>
    <w:p w14:paraId="071FB9DA" w14:textId="77777777" w:rsidR="002D4841" w:rsidRPr="00987C79" w:rsidRDefault="002D4841" w:rsidP="00CF7ED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eastAsia="Times New Roman" w:hAnsiTheme="majorBidi" w:cstheme="majorBidi"/>
          <w:sz w:val="20"/>
          <w:szCs w:val="20"/>
          <w:shd w:val="clear" w:color="auto" w:fill="D9D9D9"/>
          <w:lang w:val="en-GB"/>
        </w:rPr>
      </w:pPr>
    </w:p>
    <w:p w14:paraId="672987E8" w14:textId="77777777" w:rsidR="002D4841" w:rsidRPr="009909F2" w:rsidRDefault="002D4841" w:rsidP="00CF7ED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9909F2">
        <w:rPr>
          <w:rFonts w:asciiTheme="majorBidi" w:eastAsia="Times New Roman" w:hAnsiTheme="majorBidi" w:cstheme="majorBidi"/>
          <w:sz w:val="30"/>
          <w:szCs w:val="30"/>
          <w:vertAlign w:val="superscript"/>
          <w:lang w:val="en-GB"/>
        </w:rPr>
        <w:t>*</w:t>
      </w:r>
      <w:r w:rsidRPr="009909F2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Pr="009909F2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มาตรฐานการรายงานทางการเงิน</w:t>
      </w:r>
      <w:r w:rsidR="009909F2" w:rsidRPr="009909F2">
        <w:rPr>
          <w:rFonts w:asciiTheme="majorBidi" w:eastAsia="Times New Roman" w:hAnsiTheme="majorBidi" w:cstheme="majorBidi" w:hint="cs"/>
          <w:sz w:val="30"/>
          <w:szCs w:val="30"/>
          <w:cs/>
          <w:lang w:val="en-GB"/>
        </w:rPr>
        <w:t>ที่เกี่ยวข้องกั</w:t>
      </w:r>
      <w:r w:rsidR="00C21958">
        <w:rPr>
          <w:rFonts w:asciiTheme="majorBidi" w:eastAsia="Times New Roman" w:hAnsiTheme="majorBidi" w:cstheme="majorBidi" w:hint="cs"/>
          <w:sz w:val="30"/>
          <w:szCs w:val="30"/>
          <w:cs/>
          <w:lang w:val="en-GB"/>
        </w:rPr>
        <w:t>บ</w:t>
      </w:r>
      <w:r w:rsidRPr="009909F2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เครื่องมือทางการเงิน</w:t>
      </w:r>
    </w:p>
    <w:p w14:paraId="3F4FB376" w14:textId="77777777" w:rsidR="00F60705" w:rsidRPr="00CF7ED9" w:rsidRDefault="00F60705" w:rsidP="00CF7ED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eastAsia="Times New Roman" w:hAnsiTheme="majorBidi" w:cstheme="majorBidi"/>
          <w:i/>
          <w:iCs/>
          <w:sz w:val="30"/>
          <w:szCs w:val="30"/>
          <w:lang w:val="en-GB"/>
        </w:rPr>
      </w:pPr>
    </w:p>
    <w:p w14:paraId="6FA48A16" w14:textId="77777777" w:rsidR="00110E36" w:rsidRPr="00110E36" w:rsidRDefault="00110E36" w:rsidP="00110E3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10E3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16524E21" w14:textId="77777777" w:rsidR="00110E36" w:rsidRPr="00110E36" w:rsidRDefault="00110E36" w:rsidP="00110E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14:paraId="6E8BFD43" w14:textId="77777777" w:rsidR="00110E36" w:rsidRPr="009909F2" w:rsidRDefault="00110E36" w:rsidP="00110E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909F2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9909F2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9909F2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8" w:name="_Hlk15580843"/>
      <w:bookmarkStart w:id="9" w:name="_Hlk15582546"/>
      <w:r w:rsidRPr="009909F2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8"/>
      <w:r w:rsidRPr="009909F2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9"/>
    </w:p>
    <w:p w14:paraId="0B7FD2CD" w14:textId="77777777" w:rsidR="00110E36" w:rsidRPr="00110E36" w:rsidRDefault="00110E36" w:rsidP="00110E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</w:p>
    <w:p w14:paraId="41C6C5D5" w14:textId="77777777" w:rsidR="00110E36" w:rsidRPr="00110E36" w:rsidRDefault="00110E36" w:rsidP="00110E3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110E3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110E3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110E3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01A06189" w14:textId="77777777" w:rsidR="00110E36" w:rsidRPr="00110E36" w:rsidRDefault="00110E36" w:rsidP="00110E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</w:p>
    <w:p w14:paraId="00CA807E" w14:textId="19408300" w:rsidR="00110E36" w:rsidRPr="009909F2" w:rsidRDefault="00110E36" w:rsidP="00110E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909F2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9909F2">
        <w:rPr>
          <w:rFonts w:asciiTheme="majorBidi" w:hAnsiTheme="majorBidi" w:cstheme="majorBidi"/>
          <w:sz w:val="30"/>
          <w:szCs w:val="30"/>
        </w:rPr>
        <w:t>16</w:t>
      </w:r>
      <w:r w:rsidRPr="009909F2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9909F2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9909F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909F2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</w:t>
      </w:r>
      <w:r w:rsidR="00804A0D">
        <w:rPr>
          <w:rFonts w:asciiTheme="majorBidi" w:hAnsiTheme="majorBidi" w:cstheme="majorBidi" w:hint="cs"/>
          <w:color w:val="000000"/>
          <w:sz w:val="30"/>
          <w:szCs w:val="30"/>
          <w:cs/>
        </w:rPr>
        <w:t>ทุน</w:t>
      </w:r>
      <w:r w:rsidRPr="009909F2">
        <w:rPr>
          <w:rFonts w:asciiTheme="majorBidi" w:hAnsiTheme="majorBidi" w:cstheme="majorBidi"/>
          <w:color w:val="000000"/>
          <w:sz w:val="30"/>
          <w:szCs w:val="30"/>
          <w:cs/>
        </w:rPr>
        <w:t>หรือสัญญาเช่าดำเนินงาน</w:t>
      </w:r>
      <w:r w:rsidRPr="009909F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bookmarkStart w:id="10" w:name="_Hlk15581419"/>
      <w:bookmarkStart w:id="11" w:name="_Hlk15582558"/>
      <w:r w:rsidRPr="009909F2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9909F2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10"/>
      <w:r w:rsidRPr="009909F2">
        <w:rPr>
          <w:rFonts w:ascii="Angsana New" w:hAnsi="Angsana New" w:hint="cs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11"/>
    </w:p>
    <w:p w14:paraId="73B00C55" w14:textId="77777777" w:rsidR="0044496A" w:rsidRDefault="0044496A" w:rsidP="000264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3D604D0" w14:textId="77777777" w:rsidR="003664DD" w:rsidRDefault="00110E36" w:rsidP="000264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10E36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110E36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110E36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110E36">
        <w:rPr>
          <w:rFonts w:ascii="Angsana New" w:hAnsi="Angsana New" w:hint="cs"/>
          <w:sz w:val="30"/>
          <w:szCs w:val="30"/>
          <w:cs/>
        </w:rPr>
        <w:t>ดังกล่าวข้างต้น</w:t>
      </w:r>
    </w:p>
    <w:p w14:paraId="04836852" w14:textId="77777777" w:rsidR="00284614" w:rsidRDefault="00284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045D394" w14:textId="77777777" w:rsidR="00284614" w:rsidRPr="00CF7ED9" w:rsidRDefault="00284614" w:rsidP="00284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E2753A"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CF7ED9"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การจัดประเภท</w:t>
      </w:r>
      <w:r w:rsidR="00D91900">
        <w:rPr>
          <w:rFonts w:asciiTheme="majorBidi" w:hAnsiTheme="majorBidi" w:cstheme="majorBidi" w:hint="cs"/>
          <w:b/>
          <w:bCs/>
          <w:sz w:val="30"/>
          <w:szCs w:val="30"/>
          <w:cs/>
        </w:rPr>
        <w:t>รายการ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ใหม่</w:t>
      </w:r>
    </w:p>
    <w:p w14:paraId="51D29AAC" w14:textId="77777777" w:rsidR="00284614" w:rsidRDefault="00284614" w:rsidP="000264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784A462" w14:textId="5AEE4F0C" w:rsidR="005F204C" w:rsidRDefault="005F204C" w:rsidP="00AF7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="Angsana New" w:hAnsi="Angsana New"/>
          <w:i/>
          <w:iCs/>
          <w:color w:val="0000FF"/>
          <w:sz w:val="30"/>
          <w:szCs w:val="30"/>
          <w:highlight w:val="lightGray"/>
        </w:rPr>
      </w:pPr>
      <w:r w:rsidRPr="006D32E8">
        <w:rPr>
          <w:rFonts w:ascii="Angsana New" w:hAnsi="Angsana New"/>
          <w:sz w:val="30"/>
          <w:szCs w:val="30"/>
          <w:cs/>
        </w:rPr>
        <w:t>รายการบางรายการในงบ</w:t>
      </w:r>
      <w:r w:rsidRPr="006D32E8">
        <w:rPr>
          <w:rFonts w:ascii="Angsana New" w:hAnsi="Angsana New" w:hint="cs"/>
          <w:sz w:val="30"/>
          <w:szCs w:val="30"/>
          <w:cs/>
        </w:rPr>
        <w:t>การเงินปี</w:t>
      </w:r>
      <w:r w:rsidRPr="006D32E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29381B">
        <w:rPr>
          <w:rFonts w:ascii="Angsana New" w:hAnsi="Angsana New"/>
          <w:sz w:val="30"/>
          <w:szCs w:val="30"/>
        </w:rPr>
        <w:t>1</w:t>
      </w:r>
      <w:r w:rsidRPr="006D32E8">
        <w:rPr>
          <w:rFonts w:ascii="Angsana New" w:hAnsi="Angsana New" w:hint="cs"/>
          <w:sz w:val="30"/>
          <w:szCs w:val="30"/>
          <w:cs/>
        </w:rPr>
        <w:t xml:space="preserve"> </w:t>
      </w:r>
      <w:r w:rsidRPr="006D32E8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="00804A0D">
        <w:rPr>
          <w:rFonts w:ascii="Angsana New" w:hAnsi="Angsana New"/>
          <w:sz w:val="30"/>
          <w:szCs w:val="30"/>
          <w:cs/>
        </w:rPr>
        <w:br/>
      </w:r>
      <w:r w:rsidRPr="006D32E8">
        <w:rPr>
          <w:rFonts w:ascii="Angsana New" w:hAnsi="Angsana New"/>
          <w:sz w:val="30"/>
          <w:szCs w:val="30"/>
          <w:cs/>
        </w:rPr>
        <w:t>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สำหรับงวดหกเดือนสิ้นสุดวันที่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6D32E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29381B">
        <w:rPr>
          <w:rFonts w:ascii="Angsana New" w:hAnsi="Angsana New"/>
          <w:sz w:val="30"/>
          <w:szCs w:val="30"/>
        </w:rPr>
        <w:t xml:space="preserve">2 </w:t>
      </w:r>
      <w:r w:rsidRPr="006D32E8">
        <w:rPr>
          <w:rFonts w:ascii="Angsana New" w:hAnsi="Angsana New"/>
          <w:sz w:val="30"/>
          <w:szCs w:val="30"/>
          <w:cs/>
        </w:rPr>
        <w:t xml:space="preserve">ดังนี้ </w:t>
      </w:r>
      <w:r w:rsidRPr="006D32E8">
        <w:rPr>
          <w:rFonts w:ascii="Angsana New" w:hAnsi="Angsana New"/>
          <w:sz w:val="30"/>
          <w:szCs w:val="30"/>
        </w:rPr>
        <w:t xml:space="preserve"> </w:t>
      </w:r>
    </w:p>
    <w:p w14:paraId="56A30CA8" w14:textId="77777777" w:rsidR="005F204C" w:rsidRDefault="005F204C" w:rsidP="000264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87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82"/>
        <w:gridCol w:w="1260"/>
        <w:gridCol w:w="252"/>
        <w:gridCol w:w="1278"/>
        <w:gridCol w:w="268"/>
        <w:gridCol w:w="1172"/>
      </w:tblGrid>
      <w:tr w:rsidR="00736348" w14:paraId="4F3995AF" w14:textId="77777777" w:rsidTr="00736348">
        <w:trPr>
          <w:tblHeader/>
        </w:trPr>
        <w:tc>
          <w:tcPr>
            <w:tcW w:w="4482" w:type="dxa"/>
          </w:tcPr>
          <w:p w14:paraId="2E3B5C4C" w14:textId="77777777" w:rsidR="00736348" w:rsidRDefault="00736348" w:rsidP="000F720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50A793" w14:textId="77777777" w:rsidR="00736348" w:rsidRDefault="00736348" w:rsidP="00E2753A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36348" w14:paraId="0D27D329" w14:textId="77777777" w:rsidTr="00186500">
        <w:trPr>
          <w:trHeight w:val="829"/>
          <w:tblHeader/>
        </w:trPr>
        <w:tc>
          <w:tcPr>
            <w:tcW w:w="4482" w:type="dxa"/>
          </w:tcPr>
          <w:p w14:paraId="25778DC7" w14:textId="77777777" w:rsidR="00736348" w:rsidRDefault="00736348" w:rsidP="000F720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686E26E" w14:textId="77777777" w:rsidR="00736348" w:rsidRDefault="00736348" w:rsidP="000F7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52" w:type="dxa"/>
          </w:tcPr>
          <w:p w14:paraId="0622BDB6" w14:textId="77777777" w:rsidR="00736348" w:rsidRDefault="00736348" w:rsidP="000F7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DD497F3" w14:textId="77777777" w:rsidR="00736348" w:rsidRDefault="00736348" w:rsidP="000F7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FD64541" w14:textId="77777777" w:rsidR="00736348" w:rsidRDefault="00736348" w:rsidP="000F7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1A20BE66" w14:textId="77777777" w:rsidR="00736348" w:rsidRDefault="00736348" w:rsidP="000F7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hideMark/>
          </w:tcPr>
          <w:p w14:paraId="7534FF02" w14:textId="77777777" w:rsidR="00736348" w:rsidRDefault="00736348" w:rsidP="000F7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736348" w14:paraId="305EF747" w14:textId="77777777" w:rsidTr="0082191F">
        <w:trPr>
          <w:trHeight w:val="262"/>
          <w:tblHeader/>
        </w:trPr>
        <w:tc>
          <w:tcPr>
            <w:tcW w:w="4482" w:type="dxa"/>
          </w:tcPr>
          <w:p w14:paraId="4BDC80DE" w14:textId="77777777" w:rsidR="00736348" w:rsidRDefault="00736348" w:rsidP="000F720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hideMark/>
          </w:tcPr>
          <w:p w14:paraId="6548AE98" w14:textId="77777777" w:rsidR="00736348" w:rsidRDefault="00736348" w:rsidP="000F7203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86500" w14:paraId="1ACA1885" w14:textId="77777777" w:rsidTr="00736348">
        <w:tc>
          <w:tcPr>
            <w:tcW w:w="4482" w:type="dxa"/>
          </w:tcPr>
          <w:p w14:paraId="05172C79" w14:textId="77777777" w:rsidR="00186500" w:rsidRDefault="00186500" w:rsidP="00186500">
            <w:pPr>
              <w:pStyle w:val="BodyText"/>
              <w:spacing w:after="0"/>
              <w:ind w:left="-125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</w:p>
          <w:p w14:paraId="7CE57B18" w14:textId="3BB0B4DC" w:rsidR="00186500" w:rsidRDefault="00186500" w:rsidP="008F26A0">
            <w:pPr>
              <w:pStyle w:val="BodyText"/>
              <w:tabs>
                <w:tab w:val="clear" w:pos="227"/>
                <w:tab w:val="left" w:pos="410"/>
              </w:tabs>
              <w:spacing w:after="0"/>
              <w:ind w:left="-125" w:right="-405" w:firstLine="4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260" w:type="dxa"/>
          </w:tcPr>
          <w:p w14:paraId="0AB032DF" w14:textId="77777777" w:rsidR="00186500" w:rsidRPr="00E2753A" w:rsidRDefault="00186500" w:rsidP="00E275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49C3EE6" w14:textId="77777777" w:rsidR="00186500" w:rsidRDefault="00186500" w:rsidP="000F720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925C5A3" w14:textId="77777777" w:rsidR="00186500" w:rsidRPr="00E2753A" w:rsidRDefault="00186500" w:rsidP="00E275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591BCE03" w14:textId="77777777" w:rsidR="00186500" w:rsidRDefault="00186500" w:rsidP="000F720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ABB3417" w14:textId="77777777" w:rsidR="00186500" w:rsidRPr="00E2753A" w:rsidRDefault="00186500" w:rsidP="00E275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6348" w14:paraId="79596756" w14:textId="77777777" w:rsidTr="00736348">
        <w:tc>
          <w:tcPr>
            <w:tcW w:w="4482" w:type="dxa"/>
            <w:hideMark/>
          </w:tcPr>
          <w:p w14:paraId="6065A9EC" w14:textId="77777777" w:rsidR="00736348" w:rsidRDefault="00736348" w:rsidP="00186500">
            <w:pPr>
              <w:pStyle w:val="BodyText"/>
              <w:spacing w:after="0"/>
              <w:ind w:left="-125"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1260" w:type="dxa"/>
          </w:tcPr>
          <w:p w14:paraId="3734B36D" w14:textId="77777777" w:rsidR="00736348" w:rsidRPr="00E2753A" w:rsidRDefault="00736348" w:rsidP="00E275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2753A">
              <w:rPr>
                <w:rFonts w:asciiTheme="majorBidi" w:hAnsiTheme="majorBidi" w:cstheme="majorBidi"/>
                <w:sz w:val="30"/>
                <w:szCs w:val="30"/>
              </w:rPr>
              <w:t>259,181</w:t>
            </w:r>
          </w:p>
        </w:tc>
        <w:tc>
          <w:tcPr>
            <w:tcW w:w="252" w:type="dxa"/>
          </w:tcPr>
          <w:p w14:paraId="7BD43DA0" w14:textId="77777777" w:rsidR="00736348" w:rsidRDefault="00736348" w:rsidP="000F720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84D2BF2" w14:textId="77777777" w:rsidR="00736348" w:rsidRPr="00E2753A" w:rsidRDefault="00736348" w:rsidP="00E275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2753A">
              <w:rPr>
                <w:rFonts w:asciiTheme="majorBidi" w:hAnsiTheme="majorBidi" w:cstheme="majorBidi"/>
                <w:sz w:val="30"/>
                <w:szCs w:val="30"/>
              </w:rPr>
              <w:t>(162,600)</w:t>
            </w:r>
          </w:p>
        </w:tc>
        <w:tc>
          <w:tcPr>
            <w:tcW w:w="268" w:type="dxa"/>
          </w:tcPr>
          <w:p w14:paraId="639BB077" w14:textId="77777777" w:rsidR="00736348" w:rsidRDefault="00736348" w:rsidP="000F720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6CD9EFE" w14:textId="77777777" w:rsidR="00736348" w:rsidRPr="00E2753A" w:rsidRDefault="00736348" w:rsidP="00E275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2753A">
              <w:rPr>
                <w:rFonts w:asciiTheme="majorBidi" w:hAnsiTheme="majorBidi" w:cstheme="majorBidi"/>
                <w:sz w:val="30"/>
                <w:szCs w:val="30"/>
              </w:rPr>
              <w:t>96,581</w:t>
            </w:r>
          </w:p>
        </w:tc>
      </w:tr>
      <w:tr w:rsidR="00736348" w14:paraId="006B0044" w14:textId="77777777" w:rsidTr="00736348">
        <w:tc>
          <w:tcPr>
            <w:tcW w:w="4482" w:type="dxa"/>
          </w:tcPr>
          <w:p w14:paraId="75DE521D" w14:textId="77777777" w:rsidR="00736348" w:rsidRDefault="00E2753A" w:rsidP="00186500">
            <w:pPr>
              <w:pStyle w:val="BodyText"/>
              <w:spacing w:after="0"/>
              <w:ind w:left="-125"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6D0116BF" w14:textId="77777777" w:rsidR="00736348" w:rsidRPr="00E2753A" w:rsidRDefault="00E2753A" w:rsidP="00E275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2753A">
              <w:rPr>
                <w:rFonts w:asciiTheme="majorBidi" w:hAnsiTheme="majorBidi" w:cstheme="majorBidi"/>
                <w:sz w:val="30"/>
                <w:szCs w:val="30"/>
              </w:rPr>
              <w:t>19,305</w:t>
            </w:r>
          </w:p>
        </w:tc>
        <w:tc>
          <w:tcPr>
            <w:tcW w:w="252" w:type="dxa"/>
          </w:tcPr>
          <w:p w14:paraId="5DD29319" w14:textId="77777777" w:rsidR="00736348" w:rsidRDefault="00736348" w:rsidP="000F720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2620DB5" w14:textId="77777777" w:rsidR="00736348" w:rsidRPr="00E2753A" w:rsidRDefault="00736348" w:rsidP="00E275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2753A">
              <w:rPr>
                <w:rFonts w:asciiTheme="majorBidi" w:hAnsiTheme="majorBidi" w:cstheme="majorBidi"/>
                <w:sz w:val="30"/>
                <w:szCs w:val="30"/>
              </w:rPr>
              <w:t>162,600</w:t>
            </w:r>
          </w:p>
        </w:tc>
        <w:tc>
          <w:tcPr>
            <w:tcW w:w="268" w:type="dxa"/>
          </w:tcPr>
          <w:p w14:paraId="36B4BA9C" w14:textId="77777777" w:rsidR="00736348" w:rsidRDefault="00736348" w:rsidP="000F720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E67D534" w14:textId="77777777" w:rsidR="00736348" w:rsidRPr="00E2753A" w:rsidRDefault="00E2753A" w:rsidP="00E2753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2753A">
              <w:rPr>
                <w:rFonts w:asciiTheme="majorBidi" w:hAnsiTheme="majorBidi" w:cstheme="majorBidi"/>
                <w:sz w:val="30"/>
                <w:szCs w:val="30"/>
              </w:rPr>
              <w:t>181,905</w:t>
            </w:r>
          </w:p>
        </w:tc>
      </w:tr>
      <w:tr w:rsidR="00736348" w14:paraId="4DAE6AA6" w14:textId="77777777" w:rsidTr="00736348">
        <w:tc>
          <w:tcPr>
            <w:tcW w:w="4482" w:type="dxa"/>
          </w:tcPr>
          <w:p w14:paraId="23F5D20C" w14:textId="77777777" w:rsidR="00736348" w:rsidRDefault="00736348" w:rsidP="000F720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87E9AF" w14:textId="77777777" w:rsidR="00736348" w:rsidRDefault="00736348" w:rsidP="000F720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11C9CF5" w14:textId="77777777" w:rsidR="00736348" w:rsidRDefault="00736348" w:rsidP="000F720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1BE0B94" w14:textId="77777777" w:rsidR="00736348" w:rsidRDefault="00736348" w:rsidP="000F7203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2CF012D" w14:textId="77777777" w:rsidR="00736348" w:rsidRDefault="00736348" w:rsidP="000F720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A6CDEDC" w14:textId="77777777" w:rsidR="00736348" w:rsidRDefault="00736348" w:rsidP="000F720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73E3C25" w14:textId="77777777" w:rsidR="005F204C" w:rsidRPr="005F204C" w:rsidRDefault="005F204C" w:rsidP="000264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sectPr w:rsidR="005F204C" w:rsidRPr="005F204C" w:rsidSect="00751D8D">
      <w:headerReference w:type="default" r:id="rId13"/>
      <w:pgSz w:w="11907" w:h="16839" w:code="9"/>
      <w:pgMar w:top="691" w:right="1197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0435B" w14:textId="77777777" w:rsidR="00A24DFB" w:rsidRDefault="00A24DFB">
      <w:r>
        <w:separator/>
      </w:r>
    </w:p>
  </w:endnote>
  <w:endnote w:type="continuationSeparator" w:id="0">
    <w:p w14:paraId="7EB46272" w14:textId="77777777" w:rsidR="00A24DFB" w:rsidRDefault="00A24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Bold">
    <w:altName w:val="PMingLiU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6511F" w14:textId="77777777" w:rsidR="003869C4" w:rsidRDefault="003869C4" w:rsidP="006858B8">
    <w:pPr>
      <w:tabs>
        <w:tab w:val="clear" w:pos="227"/>
        <w:tab w:val="left" w:pos="8820"/>
      </w:tabs>
      <w:ind w:right="360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5F8E" w14:textId="77777777" w:rsidR="003869C4" w:rsidRPr="008178F8" w:rsidRDefault="003869C4" w:rsidP="008178F8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8178F8">
      <w:rPr>
        <w:rFonts w:ascii="Angsana New" w:hAnsi="Angsana New"/>
        <w:caps/>
        <w:sz w:val="30"/>
        <w:szCs w:val="30"/>
      </w:rPr>
      <w:fldChar w:fldCharType="begin"/>
    </w:r>
    <w:r w:rsidRPr="008178F8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8178F8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65</w:t>
    </w:r>
    <w:r w:rsidRPr="008178F8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23252" w14:textId="77777777" w:rsidR="003869C4" w:rsidRDefault="003869C4" w:rsidP="003523EE">
    <w:pPr>
      <w:pStyle w:val="Footer"/>
      <w:framePr w:wrap="around" w:vAnchor="text" w:hAnchor="margin" w:xAlign="right" w:y="1"/>
      <w:tabs>
        <w:tab w:val="clear" w:pos="227"/>
        <w:tab w:val="left" w:pos="-180"/>
      </w:tabs>
      <w:ind w:right="15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46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39149A8" w14:textId="77777777" w:rsidR="003869C4" w:rsidRDefault="003869C4">
    <w:pPr>
      <w:tabs>
        <w:tab w:val="left" w:pos="9000"/>
      </w:tabs>
      <w:ind w:right="360"/>
      <w:rPr>
        <w:rFonts w:ascii="Angsana New" w:hAnsi="Angsana New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27A88" w14:textId="77777777" w:rsidR="00A24DFB" w:rsidRDefault="00A24DFB">
      <w:r>
        <w:separator/>
      </w:r>
    </w:p>
  </w:footnote>
  <w:footnote w:type="continuationSeparator" w:id="0">
    <w:p w14:paraId="48D1F2C4" w14:textId="77777777" w:rsidR="00A24DFB" w:rsidRDefault="00A24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6D398" w14:textId="4ACEF43B" w:rsidR="003869C4" w:rsidRDefault="003869C4" w:rsidP="002F2D41">
    <w:pPr>
      <w:tabs>
        <w:tab w:val="clear" w:pos="454"/>
        <w:tab w:val="left" w:pos="450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ไทยพาณิชย์ จำกัด และบริษัทย่อย</w:t>
    </w:r>
  </w:p>
  <w:p w14:paraId="27F030D5" w14:textId="77777777" w:rsidR="003869C4" w:rsidRDefault="003869C4" w:rsidP="002F2D41">
    <w:pPr>
      <w:tabs>
        <w:tab w:val="clear" w:pos="454"/>
        <w:tab w:val="left" w:pos="450"/>
      </w:tabs>
      <w:spacing w:line="240" w:lineRule="auto"/>
      <w:ind w:left="720" w:hanging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14:paraId="448E2136" w14:textId="77777777" w:rsidR="003869C4" w:rsidRDefault="003869C4" w:rsidP="002F2D41">
    <w:pPr>
      <w:spacing w:line="240" w:lineRule="auto"/>
      <w:ind w:left="720" w:hanging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</w:p>
  <w:p w14:paraId="1B9CF98C" w14:textId="77777777" w:rsidR="003869C4" w:rsidRPr="000E0B3D" w:rsidRDefault="003869C4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371B4" w14:textId="77777777" w:rsidR="003869C4" w:rsidRDefault="003869C4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ไทยพาณิชย์ จำกัด และบริษัทย่อย</w:t>
    </w:r>
  </w:p>
  <w:p w14:paraId="3EADBB5E" w14:textId="77777777" w:rsidR="003869C4" w:rsidRDefault="003869C4">
    <w:pPr>
      <w:tabs>
        <w:tab w:val="clear" w:pos="2807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9F9C8BC" w14:textId="77777777" w:rsidR="003869C4" w:rsidRDefault="003869C4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</w:t>
    </w: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F837EB">
      <w:rPr>
        <w:rFonts w:ascii="Angsana New" w:hAnsi="Angsana New"/>
        <w:b/>
        <w:bCs/>
        <w:sz w:val="32"/>
        <w:szCs w:val="32"/>
      </w:rPr>
      <w:t xml:space="preserve">31 </w:t>
    </w:r>
    <w:r w:rsidRPr="00F837EB"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2554</w:t>
    </w:r>
  </w:p>
  <w:p w14:paraId="6E96A7FD" w14:textId="77777777" w:rsidR="003869C4" w:rsidRDefault="003869C4">
    <w:pPr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C2DA5" w14:textId="77777777" w:rsidR="003869C4" w:rsidRDefault="003869C4" w:rsidP="007522C2">
    <w:pPr>
      <w:tabs>
        <w:tab w:val="clear" w:pos="454"/>
        <w:tab w:val="left" w:pos="450"/>
      </w:tabs>
      <w:spacing w:line="240" w:lineRule="auto"/>
      <w:ind w:left="630" w:hanging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ไทยพาณิชย์ จำกัด และบริษัทย่อย</w:t>
    </w:r>
  </w:p>
  <w:p w14:paraId="2B0FF792" w14:textId="77777777" w:rsidR="003869C4" w:rsidRDefault="003869C4" w:rsidP="007522C2">
    <w:pPr>
      <w:tabs>
        <w:tab w:val="clear" w:pos="454"/>
        <w:tab w:val="left" w:pos="450"/>
      </w:tabs>
      <w:spacing w:line="240" w:lineRule="auto"/>
      <w:ind w:left="720" w:hanging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14:paraId="1E9973B5" w14:textId="77777777" w:rsidR="003869C4" w:rsidRDefault="003869C4" w:rsidP="007522C2">
    <w:pPr>
      <w:spacing w:line="240" w:lineRule="auto"/>
      <w:ind w:left="720" w:hanging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</w:p>
  <w:p w14:paraId="7FF8AE28" w14:textId="77777777" w:rsidR="003869C4" w:rsidRPr="000E0B3D" w:rsidRDefault="003869C4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4E91"/>
    <w:multiLevelType w:val="multilevel"/>
    <w:tmpl w:val="F1E46BAE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F1E46BAE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DEE6B53"/>
    <w:multiLevelType w:val="hybridMultilevel"/>
    <w:tmpl w:val="272287A6"/>
    <w:lvl w:ilvl="0" w:tplc="BAAA94E2">
      <w:start w:val="99"/>
      <w:numFmt w:val="bullet"/>
      <w:lvlText w:val="*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DB125F2"/>
    <w:multiLevelType w:val="hybridMultilevel"/>
    <w:tmpl w:val="F65A7B9E"/>
    <w:lvl w:ilvl="0" w:tplc="B82271D4">
      <w:numFmt w:val="bullet"/>
      <w:lvlText w:val="*"/>
      <w:lvlJc w:val="left"/>
      <w:pPr>
        <w:ind w:left="1890" w:hanging="360"/>
      </w:pPr>
      <w:rPr>
        <w:rFonts w:ascii="Angsana New" w:eastAsia="MS Mincho" w:hAnsi="Angsana New" w:cs="Angsana New" w:hint="default"/>
        <w:sz w:val="24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C74697E"/>
    <w:multiLevelType w:val="hybridMultilevel"/>
    <w:tmpl w:val="EC065D66"/>
    <w:lvl w:ilvl="0" w:tplc="BE427D7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E870943"/>
    <w:multiLevelType w:val="singleLevel"/>
    <w:tmpl w:val="2260089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1"/>
  </w:num>
  <w:num w:numId="9">
    <w:abstractNumId w:val="8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9908C1"/>
    <w:rsid w:val="00000130"/>
    <w:rsid w:val="00000291"/>
    <w:rsid w:val="00000C46"/>
    <w:rsid w:val="000011BC"/>
    <w:rsid w:val="000015C8"/>
    <w:rsid w:val="000018E6"/>
    <w:rsid w:val="00001BCA"/>
    <w:rsid w:val="00001DBA"/>
    <w:rsid w:val="00002417"/>
    <w:rsid w:val="00002E8C"/>
    <w:rsid w:val="000031CB"/>
    <w:rsid w:val="00003917"/>
    <w:rsid w:val="00003A4F"/>
    <w:rsid w:val="00003A58"/>
    <w:rsid w:val="00004632"/>
    <w:rsid w:val="00005329"/>
    <w:rsid w:val="00005904"/>
    <w:rsid w:val="000059B1"/>
    <w:rsid w:val="00005DB9"/>
    <w:rsid w:val="0000613C"/>
    <w:rsid w:val="00006987"/>
    <w:rsid w:val="000069A9"/>
    <w:rsid w:val="00007133"/>
    <w:rsid w:val="00007AED"/>
    <w:rsid w:val="00007E52"/>
    <w:rsid w:val="000100A1"/>
    <w:rsid w:val="00010458"/>
    <w:rsid w:val="000110B5"/>
    <w:rsid w:val="000111CC"/>
    <w:rsid w:val="00011238"/>
    <w:rsid w:val="000112F4"/>
    <w:rsid w:val="00011570"/>
    <w:rsid w:val="00011E02"/>
    <w:rsid w:val="00012234"/>
    <w:rsid w:val="000131F6"/>
    <w:rsid w:val="00013A3F"/>
    <w:rsid w:val="00013AD1"/>
    <w:rsid w:val="0001493A"/>
    <w:rsid w:val="0001547D"/>
    <w:rsid w:val="0001584D"/>
    <w:rsid w:val="00015D71"/>
    <w:rsid w:val="00015EFB"/>
    <w:rsid w:val="00016580"/>
    <w:rsid w:val="00016F39"/>
    <w:rsid w:val="00017021"/>
    <w:rsid w:val="0001795E"/>
    <w:rsid w:val="00017BF5"/>
    <w:rsid w:val="00020286"/>
    <w:rsid w:val="000202F5"/>
    <w:rsid w:val="0002083B"/>
    <w:rsid w:val="00021082"/>
    <w:rsid w:val="00021127"/>
    <w:rsid w:val="0002178F"/>
    <w:rsid w:val="00021A8B"/>
    <w:rsid w:val="000223D4"/>
    <w:rsid w:val="00023765"/>
    <w:rsid w:val="0002404C"/>
    <w:rsid w:val="00024184"/>
    <w:rsid w:val="00024789"/>
    <w:rsid w:val="00024940"/>
    <w:rsid w:val="000251B9"/>
    <w:rsid w:val="00025581"/>
    <w:rsid w:val="00025D5B"/>
    <w:rsid w:val="00025D72"/>
    <w:rsid w:val="0002648A"/>
    <w:rsid w:val="00026601"/>
    <w:rsid w:val="00026691"/>
    <w:rsid w:val="0002694F"/>
    <w:rsid w:val="00026BD3"/>
    <w:rsid w:val="0002710E"/>
    <w:rsid w:val="00027135"/>
    <w:rsid w:val="000277C4"/>
    <w:rsid w:val="00027C74"/>
    <w:rsid w:val="00027EC0"/>
    <w:rsid w:val="00030270"/>
    <w:rsid w:val="000308D6"/>
    <w:rsid w:val="00030F01"/>
    <w:rsid w:val="000311BF"/>
    <w:rsid w:val="00032923"/>
    <w:rsid w:val="00032DB1"/>
    <w:rsid w:val="000335EA"/>
    <w:rsid w:val="00033CAE"/>
    <w:rsid w:val="00034130"/>
    <w:rsid w:val="0003428F"/>
    <w:rsid w:val="00034507"/>
    <w:rsid w:val="00034ABD"/>
    <w:rsid w:val="00034FE8"/>
    <w:rsid w:val="00035B05"/>
    <w:rsid w:val="00035C9C"/>
    <w:rsid w:val="000361B0"/>
    <w:rsid w:val="00036A17"/>
    <w:rsid w:val="00036BCE"/>
    <w:rsid w:val="00036DDE"/>
    <w:rsid w:val="00036F7C"/>
    <w:rsid w:val="000371BA"/>
    <w:rsid w:val="000371E3"/>
    <w:rsid w:val="000373E1"/>
    <w:rsid w:val="00037723"/>
    <w:rsid w:val="00037C68"/>
    <w:rsid w:val="00037E11"/>
    <w:rsid w:val="00037EE2"/>
    <w:rsid w:val="000401F2"/>
    <w:rsid w:val="00040704"/>
    <w:rsid w:val="000415FC"/>
    <w:rsid w:val="000417F5"/>
    <w:rsid w:val="00041A9E"/>
    <w:rsid w:val="00042494"/>
    <w:rsid w:val="00042622"/>
    <w:rsid w:val="0004272D"/>
    <w:rsid w:val="00042A6E"/>
    <w:rsid w:val="00043123"/>
    <w:rsid w:val="00043261"/>
    <w:rsid w:val="00043E9A"/>
    <w:rsid w:val="000440BC"/>
    <w:rsid w:val="00044585"/>
    <w:rsid w:val="00045866"/>
    <w:rsid w:val="00045BCC"/>
    <w:rsid w:val="00045C18"/>
    <w:rsid w:val="00046821"/>
    <w:rsid w:val="00046D49"/>
    <w:rsid w:val="00047581"/>
    <w:rsid w:val="00050B45"/>
    <w:rsid w:val="00050C6B"/>
    <w:rsid w:val="00050EE4"/>
    <w:rsid w:val="00051E1E"/>
    <w:rsid w:val="00052243"/>
    <w:rsid w:val="00052307"/>
    <w:rsid w:val="00052890"/>
    <w:rsid w:val="00052B2A"/>
    <w:rsid w:val="00052DF5"/>
    <w:rsid w:val="000539DB"/>
    <w:rsid w:val="00053C0A"/>
    <w:rsid w:val="00053DB4"/>
    <w:rsid w:val="00053F4D"/>
    <w:rsid w:val="0005419A"/>
    <w:rsid w:val="00054C5C"/>
    <w:rsid w:val="00054D5D"/>
    <w:rsid w:val="00054DE4"/>
    <w:rsid w:val="00055595"/>
    <w:rsid w:val="00055D25"/>
    <w:rsid w:val="0005621E"/>
    <w:rsid w:val="00056588"/>
    <w:rsid w:val="00056B23"/>
    <w:rsid w:val="00056D2F"/>
    <w:rsid w:val="00056FE0"/>
    <w:rsid w:val="000579E9"/>
    <w:rsid w:val="0006041B"/>
    <w:rsid w:val="00060718"/>
    <w:rsid w:val="000608D5"/>
    <w:rsid w:val="00060C56"/>
    <w:rsid w:val="00060F16"/>
    <w:rsid w:val="000614DB"/>
    <w:rsid w:val="00061BC4"/>
    <w:rsid w:val="00062056"/>
    <w:rsid w:val="00062118"/>
    <w:rsid w:val="000621A3"/>
    <w:rsid w:val="000627EE"/>
    <w:rsid w:val="00062827"/>
    <w:rsid w:val="00062948"/>
    <w:rsid w:val="00062A53"/>
    <w:rsid w:val="00062FD2"/>
    <w:rsid w:val="00063001"/>
    <w:rsid w:val="0006325B"/>
    <w:rsid w:val="0006347D"/>
    <w:rsid w:val="00063D10"/>
    <w:rsid w:val="00063E05"/>
    <w:rsid w:val="00063FD7"/>
    <w:rsid w:val="00064032"/>
    <w:rsid w:val="000646D8"/>
    <w:rsid w:val="000647A2"/>
    <w:rsid w:val="000650B1"/>
    <w:rsid w:val="00065135"/>
    <w:rsid w:val="00065986"/>
    <w:rsid w:val="00065D2F"/>
    <w:rsid w:val="00065E0A"/>
    <w:rsid w:val="00065E5E"/>
    <w:rsid w:val="00065FC9"/>
    <w:rsid w:val="00066328"/>
    <w:rsid w:val="000679A3"/>
    <w:rsid w:val="00067FED"/>
    <w:rsid w:val="00070143"/>
    <w:rsid w:val="00070166"/>
    <w:rsid w:val="00070256"/>
    <w:rsid w:val="000703B5"/>
    <w:rsid w:val="00070A2F"/>
    <w:rsid w:val="00070D45"/>
    <w:rsid w:val="00070E4C"/>
    <w:rsid w:val="0007126A"/>
    <w:rsid w:val="000713D2"/>
    <w:rsid w:val="000716BC"/>
    <w:rsid w:val="00071729"/>
    <w:rsid w:val="000717B0"/>
    <w:rsid w:val="00071C02"/>
    <w:rsid w:val="00072117"/>
    <w:rsid w:val="00072425"/>
    <w:rsid w:val="0007250A"/>
    <w:rsid w:val="00072A37"/>
    <w:rsid w:val="00072B4A"/>
    <w:rsid w:val="00072BB3"/>
    <w:rsid w:val="00072BDC"/>
    <w:rsid w:val="00073040"/>
    <w:rsid w:val="0007311D"/>
    <w:rsid w:val="00073179"/>
    <w:rsid w:val="000736B1"/>
    <w:rsid w:val="000737FC"/>
    <w:rsid w:val="000743CA"/>
    <w:rsid w:val="000743FA"/>
    <w:rsid w:val="000746B3"/>
    <w:rsid w:val="00074B8E"/>
    <w:rsid w:val="00074F87"/>
    <w:rsid w:val="0007596D"/>
    <w:rsid w:val="00075B86"/>
    <w:rsid w:val="00076C37"/>
    <w:rsid w:val="0007718E"/>
    <w:rsid w:val="0007719B"/>
    <w:rsid w:val="00077987"/>
    <w:rsid w:val="00077F1F"/>
    <w:rsid w:val="000808C6"/>
    <w:rsid w:val="00081973"/>
    <w:rsid w:val="00081F5A"/>
    <w:rsid w:val="000823E6"/>
    <w:rsid w:val="00082762"/>
    <w:rsid w:val="00082888"/>
    <w:rsid w:val="0008321A"/>
    <w:rsid w:val="000837AF"/>
    <w:rsid w:val="00083B5D"/>
    <w:rsid w:val="00083EC8"/>
    <w:rsid w:val="00084265"/>
    <w:rsid w:val="00084AF3"/>
    <w:rsid w:val="00084C7D"/>
    <w:rsid w:val="00085056"/>
    <w:rsid w:val="000851FC"/>
    <w:rsid w:val="000854C8"/>
    <w:rsid w:val="00085C25"/>
    <w:rsid w:val="00086BCF"/>
    <w:rsid w:val="0008757D"/>
    <w:rsid w:val="00087B3E"/>
    <w:rsid w:val="00087C09"/>
    <w:rsid w:val="00087E01"/>
    <w:rsid w:val="00090A0B"/>
    <w:rsid w:val="00091781"/>
    <w:rsid w:val="00091904"/>
    <w:rsid w:val="0009221D"/>
    <w:rsid w:val="00092CD0"/>
    <w:rsid w:val="000937E5"/>
    <w:rsid w:val="00093CF7"/>
    <w:rsid w:val="0009457A"/>
    <w:rsid w:val="00094919"/>
    <w:rsid w:val="00094F22"/>
    <w:rsid w:val="000961BE"/>
    <w:rsid w:val="00096292"/>
    <w:rsid w:val="00096367"/>
    <w:rsid w:val="0009656B"/>
    <w:rsid w:val="00096ED8"/>
    <w:rsid w:val="000974FC"/>
    <w:rsid w:val="000976F8"/>
    <w:rsid w:val="00097DD5"/>
    <w:rsid w:val="00097DE2"/>
    <w:rsid w:val="000A0893"/>
    <w:rsid w:val="000A0951"/>
    <w:rsid w:val="000A0DBF"/>
    <w:rsid w:val="000A0E7D"/>
    <w:rsid w:val="000A1119"/>
    <w:rsid w:val="000A1235"/>
    <w:rsid w:val="000A1468"/>
    <w:rsid w:val="000A16F2"/>
    <w:rsid w:val="000A2333"/>
    <w:rsid w:val="000A2904"/>
    <w:rsid w:val="000A2C6F"/>
    <w:rsid w:val="000A2D91"/>
    <w:rsid w:val="000A3F2F"/>
    <w:rsid w:val="000A41A2"/>
    <w:rsid w:val="000A48E8"/>
    <w:rsid w:val="000A508E"/>
    <w:rsid w:val="000A51CA"/>
    <w:rsid w:val="000A5B56"/>
    <w:rsid w:val="000A5C68"/>
    <w:rsid w:val="000A6767"/>
    <w:rsid w:val="000A75EC"/>
    <w:rsid w:val="000B08A4"/>
    <w:rsid w:val="000B1246"/>
    <w:rsid w:val="000B2667"/>
    <w:rsid w:val="000B2DFF"/>
    <w:rsid w:val="000B30AE"/>
    <w:rsid w:val="000B39EE"/>
    <w:rsid w:val="000B39F2"/>
    <w:rsid w:val="000B4873"/>
    <w:rsid w:val="000B4881"/>
    <w:rsid w:val="000B48AE"/>
    <w:rsid w:val="000B567A"/>
    <w:rsid w:val="000B58C6"/>
    <w:rsid w:val="000B58E4"/>
    <w:rsid w:val="000B6B5B"/>
    <w:rsid w:val="000B7434"/>
    <w:rsid w:val="000B749E"/>
    <w:rsid w:val="000B7744"/>
    <w:rsid w:val="000B77E4"/>
    <w:rsid w:val="000C0237"/>
    <w:rsid w:val="000C02CF"/>
    <w:rsid w:val="000C0AA4"/>
    <w:rsid w:val="000C1178"/>
    <w:rsid w:val="000C119E"/>
    <w:rsid w:val="000C1559"/>
    <w:rsid w:val="000C15C7"/>
    <w:rsid w:val="000C16D0"/>
    <w:rsid w:val="000C1A7C"/>
    <w:rsid w:val="000C1F81"/>
    <w:rsid w:val="000C29C6"/>
    <w:rsid w:val="000C313B"/>
    <w:rsid w:val="000C32F6"/>
    <w:rsid w:val="000C392A"/>
    <w:rsid w:val="000C3C50"/>
    <w:rsid w:val="000C454F"/>
    <w:rsid w:val="000C4C41"/>
    <w:rsid w:val="000C51D9"/>
    <w:rsid w:val="000C5283"/>
    <w:rsid w:val="000C5339"/>
    <w:rsid w:val="000C571C"/>
    <w:rsid w:val="000C59AA"/>
    <w:rsid w:val="000C5F09"/>
    <w:rsid w:val="000C63C5"/>
    <w:rsid w:val="000C6946"/>
    <w:rsid w:val="000C6AE6"/>
    <w:rsid w:val="000C6CBE"/>
    <w:rsid w:val="000C7062"/>
    <w:rsid w:val="000C754C"/>
    <w:rsid w:val="000C794A"/>
    <w:rsid w:val="000C7FE5"/>
    <w:rsid w:val="000D07CC"/>
    <w:rsid w:val="000D0DDB"/>
    <w:rsid w:val="000D1817"/>
    <w:rsid w:val="000D245F"/>
    <w:rsid w:val="000D26C8"/>
    <w:rsid w:val="000D2816"/>
    <w:rsid w:val="000D3DDE"/>
    <w:rsid w:val="000D484E"/>
    <w:rsid w:val="000D48E5"/>
    <w:rsid w:val="000D4950"/>
    <w:rsid w:val="000D59FC"/>
    <w:rsid w:val="000D5D04"/>
    <w:rsid w:val="000D6820"/>
    <w:rsid w:val="000D6CD3"/>
    <w:rsid w:val="000D6F93"/>
    <w:rsid w:val="000D72D9"/>
    <w:rsid w:val="000D74AE"/>
    <w:rsid w:val="000D75D9"/>
    <w:rsid w:val="000D79A5"/>
    <w:rsid w:val="000E075D"/>
    <w:rsid w:val="000E0903"/>
    <w:rsid w:val="000E0961"/>
    <w:rsid w:val="000E0A82"/>
    <w:rsid w:val="000E0B2F"/>
    <w:rsid w:val="000E0B3D"/>
    <w:rsid w:val="000E0CE1"/>
    <w:rsid w:val="000E0D61"/>
    <w:rsid w:val="000E0E1A"/>
    <w:rsid w:val="000E100E"/>
    <w:rsid w:val="000E13F5"/>
    <w:rsid w:val="000E1626"/>
    <w:rsid w:val="000E1A67"/>
    <w:rsid w:val="000E246C"/>
    <w:rsid w:val="000E2B4A"/>
    <w:rsid w:val="000E2EA5"/>
    <w:rsid w:val="000E36FD"/>
    <w:rsid w:val="000E3815"/>
    <w:rsid w:val="000E3BE5"/>
    <w:rsid w:val="000E488C"/>
    <w:rsid w:val="000E49C6"/>
    <w:rsid w:val="000E4A90"/>
    <w:rsid w:val="000E5570"/>
    <w:rsid w:val="000E584E"/>
    <w:rsid w:val="000E5C3D"/>
    <w:rsid w:val="000E6028"/>
    <w:rsid w:val="000E6941"/>
    <w:rsid w:val="000E6BC7"/>
    <w:rsid w:val="000E6E03"/>
    <w:rsid w:val="000E6E0A"/>
    <w:rsid w:val="000E7392"/>
    <w:rsid w:val="000E7A29"/>
    <w:rsid w:val="000E7BA2"/>
    <w:rsid w:val="000F014B"/>
    <w:rsid w:val="000F0868"/>
    <w:rsid w:val="000F087B"/>
    <w:rsid w:val="000F0D27"/>
    <w:rsid w:val="000F18FD"/>
    <w:rsid w:val="000F224A"/>
    <w:rsid w:val="000F23F1"/>
    <w:rsid w:val="000F2E80"/>
    <w:rsid w:val="000F3413"/>
    <w:rsid w:val="000F3B16"/>
    <w:rsid w:val="000F3B78"/>
    <w:rsid w:val="000F3B83"/>
    <w:rsid w:val="000F3C1A"/>
    <w:rsid w:val="000F3D3B"/>
    <w:rsid w:val="000F4623"/>
    <w:rsid w:val="000F548F"/>
    <w:rsid w:val="000F5A63"/>
    <w:rsid w:val="000F5D98"/>
    <w:rsid w:val="000F6444"/>
    <w:rsid w:val="000F69D3"/>
    <w:rsid w:val="000F6D3F"/>
    <w:rsid w:val="000F6F39"/>
    <w:rsid w:val="000F7203"/>
    <w:rsid w:val="000F7592"/>
    <w:rsid w:val="000F79B0"/>
    <w:rsid w:val="000F79F6"/>
    <w:rsid w:val="000F7A08"/>
    <w:rsid w:val="000F7BA4"/>
    <w:rsid w:val="001008A9"/>
    <w:rsid w:val="00100D48"/>
    <w:rsid w:val="00100F19"/>
    <w:rsid w:val="00101349"/>
    <w:rsid w:val="0010170B"/>
    <w:rsid w:val="00101B1B"/>
    <w:rsid w:val="00101CEA"/>
    <w:rsid w:val="00101D7A"/>
    <w:rsid w:val="00101F86"/>
    <w:rsid w:val="00102079"/>
    <w:rsid w:val="00102638"/>
    <w:rsid w:val="0010278F"/>
    <w:rsid w:val="00102A8C"/>
    <w:rsid w:val="00102D19"/>
    <w:rsid w:val="00102EEF"/>
    <w:rsid w:val="00103028"/>
    <w:rsid w:val="00103142"/>
    <w:rsid w:val="00103261"/>
    <w:rsid w:val="00103B97"/>
    <w:rsid w:val="001040B4"/>
    <w:rsid w:val="00104805"/>
    <w:rsid w:val="001049EA"/>
    <w:rsid w:val="00104C04"/>
    <w:rsid w:val="00104C6F"/>
    <w:rsid w:val="00104E92"/>
    <w:rsid w:val="00105008"/>
    <w:rsid w:val="001050B8"/>
    <w:rsid w:val="00105431"/>
    <w:rsid w:val="0010560B"/>
    <w:rsid w:val="0010565B"/>
    <w:rsid w:val="0010591E"/>
    <w:rsid w:val="0010645C"/>
    <w:rsid w:val="00106629"/>
    <w:rsid w:val="001066F3"/>
    <w:rsid w:val="00106954"/>
    <w:rsid w:val="00106ACA"/>
    <w:rsid w:val="00106F38"/>
    <w:rsid w:val="0010703A"/>
    <w:rsid w:val="00107408"/>
    <w:rsid w:val="00107821"/>
    <w:rsid w:val="00107B27"/>
    <w:rsid w:val="00107D2D"/>
    <w:rsid w:val="00110862"/>
    <w:rsid w:val="00110BA5"/>
    <w:rsid w:val="00110CF9"/>
    <w:rsid w:val="00110E36"/>
    <w:rsid w:val="00111554"/>
    <w:rsid w:val="00111687"/>
    <w:rsid w:val="001118B9"/>
    <w:rsid w:val="00111E17"/>
    <w:rsid w:val="001120A6"/>
    <w:rsid w:val="00112108"/>
    <w:rsid w:val="00112511"/>
    <w:rsid w:val="00112B3C"/>
    <w:rsid w:val="00112E29"/>
    <w:rsid w:val="00112E8B"/>
    <w:rsid w:val="0011365C"/>
    <w:rsid w:val="00113D23"/>
    <w:rsid w:val="0011467F"/>
    <w:rsid w:val="001146AC"/>
    <w:rsid w:val="00115613"/>
    <w:rsid w:val="00115A41"/>
    <w:rsid w:val="00115B7F"/>
    <w:rsid w:val="00115EF3"/>
    <w:rsid w:val="001164EA"/>
    <w:rsid w:val="00116A45"/>
    <w:rsid w:val="00116BC4"/>
    <w:rsid w:val="00116CA5"/>
    <w:rsid w:val="00117473"/>
    <w:rsid w:val="00117B7F"/>
    <w:rsid w:val="00117C28"/>
    <w:rsid w:val="00117DCF"/>
    <w:rsid w:val="001202F0"/>
    <w:rsid w:val="001208C0"/>
    <w:rsid w:val="00120FD0"/>
    <w:rsid w:val="0012115D"/>
    <w:rsid w:val="001216ED"/>
    <w:rsid w:val="001217BC"/>
    <w:rsid w:val="00121C46"/>
    <w:rsid w:val="00122400"/>
    <w:rsid w:val="001224D9"/>
    <w:rsid w:val="0012321E"/>
    <w:rsid w:val="0012332C"/>
    <w:rsid w:val="00123C9A"/>
    <w:rsid w:val="00123F2D"/>
    <w:rsid w:val="00124098"/>
    <w:rsid w:val="0012427C"/>
    <w:rsid w:val="00124415"/>
    <w:rsid w:val="00124766"/>
    <w:rsid w:val="00124AAE"/>
    <w:rsid w:val="00124B65"/>
    <w:rsid w:val="00124EB4"/>
    <w:rsid w:val="001252FD"/>
    <w:rsid w:val="001273F7"/>
    <w:rsid w:val="001279B2"/>
    <w:rsid w:val="00130C20"/>
    <w:rsid w:val="00130CCE"/>
    <w:rsid w:val="00130D5F"/>
    <w:rsid w:val="0013119B"/>
    <w:rsid w:val="0013210E"/>
    <w:rsid w:val="001342E9"/>
    <w:rsid w:val="001343E5"/>
    <w:rsid w:val="001346E2"/>
    <w:rsid w:val="001347A1"/>
    <w:rsid w:val="0013489C"/>
    <w:rsid w:val="00134E0D"/>
    <w:rsid w:val="00135816"/>
    <w:rsid w:val="00135E28"/>
    <w:rsid w:val="0013672D"/>
    <w:rsid w:val="00136809"/>
    <w:rsid w:val="00137236"/>
    <w:rsid w:val="00140268"/>
    <w:rsid w:val="00140277"/>
    <w:rsid w:val="00140578"/>
    <w:rsid w:val="00141044"/>
    <w:rsid w:val="00141163"/>
    <w:rsid w:val="001411F5"/>
    <w:rsid w:val="00141477"/>
    <w:rsid w:val="00141BCB"/>
    <w:rsid w:val="00141BED"/>
    <w:rsid w:val="00141D67"/>
    <w:rsid w:val="00142E17"/>
    <w:rsid w:val="0014334F"/>
    <w:rsid w:val="00143680"/>
    <w:rsid w:val="0014369C"/>
    <w:rsid w:val="0014410B"/>
    <w:rsid w:val="001455A3"/>
    <w:rsid w:val="001455B1"/>
    <w:rsid w:val="00145AAA"/>
    <w:rsid w:val="00145DEF"/>
    <w:rsid w:val="00146D26"/>
    <w:rsid w:val="00147169"/>
    <w:rsid w:val="00147201"/>
    <w:rsid w:val="00147237"/>
    <w:rsid w:val="001474D8"/>
    <w:rsid w:val="00147A74"/>
    <w:rsid w:val="00147DE9"/>
    <w:rsid w:val="00147F49"/>
    <w:rsid w:val="001501FB"/>
    <w:rsid w:val="001502AB"/>
    <w:rsid w:val="00150AB5"/>
    <w:rsid w:val="00150F7E"/>
    <w:rsid w:val="001511A6"/>
    <w:rsid w:val="001513DF"/>
    <w:rsid w:val="001518EF"/>
    <w:rsid w:val="00151B5A"/>
    <w:rsid w:val="00152074"/>
    <w:rsid w:val="001524EF"/>
    <w:rsid w:val="00152506"/>
    <w:rsid w:val="00152BCE"/>
    <w:rsid w:val="00152CA4"/>
    <w:rsid w:val="00152DB6"/>
    <w:rsid w:val="001539E2"/>
    <w:rsid w:val="001542F4"/>
    <w:rsid w:val="00154ADA"/>
    <w:rsid w:val="00155040"/>
    <w:rsid w:val="00155810"/>
    <w:rsid w:val="00156197"/>
    <w:rsid w:val="00157AED"/>
    <w:rsid w:val="00157B01"/>
    <w:rsid w:val="00157D76"/>
    <w:rsid w:val="00160874"/>
    <w:rsid w:val="00160A3C"/>
    <w:rsid w:val="00160F83"/>
    <w:rsid w:val="00161391"/>
    <w:rsid w:val="00161BDD"/>
    <w:rsid w:val="00161D8D"/>
    <w:rsid w:val="00162C2C"/>
    <w:rsid w:val="0016308B"/>
    <w:rsid w:val="00163936"/>
    <w:rsid w:val="00164946"/>
    <w:rsid w:val="00164992"/>
    <w:rsid w:val="00164AC8"/>
    <w:rsid w:val="00164BD8"/>
    <w:rsid w:val="00164D4C"/>
    <w:rsid w:val="00164E43"/>
    <w:rsid w:val="00165272"/>
    <w:rsid w:val="001653A4"/>
    <w:rsid w:val="0016590E"/>
    <w:rsid w:val="00165EA3"/>
    <w:rsid w:val="00166234"/>
    <w:rsid w:val="0016657E"/>
    <w:rsid w:val="00166B47"/>
    <w:rsid w:val="00167096"/>
    <w:rsid w:val="001675C8"/>
    <w:rsid w:val="00167893"/>
    <w:rsid w:val="00170008"/>
    <w:rsid w:val="00170DA7"/>
    <w:rsid w:val="00170FB3"/>
    <w:rsid w:val="001711C7"/>
    <w:rsid w:val="001718B8"/>
    <w:rsid w:val="00171D1D"/>
    <w:rsid w:val="00171DCD"/>
    <w:rsid w:val="001722B0"/>
    <w:rsid w:val="001724B9"/>
    <w:rsid w:val="001724E1"/>
    <w:rsid w:val="00172ABA"/>
    <w:rsid w:val="00172CC5"/>
    <w:rsid w:val="001732F4"/>
    <w:rsid w:val="001733B9"/>
    <w:rsid w:val="001737A1"/>
    <w:rsid w:val="00173B10"/>
    <w:rsid w:val="00173EC6"/>
    <w:rsid w:val="001741E4"/>
    <w:rsid w:val="001742BE"/>
    <w:rsid w:val="0017437D"/>
    <w:rsid w:val="00174501"/>
    <w:rsid w:val="001748E8"/>
    <w:rsid w:val="00174A45"/>
    <w:rsid w:val="00174C7F"/>
    <w:rsid w:val="00175174"/>
    <w:rsid w:val="00175755"/>
    <w:rsid w:val="00175AA4"/>
    <w:rsid w:val="00175ACB"/>
    <w:rsid w:val="00175B59"/>
    <w:rsid w:val="00175EF6"/>
    <w:rsid w:val="00176ECB"/>
    <w:rsid w:val="00176F1E"/>
    <w:rsid w:val="0017772B"/>
    <w:rsid w:val="0018012B"/>
    <w:rsid w:val="001802FF"/>
    <w:rsid w:val="0018053D"/>
    <w:rsid w:val="001807F8"/>
    <w:rsid w:val="0018120B"/>
    <w:rsid w:val="0018129C"/>
    <w:rsid w:val="001816EC"/>
    <w:rsid w:val="00181BC4"/>
    <w:rsid w:val="00181D96"/>
    <w:rsid w:val="00181DE1"/>
    <w:rsid w:val="00182A7D"/>
    <w:rsid w:val="00182ADF"/>
    <w:rsid w:val="00182C3B"/>
    <w:rsid w:val="00182FC3"/>
    <w:rsid w:val="00183779"/>
    <w:rsid w:val="00184F5E"/>
    <w:rsid w:val="00185075"/>
    <w:rsid w:val="00185123"/>
    <w:rsid w:val="001851B0"/>
    <w:rsid w:val="00185521"/>
    <w:rsid w:val="00185B15"/>
    <w:rsid w:val="00185B3F"/>
    <w:rsid w:val="00185E97"/>
    <w:rsid w:val="00186500"/>
    <w:rsid w:val="00186F8F"/>
    <w:rsid w:val="0018707D"/>
    <w:rsid w:val="00187507"/>
    <w:rsid w:val="00187C28"/>
    <w:rsid w:val="00190237"/>
    <w:rsid w:val="00190492"/>
    <w:rsid w:val="001906C2"/>
    <w:rsid w:val="00191061"/>
    <w:rsid w:val="00191792"/>
    <w:rsid w:val="00191918"/>
    <w:rsid w:val="00191C81"/>
    <w:rsid w:val="00191C98"/>
    <w:rsid w:val="00192019"/>
    <w:rsid w:val="001922AD"/>
    <w:rsid w:val="001922EB"/>
    <w:rsid w:val="00192561"/>
    <w:rsid w:val="001931BA"/>
    <w:rsid w:val="0019340E"/>
    <w:rsid w:val="001934EC"/>
    <w:rsid w:val="00193592"/>
    <w:rsid w:val="00193E9B"/>
    <w:rsid w:val="00193F89"/>
    <w:rsid w:val="00194032"/>
    <w:rsid w:val="001948F3"/>
    <w:rsid w:val="00194C42"/>
    <w:rsid w:val="00194C68"/>
    <w:rsid w:val="00194C90"/>
    <w:rsid w:val="00194D92"/>
    <w:rsid w:val="001954CB"/>
    <w:rsid w:val="001958BD"/>
    <w:rsid w:val="00195FB0"/>
    <w:rsid w:val="001962B2"/>
    <w:rsid w:val="00196950"/>
    <w:rsid w:val="001A00B4"/>
    <w:rsid w:val="001A02E6"/>
    <w:rsid w:val="001A07A7"/>
    <w:rsid w:val="001A08F5"/>
    <w:rsid w:val="001A0CC8"/>
    <w:rsid w:val="001A10FC"/>
    <w:rsid w:val="001A117D"/>
    <w:rsid w:val="001A15E1"/>
    <w:rsid w:val="001A17A8"/>
    <w:rsid w:val="001A22B0"/>
    <w:rsid w:val="001A25F3"/>
    <w:rsid w:val="001A2A72"/>
    <w:rsid w:val="001A2F2B"/>
    <w:rsid w:val="001A3359"/>
    <w:rsid w:val="001A37BD"/>
    <w:rsid w:val="001A3874"/>
    <w:rsid w:val="001A422A"/>
    <w:rsid w:val="001A4ABE"/>
    <w:rsid w:val="001A4CFE"/>
    <w:rsid w:val="001A50DB"/>
    <w:rsid w:val="001A548A"/>
    <w:rsid w:val="001A57A7"/>
    <w:rsid w:val="001A6299"/>
    <w:rsid w:val="001A6BE6"/>
    <w:rsid w:val="001A7014"/>
    <w:rsid w:val="001A7FF5"/>
    <w:rsid w:val="001B01AF"/>
    <w:rsid w:val="001B0EA3"/>
    <w:rsid w:val="001B122D"/>
    <w:rsid w:val="001B14D2"/>
    <w:rsid w:val="001B1766"/>
    <w:rsid w:val="001B1F0B"/>
    <w:rsid w:val="001B1F6D"/>
    <w:rsid w:val="001B207B"/>
    <w:rsid w:val="001B22B4"/>
    <w:rsid w:val="001B291F"/>
    <w:rsid w:val="001B2DC7"/>
    <w:rsid w:val="001B3D20"/>
    <w:rsid w:val="001B42DC"/>
    <w:rsid w:val="001B43B8"/>
    <w:rsid w:val="001B4672"/>
    <w:rsid w:val="001B4817"/>
    <w:rsid w:val="001B4A95"/>
    <w:rsid w:val="001B4CB2"/>
    <w:rsid w:val="001B4D12"/>
    <w:rsid w:val="001B540D"/>
    <w:rsid w:val="001B5951"/>
    <w:rsid w:val="001B5D2A"/>
    <w:rsid w:val="001B5E61"/>
    <w:rsid w:val="001B61F6"/>
    <w:rsid w:val="001B6505"/>
    <w:rsid w:val="001B6991"/>
    <w:rsid w:val="001B6A63"/>
    <w:rsid w:val="001B6AE9"/>
    <w:rsid w:val="001B6F01"/>
    <w:rsid w:val="001B7931"/>
    <w:rsid w:val="001B7DCC"/>
    <w:rsid w:val="001C0483"/>
    <w:rsid w:val="001C04AE"/>
    <w:rsid w:val="001C076B"/>
    <w:rsid w:val="001C1847"/>
    <w:rsid w:val="001C28C8"/>
    <w:rsid w:val="001C300B"/>
    <w:rsid w:val="001C315E"/>
    <w:rsid w:val="001C35C5"/>
    <w:rsid w:val="001C384B"/>
    <w:rsid w:val="001C3F73"/>
    <w:rsid w:val="001C49DF"/>
    <w:rsid w:val="001C5A91"/>
    <w:rsid w:val="001C67B3"/>
    <w:rsid w:val="001C6C9E"/>
    <w:rsid w:val="001C7BFE"/>
    <w:rsid w:val="001D0125"/>
    <w:rsid w:val="001D015E"/>
    <w:rsid w:val="001D0E63"/>
    <w:rsid w:val="001D1227"/>
    <w:rsid w:val="001D18C4"/>
    <w:rsid w:val="001D1966"/>
    <w:rsid w:val="001D1E83"/>
    <w:rsid w:val="001D2032"/>
    <w:rsid w:val="001D2404"/>
    <w:rsid w:val="001D2710"/>
    <w:rsid w:val="001D2F47"/>
    <w:rsid w:val="001D325F"/>
    <w:rsid w:val="001D35D6"/>
    <w:rsid w:val="001D399D"/>
    <w:rsid w:val="001D3F7F"/>
    <w:rsid w:val="001D4025"/>
    <w:rsid w:val="001D50E1"/>
    <w:rsid w:val="001D5177"/>
    <w:rsid w:val="001D552A"/>
    <w:rsid w:val="001D5D74"/>
    <w:rsid w:val="001D5E39"/>
    <w:rsid w:val="001D61E1"/>
    <w:rsid w:val="001D6CA1"/>
    <w:rsid w:val="001D6D02"/>
    <w:rsid w:val="001D6EA8"/>
    <w:rsid w:val="001D7686"/>
    <w:rsid w:val="001D7AC3"/>
    <w:rsid w:val="001D7B68"/>
    <w:rsid w:val="001D7FBC"/>
    <w:rsid w:val="001D7FE9"/>
    <w:rsid w:val="001E03BA"/>
    <w:rsid w:val="001E0918"/>
    <w:rsid w:val="001E0F2F"/>
    <w:rsid w:val="001E0FEA"/>
    <w:rsid w:val="001E1802"/>
    <w:rsid w:val="001E19D0"/>
    <w:rsid w:val="001E1BF7"/>
    <w:rsid w:val="001E2004"/>
    <w:rsid w:val="001E2633"/>
    <w:rsid w:val="001E2709"/>
    <w:rsid w:val="001E28F9"/>
    <w:rsid w:val="001E2B65"/>
    <w:rsid w:val="001E2D8F"/>
    <w:rsid w:val="001E2E7C"/>
    <w:rsid w:val="001E35C3"/>
    <w:rsid w:val="001E37DA"/>
    <w:rsid w:val="001E3944"/>
    <w:rsid w:val="001E3B52"/>
    <w:rsid w:val="001E3DD6"/>
    <w:rsid w:val="001E464E"/>
    <w:rsid w:val="001E4C87"/>
    <w:rsid w:val="001E4D1C"/>
    <w:rsid w:val="001E4EF3"/>
    <w:rsid w:val="001E58C1"/>
    <w:rsid w:val="001E5AD1"/>
    <w:rsid w:val="001E5C67"/>
    <w:rsid w:val="001E5C6C"/>
    <w:rsid w:val="001E6362"/>
    <w:rsid w:val="001E6370"/>
    <w:rsid w:val="001E6BA8"/>
    <w:rsid w:val="001E6C92"/>
    <w:rsid w:val="001E6CCA"/>
    <w:rsid w:val="001E6D68"/>
    <w:rsid w:val="001E6DED"/>
    <w:rsid w:val="001E717B"/>
    <w:rsid w:val="001E71C6"/>
    <w:rsid w:val="001E722E"/>
    <w:rsid w:val="001E7508"/>
    <w:rsid w:val="001E7D36"/>
    <w:rsid w:val="001F0695"/>
    <w:rsid w:val="001F09F5"/>
    <w:rsid w:val="001F19B5"/>
    <w:rsid w:val="001F1D2F"/>
    <w:rsid w:val="001F2115"/>
    <w:rsid w:val="001F2770"/>
    <w:rsid w:val="001F2DDD"/>
    <w:rsid w:val="001F3CC9"/>
    <w:rsid w:val="001F3D23"/>
    <w:rsid w:val="001F448E"/>
    <w:rsid w:val="001F469D"/>
    <w:rsid w:val="001F4714"/>
    <w:rsid w:val="001F4C03"/>
    <w:rsid w:val="001F4EAB"/>
    <w:rsid w:val="001F53D1"/>
    <w:rsid w:val="001F578F"/>
    <w:rsid w:val="001F57F4"/>
    <w:rsid w:val="001F5B20"/>
    <w:rsid w:val="001F5C60"/>
    <w:rsid w:val="001F617A"/>
    <w:rsid w:val="001F6863"/>
    <w:rsid w:val="001F6952"/>
    <w:rsid w:val="001F7193"/>
    <w:rsid w:val="001F798A"/>
    <w:rsid w:val="001F79F4"/>
    <w:rsid w:val="001F7F99"/>
    <w:rsid w:val="002004AC"/>
    <w:rsid w:val="0020135D"/>
    <w:rsid w:val="002014D1"/>
    <w:rsid w:val="0020151A"/>
    <w:rsid w:val="002015C7"/>
    <w:rsid w:val="00201823"/>
    <w:rsid w:val="00201BA5"/>
    <w:rsid w:val="00201C15"/>
    <w:rsid w:val="00201C3F"/>
    <w:rsid w:val="002022E8"/>
    <w:rsid w:val="00202976"/>
    <w:rsid w:val="00202D79"/>
    <w:rsid w:val="00202E78"/>
    <w:rsid w:val="00203391"/>
    <w:rsid w:val="00203446"/>
    <w:rsid w:val="002034D0"/>
    <w:rsid w:val="0020361B"/>
    <w:rsid w:val="00204744"/>
    <w:rsid w:val="00204877"/>
    <w:rsid w:val="00205186"/>
    <w:rsid w:val="002052FB"/>
    <w:rsid w:val="002055B8"/>
    <w:rsid w:val="00205798"/>
    <w:rsid w:val="00205976"/>
    <w:rsid w:val="00205FE9"/>
    <w:rsid w:val="00206218"/>
    <w:rsid w:val="002067FE"/>
    <w:rsid w:val="002069E1"/>
    <w:rsid w:val="00206AAE"/>
    <w:rsid w:val="00207BDA"/>
    <w:rsid w:val="00207C94"/>
    <w:rsid w:val="00207EFF"/>
    <w:rsid w:val="0021034F"/>
    <w:rsid w:val="002106A9"/>
    <w:rsid w:val="00210B05"/>
    <w:rsid w:val="00210E84"/>
    <w:rsid w:val="00210FC1"/>
    <w:rsid w:val="002111F7"/>
    <w:rsid w:val="00211E0A"/>
    <w:rsid w:val="00211E13"/>
    <w:rsid w:val="0021216E"/>
    <w:rsid w:val="00212653"/>
    <w:rsid w:val="00212BC7"/>
    <w:rsid w:val="00213341"/>
    <w:rsid w:val="002133C7"/>
    <w:rsid w:val="00214373"/>
    <w:rsid w:val="00214B8A"/>
    <w:rsid w:val="002152F2"/>
    <w:rsid w:val="0021531B"/>
    <w:rsid w:val="0021566A"/>
    <w:rsid w:val="00215AB8"/>
    <w:rsid w:val="00215BA3"/>
    <w:rsid w:val="00215DB1"/>
    <w:rsid w:val="002161F0"/>
    <w:rsid w:val="00216716"/>
    <w:rsid w:val="002169B0"/>
    <w:rsid w:val="00216BDF"/>
    <w:rsid w:val="002173A9"/>
    <w:rsid w:val="002176A8"/>
    <w:rsid w:val="00217919"/>
    <w:rsid w:val="00217986"/>
    <w:rsid w:val="00217987"/>
    <w:rsid w:val="002206E9"/>
    <w:rsid w:val="002208E5"/>
    <w:rsid w:val="00220EFA"/>
    <w:rsid w:val="00221B74"/>
    <w:rsid w:val="00221CEC"/>
    <w:rsid w:val="00221F39"/>
    <w:rsid w:val="00221F9B"/>
    <w:rsid w:val="002229BF"/>
    <w:rsid w:val="00222AB1"/>
    <w:rsid w:val="00222D10"/>
    <w:rsid w:val="00222DCC"/>
    <w:rsid w:val="0022321C"/>
    <w:rsid w:val="00223266"/>
    <w:rsid w:val="00223804"/>
    <w:rsid w:val="00223A3C"/>
    <w:rsid w:val="002248C0"/>
    <w:rsid w:val="0022495B"/>
    <w:rsid w:val="0022501F"/>
    <w:rsid w:val="00225277"/>
    <w:rsid w:val="00225754"/>
    <w:rsid w:val="00225763"/>
    <w:rsid w:val="00225C25"/>
    <w:rsid w:val="002261CC"/>
    <w:rsid w:val="0022693F"/>
    <w:rsid w:val="00226CBD"/>
    <w:rsid w:val="00226EF2"/>
    <w:rsid w:val="0022716B"/>
    <w:rsid w:val="00227242"/>
    <w:rsid w:val="002274B7"/>
    <w:rsid w:val="00227627"/>
    <w:rsid w:val="00227F13"/>
    <w:rsid w:val="002307B0"/>
    <w:rsid w:val="00230CF7"/>
    <w:rsid w:val="00230FAB"/>
    <w:rsid w:val="0023107B"/>
    <w:rsid w:val="00231804"/>
    <w:rsid w:val="00231A84"/>
    <w:rsid w:val="002324D6"/>
    <w:rsid w:val="002325B6"/>
    <w:rsid w:val="00232722"/>
    <w:rsid w:val="002327C6"/>
    <w:rsid w:val="0023292C"/>
    <w:rsid w:val="00232FB1"/>
    <w:rsid w:val="00232FE4"/>
    <w:rsid w:val="00233127"/>
    <w:rsid w:val="0023321F"/>
    <w:rsid w:val="00233953"/>
    <w:rsid w:val="002339B8"/>
    <w:rsid w:val="00233A85"/>
    <w:rsid w:val="00233DD0"/>
    <w:rsid w:val="00233E7A"/>
    <w:rsid w:val="00234033"/>
    <w:rsid w:val="00234230"/>
    <w:rsid w:val="00234859"/>
    <w:rsid w:val="00235571"/>
    <w:rsid w:val="00235708"/>
    <w:rsid w:val="00235C72"/>
    <w:rsid w:val="00235F21"/>
    <w:rsid w:val="0023624E"/>
    <w:rsid w:val="00236721"/>
    <w:rsid w:val="002367A0"/>
    <w:rsid w:val="002376B6"/>
    <w:rsid w:val="002378A6"/>
    <w:rsid w:val="00237BB2"/>
    <w:rsid w:val="00237E1D"/>
    <w:rsid w:val="00240368"/>
    <w:rsid w:val="0024093C"/>
    <w:rsid w:val="00240B7B"/>
    <w:rsid w:val="00240DE5"/>
    <w:rsid w:val="002429CC"/>
    <w:rsid w:val="00242CAB"/>
    <w:rsid w:val="00242EE7"/>
    <w:rsid w:val="00243FE0"/>
    <w:rsid w:val="00244874"/>
    <w:rsid w:val="00244AEC"/>
    <w:rsid w:val="00244D3C"/>
    <w:rsid w:val="00244F0D"/>
    <w:rsid w:val="00245154"/>
    <w:rsid w:val="002454E5"/>
    <w:rsid w:val="002456FF"/>
    <w:rsid w:val="00245A97"/>
    <w:rsid w:val="00245D01"/>
    <w:rsid w:val="00245D7D"/>
    <w:rsid w:val="00246029"/>
    <w:rsid w:val="00247393"/>
    <w:rsid w:val="00247AA2"/>
    <w:rsid w:val="00247C37"/>
    <w:rsid w:val="00247CAD"/>
    <w:rsid w:val="00247DD9"/>
    <w:rsid w:val="00250651"/>
    <w:rsid w:val="00251348"/>
    <w:rsid w:val="002517D9"/>
    <w:rsid w:val="00251821"/>
    <w:rsid w:val="00252500"/>
    <w:rsid w:val="002532CD"/>
    <w:rsid w:val="00253432"/>
    <w:rsid w:val="00253837"/>
    <w:rsid w:val="002541D9"/>
    <w:rsid w:val="002548B5"/>
    <w:rsid w:val="00255D39"/>
    <w:rsid w:val="0025632D"/>
    <w:rsid w:val="00256470"/>
    <w:rsid w:val="00256B74"/>
    <w:rsid w:val="00256C3A"/>
    <w:rsid w:val="00256D65"/>
    <w:rsid w:val="00256E0C"/>
    <w:rsid w:val="00257066"/>
    <w:rsid w:val="00257370"/>
    <w:rsid w:val="0025796D"/>
    <w:rsid w:val="00257A6D"/>
    <w:rsid w:val="00257B61"/>
    <w:rsid w:val="00260593"/>
    <w:rsid w:val="002610EF"/>
    <w:rsid w:val="0026110E"/>
    <w:rsid w:val="002611E8"/>
    <w:rsid w:val="002617FF"/>
    <w:rsid w:val="00261D70"/>
    <w:rsid w:val="00262C4B"/>
    <w:rsid w:val="00262DFC"/>
    <w:rsid w:val="00263971"/>
    <w:rsid w:val="00263CE9"/>
    <w:rsid w:val="00263EE5"/>
    <w:rsid w:val="00263EF9"/>
    <w:rsid w:val="0026461B"/>
    <w:rsid w:val="00264837"/>
    <w:rsid w:val="00264FE2"/>
    <w:rsid w:val="002652A4"/>
    <w:rsid w:val="00266638"/>
    <w:rsid w:val="002701F0"/>
    <w:rsid w:val="00271039"/>
    <w:rsid w:val="0027104F"/>
    <w:rsid w:val="00271263"/>
    <w:rsid w:val="0027170C"/>
    <w:rsid w:val="00271CA8"/>
    <w:rsid w:val="00272185"/>
    <w:rsid w:val="002727AC"/>
    <w:rsid w:val="00272C24"/>
    <w:rsid w:val="00272D92"/>
    <w:rsid w:val="00273533"/>
    <w:rsid w:val="002736B0"/>
    <w:rsid w:val="0027371D"/>
    <w:rsid w:val="00274E6F"/>
    <w:rsid w:val="002767D3"/>
    <w:rsid w:val="00276AFA"/>
    <w:rsid w:val="00276AFB"/>
    <w:rsid w:val="00276B5F"/>
    <w:rsid w:val="00276CD1"/>
    <w:rsid w:val="00276F65"/>
    <w:rsid w:val="0027740E"/>
    <w:rsid w:val="00277676"/>
    <w:rsid w:val="002777B5"/>
    <w:rsid w:val="00277DD3"/>
    <w:rsid w:val="00280178"/>
    <w:rsid w:val="00280441"/>
    <w:rsid w:val="00280851"/>
    <w:rsid w:val="00280968"/>
    <w:rsid w:val="00280A05"/>
    <w:rsid w:val="00280BE3"/>
    <w:rsid w:val="00281552"/>
    <w:rsid w:val="00281F10"/>
    <w:rsid w:val="00282228"/>
    <w:rsid w:val="002824B7"/>
    <w:rsid w:val="002826C7"/>
    <w:rsid w:val="0028270C"/>
    <w:rsid w:val="00282767"/>
    <w:rsid w:val="00282E98"/>
    <w:rsid w:val="002831B8"/>
    <w:rsid w:val="00283ADA"/>
    <w:rsid w:val="00283FA7"/>
    <w:rsid w:val="00284614"/>
    <w:rsid w:val="0028462A"/>
    <w:rsid w:val="00284C69"/>
    <w:rsid w:val="00284F5B"/>
    <w:rsid w:val="0028514B"/>
    <w:rsid w:val="0028534E"/>
    <w:rsid w:val="00285702"/>
    <w:rsid w:val="00285A29"/>
    <w:rsid w:val="00285E44"/>
    <w:rsid w:val="002874CE"/>
    <w:rsid w:val="00287563"/>
    <w:rsid w:val="00287777"/>
    <w:rsid w:val="00287781"/>
    <w:rsid w:val="002904BE"/>
    <w:rsid w:val="00290899"/>
    <w:rsid w:val="00290AF2"/>
    <w:rsid w:val="0029175D"/>
    <w:rsid w:val="00292353"/>
    <w:rsid w:val="00292661"/>
    <w:rsid w:val="002927B9"/>
    <w:rsid w:val="00292B37"/>
    <w:rsid w:val="002930FE"/>
    <w:rsid w:val="0029381B"/>
    <w:rsid w:val="002938BA"/>
    <w:rsid w:val="00293FA2"/>
    <w:rsid w:val="0029439B"/>
    <w:rsid w:val="002945AF"/>
    <w:rsid w:val="002947BD"/>
    <w:rsid w:val="0029525A"/>
    <w:rsid w:val="002958EB"/>
    <w:rsid w:val="00295B8C"/>
    <w:rsid w:val="00295C85"/>
    <w:rsid w:val="00296279"/>
    <w:rsid w:val="00296610"/>
    <w:rsid w:val="00296656"/>
    <w:rsid w:val="00296F9C"/>
    <w:rsid w:val="00297817"/>
    <w:rsid w:val="0029786B"/>
    <w:rsid w:val="002978C7"/>
    <w:rsid w:val="002A00D8"/>
    <w:rsid w:val="002A03E2"/>
    <w:rsid w:val="002A0DF9"/>
    <w:rsid w:val="002A0F5C"/>
    <w:rsid w:val="002A133F"/>
    <w:rsid w:val="002A13D1"/>
    <w:rsid w:val="002A1AA8"/>
    <w:rsid w:val="002A2422"/>
    <w:rsid w:val="002A2462"/>
    <w:rsid w:val="002A2ABA"/>
    <w:rsid w:val="002A2F06"/>
    <w:rsid w:val="002A3315"/>
    <w:rsid w:val="002A3CD6"/>
    <w:rsid w:val="002A3FBB"/>
    <w:rsid w:val="002A3FDB"/>
    <w:rsid w:val="002A4A53"/>
    <w:rsid w:val="002A4F0A"/>
    <w:rsid w:val="002A57C7"/>
    <w:rsid w:val="002A626E"/>
    <w:rsid w:val="002A6647"/>
    <w:rsid w:val="002A6F7E"/>
    <w:rsid w:val="002A6F8D"/>
    <w:rsid w:val="002A7136"/>
    <w:rsid w:val="002A750D"/>
    <w:rsid w:val="002A7763"/>
    <w:rsid w:val="002A79B0"/>
    <w:rsid w:val="002A7EFC"/>
    <w:rsid w:val="002B1060"/>
    <w:rsid w:val="002B142F"/>
    <w:rsid w:val="002B1DCC"/>
    <w:rsid w:val="002B1F7D"/>
    <w:rsid w:val="002B25B0"/>
    <w:rsid w:val="002B2987"/>
    <w:rsid w:val="002B2B00"/>
    <w:rsid w:val="002B2DD1"/>
    <w:rsid w:val="002B2E56"/>
    <w:rsid w:val="002B3C20"/>
    <w:rsid w:val="002B43A4"/>
    <w:rsid w:val="002B4A0F"/>
    <w:rsid w:val="002B4A64"/>
    <w:rsid w:val="002B4A9B"/>
    <w:rsid w:val="002B4B26"/>
    <w:rsid w:val="002B4CA9"/>
    <w:rsid w:val="002B4E8C"/>
    <w:rsid w:val="002B5381"/>
    <w:rsid w:val="002B5888"/>
    <w:rsid w:val="002B5DCF"/>
    <w:rsid w:val="002B6040"/>
    <w:rsid w:val="002B622C"/>
    <w:rsid w:val="002B68EC"/>
    <w:rsid w:val="002B760A"/>
    <w:rsid w:val="002B76E1"/>
    <w:rsid w:val="002B7758"/>
    <w:rsid w:val="002B7903"/>
    <w:rsid w:val="002C01DB"/>
    <w:rsid w:val="002C0252"/>
    <w:rsid w:val="002C04E9"/>
    <w:rsid w:val="002C055E"/>
    <w:rsid w:val="002C08B8"/>
    <w:rsid w:val="002C0CC5"/>
    <w:rsid w:val="002C126B"/>
    <w:rsid w:val="002C16A1"/>
    <w:rsid w:val="002C16B9"/>
    <w:rsid w:val="002C1827"/>
    <w:rsid w:val="002C1A1A"/>
    <w:rsid w:val="002C232F"/>
    <w:rsid w:val="002C291F"/>
    <w:rsid w:val="002C2CF5"/>
    <w:rsid w:val="002C2E9D"/>
    <w:rsid w:val="002C2ED5"/>
    <w:rsid w:val="002C3C31"/>
    <w:rsid w:val="002C3C70"/>
    <w:rsid w:val="002C47C7"/>
    <w:rsid w:val="002C48BE"/>
    <w:rsid w:val="002C4BBF"/>
    <w:rsid w:val="002C4BCC"/>
    <w:rsid w:val="002C549F"/>
    <w:rsid w:val="002C54D8"/>
    <w:rsid w:val="002C5881"/>
    <w:rsid w:val="002C699C"/>
    <w:rsid w:val="002C6A9A"/>
    <w:rsid w:val="002C7D79"/>
    <w:rsid w:val="002C7E11"/>
    <w:rsid w:val="002D0452"/>
    <w:rsid w:val="002D05D7"/>
    <w:rsid w:val="002D0665"/>
    <w:rsid w:val="002D0745"/>
    <w:rsid w:val="002D0AB5"/>
    <w:rsid w:val="002D0B96"/>
    <w:rsid w:val="002D0F74"/>
    <w:rsid w:val="002D1023"/>
    <w:rsid w:val="002D135C"/>
    <w:rsid w:val="002D149F"/>
    <w:rsid w:val="002D1A4D"/>
    <w:rsid w:val="002D1CFF"/>
    <w:rsid w:val="002D217C"/>
    <w:rsid w:val="002D2520"/>
    <w:rsid w:val="002D270B"/>
    <w:rsid w:val="002D2A37"/>
    <w:rsid w:val="002D2BF3"/>
    <w:rsid w:val="002D2C85"/>
    <w:rsid w:val="002D2FDD"/>
    <w:rsid w:val="002D3EC0"/>
    <w:rsid w:val="002D3ED3"/>
    <w:rsid w:val="002D4739"/>
    <w:rsid w:val="002D4841"/>
    <w:rsid w:val="002D4AA9"/>
    <w:rsid w:val="002D50A4"/>
    <w:rsid w:val="002D50EE"/>
    <w:rsid w:val="002D567E"/>
    <w:rsid w:val="002D579E"/>
    <w:rsid w:val="002D5983"/>
    <w:rsid w:val="002D6287"/>
    <w:rsid w:val="002D6530"/>
    <w:rsid w:val="002D7321"/>
    <w:rsid w:val="002D750D"/>
    <w:rsid w:val="002D76ED"/>
    <w:rsid w:val="002D7882"/>
    <w:rsid w:val="002D7A06"/>
    <w:rsid w:val="002E0034"/>
    <w:rsid w:val="002E0151"/>
    <w:rsid w:val="002E05EE"/>
    <w:rsid w:val="002E210B"/>
    <w:rsid w:val="002E21E1"/>
    <w:rsid w:val="002E24F9"/>
    <w:rsid w:val="002E291A"/>
    <w:rsid w:val="002E30CF"/>
    <w:rsid w:val="002E3677"/>
    <w:rsid w:val="002E3EE2"/>
    <w:rsid w:val="002E40FF"/>
    <w:rsid w:val="002E50A6"/>
    <w:rsid w:val="002E50A8"/>
    <w:rsid w:val="002E50AA"/>
    <w:rsid w:val="002E5115"/>
    <w:rsid w:val="002E5437"/>
    <w:rsid w:val="002E5566"/>
    <w:rsid w:val="002E5761"/>
    <w:rsid w:val="002E59FF"/>
    <w:rsid w:val="002E5AD4"/>
    <w:rsid w:val="002E6A15"/>
    <w:rsid w:val="002E7491"/>
    <w:rsid w:val="002E7B35"/>
    <w:rsid w:val="002E7C4A"/>
    <w:rsid w:val="002F0046"/>
    <w:rsid w:val="002F00CF"/>
    <w:rsid w:val="002F0B4C"/>
    <w:rsid w:val="002F0B9B"/>
    <w:rsid w:val="002F0FD8"/>
    <w:rsid w:val="002F11F2"/>
    <w:rsid w:val="002F1AE5"/>
    <w:rsid w:val="002F1B05"/>
    <w:rsid w:val="002F1C66"/>
    <w:rsid w:val="002F1E49"/>
    <w:rsid w:val="002F1F26"/>
    <w:rsid w:val="002F1F5A"/>
    <w:rsid w:val="002F21D8"/>
    <w:rsid w:val="002F26C0"/>
    <w:rsid w:val="002F2D41"/>
    <w:rsid w:val="002F2F5F"/>
    <w:rsid w:val="002F33DB"/>
    <w:rsid w:val="002F340B"/>
    <w:rsid w:val="002F34A8"/>
    <w:rsid w:val="002F4415"/>
    <w:rsid w:val="002F4678"/>
    <w:rsid w:val="002F48A8"/>
    <w:rsid w:val="002F505A"/>
    <w:rsid w:val="002F51E2"/>
    <w:rsid w:val="002F55BB"/>
    <w:rsid w:val="002F5852"/>
    <w:rsid w:val="002F5AE2"/>
    <w:rsid w:val="002F6438"/>
    <w:rsid w:val="002F6654"/>
    <w:rsid w:val="002F6686"/>
    <w:rsid w:val="002F6F98"/>
    <w:rsid w:val="002F74B3"/>
    <w:rsid w:val="002F7664"/>
    <w:rsid w:val="002F7B5F"/>
    <w:rsid w:val="002F7F94"/>
    <w:rsid w:val="00300168"/>
    <w:rsid w:val="00300415"/>
    <w:rsid w:val="00300CC7"/>
    <w:rsid w:val="003019AD"/>
    <w:rsid w:val="00301B49"/>
    <w:rsid w:val="003026BC"/>
    <w:rsid w:val="0030279C"/>
    <w:rsid w:val="00303F03"/>
    <w:rsid w:val="003041FF"/>
    <w:rsid w:val="003044C2"/>
    <w:rsid w:val="00304D51"/>
    <w:rsid w:val="00304E7B"/>
    <w:rsid w:val="0030503D"/>
    <w:rsid w:val="00305385"/>
    <w:rsid w:val="003057CC"/>
    <w:rsid w:val="00305A35"/>
    <w:rsid w:val="00306709"/>
    <w:rsid w:val="003067DF"/>
    <w:rsid w:val="00306D76"/>
    <w:rsid w:val="00307DEC"/>
    <w:rsid w:val="00307EF4"/>
    <w:rsid w:val="00310095"/>
    <w:rsid w:val="0031064A"/>
    <w:rsid w:val="00310D9D"/>
    <w:rsid w:val="00310DBB"/>
    <w:rsid w:val="00310FFC"/>
    <w:rsid w:val="0031100B"/>
    <w:rsid w:val="00311CF3"/>
    <w:rsid w:val="00312093"/>
    <w:rsid w:val="00312717"/>
    <w:rsid w:val="00312825"/>
    <w:rsid w:val="0031380B"/>
    <w:rsid w:val="00313A82"/>
    <w:rsid w:val="00313B67"/>
    <w:rsid w:val="00314048"/>
    <w:rsid w:val="003141A3"/>
    <w:rsid w:val="00314A3B"/>
    <w:rsid w:val="00315044"/>
    <w:rsid w:val="00315934"/>
    <w:rsid w:val="003159C0"/>
    <w:rsid w:val="00316180"/>
    <w:rsid w:val="0031662C"/>
    <w:rsid w:val="0031763F"/>
    <w:rsid w:val="0031780C"/>
    <w:rsid w:val="00317A89"/>
    <w:rsid w:val="00317D57"/>
    <w:rsid w:val="00317E84"/>
    <w:rsid w:val="0032079F"/>
    <w:rsid w:val="00320891"/>
    <w:rsid w:val="00320AC5"/>
    <w:rsid w:val="00320BDE"/>
    <w:rsid w:val="0032158B"/>
    <w:rsid w:val="00321F95"/>
    <w:rsid w:val="0032214E"/>
    <w:rsid w:val="0032222B"/>
    <w:rsid w:val="003224E3"/>
    <w:rsid w:val="00322565"/>
    <w:rsid w:val="00322A58"/>
    <w:rsid w:val="00323C43"/>
    <w:rsid w:val="00323CFB"/>
    <w:rsid w:val="003248B1"/>
    <w:rsid w:val="003248CC"/>
    <w:rsid w:val="003248E6"/>
    <w:rsid w:val="003255BB"/>
    <w:rsid w:val="00325E3B"/>
    <w:rsid w:val="00325F20"/>
    <w:rsid w:val="00326220"/>
    <w:rsid w:val="003268A3"/>
    <w:rsid w:val="003268FD"/>
    <w:rsid w:val="0032732E"/>
    <w:rsid w:val="00327459"/>
    <w:rsid w:val="00327900"/>
    <w:rsid w:val="00327AA3"/>
    <w:rsid w:val="00327E4D"/>
    <w:rsid w:val="00330192"/>
    <w:rsid w:val="00330893"/>
    <w:rsid w:val="003311E8"/>
    <w:rsid w:val="003312F5"/>
    <w:rsid w:val="0033161E"/>
    <w:rsid w:val="00331BD0"/>
    <w:rsid w:val="00331CA4"/>
    <w:rsid w:val="00331D7E"/>
    <w:rsid w:val="00331DB4"/>
    <w:rsid w:val="00331F4E"/>
    <w:rsid w:val="00332C3E"/>
    <w:rsid w:val="00332C9A"/>
    <w:rsid w:val="00332FC5"/>
    <w:rsid w:val="00333080"/>
    <w:rsid w:val="00333220"/>
    <w:rsid w:val="003336E1"/>
    <w:rsid w:val="00333ABA"/>
    <w:rsid w:val="00333B7A"/>
    <w:rsid w:val="00333F6A"/>
    <w:rsid w:val="003340C5"/>
    <w:rsid w:val="00334301"/>
    <w:rsid w:val="003346DF"/>
    <w:rsid w:val="00334A21"/>
    <w:rsid w:val="00334CD3"/>
    <w:rsid w:val="0033506A"/>
    <w:rsid w:val="003358B1"/>
    <w:rsid w:val="00335C54"/>
    <w:rsid w:val="00335E1A"/>
    <w:rsid w:val="003363AF"/>
    <w:rsid w:val="00336547"/>
    <w:rsid w:val="003367D1"/>
    <w:rsid w:val="003368DE"/>
    <w:rsid w:val="00336C65"/>
    <w:rsid w:val="00337101"/>
    <w:rsid w:val="0033796E"/>
    <w:rsid w:val="00337C86"/>
    <w:rsid w:val="00337D5C"/>
    <w:rsid w:val="003400C8"/>
    <w:rsid w:val="0034019E"/>
    <w:rsid w:val="00340DB8"/>
    <w:rsid w:val="0034118E"/>
    <w:rsid w:val="00341218"/>
    <w:rsid w:val="0034148F"/>
    <w:rsid w:val="003414E3"/>
    <w:rsid w:val="00341BB9"/>
    <w:rsid w:val="003420DB"/>
    <w:rsid w:val="00342332"/>
    <w:rsid w:val="003425DD"/>
    <w:rsid w:val="00342A05"/>
    <w:rsid w:val="003430C2"/>
    <w:rsid w:val="00343ED2"/>
    <w:rsid w:val="003441A5"/>
    <w:rsid w:val="00344583"/>
    <w:rsid w:val="00344D62"/>
    <w:rsid w:val="00345B9F"/>
    <w:rsid w:val="00345C43"/>
    <w:rsid w:val="00345F85"/>
    <w:rsid w:val="00346B74"/>
    <w:rsid w:val="00346EF1"/>
    <w:rsid w:val="0034758E"/>
    <w:rsid w:val="0034796E"/>
    <w:rsid w:val="00347A4C"/>
    <w:rsid w:val="00347C0F"/>
    <w:rsid w:val="00350607"/>
    <w:rsid w:val="00350E00"/>
    <w:rsid w:val="00351BEB"/>
    <w:rsid w:val="003523EE"/>
    <w:rsid w:val="0035292F"/>
    <w:rsid w:val="00352FBF"/>
    <w:rsid w:val="00353359"/>
    <w:rsid w:val="003533D5"/>
    <w:rsid w:val="003536D5"/>
    <w:rsid w:val="00353809"/>
    <w:rsid w:val="00353996"/>
    <w:rsid w:val="00353B13"/>
    <w:rsid w:val="00354790"/>
    <w:rsid w:val="0035521A"/>
    <w:rsid w:val="00355A30"/>
    <w:rsid w:val="00355C7B"/>
    <w:rsid w:val="00356012"/>
    <w:rsid w:val="003560C5"/>
    <w:rsid w:val="00356641"/>
    <w:rsid w:val="00356B48"/>
    <w:rsid w:val="0035722F"/>
    <w:rsid w:val="00357CC5"/>
    <w:rsid w:val="00357D34"/>
    <w:rsid w:val="003601C0"/>
    <w:rsid w:val="0036086D"/>
    <w:rsid w:val="00360874"/>
    <w:rsid w:val="003608D6"/>
    <w:rsid w:val="003610A5"/>
    <w:rsid w:val="00361497"/>
    <w:rsid w:val="00361890"/>
    <w:rsid w:val="00361A48"/>
    <w:rsid w:val="00362DB8"/>
    <w:rsid w:val="00362EE7"/>
    <w:rsid w:val="00363202"/>
    <w:rsid w:val="003632E9"/>
    <w:rsid w:val="00363562"/>
    <w:rsid w:val="0036399D"/>
    <w:rsid w:val="00364A14"/>
    <w:rsid w:val="00364BB4"/>
    <w:rsid w:val="00364D7A"/>
    <w:rsid w:val="00365DC4"/>
    <w:rsid w:val="00365EB3"/>
    <w:rsid w:val="00366121"/>
    <w:rsid w:val="0036619E"/>
    <w:rsid w:val="003664DD"/>
    <w:rsid w:val="003668B3"/>
    <w:rsid w:val="00366BC9"/>
    <w:rsid w:val="00366E49"/>
    <w:rsid w:val="003675DF"/>
    <w:rsid w:val="00367F79"/>
    <w:rsid w:val="0037001A"/>
    <w:rsid w:val="0037007B"/>
    <w:rsid w:val="00370CDE"/>
    <w:rsid w:val="00371015"/>
    <w:rsid w:val="0037124A"/>
    <w:rsid w:val="0037124D"/>
    <w:rsid w:val="0037133C"/>
    <w:rsid w:val="00371832"/>
    <w:rsid w:val="00371B04"/>
    <w:rsid w:val="00371EA5"/>
    <w:rsid w:val="00372048"/>
    <w:rsid w:val="0037232F"/>
    <w:rsid w:val="003724C6"/>
    <w:rsid w:val="003727F1"/>
    <w:rsid w:val="00372E1B"/>
    <w:rsid w:val="003731E1"/>
    <w:rsid w:val="00373320"/>
    <w:rsid w:val="00374173"/>
    <w:rsid w:val="003742CF"/>
    <w:rsid w:val="0037458D"/>
    <w:rsid w:val="0037465F"/>
    <w:rsid w:val="003748F5"/>
    <w:rsid w:val="00374974"/>
    <w:rsid w:val="00374A87"/>
    <w:rsid w:val="00374ABF"/>
    <w:rsid w:val="003754E0"/>
    <w:rsid w:val="0037557F"/>
    <w:rsid w:val="00375588"/>
    <w:rsid w:val="0037562C"/>
    <w:rsid w:val="00375A01"/>
    <w:rsid w:val="00375BE1"/>
    <w:rsid w:val="00375E44"/>
    <w:rsid w:val="003762E8"/>
    <w:rsid w:val="00376CDB"/>
    <w:rsid w:val="00376F2F"/>
    <w:rsid w:val="00377197"/>
    <w:rsid w:val="00380269"/>
    <w:rsid w:val="00380383"/>
    <w:rsid w:val="003804CE"/>
    <w:rsid w:val="00380E53"/>
    <w:rsid w:val="0038108B"/>
    <w:rsid w:val="003814D7"/>
    <w:rsid w:val="003826AB"/>
    <w:rsid w:val="00382E2E"/>
    <w:rsid w:val="003831D8"/>
    <w:rsid w:val="003839C8"/>
    <w:rsid w:val="00384005"/>
    <w:rsid w:val="00384261"/>
    <w:rsid w:val="003846A1"/>
    <w:rsid w:val="00384718"/>
    <w:rsid w:val="00384908"/>
    <w:rsid w:val="00384B1A"/>
    <w:rsid w:val="003850DD"/>
    <w:rsid w:val="003852B8"/>
    <w:rsid w:val="003855CA"/>
    <w:rsid w:val="00385ABF"/>
    <w:rsid w:val="00386267"/>
    <w:rsid w:val="00386316"/>
    <w:rsid w:val="003869C4"/>
    <w:rsid w:val="00386BF6"/>
    <w:rsid w:val="00387348"/>
    <w:rsid w:val="00387B34"/>
    <w:rsid w:val="0039021A"/>
    <w:rsid w:val="00390666"/>
    <w:rsid w:val="00390BF7"/>
    <w:rsid w:val="00391159"/>
    <w:rsid w:val="003912FD"/>
    <w:rsid w:val="003915F3"/>
    <w:rsid w:val="00392153"/>
    <w:rsid w:val="0039236B"/>
    <w:rsid w:val="003923A3"/>
    <w:rsid w:val="003928CE"/>
    <w:rsid w:val="00392F82"/>
    <w:rsid w:val="00393280"/>
    <w:rsid w:val="00393BF1"/>
    <w:rsid w:val="00393E5C"/>
    <w:rsid w:val="00394068"/>
    <w:rsid w:val="00394BFC"/>
    <w:rsid w:val="00395177"/>
    <w:rsid w:val="0039529B"/>
    <w:rsid w:val="003957BD"/>
    <w:rsid w:val="00395AE8"/>
    <w:rsid w:val="00395B49"/>
    <w:rsid w:val="00395C37"/>
    <w:rsid w:val="00395CED"/>
    <w:rsid w:val="003967D4"/>
    <w:rsid w:val="003967DD"/>
    <w:rsid w:val="00396AC2"/>
    <w:rsid w:val="00396CCD"/>
    <w:rsid w:val="00397518"/>
    <w:rsid w:val="0039757C"/>
    <w:rsid w:val="00397761"/>
    <w:rsid w:val="00397AD5"/>
    <w:rsid w:val="00397C2B"/>
    <w:rsid w:val="00397F4D"/>
    <w:rsid w:val="003A0290"/>
    <w:rsid w:val="003A0308"/>
    <w:rsid w:val="003A1D13"/>
    <w:rsid w:val="003A2966"/>
    <w:rsid w:val="003A29E4"/>
    <w:rsid w:val="003A2E97"/>
    <w:rsid w:val="003A2EA9"/>
    <w:rsid w:val="003A2FBF"/>
    <w:rsid w:val="003A3653"/>
    <w:rsid w:val="003A3B44"/>
    <w:rsid w:val="003A3C53"/>
    <w:rsid w:val="003A3CB0"/>
    <w:rsid w:val="003A3F7D"/>
    <w:rsid w:val="003A403E"/>
    <w:rsid w:val="003A44D6"/>
    <w:rsid w:val="003A4BCD"/>
    <w:rsid w:val="003A4D9F"/>
    <w:rsid w:val="003A4EA2"/>
    <w:rsid w:val="003A548A"/>
    <w:rsid w:val="003A5E56"/>
    <w:rsid w:val="003A5EA1"/>
    <w:rsid w:val="003A633B"/>
    <w:rsid w:val="003A72CC"/>
    <w:rsid w:val="003A7FDC"/>
    <w:rsid w:val="003B00A8"/>
    <w:rsid w:val="003B05D1"/>
    <w:rsid w:val="003B0A72"/>
    <w:rsid w:val="003B1F94"/>
    <w:rsid w:val="003B37D0"/>
    <w:rsid w:val="003B399D"/>
    <w:rsid w:val="003B3D06"/>
    <w:rsid w:val="003B3D2E"/>
    <w:rsid w:val="003B3DA2"/>
    <w:rsid w:val="003B3DDA"/>
    <w:rsid w:val="003B5294"/>
    <w:rsid w:val="003B561E"/>
    <w:rsid w:val="003B56F8"/>
    <w:rsid w:val="003B5E40"/>
    <w:rsid w:val="003B6A17"/>
    <w:rsid w:val="003B6A2A"/>
    <w:rsid w:val="003C023A"/>
    <w:rsid w:val="003C0A47"/>
    <w:rsid w:val="003C0B15"/>
    <w:rsid w:val="003C116C"/>
    <w:rsid w:val="003C1476"/>
    <w:rsid w:val="003C18DB"/>
    <w:rsid w:val="003C1C5E"/>
    <w:rsid w:val="003C1EF0"/>
    <w:rsid w:val="003C1FB7"/>
    <w:rsid w:val="003C2443"/>
    <w:rsid w:val="003C2DE1"/>
    <w:rsid w:val="003C3029"/>
    <w:rsid w:val="003C304E"/>
    <w:rsid w:val="003C33F0"/>
    <w:rsid w:val="003C4331"/>
    <w:rsid w:val="003C4BC7"/>
    <w:rsid w:val="003C4F11"/>
    <w:rsid w:val="003C5000"/>
    <w:rsid w:val="003C5307"/>
    <w:rsid w:val="003C53DB"/>
    <w:rsid w:val="003C550D"/>
    <w:rsid w:val="003C5618"/>
    <w:rsid w:val="003C5951"/>
    <w:rsid w:val="003C664D"/>
    <w:rsid w:val="003C6D01"/>
    <w:rsid w:val="003C6D05"/>
    <w:rsid w:val="003C70F0"/>
    <w:rsid w:val="003C73C9"/>
    <w:rsid w:val="003D0162"/>
    <w:rsid w:val="003D09B4"/>
    <w:rsid w:val="003D0C18"/>
    <w:rsid w:val="003D10C5"/>
    <w:rsid w:val="003D1145"/>
    <w:rsid w:val="003D1651"/>
    <w:rsid w:val="003D1704"/>
    <w:rsid w:val="003D1BC1"/>
    <w:rsid w:val="003D1D86"/>
    <w:rsid w:val="003D2620"/>
    <w:rsid w:val="003D268C"/>
    <w:rsid w:val="003D26C5"/>
    <w:rsid w:val="003D2921"/>
    <w:rsid w:val="003D2E9C"/>
    <w:rsid w:val="003D2EDF"/>
    <w:rsid w:val="003D2F1F"/>
    <w:rsid w:val="003D4820"/>
    <w:rsid w:val="003D4D51"/>
    <w:rsid w:val="003D540A"/>
    <w:rsid w:val="003D5BDB"/>
    <w:rsid w:val="003D5EE4"/>
    <w:rsid w:val="003D65D1"/>
    <w:rsid w:val="003D6C14"/>
    <w:rsid w:val="003D7025"/>
    <w:rsid w:val="003D709F"/>
    <w:rsid w:val="003D7141"/>
    <w:rsid w:val="003D757D"/>
    <w:rsid w:val="003D783E"/>
    <w:rsid w:val="003D7C0B"/>
    <w:rsid w:val="003D7E83"/>
    <w:rsid w:val="003E02ED"/>
    <w:rsid w:val="003E0418"/>
    <w:rsid w:val="003E065B"/>
    <w:rsid w:val="003E0938"/>
    <w:rsid w:val="003E0EC6"/>
    <w:rsid w:val="003E12BF"/>
    <w:rsid w:val="003E1750"/>
    <w:rsid w:val="003E2A7D"/>
    <w:rsid w:val="003E2E41"/>
    <w:rsid w:val="003E37AE"/>
    <w:rsid w:val="003E3992"/>
    <w:rsid w:val="003E3A4D"/>
    <w:rsid w:val="003E3D7B"/>
    <w:rsid w:val="003E475E"/>
    <w:rsid w:val="003E4944"/>
    <w:rsid w:val="003E5503"/>
    <w:rsid w:val="003E5E98"/>
    <w:rsid w:val="003E610D"/>
    <w:rsid w:val="003E61FC"/>
    <w:rsid w:val="003E6906"/>
    <w:rsid w:val="003E748E"/>
    <w:rsid w:val="003E75D1"/>
    <w:rsid w:val="003F03E9"/>
    <w:rsid w:val="003F0A75"/>
    <w:rsid w:val="003F0C5D"/>
    <w:rsid w:val="003F1EA7"/>
    <w:rsid w:val="003F1F94"/>
    <w:rsid w:val="003F2015"/>
    <w:rsid w:val="003F31A6"/>
    <w:rsid w:val="003F3236"/>
    <w:rsid w:val="003F37D9"/>
    <w:rsid w:val="003F4462"/>
    <w:rsid w:val="003F490A"/>
    <w:rsid w:val="003F4CEB"/>
    <w:rsid w:val="003F4E5E"/>
    <w:rsid w:val="003F5325"/>
    <w:rsid w:val="003F5448"/>
    <w:rsid w:val="003F57BE"/>
    <w:rsid w:val="003F5978"/>
    <w:rsid w:val="003F70FB"/>
    <w:rsid w:val="003F77A6"/>
    <w:rsid w:val="003F7E68"/>
    <w:rsid w:val="00400267"/>
    <w:rsid w:val="004002B4"/>
    <w:rsid w:val="00400F28"/>
    <w:rsid w:val="004015C1"/>
    <w:rsid w:val="004019F2"/>
    <w:rsid w:val="00401B31"/>
    <w:rsid w:val="00401B52"/>
    <w:rsid w:val="00401B66"/>
    <w:rsid w:val="00401BD1"/>
    <w:rsid w:val="004021E2"/>
    <w:rsid w:val="00402A7B"/>
    <w:rsid w:val="00402E28"/>
    <w:rsid w:val="0040353E"/>
    <w:rsid w:val="0040390F"/>
    <w:rsid w:val="004046EB"/>
    <w:rsid w:val="00404ACA"/>
    <w:rsid w:val="00404C60"/>
    <w:rsid w:val="00404C7F"/>
    <w:rsid w:val="004050A6"/>
    <w:rsid w:val="0040583A"/>
    <w:rsid w:val="00405944"/>
    <w:rsid w:val="004062CA"/>
    <w:rsid w:val="004062F5"/>
    <w:rsid w:val="00406418"/>
    <w:rsid w:val="0040661F"/>
    <w:rsid w:val="00406D08"/>
    <w:rsid w:val="0040777E"/>
    <w:rsid w:val="00407DCA"/>
    <w:rsid w:val="00410374"/>
    <w:rsid w:val="00410C24"/>
    <w:rsid w:val="00411460"/>
    <w:rsid w:val="00411A90"/>
    <w:rsid w:val="00411A9B"/>
    <w:rsid w:val="004124B5"/>
    <w:rsid w:val="00412A85"/>
    <w:rsid w:val="00412BA3"/>
    <w:rsid w:val="00413347"/>
    <w:rsid w:val="00413530"/>
    <w:rsid w:val="0041362F"/>
    <w:rsid w:val="00413FEB"/>
    <w:rsid w:val="00414483"/>
    <w:rsid w:val="0041462D"/>
    <w:rsid w:val="00414676"/>
    <w:rsid w:val="0041470A"/>
    <w:rsid w:val="00414DE3"/>
    <w:rsid w:val="00415297"/>
    <w:rsid w:val="00415498"/>
    <w:rsid w:val="004156B9"/>
    <w:rsid w:val="00415B87"/>
    <w:rsid w:val="00415C46"/>
    <w:rsid w:val="00415FC3"/>
    <w:rsid w:val="004166FA"/>
    <w:rsid w:val="00417153"/>
    <w:rsid w:val="004172C6"/>
    <w:rsid w:val="004172D1"/>
    <w:rsid w:val="00417416"/>
    <w:rsid w:val="00417772"/>
    <w:rsid w:val="00417E9C"/>
    <w:rsid w:val="0042025A"/>
    <w:rsid w:val="00420ADD"/>
    <w:rsid w:val="004210CB"/>
    <w:rsid w:val="004214A2"/>
    <w:rsid w:val="004216C5"/>
    <w:rsid w:val="00421E4C"/>
    <w:rsid w:val="00422975"/>
    <w:rsid w:val="00423308"/>
    <w:rsid w:val="00423381"/>
    <w:rsid w:val="00423683"/>
    <w:rsid w:val="0042369C"/>
    <w:rsid w:val="00423788"/>
    <w:rsid w:val="00423B75"/>
    <w:rsid w:val="00424521"/>
    <w:rsid w:val="00424551"/>
    <w:rsid w:val="00424A46"/>
    <w:rsid w:val="00425071"/>
    <w:rsid w:val="0042567E"/>
    <w:rsid w:val="00425D23"/>
    <w:rsid w:val="0042664E"/>
    <w:rsid w:val="00426C30"/>
    <w:rsid w:val="00427008"/>
    <w:rsid w:val="00430B6B"/>
    <w:rsid w:val="00431025"/>
    <w:rsid w:val="004310D7"/>
    <w:rsid w:val="00431693"/>
    <w:rsid w:val="004316EA"/>
    <w:rsid w:val="0043186A"/>
    <w:rsid w:val="00431BE0"/>
    <w:rsid w:val="00431F93"/>
    <w:rsid w:val="00432C17"/>
    <w:rsid w:val="00432EB8"/>
    <w:rsid w:val="00433CAE"/>
    <w:rsid w:val="00433F79"/>
    <w:rsid w:val="00434CCA"/>
    <w:rsid w:val="00435A76"/>
    <w:rsid w:val="00435C9E"/>
    <w:rsid w:val="00436087"/>
    <w:rsid w:val="00436747"/>
    <w:rsid w:val="00436C6E"/>
    <w:rsid w:val="00436DA3"/>
    <w:rsid w:val="00437826"/>
    <w:rsid w:val="00437D62"/>
    <w:rsid w:val="00437DE2"/>
    <w:rsid w:val="004403D2"/>
    <w:rsid w:val="004404B8"/>
    <w:rsid w:val="00440806"/>
    <w:rsid w:val="00440F9B"/>
    <w:rsid w:val="00441F35"/>
    <w:rsid w:val="00441F92"/>
    <w:rsid w:val="0044292E"/>
    <w:rsid w:val="00442989"/>
    <w:rsid w:val="00442BDE"/>
    <w:rsid w:val="00442CBB"/>
    <w:rsid w:val="00443468"/>
    <w:rsid w:val="004437F1"/>
    <w:rsid w:val="00443966"/>
    <w:rsid w:val="00443F03"/>
    <w:rsid w:val="00444498"/>
    <w:rsid w:val="0044458F"/>
    <w:rsid w:val="0044496A"/>
    <w:rsid w:val="0044554E"/>
    <w:rsid w:val="00445799"/>
    <w:rsid w:val="004457C9"/>
    <w:rsid w:val="00446046"/>
    <w:rsid w:val="00446680"/>
    <w:rsid w:val="0044689F"/>
    <w:rsid w:val="0044699F"/>
    <w:rsid w:val="00450DE5"/>
    <w:rsid w:val="0045119D"/>
    <w:rsid w:val="00452D75"/>
    <w:rsid w:val="004538BB"/>
    <w:rsid w:val="00453B9D"/>
    <w:rsid w:val="00454B04"/>
    <w:rsid w:val="00454BF4"/>
    <w:rsid w:val="00454E1E"/>
    <w:rsid w:val="0045512C"/>
    <w:rsid w:val="0045536C"/>
    <w:rsid w:val="004554FD"/>
    <w:rsid w:val="00455A73"/>
    <w:rsid w:val="00455CD5"/>
    <w:rsid w:val="00456160"/>
    <w:rsid w:val="0045651F"/>
    <w:rsid w:val="004565CB"/>
    <w:rsid w:val="00456BCF"/>
    <w:rsid w:val="004605C6"/>
    <w:rsid w:val="00460E26"/>
    <w:rsid w:val="004614EE"/>
    <w:rsid w:val="00461DD9"/>
    <w:rsid w:val="0046236B"/>
    <w:rsid w:val="00462CF9"/>
    <w:rsid w:val="00463307"/>
    <w:rsid w:val="004638D4"/>
    <w:rsid w:val="00463A66"/>
    <w:rsid w:val="00463EF8"/>
    <w:rsid w:val="00464313"/>
    <w:rsid w:val="00464D69"/>
    <w:rsid w:val="00465AA5"/>
    <w:rsid w:val="00465FA5"/>
    <w:rsid w:val="004666DF"/>
    <w:rsid w:val="00466985"/>
    <w:rsid w:val="00466B2C"/>
    <w:rsid w:val="00466B39"/>
    <w:rsid w:val="00466C4B"/>
    <w:rsid w:val="00467E3D"/>
    <w:rsid w:val="00467FF6"/>
    <w:rsid w:val="0047019D"/>
    <w:rsid w:val="004702CB"/>
    <w:rsid w:val="00470658"/>
    <w:rsid w:val="00470AED"/>
    <w:rsid w:val="004721C6"/>
    <w:rsid w:val="00472A6A"/>
    <w:rsid w:val="0047316A"/>
    <w:rsid w:val="0047395C"/>
    <w:rsid w:val="0047396F"/>
    <w:rsid w:val="00473988"/>
    <w:rsid w:val="004742C8"/>
    <w:rsid w:val="00474EEC"/>
    <w:rsid w:val="00475238"/>
    <w:rsid w:val="00475634"/>
    <w:rsid w:val="004759EE"/>
    <w:rsid w:val="00475CC8"/>
    <w:rsid w:val="00475EA0"/>
    <w:rsid w:val="004763B8"/>
    <w:rsid w:val="00476F1F"/>
    <w:rsid w:val="004770EC"/>
    <w:rsid w:val="0047724D"/>
    <w:rsid w:val="00477310"/>
    <w:rsid w:val="004778B7"/>
    <w:rsid w:val="00477C41"/>
    <w:rsid w:val="00477DD7"/>
    <w:rsid w:val="00480458"/>
    <w:rsid w:val="00480F07"/>
    <w:rsid w:val="00480F88"/>
    <w:rsid w:val="004813A3"/>
    <w:rsid w:val="004816C8"/>
    <w:rsid w:val="00481EFE"/>
    <w:rsid w:val="00482563"/>
    <w:rsid w:val="00482D90"/>
    <w:rsid w:val="00483961"/>
    <w:rsid w:val="00483AC5"/>
    <w:rsid w:val="00483E31"/>
    <w:rsid w:val="00484620"/>
    <w:rsid w:val="00484B41"/>
    <w:rsid w:val="004856B8"/>
    <w:rsid w:val="00485730"/>
    <w:rsid w:val="00485775"/>
    <w:rsid w:val="004863AC"/>
    <w:rsid w:val="0048688D"/>
    <w:rsid w:val="0048692A"/>
    <w:rsid w:val="00487281"/>
    <w:rsid w:val="004875EE"/>
    <w:rsid w:val="004877F0"/>
    <w:rsid w:val="00487EA9"/>
    <w:rsid w:val="004900C7"/>
    <w:rsid w:val="004901B3"/>
    <w:rsid w:val="004907D5"/>
    <w:rsid w:val="00490975"/>
    <w:rsid w:val="00491417"/>
    <w:rsid w:val="004915F0"/>
    <w:rsid w:val="004917FF"/>
    <w:rsid w:val="004926B4"/>
    <w:rsid w:val="004929DA"/>
    <w:rsid w:val="00492E39"/>
    <w:rsid w:val="004932F6"/>
    <w:rsid w:val="0049347A"/>
    <w:rsid w:val="00493919"/>
    <w:rsid w:val="00493954"/>
    <w:rsid w:val="00493AA1"/>
    <w:rsid w:val="00494103"/>
    <w:rsid w:val="00494646"/>
    <w:rsid w:val="004947DC"/>
    <w:rsid w:val="00494988"/>
    <w:rsid w:val="004950FE"/>
    <w:rsid w:val="004955B5"/>
    <w:rsid w:val="00495B64"/>
    <w:rsid w:val="0049608F"/>
    <w:rsid w:val="0049647F"/>
    <w:rsid w:val="0049662A"/>
    <w:rsid w:val="00496645"/>
    <w:rsid w:val="00496A2E"/>
    <w:rsid w:val="00496E6E"/>
    <w:rsid w:val="00497054"/>
    <w:rsid w:val="004972B1"/>
    <w:rsid w:val="004A0309"/>
    <w:rsid w:val="004A0749"/>
    <w:rsid w:val="004A13CA"/>
    <w:rsid w:val="004A14BA"/>
    <w:rsid w:val="004A164B"/>
    <w:rsid w:val="004A38D4"/>
    <w:rsid w:val="004A3BCD"/>
    <w:rsid w:val="004A4FF5"/>
    <w:rsid w:val="004A5239"/>
    <w:rsid w:val="004A5251"/>
    <w:rsid w:val="004A552F"/>
    <w:rsid w:val="004A5CD3"/>
    <w:rsid w:val="004A5E38"/>
    <w:rsid w:val="004A61ED"/>
    <w:rsid w:val="004A66C0"/>
    <w:rsid w:val="004A712C"/>
    <w:rsid w:val="004A7A6C"/>
    <w:rsid w:val="004A7E0E"/>
    <w:rsid w:val="004B0197"/>
    <w:rsid w:val="004B02B2"/>
    <w:rsid w:val="004B05D0"/>
    <w:rsid w:val="004B0DA0"/>
    <w:rsid w:val="004B0F12"/>
    <w:rsid w:val="004B1344"/>
    <w:rsid w:val="004B1BFC"/>
    <w:rsid w:val="004B1E4A"/>
    <w:rsid w:val="004B1FC3"/>
    <w:rsid w:val="004B29C4"/>
    <w:rsid w:val="004B2C30"/>
    <w:rsid w:val="004B30BB"/>
    <w:rsid w:val="004B3542"/>
    <w:rsid w:val="004B3B84"/>
    <w:rsid w:val="004B3E55"/>
    <w:rsid w:val="004B4341"/>
    <w:rsid w:val="004B4410"/>
    <w:rsid w:val="004B4A5E"/>
    <w:rsid w:val="004B4BEF"/>
    <w:rsid w:val="004B5373"/>
    <w:rsid w:val="004B66C1"/>
    <w:rsid w:val="004B6AA2"/>
    <w:rsid w:val="004B6C67"/>
    <w:rsid w:val="004B6F7C"/>
    <w:rsid w:val="004B73C1"/>
    <w:rsid w:val="004B7816"/>
    <w:rsid w:val="004C07AC"/>
    <w:rsid w:val="004C091C"/>
    <w:rsid w:val="004C0A45"/>
    <w:rsid w:val="004C10C4"/>
    <w:rsid w:val="004C1151"/>
    <w:rsid w:val="004C1197"/>
    <w:rsid w:val="004C14D1"/>
    <w:rsid w:val="004C16E2"/>
    <w:rsid w:val="004C1927"/>
    <w:rsid w:val="004C1FA0"/>
    <w:rsid w:val="004C1FC6"/>
    <w:rsid w:val="004C23D7"/>
    <w:rsid w:val="004C28E7"/>
    <w:rsid w:val="004C2BDD"/>
    <w:rsid w:val="004C2BED"/>
    <w:rsid w:val="004C3110"/>
    <w:rsid w:val="004C32D1"/>
    <w:rsid w:val="004C3C3F"/>
    <w:rsid w:val="004C3FF7"/>
    <w:rsid w:val="004C40E3"/>
    <w:rsid w:val="004C45A4"/>
    <w:rsid w:val="004C4998"/>
    <w:rsid w:val="004C49EB"/>
    <w:rsid w:val="004C4D8E"/>
    <w:rsid w:val="004C50EE"/>
    <w:rsid w:val="004C5486"/>
    <w:rsid w:val="004C5528"/>
    <w:rsid w:val="004C588B"/>
    <w:rsid w:val="004C5890"/>
    <w:rsid w:val="004C5910"/>
    <w:rsid w:val="004C72DB"/>
    <w:rsid w:val="004C76DD"/>
    <w:rsid w:val="004C7CA5"/>
    <w:rsid w:val="004D06F2"/>
    <w:rsid w:val="004D1834"/>
    <w:rsid w:val="004D1DAD"/>
    <w:rsid w:val="004D1EC2"/>
    <w:rsid w:val="004D1FE4"/>
    <w:rsid w:val="004D2807"/>
    <w:rsid w:val="004D2857"/>
    <w:rsid w:val="004D2863"/>
    <w:rsid w:val="004D2A83"/>
    <w:rsid w:val="004D2AF6"/>
    <w:rsid w:val="004D2D9A"/>
    <w:rsid w:val="004D2DFB"/>
    <w:rsid w:val="004D2EDB"/>
    <w:rsid w:val="004D3D23"/>
    <w:rsid w:val="004D4020"/>
    <w:rsid w:val="004D4498"/>
    <w:rsid w:val="004D46B8"/>
    <w:rsid w:val="004D50B1"/>
    <w:rsid w:val="004D5C5B"/>
    <w:rsid w:val="004D5D18"/>
    <w:rsid w:val="004D6B2A"/>
    <w:rsid w:val="004D6CB2"/>
    <w:rsid w:val="004D7DFB"/>
    <w:rsid w:val="004E03C9"/>
    <w:rsid w:val="004E03EB"/>
    <w:rsid w:val="004E0438"/>
    <w:rsid w:val="004E0A2C"/>
    <w:rsid w:val="004E0DD2"/>
    <w:rsid w:val="004E1AB9"/>
    <w:rsid w:val="004E254E"/>
    <w:rsid w:val="004E3534"/>
    <w:rsid w:val="004E3A8F"/>
    <w:rsid w:val="004E3DF0"/>
    <w:rsid w:val="004E4574"/>
    <w:rsid w:val="004E474D"/>
    <w:rsid w:val="004E5101"/>
    <w:rsid w:val="004E5C34"/>
    <w:rsid w:val="004E688E"/>
    <w:rsid w:val="004E68D5"/>
    <w:rsid w:val="004E6950"/>
    <w:rsid w:val="004E6B4E"/>
    <w:rsid w:val="004E7010"/>
    <w:rsid w:val="004F01E9"/>
    <w:rsid w:val="004F02C4"/>
    <w:rsid w:val="004F0A90"/>
    <w:rsid w:val="004F1035"/>
    <w:rsid w:val="004F1308"/>
    <w:rsid w:val="004F1ACB"/>
    <w:rsid w:val="004F1AEC"/>
    <w:rsid w:val="004F1EC6"/>
    <w:rsid w:val="004F216F"/>
    <w:rsid w:val="004F255C"/>
    <w:rsid w:val="004F269A"/>
    <w:rsid w:val="004F28C5"/>
    <w:rsid w:val="004F2A4F"/>
    <w:rsid w:val="004F2BEB"/>
    <w:rsid w:val="004F2C0A"/>
    <w:rsid w:val="004F3181"/>
    <w:rsid w:val="004F34B1"/>
    <w:rsid w:val="004F39CA"/>
    <w:rsid w:val="004F3FFA"/>
    <w:rsid w:val="004F4584"/>
    <w:rsid w:val="004F480C"/>
    <w:rsid w:val="004F5EB6"/>
    <w:rsid w:val="004F60FD"/>
    <w:rsid w:val="004F6107"/>
    <w:rsid w:val="004F6208"/>
    <w:rsid w:val="004F6244"/>
    <w:rsid w:val="004F6469"/>
    <w:rsid w:val="004F6D10"/>
    <w:rsid w:val="004F748F"/>
    <w:rsid w:val="004F74CB"/>
    <w:rsid w:val="004F753B"/>
    <w:rsid w:val="0050036B"/>
    <w:rsid w:val="005005D2"/>
    <w:rsid w:val="00500BBA"/>
    <w:rsid w:val="0050141C"/>
    <w:rsid w:val="0050145A"/>
    <w:rsid w:val="0050161C"/>
    <w:rsid w:val="00501737"/>
    <w:rsid w:val="00501A28"/>
    <w:rsid w:val="00501B01"/>
    <w:rsid w:val="00501D62"/>
    <w:rsid w:val="00502F1A"/>
    <w:rsid w:val="005031DB"/>
    <w:rsid w:val="005032D6"/>
    <w:rsid w:val="005034E0"/>
    <w:rsid w:val="00503A7D"/>
    <w:rsid w:val="00503BC8"/>
    <w:rsid w:val="00504552"/>
    <w:rsid w:val="00504691"/>
    <w:rsid w:val="00504711"/>
    <w:rsid w:val="00504C9F"/>
    <w:rsid w:val="00505265"/>
    <w:rsid w:val="00505430"/>
    <w:rsid w:val="005055A2"/>
    <w:rsid w:val="0050639A"/>
    <w:rsid w:val="0050676A"/>
    <w:rsid w:val="00506F2A"/>
    <w:rsid w:val="005070E8"/>
    <w:rsid w:val="0051023E"/>
    <w:rsid w:val="00510415"/>
    <w:rsid w:val="00510812"/>
    <w:rsid w:val="00511047"/>
    <w:rsid w:val="0051132B"/>
    <w:rsid w:val="0051137B"/>
    <w:rsid w:val="005115FE"/>
    <w:rsid w:val="0051182D"/>
    <w:rsid w:val="00511A4C"/>
    <w:rsid w:val="00511AE2"/>
    <w:rsid w:val="00511C40"/>
    <w:rsid w:val="00512229"/>
    <w:rsid w:val="00512781"/>
    <w:rsid w:val="005128AC"/>
    <w:rsid w:val="00512D3C"/>
    <w:rsid w:val="00512EEF"/>
    <w:rsid w:val="00513701"/>
    <w:rsid w:val="00513920"/>
    <w:rsid w:val="00513D62"/>
    <w:rsid w:val="0051421A"/>
    <w:rsid w:val="00514273"/>
    <w:rsid w:val="0051429C"/>
    <w:rsid w:val="0051468D"/>
    <w:rsid w:val="00514ADA"/>
    <w:rsid w:val="00514C1D"/>
    <w:rsid w:val="00514C87"/>
    <w:rsid w:val="00515263"/>
    <w:rsid w:val="005170B4"/>
    <w:rsid w:val="005171CB"/>
    <w:rsid w:val="0051733D"/>
    <w:rsid w:val="00517574"/>
    <w:rsid w:val="00517D80"/>
    <w:rsid w:val="00520024"/>
    <w:rsid w:val="0052008C"/>
    <w:rsid w:val="00520487"/>
    <w:rsid w:val="00520C56"/>
    <w:rsid w:val="005213D6"/>
    <w:rsid w:val="00521693"/>
    <w:rsid w:val="005224E9"/>
    <w:rsid w:val="00522A45"/>
    <w:rsid w:val="00522CCF"/>
    <w:rsid w:val="00523602"/>
    <w:rsid w:val="005236B7"/>
    <w:rsid w:val="00523AA5"/>
    <w:rsid w:val="00524853"/>
    <w:rsid w:val="0052574C"/>
    <w:rsid w:val="00525B32"/>
    <w:rsid w:val="005260D7"/>
    <w:rsid w:val="0052666E"/>
    <w:rsid w:val="0052737C"/>
    <w:rsid w:val="00527B9C"/>
    <w:rsid w:val="00527FF4"/>
    <w:rsid w:val="0053005F"/>
    <w:rsid w:val="00530144"/>
    <w:rsid w:val="005304F7"/>
    <w:rsid w:val="00530A91"/>
    <w:rsid w:val="0053197E"/>
    <w:rsid w:val="0053265F"/>
    <w:rsid w:val="00532D49"/>
    <w:rsid w:val="00532DC9"/>
    <w:rsid w:val="00533163"/>
    <w:rsid w:val="0053388E"/>
    <w:rsid w:val="00533CD2"/>
    <w:rsid w:val="00533E4D"/>
    <w:rsid w:val="005344EE"/>
    <w:rsid w:val="0053508C"/>
    <w:rsid w:val="005350F4"/>
    <w:rsid w:val="00535601"/>
    <w:rsid w:val="00535C9E"/>
    <w:rsid w:val="00535DE0"/>
    <w:rsid w:val="005360BF"/>
    <w:rsid w:val="005363B5"/>
    <w:rsid w:val="0053682F"/>
    <w:rsid w:val="00536A07"/>
    <w:rsid w:val="00536A3C"/>
    <w:rsid w:val="00536BA8"/>
    <w:rsid w:val="00536C16"/>
    <w:rsid w:val="00540060"/>
    <w:rsid w:val="0054013F"/>
    <w:rsid w:val="0054059A"/>
    <w:rsid w:val="00540981"/>
    <w:rsid w:val="005409DD"/>
    <w:rsid w:val="00541C33"/>
    <w:rsid w:val="0054222E"/>
    <w:rsid w:val="0054261A"/>
    <w:rsid w:val="005428D0"/>
    <w:rsid w:val="00542B69"/>
    <w:rsid w:val="00543307"/>
    <w:rsid w:val="00543888"/>
    <w:rsid w:val="005439B0"/>
    <w:rsid w:val="00543BEB"/>
    <w:rsid w:val="00544009"/>
    <w:rsid w:val="005440FA"/>
    <w:rsid w:val="0054441A"/>
    <w:rsid w:val="00544D6C"/>
    <w:rsid w:val="005453AE"/>
    <w:rsid w:val="005458A6"/>
    <w:rsid w:val="00545A48"/>
    <w:rsid w:val="00545AEC"/>
    <w:rsid w:val="00545C03"/>
    <w:rsid w:val="00545CCA"/>
    <w:rsid w:val="00545EA6"/>
    <w:rsid w:val="00545FC1"/>
    <w:rsid w:val="005463EB"/>
    <w:rsid w:val="00547C6A"/>
    <w:rsid w:val="00547F50"/>
    <w:rsid w:val="00547F63"/>
    <w:rsid w:val="005502B7"/>
    <w:rsid w:val="00551249"/>
    <w:rsid w:val="00551874"/>
    <w:rsid w:val="00551AD1"/>
    <w:rsid w:val="00551C2B"/>
    <w:rsid w:val="00551CFB"/>
    <w:rsid w:val="00552340"/>
    <w:rsid w:val="0055258D"/>
    <w:rsid w:val="00552AF0"/>
    <w:rsid w:val="00552EFE"/>
    <w:rsid w:val="005538D7"/>
    <w:rsid w:val="00553C90"/>
    <w:rsid w:val="00554E6C"/>
    <w:rsid w:val="00555449"/>
    <w:rsid w:val="005555A5"/>
    <w:rsid w:val="00555C1E"/>
    <w:rsid w:val="00555C67"/>
    <w:rsid w:val="00556017"/>
    <w:rsid w:val="005567AE"/>
    <w:rsid w:val="00556A2C"/>
    <w:rsid w:val="00556B03"/>
    <w:rsid w:val="00556FEE"/>
    <w:rsid w:val="00557F0D"/>
    <w:rsid w:val="005607EE"/>
    <w:rsid w:val="00560B5A"/>
    <w:rsid w:val="005610E2"/>
    <w:rsid w:val="00561713"/>
    <w:rsid w:val="00562949"/>
    <w:rsid w:val="00562DD3"/>
    <w:rsid w:val="00562E88"/>
    <w:rsid w:val="005633F4"/>
    <w:rsid w:val="005634AB"/>
    <w:rsid w:val="005635DB"/>
    <w:rsid w:val="005639D0"/>
    <w:rsid w:val="00563BA1"/>
    <w:rsid w:val="00563EFA"/>
    <w:rsid w:val="00564111"/>
    <w:rsid w:val="00564502"/>
    <w:rsid w:val="00564B47"/>
    <w:rsid w:val="00564D18"/>
    <w:rsid w:val="00565612"/>
    <w:rsid w:val="005663E8"/>
    <w:rsid w:val="005666C4"/>
    <w:rsid w:val="00567975"/>
    <w:rsid w:val="0056799D"/>
    <w:rsid w:val="00571076"/>
    <w:rsid w:val="00571235"/>
    <w:rsid w:val="00571542"/>
    <w:rsid w:val="00571730"/>
    <w:rsid w:val="005723D4"/>
    <w:rsid w:val="005724C2"/>
    <w:rsid w:val="00572E96"/>
    <w:rsid w:val="00573103"/>
    <w:rsid w:val="00573433"/>
    <w:rsid w:val="005739A3"/>
    <w:rsid w:val="00573BDD"/>
    <w:rsid w:val="00573CA9"/>
    <w:rsid w:val="00573D9D"/>
    <w:rsid w:val="005745E4"/>
    <w:rsid w:val="00574661"/>
    <w:rsid w:val="0057514E"/>
    <w:rsid w:val="00575C25"/>
    <w:rsid w:val="00575D3F"/>
    <w:rsid w:val="00575ECF"/>
    <w:rsid w:val="00575F53"/>
    <w:rsid w:val="00575FA6"/>
    <w:rsid w:val="0057636F"/>
    <w:rsid w:val="0057666D"/>
    <w:rsid w:val="005779CC"/>
    <w:rsid w:val="00580056"/>
    <w:rsid w:val="00580CCA"/>
    <w:rsid w:val="00580DEF"/>
    <w:rsid w:val="00580EB3"/>
    <w:rsid w:val="00581054"/>
    <w:rsid w:val="005814B7"/>
    <w:rsid w:val="00581546"/>
    <w:rsid w:val="005816EC"/>
    <w:rsid w:val="005822D1"/>
    <w:rsid w:val="00582489"/>
    <w:rsid w:val="0058283D"/>
    <w:rsid w:val="00582B89"/>
    <w:rsid w:val="00582D4F"/>
    <w:rsid w:val="00582D55"/>
    <w:rsid w:val="00583540"/>
    <w:rsid w:val="005835FB"/>
    <w:rsid w:val="00583A88"/>
    <w:rsid w:val="00583F0D"/>
    <w:rsid w:val="00584378"/>
    <w:rsid w:val="00584C2F"/>
    <w:rsid w:val="00584C87"/>
    <w:rsid w:val="0058518D"/>
    <w:rsid w:val="00585192"/>
    <w:rsid w:val="005855B9"/>
    <w:rsid w:val="00585AC9"/>
    <w:rsid w:val="00585B3A"/>
    <w:rsid w:val="00585E12"/>
    <w:rsid w:val="00586005"/>
    <w:rsid w:val="0058609B"/>
    <w:rsid w:val="0058634D"/>
    <w:rsid w:val="00586A69"/>
    <w:rsid w:val="00586AEF"/>
    <w:rsid w:val="00586B45"/>
    <w:rsid w:val="005871A3"/>
    <w:rsid w:val="005875F0"/>
    <w:rsid w:val="0058781D"/>
    <w:rsid w:val="0059007A"/>
    <w:rsid w:val="005901F5"/>
    <w:rsid w:val="00590C37"/>
    <w:rsid w:val="005913EF"/>
    <w:rsid w:val="00591429"/>
    <w:rsid w:val="005915BC"/>
    <w:rsid w:val="00591624"/>
    <w:rsid w:val="00591881"/>
    <w:rsid w:val="00591ACA"/>
    <w:rsid w:val="00591F3B"/>
    <w:rsid w:val="005924C6"/>
    <w:rsid w:val="00592669"/>
    <w:rsid w:val="0059298C"/>
    <w:rsid w:val="00593036"/>
    <w:rsid w:val="00593165"/>
    <w:rsid w:val="0059376A"/>
    <w:rsid w:val="005939B4"/>
    <w:rsid w:val="00593CE2"/>
    <w:rsid w:val="00593ED6"/>
    <w:rsid w:val="00593FCA"/>
    <w:rsid w:val="00594493"/>
    <w:rsid w:val="005945B5"/>
    <w:rsid w:val="0059464C"/>
    <w:rsid w:val="005947FC"/>
    <w:rsid w:val="00594CC6"/>
    <w:rsid w:val="00595352"/>
    <w:rsid w:val="00595843"/>
    <w:rsid w:val="005963AC"/>
    <w:rsid w:val="00596442"/>
    <w:rsid w:val="005964A6"/>
    <w:rsid w:val="0059670A"/>
    <w:rsid w:val="005975E0"/>
    <w:rsid w:val="005A0001"/>
    <w:rsid w:val="005A0815"/>
    <w:rsid w:val="005A106E"/>
    <w:rsid w:val="005A10F0"/>
    <w:rsid w:val="005A1613"/>
    <w:rsid w:val="005A1C29"/>
    <w:rsid w:val="005A284A"/>
    <w:rsid w:val="005A2A8B"/>
    <w:rsid w:val="005A32CA"/>
    <w:rsid w:val="005A3E91"/>
    <w:rsid w:val="005A4515"/>
    <w:rsid w:val="005A46B1"/>
    <w:rsid w:val="005A473D"/>
    <w:rsid w:val="005A5192"/>
    <w:rsid w:val="005A53D9"/>
    <w:rsid w:val="005A59A2"/>
    <w:rsid w:val="005A5FAD"/>
    <w:rsid w:val="005A6043"/>
    <w:rsid w:val="005A6219"/>
    <w:rsid w:val="005A7A6B"/>
    <w:rsid w:val="005A7CB5"/>
    <w:rsid w:val="005B0168"/>
    <w:rsid w:val="005B0178"/>
    <w:rsid w:val="005B1542"/>
    <w:rsid w:val="005B172B"/>
    <w:rsid w:val="005B1894"/>
    <w:rsid w:val="005B1F76"/>
    <w:rsid w:val="005B203A"/>
    <w:rsid w:val="005B269D"/>
    <w:rsid w:val="005B3424"/>
    <w:rsid w:val="005B343C"/>
    <w:rsid w:val="005B3A7B"/>
    <w:rsid w:val="005B3BAC"/>
    <w:rsid w:val="005B3F27"/>
    <w:rsid w:val="005B452E"/>
    <w:rsid w:val="005B47A2"/>
    <w:rsid w:val="005B49EC"/>
    <w:rsid w:val="005B4B26"/>
    <w:rsid w:val="005B63D4"/>
    <w:rsid w:val="005B6596"/>
    <w:rsid w:val="005B6963"/>
    <w:rsid w:val="005B6CC9"/>
    <w:rsid w:val="005B789C"/>
    <w:rsid w:val="005C0416"/>
    <w:rsid w:val="005C05BF"/>
    <w:rsid w:val="005C098E"/>
    <w:rsid w:val="005C0B89"/>
    <w:rsid w:val="005C0CB8"/>
    <w:rsid w:val="005C14C2"/>
    <w:rsid w:val="005C154C"/>
    <w:rsid w:val="005C16FA"/>
    <w:rsid w:val="005C1C50"/>
    <w:rsid w:val="005C20B1"/>
    <w:rsid w:val="005C27DB"/>
    <w:rsid w:val="005C3723"/>
    <w:rsid w:val="005C3F85"/>
    <w:rsid w:val="005C4B71"/>
    <w:rsid w:val="005C5917"/>
    <w:rsid w:val="005C5A89"/>
    <w:rsid w:val="005C60C7"/>
    <w:rsid w:val="005C67D9"/>
    <w:rsid w:val="005C6FFA"/>
    <w:rsid w:val="005C7448"/>
    <w:rsid w:val="005C7664"/>
    <w:rsid w:val="005C7E2D"/>
    <w:rsid w:val="005C7E38"/>
    <w:rsid w:val="005C7EAF"/>
    <w:rsid w:val="005C7F34"/>
    <w:rsid w:val="005D00DB"/>
    <w:rsid w:val="005D102E"/>
    <w:rsid w:val="005D12EF"/>
    <w:rsid w:val="005D13E7"/>
    <w:rsid w:val="005D1B74"/>
    <w:rsid w:val="005D2079"/>
    <w:rsid w:val="005D2116"/>
    <w:rsid w:val="005D2920"/>
    <w:rsid w:val="005D2A44"/>
    <w:rsid w:val="005D37BB"/>
    <w:rsid w:val="005D399D"/>
    <w:rsid w:val="005D3CF5"/>
    <w:rsid w:val="005D496D"/>
    <w:rsid w:val="005D4CBF"/>
    <w:rsid w:val="005D5305"/>
    <w:rsid w:val="005D68B0"/>
    <w:rsid w:val="005D6B38"/>
    <w:rsid w:val="005D754D"/>
    <w:rsid w:val="005D7C78"/>
    <w:rsid w:val="005E02F8"/>
    <w:rsid w:val="005E0884"/>
    <w:rsid w:val="005E09FC"/>
    <w:rsid w:val="005E0C5B"/>
    <w:rsid w:val="005E0FA9"/>
    <w:rsid w:val="005E15A3"/>
    <w:rsid w:val="005E1CCF"/>
    <w:rsid w:val="005E1E06"/>
    <w:rsid w:val="005E2BB5"/>
    <w:rsid w:val="005E2C12"/>
    <w:rsid w:val="005E3121"/>
    <w:rsid w:val="005E3646"/>
    <w:rsid w:val="005E3BFA"/>
    <w:rsid w:val="005E40DA"/>
    <w:rsid w:val="005E479A"/>
    <w:rsid w:val="005E48B1"/>
    <w:rsid w:val="005E4DEF"/>
    <w:rsid w:val="005E50A2"/>
    <w:rsid w:val="005E557B"/>
    <w:rsid w:val="005E5740"/>
    <w:rsid w:val="005E5897"/>
    <w:rsid w:val="005E58A9"/>
    <w:rsid w:val="005E5ACF"/>
    <w:rsid w:val="005E5EB4"/>
    <w:rsid w:val="005E5FD8"/>
    <w:rsid w:val="005E603A"/>
    <w:rsid w:val="005E639A"/>
    <w:rsid w:val="005E64BB"/>
    <w:rsid w:val="005E68DB"/>
    <w:rsid w:val="005E6B2B"/>
    <w:rsid w:val="005E6CCD"/>
    <w:rsid w:val="005E6DBB"/>
    <w:rsid w:val="005E7770"/>
    <w:rsid w:val="005E7ED9"/>
    <w:rsid w:val="005F0350"/>
    <w:rsid w:val="005F0848"/>
    <w:rsid w:val="005F11E5"/>
    <w:rsid w:val="005F14A7"/>
    <w:rsid w:val="005F15BC"/>
    <w:rsid w:val="005F17DA"/>
    <w:rsid w:val="005F1B8B"/>
    <w:rsid w:val="005F1EB3"/>
    <w:rsid w:val="005F204C"/>
    <w:rsid w:val="005F2104"/>
    <w:rsid w:val="005F223B"/>
    <w:rsid w:val="005F248B"/>
    <w:rsid w:val="005F24B6"/>
    <w:rsid w:val="005F2575"/>
    <w:rsid w:val="005F25F6"/>
    <w:rsid w:val="005F2BD5"/>
    <w:rsid w:val="005F2DD7"/>
    <w:rsid w:val="005F35B6"/>
    <w:rsid w:val="005F3685"/>
    <w:rsid w:val="005F36E1"/>
    <w:rsid w:val="005F38D8"/>
    <w:rsid w:val="005F3D20"/>
    <w:rsid w:val="005F3F55"/>
    <w:rsid w:val="005F47EA"/>
    <w:rsid w:val="005F4898"/>
    <w:rsid w:val="005F4FD8"/>
    <w:rsid w:val="005F5164"/>
    <w:rsid w:val="005F58AC"/>
    <w:rsid w:val="005F5DA8"/>
    <w:rsid w:val="005F5DF3"/>
    <w:rsid w:val="005F6205"/>
    <w:rsid w:val="005F62EC"/>
    <w:rsid w:val="005F6508"/>
    <w:rsid w:val="005F680F"/>
    <w:rsid w:val="005F6877"/>
    <w:rsid w:val="005F6CED"/>
    <w:rsid w:val="005F6CFE"/>
    <w:rsid w:val="005F6DDF"/>
    <w:rsid w:val="005F77DB"/>
    <w:rsid w:val="005F7B1F"/>
    <w:rsid w:val="005F7C73"/>
    <w:rsid w:val="005F7DC7"/>
    <w:rsid w:val="005F7F86"/>
    <w:rsid w:val="00600179"/>
    <w:rsid w:val="0060052B"/>
    <w:rsid w:val="0060054B"/>
    <w:rsid w:val="00600E0A"/>
    <w:rsid w:val="006010CC"/>
    <w:rsid w:val="0060170C"/>
    <w:rsid w:val="00601AAD"/>
    <w:rsid w:val="00602242"/>
    <w:rsid w:val="006023E3"/>
    <w:rsid w:val="00602720"/>
    <w:rsid w:val="00602992"/>
    <w:rsid w:val="00602A4C"/>
    <w:rsid w:val="006031AF"/>
    <w:rsid w:val="00603318"/>
    <w:rsid w:val="00603832"/>
    <w:rsid w:val="00603842"/>
    <w:rsid w:val="0060405C"/>
    <w:rsid w:val="00604194"/>
    <w:rsid w:val="00604349"/>
    <w:rsid w:val="00605A5F"/>
    <w:rsid w:val="00605A7D"/>
    <w:rsid w:val="00605E4F"/>
    <w:rsid w:val="00605E99"/>
    <w:rsid w:val="00606062"/>
    <w:rsid w:val="0060630B"/>
    <w:rsid w:val="0060631F"/>
    <w:rsid w:val="00606468"/>
    <w:rsid w:val="006064A4"/>
    <w:rsid w:val="006067CD"/>
    <w:rsid w:val="00606970"/>
    <w:rsid w:val="006069AF"/>
    <w:rsid w:val="00606EBA"/>
    <w:rsid w:val="00607061"/>
    <w:rsid w:val="006076AA"/>
    <w:rsid w:val="00607B88"/>
    <w:rsid w:val="00607CEF"/>
    <w:rsid w:val="00607E69"/>
    <w:rsid w:val="0061033F"/>
    <w:rsid w:val="00610438"/>
    <w:rsid w:val="006114E2"/>
    <w:rsid w:val="00611A57"/>
    <w:rsid w:val="00612074"/>
    <w:rsid w:val="006121E5"/>
    <w:rsid w:val="006123DC"/>
    <w:rsid w:val="00612810"/>
    <w:rsid w:val="00612B26"/>
    <w:rsid w:val="00612EB9"/>
    <w:rsid w:val="00613653"/>
    <w:rsid w:val="00613950"/>
    <w:rsid w:val="00613A0E"/>
    <w:rsid w:val="00613B41"/>
    <w:rsid w:val="00614A27"/>
    <w:rsid w:val="00614E68"/>
    <w:rsid w:val="0061538F"/>
    <w:rsid w:val="006156D5"/>
    <w:rsid w:val="00615D8A"/>
    <w:rsid w:val="00616042"/>
    <w:rsid w:val="006164D9"/>
    <w:rsid w:val="006167EF"/>
    <w:rsid w:val="00616B1B"/>
    <w:rsid w:val="00616FDB"/>
    <w:rsid w:val="00617D56"/>
    <w:rsid w:val="00617F9B"/>
    <w:rsid w:val="00620807"/>
    <w:rsid w:val="00620AE1"/>
    <w:rsid w:val="00620DC5"/>
    <w:rsid w:val="00620FB0"/>
    <w:rsid w:val="00621356"/>
    <w:rsid w:val="006214AA"/>
    <w:rsid w:val="006217C0"/>
    <w:rsid w:val="00621D8F"/>
    <w:rsid w:val="00622025"/>
    <w:rsid w:val="00622097"/>
    <w:rsid w:val="0062280B"/>
    <w:rsid w:val="0062293F"/>
    <w:rsid w:val="00622E19"/>
    <w:rsid w:val="00623188"/>
    <w:rsid w:val="00623681"/>
    <w:rsid w:val="00623879"/>
    <w:rsid w:val="00623B05"/>
    <w:rsid w:val="0062487C"/>
    <w:rsid w:val="00624BAF"/>
    <w:rsid w:val="006253C9"/>
    <w:rsid w:val="0062541C"/>
    <w:rsid w:val="006259BD"/>
    <w:rsid w:val="00625AFD"/>
    <w:rsid w:val="00626577"/>
    <w:rsid w:val="00626D27"/>
    <w:rsid w:val="006270F1"/>
    <w:rsid w:val="00627884"/>
    <w:rsid w:val="006278DC"/>
    <w:rsid w:val="00627FBB"/>
    <w:rsid w:val="0063003B"/>
    <w:rsid w:val="006306B2"/>
    <w:rsid w:val="00630B32"/>
    <w:rsid w:val="00631085"/>
    <w:rsid w:val="006314F0"/>
    <w:rsid w:val="006316D9"/>
    <w:rsid w:val="006319E5"/>
    <w:rsid w:val="006323B0"/>
    <w:rsid w:val="00632DFE"/>
    <w:rsid w:val="00633074"/>
    <w:rsid w:val="00633090"/>
    <w:rsid w:val="006337EA"/>
    <w:rsid w:val="00633A6B"/>
    <w:rsid w:val="00633E98"/>
    <w:rsid w:val="00634209"/>
    <w:rsid w:val="006342F9"/>
    <w:rsid w:val="0063469C"/>
    <w:rsid w:val="006349E4"/>
    <w:rsid w:val="006363D3"/>
    <w:rsid w:val="00636A60"/>
    <w:rsid w:val="00636E83"/>
    <w:rsid w:val="00637B80"/>
    <w:rsid w:val="00637CDE"/>
    <w:rsid w:val="0064015E"/>
    <w:rsid w:val="006402C8"/>
    <w:rsid w:val="00640652"/>
    <w:rsid w:val="006407A8"/>
    <w:rsid w:val="00640C88"/>
    <w:rsid w:val="00640E2E"/>
    <w:rsid w:val="006413FC"/>
    <w:rsid w:val="0064152A"/>
    <w:rsid w:val="0064167E"/>
    <w:rsid w:val="006416AA"/>
    <w:rsid w:val="00641B0B"/>
    <w:rsid w:val="00641B12"/>
    <w:rsid w:val="00641FC1"/>
    <w:rsid w:val="00642117"/>
    <w:rsid w:val="006424A0"/>
    <w:rsid w:val="00642587"/>
    <w:rsid w:val="006427BC"/>
    <w:rsid w:val="00643258"/>
    <w:rsid w:val="00643448"/>
    <w:rsid w:val="006434B3"/>
    <w:rsid w:val="006434F0"/>
    <w:rsid w:val="006439EC"/>
    <w:rsid w:val="00643BF8"/>
    <w:rsid w:val="00643C38"/>
    <w:rsid w:val="00643DDD"/>
    <w:rsid w:val="00643E81"/>
    <w:rsid w:val="006440C1"/>
    <w:rsid w:val="00644757"/>
    <w:rsid w:val="00644E34"/>
    <w:rsid w:val="0064500F"/>
    <w:rsid w:val="00645695"/>
    <w:rsid w:val="00645723"/>
    <w:rsid w:val="0064607D"/>
    <w:rsid w:val="006461A7"/>
    <w:rsid w:val="00646318"/>
    <w:rsid w:val="006466B2"/>
    <w:rsid w:val="00646859"/>
    <w:rsid w:val="006468C6"/>
    <w:rsid w:val="00646957"/>
    <w:rsid w:val="00646A43"/>
    <w:rsid w:val="00646A7D"/>
    <w:rsid w:val="00646AF3"/>
    <w:rsid w:val="00647069"/>
    <w:rsid w:val="00647509"/>
    <w:rsid w:val="00647B21"/>
    <w:rsid w:val="00650533"/>
    <w:rsid w:val="00650FF0"/>
    <w:rsid w:val="006517C3"/>
    <w:rsid w:val="00651B9D"/>
    <w:rsid w:val="00651F23"/>
    <w:rsid w:val="006526A6"/>
    <w:rsid w:val="006529AF"/>
    <w:rsid w:val="00653164"/>
    <w:rsid w:val="0065349A"/>
    <w:rsid w:val="006535E6"/>
    <w:rsid w:val="00653B8D"/>
    <w:rsid w:val="00653BA3"/>
    <w:rsid w:val="0065457C"/>
    <w:rsid w:val="00654924"/>
    <w:rsid w:val="00655909"/>
    <w:rsid w:val="00655BE0"/>
    <w:rsid w:val="00656A7C"/>
    <w:rsid w:val="00656E24"/>
    <w:rsid w:val="006572FC"/>
    <w:rsid w:val="00657811"/>
    <w:rsid w:val="00657D55"/>
    <w:rsid w:val="00657DA9"/>
    <w:rsid w:val="00660528"/>
    <w:rsid w:val="00661877"/>
    <w:rsid w:val="00661F03"/>
    <w:rsid w:val="0066233E"/>
    <w:rsid w:val="00662F7D"/>
    <w:rsid w:val="006630EC"/>
    <w:rsid w:val="00663639"/>
    <w:rsid w:val="006636F0"/>
    <w:rsid w:val="00663A0F"/>
    <w:rsid w:val="00663A8B"/>
    <w:rsid w:val="00663AA4"/>
    <w:rsid w:val="00663F54"/>
    <w:rsid w:val="00665251"/>
    <w:rsid w:val="006654FC"/>
    <w:rsid w:val="006659E0"/>
    <w:rsid w:val="006662E7"/>
    <w:rsid w:val="00666456"/>
    <w:rsid w:val="006667DE"/>
    <w:rsid w:val="006669D7"/>
    <w:rsid w:val="00666EE7"/>
    <w:rsid w:val="00667056"/>
    <w:rsid w:val="00667277"/>
    <w:rsid w:val="00667883"/>
    <w:rsid w:val="00670138"/>
    <w:rsid w:val="006705B5"/>
    <w:rsid w:val="00670FCC"/>
    <w:rsid w:val="00671348"/>
    <w:rsid w:val="00671647"/>
    <w:rsid w:val="00672418"/>
    <w:rsid w:val="006729C8"/>
    <w:rsid w:val="00672A26"/>
    <w:rsid w:val="00672BF3"/>
    <w:rsid w:val="00673141"/>
    <w:rsid w:val="00673283"/>
    <w:rsid w:val="00673BB5"/>
    <w:rsid w:val="00673BD9"/>
    <w:rsid w:val="00673E85"/>
    <w:rsid w:val="00674940"/>
    <w:rsid w:val="00674BBB"/>
    <w:rsid w:val="00674CE4"/>
    <w:rsid w:val="00674FDE"/>
    <w:rsid w:val="0067511D"/>
    <w:rsid w:val="00675915"/>
    <w:rsid w:val="00675946"/>
    <w:rsid w:val="00675FBC"/>
    <w:rsid w:val="0067635A"/>
    <w:rsid w:val="00676687"/>
    <w:rsid w:val="006775F2"/>
    <w:rsid w:val="006802AE"/>
    <w:rsid w:val="00680349"/>
    <w:rsid w:val="00680A5D"/>
    <w:rsid w:val="00680FEA"/>
    <w:rsid w:val="00681018"/>
    <w:rsid w:val="006810B9"/>
    <w:rsid w:val="00681805"/>
    <w:rsid w:val="00681950"/>
    <w:rsid w:val="0068226E"/>
    <w:rsid w:val="00682AA3"/>
    <w:rsid w:val="0068308C"/>
    <w:rsid w:val="00683497"/>
    <w:rsid w:val="0068369D"/>
    <w:rsid w:val="00683ECD"/>
    <w:rsid w:val="006847D2"/>
    <w:rsid w:val="0068492E"/>
    <w:rsid w:val="006849D8"/>
    <w:rsid w:val="00685170"/>
    <w:rsid w:val="00685280"/>
    <w:rsid w:val="006858B8"/>
    <w:rsid w:val="00685E2F"/>
    <w:rsid w:val="00685EF0"/>
    <w:rsid w:val="00685F65"/>
    <w:rsid w:val="006865C4"/>
    <w:rsid w:val="00686907"/>
    <w:rsid w:val="00686A27"/>
    <w:rsid w:val="00686A2F"/>
    <w:rsid w:val="00687182"/>
    <w:rsid w:val="00687370"/>
    <w:rsid w:val="00687963"/>
    <w:rsid w:val="00690185"/>
    <w:rsid w:val="0069020E"/>
    <w:rsid w:val="00690E5B"/>
    <w:rsid w:val="0069155B"/>
    <w:rsid w:val="00691B78"/>
    <w:rsid w:val="0069225E"/>
    <w:rsid w:val="0069277D"/>
    <w:rsid w:val="00692D2E"/>
    <w:rsid w:val="00692F6B"/>
    <w:rsid w:val="00694109"/>
    <w:rsid w:val="00694600"/>
    <w:rsid w:val="00694AD5"/>
    <w:rsid w:val="00694CCE"/>
    <w:rsid w:val="006954CE"/>
    <w:rsid w:val="006956C9"/>
    <w:rsid w:val="00695749"/>
    <w:rsid w:val="00695C6C"/>
    <w:rsid w:val="00695D4B"/>
    <w:rsid w:val="0069623F"/>
    <w:rsid w:val="006965DE"/>
    <w:rsid w:val="00696888"/>
    <w:rsid w:val="006968AF"/>
    <w:rsid w:val="00696C60"/>
    <w:rsid w:val="0069707F"/>
    <w:rsid w:val="006977D6"/>
    <w:rsid w:val="00697976"/>
    <w:rsid w:val="00697ACF"/>
    <w:rsid w:val="00697B2E"/>
    <w:rsid w:val="00697DDB"/>
    <w:rsid w:val="00697FE0"/>
    <w:rsid w:val="006A0164"/>
    <w:rsid w:val="006A018F"/>
    <w:rsid w:val="006A053F"/>
    <w:rsid w:val="006A05AA"/>
    <w:rsid w:val="006A074A"/>
    <w:rsid w:val="006A0B5C"/>
    <w:rsid w:val="006A1529"/>
    <w:rsid w:val="006A15B4"/>
    <w:rsid w:val="006A173E"/>
    <w:rsid w:val="006A1B61"/>
    <w:rsid w:val="006A2176"/>
    <w:rsid w:val="006A2D3D"/>
    <w:rsid w:val="006A2E5D"/>
    <w:rsid w:val="006A3D33"/>
    <w:rsid w:val="006A4A9B"/>
    <w:rsid w:val="006A4BAA"/>
    <w:rsid w:val="006A4D14"/>
    <w:rsid w:val="006A5012"/>
    <w:rsid w:val="006A5524"/>
    <w:rsid w:val="006A6616"/>
    <w:rsid w:val="006A6E92"/>
    <w:rsid w:val="006A7469"/>
    <w:rsid w:val="006A74F1"/>
    <w:rsid w:val="006A760F"/>
    <w:rsid w:val="006A77F6"/>
    <w:rsid w:val="006A7D1C"/>
    <w:rsid w:val="006B0659"/>
    <w:rsid w:val="006B0775"/>
    <w:rsid w:val="006B0855"/>
    <w:rsid w:val="006B0D85"/>
    <w:rsid w:val="006B128B"/>
    <w:rsid w:val="006B22C3"/>
    <w:rsid w:val="006B242C"/>
    <w:rsid w:val="006B29B7"/>
    <w:rsid w:val="006B30E2"/>
    <w:rsid w:val="006B3502"/>
    <w:rsid w:val="006B3949"/>
    <w:rsid w:val="006B406F"/>
    <w:rsid w:val="006B4AAD"/>
    <w:rsid w:val="006B4B6C"/>
    <w:rsid w:val="006B4FEB"/>
    <w:rsid w:val="006B52DA"/>
    <w:rsid w:val="006B5A7C"/>
    <w:rsid w:val="006B6120"/>
    <w:rsid w:val="006B63F9"/>
    <w:rsid w:val="006B64F3"/>
    <w:rsid w:val="006B682C"/>
    <w:rsid w:val="006B7074"/>
    <w:rsid w:val="006B7985"/>
    <w:rsid w:val="006C0093"/>
    <w:rsid w:val="006C00EE"/>
    <w:rsid w:val="006C0C5A"/>
    <w:rsid w:val="006C0E83"/>
    <w:rsid w:val="006C149D"/>
    <w:rsid w:val="006C1E28"/>
    <w:rsid w:val="006C2C4D"/>
    <w:rsid w:val="006C3009"/>
    <w:rsid w:val="006C363E"/>
    <w:rsid w:val="006C3D9B"/>
    <w:rsid w:val="006C4104"/>
    <w:rsid w:val="006C4622"/>
    <w:rsid w:val="006C46E7"/>
    <w:rsid w:val="006C4B60"/>
    <w:rsid w:val="006C50B4"/>
    <w:rsid w:val="006C5150"/>
    <w:rsid w:val="006C533A"/>
    <w:rsid w:val="006C5929"/>
    <w:rsid w:val="006C5BE8"/>
    <w:rsid w:val="006C5E9E"/>
    <w:rsid w:val="006C6A35"/>
    <w:rsid w:val="006C6C5E"/>
    <w:rsid w:val="006C71BB"/>
    <w:rsid w:val="006D07D8"/>
    <w:rsid w:val="006D099C"/>
    <w:rsid w:val="006D0A47"/>
    <w:rsid w:val="006D0D44"/>
    <w:rsid w:val="006D0FEA"/>
    <w:rsid w:val="006D106C"/>
    <w:rsid w:val="006D116E"/>
    <w:rsid w:val="006D16F4"/>
    <w:rsid w:val="006D1B53"/>
    <w:rsid w:val="006D2045"/>
    <w:rsid w:val="006D2125"/>
    <w:rsid w:val="006D23D4"/>
    <w:rsid w:val="006D2737"/>
    <w:rsid w:val="006D27EE"/>
    <w:rsid w:val="006D2E05"/>
    <w:rsid w:val="006D2F9A"/>
    <w:rsid w:val="006D331D"/>
    <w:rsid w:val="006D382A"/>
    <w:rsid w:val="006D3A04"/>
    <w:rsid w:val="006D45BA"/>
    <w:rsid w:val="006D48FA"/>
    <w:rsid w:val="006D4AEB"/>
    <w:rsid w:val="006D573E"/>
    <w:rsid w:val="006D5822"/>
    <w:rsid w:val="006D5D3F"/>
    <w:rsid w:val="006D5E3D"/>
    <w:rsid w:val="006D6749"/>
    <w:rsid w:val="006D69A3"/>
    <w:rsid w:val="006D741C"/>
    <w:rsid w:val="006D7B26"/>
    <w:rsid w:val="006D7CFE"/>
    <w:rsid w:val="006E04FF"/>
    <w:rsid w:val="006E05FB"/>
    <w:rsid w:val="006E0874"/>
    <w:rsid w:val="006E0DFE"/>
    <w:rsid w:val="006E1006"/>
    <w:rsid w:val="006E1494"/>
    <w:rsid w:val="006E1DF7"/>
    <w:rsid w:val="006E2651"/>
    <w:rsid w:val="006E2823"/>
    <w:rsid w:val="006E285C"/>
    <w:rsid w:val="006E2C6E"/>
    <w:rsid w:val="006E31CA"/>
    <w:rsid w:val="006E33AA"/>
    <w:rsid w:val="006E34C3"/>
    <w:rsid w:val="006E4247"/>
    <w:rsid w:val="006E43D5"/>
    <w:rsid w:val="006E4636"/>
    <w:rsid w:val="006E4FBA"/>
    <w:rsid w:val="006E4FDE"/>
    <w:rsid w:val="006E5F3E"/>
    <w:rsid w:val="006E6580"/>
    <w:rsid w:val="006E69C7"/>
    <w:rsid w:val="006E6D5C"/>
    <w:rsid w:val="006E717D"/>
    <w:rsid w:val="006E77EE"/>
    <w:rsid w:val="006E7BE5"/>
    <w:rsid w:val="006E7D24"/>
    <w:rsid w:val="006F0495"/>
    <w:rsid w:val="006F0913"/>
    <w:rsid w:val="006F09E0"/>
    <w:rsid w:val="006F0A3E"/>
    <w:rsid w:val="006F0BBB"/>
    <w:rsid w:val="006F0BCB"/>
    <w:rsid w:val="006F17D8"/>
    <w:rsid w:val="006F1C3A"/>
    <w:rsid w:val="006F264E"/>
    <w:rsid w:val="006F2944"/>
    <w:rsid w:val="006F2CA3"/>
    <w:rsid w:val="006F2FB2"/>
    <w:rsid w:val="006F35EC"/>
    <w:rsid w:val="006F374A"/>
    <w:rsid w:val="006F3A26"/>
    <w:rsid w:val="006F3BA2"/>
    <w:rsid w:val="006F3E23"/>
    <w:rsid w:val="006F4093"/>
    <w:rsid w:val="006F4119"/>
    <w:rsid w:val="006F4CCF"/>
    <w:rsid w:val="006F4CD4"/>
    <w:rsid w:val="006F4E60"/>
    <w:rsid w:val="006F571B"/>
    <w:rsid w:val="006F5BA8"/>
    <w:rsid w:val="006F6094"/>
    <w:rsid w:val="006F60D6"/>
    <w:rsid w:val="006F64F3"/>
    <w:rsid w:val="006F6720"/>
    <w:rsid w:val="006F6769"/>
    <w:rsid w:val="006F6C0A"/>
    <w:rsid w:val="006F7049"/>
    <w:rsid w:val="006F7177"/>
    <w:rsid w:val="006F72B0"/>
    <w:rsid w:val="006F73CE"/>
    <w:rsid w:val="006F7A4C"/>
    <w:rsid w:val="007000FC"/>
    <w:rsid w:val="0070031A"/>
    <w:rsid w:val="0070046E"/>
    <w:rsid w:val="0070047B"/>
    <w:rsid w:val="00700492"/>
    <w:rsid w:val="00700509"/>
    <w:rsid w:val="007011B2"/>
    <w:rsid w:val="00701C1F"/>
    <w:rsid w:val="00702748"/>
    <w:rsid w:val="00702CC4"/>
    <w:rsid w:val="00703229"/>
    <w:rsid w:val="007039D3"/>
    <w:rsid w:val="00703A5A"/>
    <w:rsid w:val="0070407C"/>
    <w:rsid w:val="007045D9"/>
    <w:rsid w:val="00704E9C"/>
    <w:rsid w:val="00705023"/>
    <w:rsid w:val="00705278"/>
    <w:rsid w:val="007053FB"/>
    <w:rsid w:val="00705BE4"/>
    <w:rsid w:val="00705E64"/>
    <w:rsid w:val="00705E96"/>
    <w:rsid w:val="0070647D"/>
    <w:rsid w:val="0070746C"/>
    <w:rsid w:val="00707B3D"/>
    <w:rsid w:val="00707B58"/>
    <w:rsid w:val="00707ECD"/>
    <w:rsid w:val="007105D4"/>
    <w:rsid w:val="00710D9C"/>
    <w:rsid w:val="00710E24"/>
    <w:rsid w:val="00711351"/>
    <w:rsid w:val="007116F1"/>
    <w:rsid w:val="0071194A"/>
    <w:rsid w:val="00711CC1"/>
    <w:rsid w:val="00711E64"/>
    <w:rsid w:val="00712FD4"/>
    <w:rsid w:val="007132BD"/>
    <w:rsid w:val="00713430"/>
    <w:rsid w:val="00713887"/>
    <w:rsid w:val="00713920"/>
    <w:rsid w:val="00713C61"/>
    <w:rsid w:val="0071411E"/>
    <w:rsid w:val="007144FE"/>
    <w:rsid w:val="007145D7"/>
    <w:rsid w:val="00715225"/>
    <w:rsid w:val="007154C3"/>
    <w:rsid w:val="00715560"/>
    <w:rsid w:val="007159A0"/>
    <w:rsid w:val="00715FF2"/>
    <w:rsid w:val="00716563"/>
    <w:rsid w:val="00717047"/>
    <w:rsid w:val="0071727E"/>
    <w:rsid w:val="00717315"/>
    <w:rsid w:val="00720372"/>
    <w:rsid w:val="0072071C"/>
    <w:rsid w:val="00720B37"/>
    <w:rsid w:val="007211C2"/>
    <w:rsid w:val="00721403"/>
    <w:rsid w:val="00721779"/>
    <w:rsid w:val="0072179D"/>
    <w:rsid w:val="00721A8F"/>
    <w:rsid w:val="00721B23"/>
    <w:rsid w:val="00721C37"/>
    <w:rsid w:val="00721F20"/>
    <w:rsid w:val="00722320"/>
    <w:rsid w:val="00722F23"/>
    <w:rsid w:val="0072340F"/>
    <w:rsid w:val="00723655"/>
    <w:rsid w:val="00723A44"/>
    <w:rsid w:val="00723E2A"/>
    <w:rsid w:val="007245BE"/>
    <w:rsid w:val="007249E2"/>
    <w:rsid w:val="0072593E"/>
    <w:rsid w:val="0072668F"/>
    <w:rsid w:val="007267AB"/>
    <w:rsid w:val="00726C97"/>
    <w:rsid w:val="0072733A"/>
    <w:rsid w:val="007277AA"/>
    <w:rsid w:val="00727B85"/>
    <w:rsid w:val="00727C63"/>
    <w:rsid w:val="00730101"/>
    <w:rsid w:val="00730F22"/>
    <w:rsid w:val="0073116C"/>
    <w:rsid w:val="0073116D"/>
    <w:rsid w:val="00731D0B"/>
    <w:rsid w:val="00731D49"/>
    <w:rsid w:val="00731E22"/>
    <w:rsid w:val="00732723"/>
    <w:rsid w:val="007329D7"/>
    <w:rsid w:val="007330F9"/>
    <w:rsid w:val="007333A7"/>
    <w:rsid w:val="0073450F"/>
    <w:rsid w:val="0073476B"/>
    <w:rsid w:val="007347EF"/>
    <w:rsid w:val="00734C2A"/>
    <w:rsid w:val="007351E0"/>
    <w:rsid w:val="00735302"/>
    <w:rsid w:val="00735818"/>
    <w:rsid w:val="00736348"/>
    <w:rsid w:val="007364F4"/>
    <w:rsid w:val="00736E3C"/>
    <w:rsid w:val="00736E8C"/>
    <w:rsid w:val="00737B2C"/>
    <w:rsid w:val="00740380"/>
    <w:rsid w:val="007405CA"/>
    <w:rsid w:val="00742C3D"/>
    <w:rsid w:val="007439BF"/>
    <w:rsid w:val="00743D7A"/>
    <w:rsid w:val="00743F7E"/>
    <w:rsid w:val="00744028"/>
    <w:rsid w:val="00744526"/>
    <w:rsid w:val="00744EC9"/>
    <w:rsid w:val="007450A1"/>
    <w:rsid w:val="007453BD"/>
    <w:rsid w:val="00745477"/>
    <w:rsid w:val="0074574B"/>
    <w:rsid w:val="00745A2B"/>
    <w:rsid w:val="00745ACF"/>
    <w:rsid w:val="00745C63"/>
    <w:rsid w:val="00746B19"/>
    <w:rsid w:val="00746F1C"/>
    <w:rsid w:val="00746FB7"/>
    <w:rsid w:val="00747540"/>
    <w:rsid w:val="00747615"/>
    <w:rsid w:val="00747616"/>
    <w:rsid w:val="00747AB9"/>
    <w:rsid w:val="00747B30"/>
    <w:rsid w:val="00750506"/>
    <w:rsid w:val="00750B51"/>
    <w:rsid w:val="00750F93"/>
    <w:rsid w:val="0075127F"/>
    <w:rsid w:val="00751A9A"/>
    <w:rsid w:val="00751C75"/>
    <w:rsid w:val="00751D8D"/>
    <w:rsid w:val="00752104"/>
    <w:rsid w:val="00752286"/>
    <w:rsid w:val="007522C2"/>
    <w:rsid w:val="00752813"/>
    <w:rsid w:val="00752F59"/>
    <w:rsid w:val="00753228"/>
    <w:rsid w:val="0075391E"/>
    <w:rsid w:val="007539CA"/>
    <w:rsid w:val="00753FFA"/>
    <w:rsid w:val="00754C1C"/>
    <w:rsid w:val="00754C57"/>
    <w:rsid w:val="00754CC3"/>
    <w:rsid w:val="007555D9"/>
    <w:rsid w:val="00755A98"/>
    <w:rsid w:val="00755B92"/>
    <w:rsid w:val="00755BBA"/>
    <w:rsid w:val="00755D93"/>
    <w:rsid w:val="00756352"/>
    <w:rsid w:val="0075639C"/>
    <w:rsid w:val="00756718"/>
    <w:rsid w:val="00756878"/>
    <w:rsid w:val="00757021"/>
    <w:rsid w:val="00757122"/>
    <w:rsid w:val="007577A1"/>
    <w:rsid w:val="0075790A"/>
    <w:rsid w:val="00757BEF"/>
    <w:rsid w:val="00757F3E"/>
    <w:rsid w:val="00757FF5"/>
    <w:rsid w:val="00760828"/>
    <w:rsid w:val="007608CB"/>
    <w:rsid w:val="00760C17"/>
    <w:rsid w:val="00761194"/>
    <w:rsid w:val="00761577"/>
    <w:rsid w:val="00761F37"/>
    <w:rsid w:val="0076221B"/>
    <w:rsid w:val="00762360"/>
    <w:rsid w:val="0076252F"/>
    <w:rsid w:val="00762C48"/>
    <w:rsid w:val="007633AB"/>
    <w:rsid w:val="0076345F"/>
    <w:rsid w:val="00763CA2"/>
    <w:rsid w:val="00763D95"/>
    <w:rsid w:val="00763F48"/>
    <w:rsid w:val="0076474E"/>
    <w:rsid w:val="00764CB8"/>
    <w:rsid w:val="00764D1A"/>
    <w:rsid w:val="00765036"/>
    <w:rsid w:val="007653A5"/>
    <w:rsid w:val="00765B88"/>
    <w:rsid w:val="00766908"/>
    <w:rsid w:val="0076752B"/>
    <w:rsid w:val="00767ECD"/>
    <w:rsid w:val="007700F4"/>
    <w:rsid w:val="0077051A"/>
    <w:rsid w:val="00770866"/>
    <w:rsid w:val="0077095C"/>
    <w:rsid w:val="00770CE2"/>
    <w:rsid w:val="00771079"/>
    <w:rsid w:val="00771602"/>
    <w:rsid w:val="0077185B"/>
    <w:rsid w:val="00772B13"/>
    <w:rsid w:val="00772C81"/>
    <w:rsid w:val="00772D1C"/>
    <w:rsid w:val="00773489"/>
    <w:rsid w:val="0077351E"/>
    <w:rsid w:val="00773E3E"/>
    <w:rsid w:val="00773E4C"/>
    <w:rsid w:val="007740D5"/>
    <w:rsid w:val="007747BD"/>
    <w:rsid w:val="0077493F"/>
    <w:rsid w:val="00774A4B"/>
    <w:rsid w:val="00774BFB"/>
    <w:rsid w:val="00774E04"/>
    <w:rsid w:val="00774E2B"/>
    <w:rsid w:val="00774F77"/>
    <w:rsid w:val="0077526A"/>
    <w:rsid w:val="00775653"/>
    <w:rsid w:val="00775917"/>
    <w:rsid w:val="00775CAE"/>
    <w:rsid w:val="00776146"/>
    <w:rsid w:val="0077624B"/>
    <w:rsid w:val="00776797"/>
    <w:rsid w:val="0077687E"/>
    <w:rsid w:val="00776B4C"/>
    <w:rsid w:val="00777C6D"/>
    <w:rsid w:val="00777E55"/>
    <w:rsid w:val="007800E4"/>
    <w:rsid w:val="00780CD8"/>
    <w:rsid w:val="00780FF5"/>
    <w:rsid w:val="0078115E"/>
    <w:rsid w:val="007819C0"/>
    <w:rsid w:val="00781DFE"/>
    <w:rsid w:val="007820D1"/>
    <w:rsid w:val="007824F8"/>
    <w:rsid w:val="00782B36"/>
    <w:rsid w:val="00783AC9"/>
    <w:rsid w:val="00783E18"/>
    <w:rsid w:val="00783F40"/>
    <w:rsid w:val="007841C3"/>
    <w:rsid w:val="00784640"/>
    <w:rsid w:val="00784819"/>
    <w:rsid w:val="00784ECC"/>
    <w:rsid w:val="007858DA"/>
    <w:rsid w:val="00785D63"/>
    <w:rsid w:val="007866C7"/>
    <w:rsid w:val="0078722A"/>
    <w:rsid w:val="0078732F"/>
    <w:rsid w:val="00787C1E"/>
    <w:rsid w:val="0079011F"/>
    <w:rsid w:val="007903A4"/>
    <w:rsid w:val="007905F2"/>
    <w:rsid w:val="00790C01"/>
    <w:rsid w:val="0079109F"/>
    <w:rsid w:val="00791792"/>
    <w:rsid w:val="007917A6"/>
    <w:rsid w:val="0079210D"/>
    <w:rsid w:val="007922AB"/>
    <w:rsid w:val="007924DC"/>
    <w:rsid w:val="0079272E"/>
    <w:rsid w:val="00792748"/>
    <w:rsid w:val="00792793"/>
    <w:rsid w:val="00792970"/>
    <w:rsid w:val="007929D3"/>
    <w:rsid w:val="007929F1"/>
    <w:rsid w:val="00793179"/>
    <w:rsid w:val="007931A7"/>
    <w:rsid w:val="00793237"/>
    <w:rsid w:val="00793424"/>
    <w:rsid w:val="007935DE"/>
    <w:rsid w:val="007939D8"/>
    <w:rsid w:val="00793C76"/>
    <w:rsid w:val="0079436D"/>
    <w:rsid w:val="0079477A"/>
    <w:rsid w:val="0079547C"/>
    <w:rsid w:val="00795CEC"/>
    <w:rsid w:val="00795F82"/>
    <w:rsid w:val="00796307"/>
    <w:rsid w:val="0079666A"/>
    <w:rsid w:val="00796724"/>
    <w:rsid w:val="00796B83"/>
    <w:rsid w:val="00796DFC"/>
    <w:rsid w:val="007975A5"/>
    <w:rsid w:val="0079776E"/>
    <w:rsid w:val="007978BE"/>
    <w:rsid w:val="00797B7D"/>
    <w:rsid w:val="007A07B1"/>
    <w:rsid w:val="007A0B38"/>
    <w:rsid w:val="007A0E5A"/>
    <w:rsid w:val="007A10E2"/>
    <w:rsid w:val="007A11C1"/>
    <w:rsid w:val="007A12EA"/>
    <w:rsid w:val="007A1336"/>
    <w:rsid w:val="007A14DE"/>
    <w:rsid w:val="007A2DEF"/>
    <w:rsid w:val="007A31FE"/>
    <w:rsid w:val="007A3486"/>
    <w:rsid w:val="007A352C"/>
    <w:rsid w:val="007A359A"/>
    <w:rsid w:val="007A37F2"/>
    <w:rsid w:val="007A4429"/>
    <w:rsid w:val="007A45CA"/>
    <w:rsid w:val="007A475B"/>
    <w:rsid w:val="007A476B"/>
    <w:rsid w:val="007A498E"/>
    <w:rsid w:val="007A4A34"/>
    <w:rsid w:val="007A4D19"/>
    <w:rsid w:val="007A64C0"/>
    <w:rsid w:val="007A6F05"/>
    <w:rsid w:val="007A6F2E"/>
    <w:rsid w:val="007A77A4"/>
    <w:rsid w:val="007A7BC7"/>
    <w:rsid w:val="007A7C47"/>
    <w:rsid w:val="007A7C78"/>
    <w:rsid w:val="007A7E96"/>
    <w:rsid w:val="007B026D"/>
    <w:rsid w:val="007B04C6"/>
    <w:rsid w:val="007B0D26"/>
    <w:rsid w:val="007B0F86"/>
    <w:rsid w:val="007B10A6"/>
    <w:rsid w:val="007B2134"/>
    <w:rsid w:val="007B21A5"/>
    <w:rsid w:val="007B21A7"/>
    <w:rsid w:val="007B24CC"/>
    <w:rsid w:val="007B2C91"/>
    <w:rsid w:val="007B2ED5"/>
    <w:rsid w:val="007B328E"/>
    <w:rsid w:val="007B3458"/>
    <w:rsid w:val="007B3553"/>
    <w:rsid w:val="007B37F6"/>
    <w:rsid w:val="007B39CF"/>
    <w:rsid w:val="007B439A"/>
    <w:rsid w:val="007B4867"/>
    <w:rsid w:val="007B4953"/>
    <w:rsid w:val="007B4ADD"/>
    <w:rsid w:val="007B5069"/>
    <w:rsid w:val="007B5081"/>
    <w:rsid w:val="007B5367"/>
    <w:rsid w:val="007B55EF"/>
    <w:rsid w:val="007B6104"/>
    <w:rsid w:val="007B6599"/>
    <w:rsid w:val="007B674D"/>
    <w:rsid w:val="007B6AD0"/>
    <w:rsid w:val="007B6ECC"/>
    <w:rsid w:val="007B7321"/>
    <w:rsid w:val="007B7AE4"/>
    <w:rsid w:val="007B7CF3"/>
    <w:rsid w:val="007C03CE"/>
    <w:rsid w:val="007C0509"/>
    <w:rsid w:val="007C1A4D"/>
    <w:rsid w:val="007C1B68"/>
    <w:rsid w:val="007C2503"/>
    <w:rsid w:val="007C275A"/>
    <w:rsid w:val="007C2960"/>
    <w:rsid w:val="007C2FA5"/>
    <w:rsid w:val="007C3010"/>
    <w:rsid w:val="007C30D0"/>
    <w:rsid w:val="007C30F5"/>
    <w:rsid w:val="007C3247"/>
    <w:rsid w:val="007C3330"/>
    <w:rsid w:val="007C355E"/>
    <w:rsid w:val="007C35DC"/>
    <w:rsid w:val="007C3F9E"/>
    <w:rsid w:val="007C4A9A"/>
    <w:rsid w:val="007C4F99"/>
    <w:rsid w:val="007C53AA"/>
    <w:rsid w:val="007C5E36"/>
    <w:rsid w:val="007C6074"/>
    <w:rsid w:val="007C67AF"/>
    <w:rsid w:val="007C70CF"/>
    <w:rsid w:val="007C78D3"/>
    <w:rsid w:val="007C7904"/>
    <w:rsid w:val="007C7C87"/>
    <w:rsid w:val="007C7DF8"/>
    <w:rsid w:val="007D078A"/>
    <w:rsid w:val="007D0E40"/>
    <w:rsid w:val="007D1AE6"/>
    <w:rsid w:val="007D25E6"/>
    <w:rsid w:val="007D29E7"/>
    <w:rsid w:val="007D377C"/>
    <w:rsid w:val="007D3B29"/>
    <w:rsid w:val="007D3FEC"/>
    <w:rsid w:val="007D403D"/>
    <w:rsid w:val="007D452A"/>
    <w:rsid w:val="007D4F40"/>
    <w:rsid w:val="007D5063"/>
    <w:rsid w:val="007D51A3"/>
    <w:rsid w:val="007D5589"/>
    <w:rsid w:val="007D5692"/>
    <w:rsid w:val="007D5977"/>
    <w:rsid w:val="007D63E3"/>
    <w:rsid w:val="007D6DA9"/>
    <w:rsid w:val="007D6F68"/>
    <w:rsid w:val="007D7D72"/>
    <w:rsid w:val="007D7FE6"/>
    <w:rsid w:val="007E0278"/>
    <w:rsid w:val="007E0E31"/>
    <w:rsid w:val="007E12ED"/>
    <w:rsid w:val="007E156D"/>
    <w:rsid w:val="007E1743"/>
    <w:rsid w:val="007E1979"/>
    <w:rsid w:val="007E327D"/>
    <w:rsid w:val="007E35D2"/>
    <w:rsid w:val="007E39BD"/>
    <w:rsid w:val="007E448A"/>
    <w:rsid w:val="007E4831"/>
    <w:rsid w:val="007E4893"/>
    <w:rsid w:val="007E4E34"/>
    <w:rsid w:val="007E4EC6"/>
    <w:rsid w:val="007E5185"/>
    <w:rsid w:val="007E544F"/>
    <w:rsid w:val="007E57F8"/>
    <w:rsid w:val="007E5FEB"/>
    <w:rsid w:val="007E646E"/>
    <w:rsid w:val="007E6C18"/>
    <w:rsid w:val="007E7984"/>
    <w:rsid w:val="007E7BCE"/>
    <w:rsid w:val="007F006E"/>
    <w:rsid w:val="007F0615"/>
    <w:rsid w:val="007F089D"/>
    <w:rsid w:val="007F0B8C"/>
    <w:rsid w:val="007F1079"/>
    <w:rsid w:val="007F13CE"/>
    <w:rsid w:val="007F1572"/>
    <w:rsid w:val="007F195B"/>
    <w:rsid w:val="007F1D8A"/>
    <w:rsid w:val="007F231B"/>
    <w:rsid w:val="007F238F"/>
    <w:rsid w:val="007F2853"/>
    <w:rsid w:val="007F32DE"/>
    <w:rsid w:val="007F33F9"/>
    <w:rsid w:val="007F3AD8"/>
    <w:rsid w:val="007F3AFA"/>
    <w:rsid w:val="007F4068"/>
    <w:rsid w:val="007F47FF"/>
    <w:rsid w:val="007F4AC5"/>
    <w:rsid w:val="007F4E88"/>
    <w:rsid w:val="007F5329"/>
    <w:rsid w:val="007F5366"/>
    <w:rsid w:val="007F56F4"/>
    <w:rsid w:val="007F5F36"/>
    <w:rsid w:val="007F65AC"/>
    <w:rsid w:val="007F6B7D"/>
    <w:rsid w:val="007F6E90"/>
    <w:rsid w:val="007F6F5C"/>
    <w:rsid w:val="007F7332"/>
    <w:rsid w:val="007F761D"/>
    <w:rsid w:val="007F7C90"/>
    <w:rsid w:val="007F7E66"/>
    <w:rsid w:val="00800189"/>
    <w:rsid w:val="0080086F"/>
    <w:rsid w:val="00800A8B"/>
    <w:rsid w:val="00800DBE"/>
    <w:rsid w:val="008012A3"/>
    <w:rsid w:val="00801D27"/>
    <w:rsid w:val="00803328"/>
    <w:rsid w:val="00803407"/>
    <w:rsid w:val="00803974"/>
    <w:rsid w:val="00803F8D"/>
    <w:rsid w:val="00804097"/>
    <w:rsid w:val="00804098"/>
    <w:rsid w:val="008042B1"/>
    <w:rsid w:val="0080486A"/>
    <w:rsid w:val="00804893"/>
    <w:rsid w:val="00804A0D"/>
    <w:rsid w:val="0080541B"/>
    <w:rsid w:val="008056B7"/>
    <w:rsid w:val="00805D36"/>
    <w:rsid w:val="00805FF8"/>
    <w:rsid w:val="00806268"/>
    <w:rsid w:val="00806616"/>
    <w:rsid w:val="00806B1A"/>
    <w:rsid w:val="008074C5"/>
    <w:rsid w:val="00807899"/>
    <w:rsid w:val="008100D3"/>
    <w:rsid w:val="0081040F"/>
    <w:rsid w:val="00810453"/>
    <w:rsid w:val="0081086D"/>
    <w:rsid w:val="008108D4"/>
    <w:rsid w:val="00810B0B"/>
    <w:rsid w:val="00811030"/>
    <w:rsid w:val="008110D0"/>
    <w:rsid w:val="00811EE7"/>
    <w:rsid w:val="00811F8D"/>
    <w:rsid w:val="008125CE"/>
    <w:rsid w:val="008125D4"/>
    <w:rsid w:val="00812F38"/>
    <w:rsid w:val="00812FDD"/>
    <w:rsid w:val="008130F1"/>
    <w:rsid w:val="008139EA"/>
    <w:rsid w:val="00814401"/>
    <w:rsid w:val="00814757"/>
    <w:rsid w:val="008147E3"/>
    <w:rsid w:val="0081485A"/>
    <w:rsid w:val="00814887"/>
    <w:rsid w:val="00815160"/>
    <w:rsid w:val="008158BE"/>
    <w:rsid w:val="00815B2C"/>
    <w:rsid w:val="00815D35"/>
    <w:rsid w:val="00816224"/>
    <w:rsid w:val="00816937"/>
    <w:rsid w:val="00816EC6"/>
    <w:rsid w:val="00816ED8"/>
    <w:rsid w:val="0081775C"/>
    <w:rsid w:val="008178F8"/>
    <w:rsid w:val="0081797A"/>
    <w:rsid w:val="00817C17"/>
    <w:rsid w:val="00817C4A"/>
    <w:rsid w:val="0082080E"/>
    <w:rsid w:val="0082081B"/>
    <w:rsid w:val="0082110F"/>
    <w:rsid w:val="0082119A"/>
    <w:rsid w:val="0082191F"/>
    <w:rsid w:val="00821921"/>
    <w:rsid w:val="00822432"/>
    <w:rsid w:val="00823790"/>
    <w:rsid w:val="00823DE6"/>
    <w:rsid w:val="00824E57"/>
    <w:rsid w:val="00825037"/>
    <w:rsid w:val="0082523F"/>
    <w:rsid w:val="00825569"/>
    <w:rsid w:val="00825F8E"/>
    <w:rsid w:val="0082694F"/>
    <w:rsid w:val="00826D63"/>
    <w:rsid w:val="00827016"/>
    <w:rsid w:val="008276A1"/>
    <w:rsid w:val="008304FF"/>
    <w:rsid w:val="0083079D"/>
    <w:rsid w:val="00830A35"/>
    <w:rsid w:val="00830D16"/>
    <w:rsid w:val="00830FF8"/>
    <w:rsid w:val="00831010"/>
    <w:rsid w:val="00831102"/>
    <w:rsid w:val="0083296E"/>
    <w:rsid w:val="00832D0E"/>
    <w:rsid w:val="00832DDC"/>
    <w:rsid w:val="0083386C"/>
    <w:rsid w:val="008338F2"/>
    <w:rsid w:val="00833DC8"/>
    <w:rsid w:val="00833EFB"/>
    <w:rsid w:val="00833FCB"/>
    <w:rsid w:val="008341FC"/>
    <w:rsid w:val="0083456E"/>
    <w:rsid w:val="00835170"/>
    <w:rsid w:val="00835502"/>
    <w:rsid w:val="008357E1"/>
    <w:rsid w:val="00835D5D"/>
    <w:rsid w:val="008362F9"/>
    <w:rsid w:val="008365BA"/>
    <w:rsid w:val="00836A35"/>
    <w:rsid w:val="00837110"/>
    <w:rsid w:val="008372F4"/>
    <w:rsid w:val="00837325"/>
    <w:rsid w:val="0083750C"/>
    <w:rsid w:val="00837ED6"/>
    <w:rsid w:val="00837F8F"/>
    <w:rsid w:val="0084049C"/>
    <w:rsid w:val="00840C82"/>
    <w:rsid w:val="0084112E"/>
    <w:rsid w:val="00841DE3"/>
    <w:rsid w:val="008420BE"/>
    <w:rsid w:val="00842402"/>
    <w:rsid w:val="00842B01"/>
    <w:rsid w:val="008431F9"/>
    <w:rsid w:val="008433BD"/>
    <w:rsid w:val="00843806"/>
    <w:rsid w:val="00843843"/>
    <w:rsid w:val="00843E39"/>
    <w:rsid w:val="0084412A"/>
    <w:rsid w:val="0084419D"/>
    <w:rsid w:val="00844735"/>
    <w:rsid w:val="00844A4E"/>
    <w:rsid w:val="008458F1"/>
    <w:rsid w:val="00845A8E"/>
    <w:rsid w:val="008468D8"/>
    <w:rsid w:val="00846B74"/>
    <w:rsid w:val="0084711D"/>
    <w:rsid w:val="0084719A"/>
    <w:rsid w:val="008501A4"/>
    <w:rsid w:val="00850293"/>
    <w:rsid w:val="00850803"/>
    <w:rsid w:val="00850ADF"/>
    <w:rsid w:val="00850CAA"/>
    <w:rsid w:val="00850D36"/>
    <w:rsid w:val="00850E59"/>
    <w:rsid w:val="00851507"/>
    <w:rsid w:val="008516D9"/>
    <w:rsid w:val="0085214C"/>
    <w:rsid w:val="008526FE"/>
    <w:rsid w:val="00852E51"/>
    <w:rsid w:val="00852FEC"/>
    <w:rsid w:val="00853AE0"/>
    <w:rsid w:val="008549E5"/>
    <w:rsid w:val="00854D1B"/>
    <w:rsid w:val="00854D21"/>
    <w:rsid w:val="00855737"/>
    <w:rsid w:val="008561AB"/>
    <w:rsid w:val="008563D9"/>
    <w:rsid w:val="0085678E"/>
    <w:rsid w:val="00856B7C"/>
    <w:rsid w:val="00856DBF"/>
    <w:rsid w:val="00856DE2"/>
    <w:rsid w:val="00856FB1"/>
    <w:rsid w:val="008571BA"/>
    <w:rsid w:val="00857430"/>
    <w:rsid w:val="008574E3"/>
    <w:rsid w:val="00860049"/>
    <w:rsid w:val="008612D2"/>
    <w:rsid w:val="008619DE"/>
    <w:rsid w:val="00861DE1"/>
    <w:rsid w:val="00861E0C"/>
    <w:rsid w:val="0086241A"/>
    <w:rsid w:val="0086253F"/>
    <w:rsid w:val="00862B91"/>
    <w:rsid w:val="00862EA1"/>
    <w:rsid w:val="0086364F"/>
    <w:rsid w:val="008637EA"/>
    <w:rsid w:val="00863B6B"/>
    <w:rsid w:val="00864173"/>
    <w:rsid w:val="00864775"/>
    <w:rsid w:val="00864A1B"/>
    <w:rsid w:val="008651EA"/>
    <w:rsid w:val="00865235"/>
    <w:rsid w:val="00865F03"/>
    <w:rsid w:val="00866413"/>
    <w:rsid w:val="00867148"/>
    <w:rsid w:val="00867C04"/>
    <w:rsid w:val="00867C1B"/>
    <w:rsid w:val="00867D0F"/>
    <w:rsid w:val="00867FA3"/>
    <w:rsid w:val="008707CF"/>
    <w:rsid w:val="00870C1D"/>
    <w:rsid w:val="00870E35"/>
    <w:rsid w:val="00871374"/>
    <w:rsid w:val="00871622"/>
    <w:rsid w:val="0087167E"/>
    <w:rsid w:val="00871958"/>
    <w:rsid w:val="00871D12"/>
    <w:rsid w:val="00871DEC"/>
    <w:rsid w:val="00871EFA"/>
    <w:rsid w:val="008720B0"/>
    <w:rsid w:val="008726F8"/>
    <w:rsid w:val="0087282B"/>
    <w:rsid w:val="00872B0C"/>
    <w:rsid w:val="00873242"/>
    <w:rsid w:val="0087422A"/>
    <w:rsid w:val="0087426B"/>
    <w:rsid w:val="008743C4"/>
    <w:rsid w:val="008746A3"/>
    <w:rsid w:val="00874B15"/>
    <w:rsid w:val="00874D78"/>
    <w:rsid w:val="00874F3A"/>
    <w:rsid w:val="00875FF2"/>
    <w:rsid w:val="008762AB"/>
    <w:rsid w:val="00876801"/>
    <w:rsid w:val="0087706C"/>
    <w:rsid w:val="0087780A"/>
    <w:rsid w:val="00877A97"/>
    <w:rsid w:val="00877EE2"/>
    <w:rsid w:val="0088067A"/>
    <w:rsid w:val="00880B10"/>
    <w:rsid w:val="00880DF8"/>
    <w:rsid w:val="00881E5D"/>
    <w:rsid w:val="00882425"/>
    <w:rsid w:val="008835B0"/>
    <w:rsid w:val="008838F7"/>
    <w:rsid w:val="0088587C"/>
    <w:rsid w:val="0088608F"/>
    <w:rsid w:val="008860C4"/>
    <w:rsid w:val="008861D4"/>
    <w:rsid w:val="00886572"/>
    <w:rsid w:val="008868EC"/>
    <w:rsid w:val="00887270"/>
    <w:rsid w:val="008874C6"/>
    <w:rsid w:val="00890895"/>
    <w:rsid w:val="008908B7"/>
    <w:rsid w:val="00890BFB"/>
    <w:rsid w:val="00891031"/>
    <w:rsid w:val="008914B4"/>
    <w:rsid w:val="00891A55"/>
    <w:rsid w:val="008920FE"/>
    <w:rsid w:val="00892917"/>
    <w:rsid w:val="00892ADC"/>
    <w:rsid w:val="00892B83"/>
    <w:rsid w:val="00892E0F"/>
    <w:rsid w:val="00893124"/>
    <w:rsid w:val="00893815"/>
    <w:rsid w:val="00894058"/>
    <w:rsid w:val="00894A93"/>
    <w:rsid w:val="00894B5E"/>
    <w:rsid w:val="00894F14"/>
    <w:rsid w:val="00895655"/>
    <w:rsid w:val="00895D34"/>
    <w:rsid w:val="00895E97"/>
    <w:rsid w:val="0089665A"/>
    <w:rsid w:val="008968E9"/>
    <w:rsid w:val="0089718B"/>
    <w:rsid w:val="008974FB"/>
    <w:rsid w:val="008A05AE"/>
    <w:rsid w:val="008A07F9"/>
    <w:rsid w:val="008A0940"/>
    <w:rsid w:val="008A110E"/>
    <w:rsid w:val="008A11AB"/>
    <w:rsid w:val="008A17D2"/>
    <w:rsid w:val="008A1E84"/>
    <w:rsid w:val="008A2479"/>
    <w:rsid w:val="008A294D"/>
    <w:rsid w:val="008A2CFA"/>
    <w:rsid w:val="008A2EB6"/>
    <w:rsid w:val="008A3010"/>
    <w:rsid w:val="008A335C"/>
    <w:rsid w:val="008A3764"/>
    <w:rsid w:val="008A3777"/>
    <w:rsid w:val="008A3AE9"/>
    <w:rsid w:val="008A3E84"/>
    <w:rsid w:val="008A4138"/>
    <w:rsid w:val="008A4162"/>
    <w:rsid w:val="008A48E3"/>
    <w:rsid w:val="008A4EBB"/>
    <w:rsid w:val="008A510B"/>
    <w:rsid w:val="008A5142"/>
    <w:rsid w:val="008A51EB"/>
    <w:rsid w:val="008A5417"/>
    <w:rsid w:val="008A55E3"/>
    <w:rsid w:val="008A5E3A"/>
    <w:rsid w:val="008A680E"/>
    <w:rsid w:val="008A695E"/>
    <w:rsid w:val="008A6AA8"/>
    <w:rsid w:val="008A71B0"/>
    <w:rsid w:val="008A72B2"/>
    <w:rsid w:val="008A775F"/>
    <w:rsid w:val="008A7917"/>
    <w:rsid w:val="008B039A"/>
    <w:rsid w:val="008B0882"/>
    <w:rsid w:val="008B0FE1"/>
    <w:rsid w:val="008B11F3"/>
    <w:rsid w:val="008B18AC"/>
    <w:rsid w:val="008B19CC"/>
    <w:rsid w:val="008B1AFC"/>
    <w:rsid w:val="008B1E42"/>
    <w:rsid w:val="008B21A0"/>
    <w:rsid w:val="008B232E"/>
    <w:rsid w:val="008B2514"/>
    <w:rsid w:val="008B2603"/>
    <w:rsid w:val="008B267A"/>
    <w:rsid w:val="008B2D9B"/>
    <w:rsid w:val="008B3889"/>
    <w:rsid w:val="008B3934"/>
    <w:rsid w:val="008B3A11"/>
    <w:rsid w:val="008B3B0F"/>
    <w:rsid w:val="008B3C19"/>
    <w:rsid w:val="008B3E81"/>
    <w:rsid w:val="008B3EEC"/>
    <w:rsid w:val="008B42D3"/>
    <w:rsid w:val="008B5AA0"/>
    <w:rsid w:val="008B5DB3"/>
    <w:rsid w:val="008B6248"/>
    <w:rsid w:val="008B67EB"/>
    <w:rsid w:val="008B69F7"/>
    <w:rsid w:val="008B7643"/>
    <w:rsid w:val="008B7E49"/>
    <w:rsid w:val="008C05A1"/>
    <w:rsid w:val="008C07A9"/>
    <w:rsid w:val="008C085B"/>
    <w:rsid w:val="008C0B52"/>
    <w:rsid w:val="008C0E45"/>
    <w:rsid w:val="008C0EDD"/>
    <w:rsid w:val="008C0F4C"/>
    <w:rsid w:val="008C1158"/>
    <w:rsid w:val="008C12DD"/>
    <w:rsid w:val="008C14B0"/>
    <w:rsid w:val="008C16B1"/>
    <w:rsid w:val="008C19FC"/>
    <w:rsid w:val="008C1AB3"/>
    <w:rsid w:val="008C209F"/>
    <w:rsid w:val="008C21D5"/>
    <w:rsid w:val="008C2596"/>
    <w:rsid w:val="008C266D"/>
    <w:rsid w:val="008C33D1"/>
    <w:rsid w:val="008C4430"/>
    <w:rsid w:val="008C45E3"/>
    <w:rsid w:val="008C494B"/>
    <w:rsid w:val="008C49A0"/>
    <w:rsid w:val="008C4AE6"/>
    <w:rsid w:val="008C52BC"/>
    <w:rsid w:val="008C587F"/>
    <w:rsid w:val="008C5C1D"/>
    <w:rsid w:val="008C5CBA"/>
    <w:rsid w:val="008C5D99"/>
    <w:rsid w:val="008C66C6"/>
    <w:rsid w:val="008C6831"/>
    <w:rsid w:val="008C6A19"/>
    <w:rsid w:val="008C6BD9"/>
    <w:rsid w:val="008C76FB"/>
    <w:rsid w:val="008C7B9E"/>
    <w:rsid w:val="008C7D67"/>
    <w:rsid w:val="008D0C1C"/>
    <w:rsid w:val="008D0E3A"/>
    <w:rsid w:val="008D1675"/>
    <w:rsid w:val="008D1777"/>
    <w:rsid w:val="008D1ECD"/>
    <w:rsid w:val="008D20D5"/>
    <w:rsid w:val="008D2120"/>
    <w:rsid w:val="008D2157"/>
    <w:rsid w:val="008D235F"/>
    <w:rsid w:val="008D23EE"/>
    <w:rsid w:val="008D25D0"/>
    <w:rsid w:val="008D2B5E"/>
    <w:rsid w:val="008D450A"/>
    <w:rsid w:val="008D57C8"/>
    <w:rsid w:val="008D5853"/>
    <w:rsid w:val="008D58EF"/>
    <w:rsid w:val="008D66DF"/>
    <w:rsid w:val="008D67DD"/>
    <w:rsid w:val="008D6858"/>
    <w:rsid w:val="008D6AB4"/>
    <w:rsid w:val="008D6B6E"/>
    <w:rsid w:val="008D6E4D"/>
    <w:rsid w:val="008E0538"/>
    <w:rsid w:val="008E11DD"/>
    <w:rsid w:val="008E14D2"/>
    <w:rsid w:val="008E1527"/>
    <w:rsid w:val="008E1B67"/>
    <w:rsid w:val="008E2008"/>
    <w:rsid w:val="008E2017"/>
    <w:rsid w:val="008E29BB"/>
    <w:rsid w:val="008E2D0F"/>
    <w:rsid w:val="008E2E6F"/>
    <w:rsid w:val="008E4035"/>
    <w:rsid w:val="008E4067"/>
    <w:rsid w:val="008E4921"/>
    <w:rsid w:val="008E4E32"/>
    <w:rsid w:val="008E4EF9"/>
    <w:rsid w:val="008E4F0C"/>
    <w:rsid w:val="008E4F4F"/>
    <w:rsid w:val="008E520E"/>
    <w:rsid w:val="008E5229"/>
    <w:rsid w:val="008E566D"/>
    <w:rsid w:val="008E58BB"/>
    <w:rsid w:val="008E5D63"/>
    <w:rsid w:val="008E5F49"/>
    <w:rsid w:val="008E691A"/>
    <w:rsid w:val="008E6967"/>
    <w:rsid w:val="008E6C62"/>
    <w:rsid w:val="008E6FDB"/>
    <w:rsid w:val="008E7A45"/>
    <w:rsid w:val="008E7E2A"/>
    <w:rsid w:val="008E7F8E"/>
    <w:rsid w:val="008F0345"/>
    <w:rsid w:val="008F0AC5"/>
    <w:rsid w:val="008F0C3B"/>
    <w:rsid w:val="008F11CF"/>
    <w:rsid w:val="008F14E8"/>
    <w:rsid w:val="008F16BF"/>
    <w:rsid w:val="008F1737"/>
    <w:rsid w:val="008F18F1"/>
    <w:rsid w:val="008F1A51"/>
    <w:rsid w:val="008F1CBE"/>
    <w:rsid w:val="008F1CE3"/>
    <w:rsid w:val="008F1F7F"/>
    <w:rsid w:val="008F23DC"/>
    <w:rsid w:val="008F24D3"/>
    <w:rsid w:val="008F250C"/>
    <w:rsid w:val="008F26A0"/>
    <w:rsid w:val="008F2716"/>
    <w:rsid w:val="008F35FD"/>
    <w:rsid w:val="008F3650"/>
    <w:rsid w:val="008F36A0"/>
    <w:rsid w:val="008F4516"/>
    <w:rsid w:val="008F4558"/>
    <w:rsid w:val="008F47A9"/>
    <w:rsid w:val="008F4C21"/>
    <w:rsid w:val="008F4C9B"/>
    <w:rsid w:val="008F5360"/>
    <w:rsid w:val="008F61E1"/>
    <w:rsid w:val="008F6248"/>
    <w:rsid w:val="008F6B72"/>
    <w:rsid w:val="008F6D74"/>
    <w:rsid w:val="008F6FB1"/>
    <w:rsid w:val="008F7165"/>
    <w:rsid w:val="008F744B"/>
    <w:rsid w:val="008F763E"/>
    <w:rsid w:val="008F7D77"/>
    <w:rsid w:val="0090020C"/>
    <w:rsid w:val="009003F7"/>
    <w:rsid w:val="00900D8D"/>
    <w:rsid w:val="009020C4"/>
    <w:rsid w:val="009023DF"/>
    <w:rsid w:val="009024ED"/>
    <w:rsid w:val="00902B60"/>
    <w:rsid w:val="00903619"/>
    <w:rsid w:val="0090388D"/>
    <w:rsid w:val="00903C63"/>
    <w:rsid w:val="009046A5"/>
    <w:rsid w:val="00904BD1"/>
    <w:rsid w:val="00904D03"/>
    <w:rsid w:val="00904E62"/>
    <w:rsid w:val="009062F3"/>
    <w:rsid w:val="00906A58"/>
    <w:rsid w:val="00907176"/>
    <w:rsid w:val="00907285"/>
    <w:rsid w:val="009072F3"/>
    <w:rsid w:val="009078FD"/>
    <w:rsid w:val="00910025"/>
    <w:rsid w:val="009100C1"/>
    <w:rsid w:val="009115D1"/>
    <w:rsid w:val="00913622"/>
    <w:rsid w:val="00913F65"/>
    <w:rsid w:val="009142B1"/>
    <w:rsid w:val="00914529"/>
    <w:rsid w:val="009145EA"/>
    <w:rsid w:val="0091469F"/>
    <w:rsid w:val="009146F4"/>
    <w:rsid w:val="009148AB"/>
    <w:rsid w:val="00914D1F"/>
    <w:rsid w:val="0091527A"/>
    <w:rsid w:val="00915F1B"/>
    <w:rsid w:val="00916742"/>
    <w:rsid w:val="00916996"/>
    <w:rsid w:val="00916A14"/>
    <w:rsid w:val="009173F9"/>
    <w:rsid w:val="0091742E"/>
    <w:rsid w:val="00917784"/>
    <w:rsid w:val="00920031"/>
    <w:rsid w:val="0092020F"/>
    <w:rsid w:val="00920A8B"/>
    <w:rsid w:val="00920BD8"/>
    <w:rsid w:val="009213EE"/>
    <w:rsid w:val="00921406"/>
    <w:rsid w:val="009219FF"/>
    <w:rsid w:val="00921BDF"/>
    <w:rsid w:val="00921F11"/>
    <w:rsid w:val="009220F9"/>
    <w:rsid w:val="00922A4B"/>
    <w:rsid w:val="00922B92"/>
    <w:rsid w:val="00922C43"/>
    <w:rsid w:val="009237C2"/>
    <w:rsid w:val="0092383B"/>
    <w:rsid w:val="00923909"/>
    <w:rsid w:val="00923A23"/>
    <w:rsid w:val="00923B9F"/>
    <w:rsid w:val="00923DB3"/>
    <w:rsid w:val="0092434D"/>
    <w:rsid w:val="00924882"/>
    <w:rsid w:val="00924D69"/>
    <w:rsid w:val="00924DC0"/>
    <w:rsid w:val="00924F07"/>
    <w:rsid w:val="00925417"/>
    <w:rsid w:val="009255FA"/>
    <w:rsid w:val="0092576A"/>
    <w:rsid w:val="009257A1"/>
    <w:rsid w:val="00925A91"/>
    <w:rsid w:val="00925B63"/>
    <w:rsid w:val="00926487"/>
    <w:rsid w:val="00926822"/>
    <w:rsid w:val="00926F4F"/>
    <w:rsid w:val="00927A16"/>
    <w:rsid w:val="0093002B"/>
    <w:rsid w:val="0093030A"/>
    <w:rsid w:val="009305EB"/>
    <w:rsid w:val="00930BBF"/>
    <w:rsid w:val="0093123B"/>
    <w:rsid w:val="0093184F"/>
    <w:rsid w:val="009318F2"/>
    <w:rsid w:val="00931942"/>
    <w:rsid w:val="0093213C"/>
    <w:rsid w:val="0093216D"/>
    <w:rsid w:val="00932198"/>
    <w:rsid w:val="00932BC0"/>
    <w:rsid w:val="00932F8A"/>
    <w:rsid w:val="0093310D"/>
    <w:rsid w:val="00933ACF"/>
    <w:rsid w:val="00933ED2"/>
    <w:rsid w:val="00934232"/>
    <w:rsid w:val="00934FD5"/>
    <w:rsid w:val="00936364"/>
    <w:rsid w:val="009368C2"/>
    <w:rsid w:val="00936D9E"/>
    <w:rsid w:val="00936F04"/>
    <w:rsid w:val="00937152"/>
    <w:rsid w:val="00937B7E"/>
    <w:rsid w:val="009400F5"/>
    <w:rsid w:val="009405F3"/>
    <w:rsid w:val="0094083B"/>
    <w:rsid w:val="00941207"/>
    <w:rsid w:val="009412D8"/>
    <w:rsid w:val="009419BF"/>
    <w:rsid w:val="00941AF0"/>
    <w:rsid w:val="00941EC3"/>
    <w:rsid w:val="00942952"/>
    <w:rsid w:val="009429E6"/>
    <w:rsid w:val="00942CAD"/>
    <w:rsid w:val="009431F2"/>
    <w:rsid w:val="00943DF7"/>
    <w:rsid w:val="00943E62"/>
    <w:rsid w:val="00943FA9"/>
    <w:rsid w:val="009444B1"/>
    <w:rsid w:val="00945308"/>
    <w:rsid w:val="0094563D"/>
    <w:rsid w:val="0094593D"/>
    <w:rsid w:val="00946696"/>
    <w:rsid w:val="009469A6"/>
    <w:rsid w:val="00947664"/>
    <w:rsid w:val="00947800"/>
    <w:rsid w:val="009479C1"/>
    <w:rsid w:val="00947B2B"/>
    <w:rsid w:val="00947DA4"/>
    <w:rsid w:val="00947F7B"/>
    <w:rsid w:val="00947FF5"/>
    <w:rsid w:val="0095033D"/>
    <w:rsid w:val="0095069D"/>
    <w:rsid w:val="0095096A"/>
    <w:rsid w:val="00952063"/>
    <w:rsid w:val="00952198"/>
    <w:rsid w:val="009523C4"/>
    <w:rsid w:val="009529CD"/>
    <w:rsid w:val="00952CCC"/>
    <w:rsid w:val="00953B66"/>
    <w:rsid w:val="0095499B"/>
    <w:rsid w:val="009549F7"/>
    <w:rsid w:val="009555D1"/>
    <w:rsid w:val="00955916"/>
    <w:rsid w:val="00955CF1"/>
    <w:rsid w:val="00955F01"/>
    <w:rsid w:val="009577DF"/>
    <w:rsid w:val="009578E3"/>
    <w:rsid w:val="00957C30"/>
    <w:rsid w:val="00957D7C"/>
    <w:rsid w:val="00957DEA"/>
    <w:rsid w:val="0096021B"/>
    <w:rsid w:val="00961313"/>
    <w:rsid w:val="00961753"/>
    <w:rsid w:val="009617A8"/>
    <w:rsid w:val="00961950"/>
    <w:rsid w:val="00961ACC"/>
    <w:rsid w:val="00962296"/>
    <w:rsid w:val="009628BD"/>
    <w:rsid w:val="009636DD"/>
    <w:rsid w:val="009638E3"/>
    <w:rsid w:val="00963CB0"/>
    <w:rsid w:val="0096477B"/>
    <w:rsid w:val="00964BEB"/>
    <w:rsid w:val="009655CB"/>
    <w:rsid w:val="0096586F"/>
    <w:rsid w:val="00965968"/>
    <w:rsid w:val="00965A47"/>
    <w:rsid w:val="00965CA5"/>
    <w:rsid w:val="00965DB3"/>
    <w:rsid w:val="00966014"/>
    <w:rsid w:val="0096614E"/>
    <w:rsid w:val="00966894"/>
    <w:rsid w:val="00966F34"/>
    <w:rsid w:val="009673DF"/>
    <w:rsid w:val="00967C9F"/>
    <w:rsid w:val="00967D35"/>
    <w:rsid w:val="00967DB0"/>
    <w:rsid w:val="00967DD9"/>
    <w:rsid w:val="00970355"/>
    <w:rsid w:val="0097046D"/>
    <w:rsid w:val="00970965"/>
    <w:rsid w:val="00971108"/>
    <w:rsid w:val="009714A4"/>
    <w:rsid w:val="00971A13"/>
    <w:rsid w:val="00971BA7"/>
    <w:rsid w:val="00972333"/>
    <w:rsid w:val="0097256D"/>
    <w:rsid w:val="00972C55"/>
    <w:rsid w:val="00973035"/>
    <w:rsid w:val="00973260"/>
    <w:rsid w:val="009733E5"/>
    <w:rsid w:val="00973A7F"/>
    <w:rsid w:val="009754C3"/>
    <w:rsid w:val="009755FE"/>
    <w:rsid w:val="00975D50"/>
    <w:rsid w:val="00975EEA"/>
    <w:rsid w:val="00976E53"/>
    <w:rsid w:val="00977B85"/>
    <w:rsid w:val="00977CCF"/>
    <w:rsid w:val="00977D0E"/>
    <w:rsid w:val="00977EF8"/>
    <w:rsid w:val="00980385"/>
    <w:rsid w:val="00981106"/>
    <w:rsid w:val="0098135D"/>
    <w:rsid w:val="009817A5"/>
    <w:rsid w:val="00981CBB"/>
    <w:rsid w:val="009823CF"/>
    <w:rsid w:val="00982C2C"/>
    <w:rsid w:val="00982E36"/>
    <w:rsid w:val="00982F43"/>
    <w:rsid w:val="00984673"/>
    <w:rsid w:val="0098485D"/>
    <w:rsid w:val="00984975"/>
    <w:rsid w:val="0098572C"/>
    <w:rsid w:val="00985BE6"/>
    <w:rsid w:val="00986963"/>
    <w:rsid w:val="00986ABF"/>
    <w:rsid w:val="0098729E"/>
    <w:rsid w:val="00987C79"/>
    <w:rsid w:val="00987CA6"/>
    <w:rsid w:val="00990551"/>
    <w:rsid w:val="009906E6"/>
    <w:rsid w:val="009907C7"/>
    <w:rsid w:val="009908C1"/>
    <w:rsid w:val="009909F2"/>
    <w:rsid w:val="00990A81"/>
    <w:rsid w:val="00990C84"/>
    <w:rsid w:val="00990D96"/>
    <w:rsid w:val="00990F0F"/>
    <w:rsid w:val="009915E6"/>
    <w:rsid w:val="0099193A"/>
    <w:rsid w:val="00991A48"/>
    <w:rsid w:val="00991ABD"/>
    <w:rsid w:val="00991ED9"/>
    <w:rsid w:val="00991FBA"/>
    <w:rsid w:val="0099238E"/>
    <w:rsid w:val="0099287B"/>
    <w:rsid w:val="0099299D"/>
    <w:rsid w:val="0099299E"/>
    <w:rsid w:val="00992A14"/>
    <w:rsid w:val="00992F3F"/>
    <w:rsid w:val="009935FE"/>
    <w:rsid w:val="00994330"/>
    <w:rsid w:val="009943BE"/>
    <w:rsid w:val="009943E9"/>
    <w:rsid w:val="00994679"/>
    <w:rsid w:val="0099486C"/>
    <w:rsid w:val="00994CF7"/>
    <w:rsid w:val="00994D7E"/>
    <w:rsid w:val="00994F35"/>
    <w:rsid w:val="0099576C"/>
    <w:rsid w:val="00995FD6"/>
    <w:rsid w:val="009966A3"/>
    <w:rsid w:val="00996B39"/>
    <w:rsid w:val="00996EC4"/>
    <w:rsid w:val="00997476"/>
    <w:rsid w:val="00997658"/>
    <w:rsid w:val="009976DA"/>
    <w:rsid w:val="00997852"/>
    <w:rsid w:val="00997C51"/>
    <w:rsid w:val="009A19FF"/>
    <w:rsid w:val="009A2C2C"/>
    <w:rsid w:val="009A2DED"/>
    <w:rsid w:val="009A347F"/>
    <w:rsid w:val="009A3A3D"/>
    <w:rsid w:val="009A3F1A"/>
    <w:rsid w:val="009A3FE4"/>
    <w:rsid w:val="009A586B"/>
    <w:rsid w:val="009A5E47"/>
    <w:rsid w:val="009A641A"/>
    <w:rsid w:val="009A6630"/>
    <w:rsid w:val="009A745F"/>
    <w:rsid w:val="009A7465"/>
    <w:rsid w:val="009B03B8"/>
    <w:rsid w:val="009B0709"/>
    <w:rsid w:val="009B0C42"/>
    <w:rsid w:val="009B1345"/>
    <w:rsid w:val="009B14AA"/>
    <w:rsid w:val="009B1DBA"/>
    <w:rsid w:val="009B1F5D"/>
    <w:rsid w:val="009B1FFB"/>
    <w:rsid w:val="009B2A3A"/>
    <w:rsid w:val="009B31CE"/>
    <w:rsid w:val="009B3307"/>
    <w:rsid w:val="009B3D14"/>
    <w:rsid w:val="009B3D9D"/>
    <w:rsid w:val="009B3E2C"/>
    <w:rsid w:val="009B40C0"/>
    <w:rsid w:val="009B5F63"/>
    <w:rsid w:val="009B676C"/>
    <w:rsid w:val="009B6782"/>
    <w:rsid w:val="009B6788"/>
    <w:rsid w:val="009B7954"/>
    <w:rsid w:val="009C0386"/>
    <w:rsid w:val="009C08C2"/>
    <w:rsid w:val="009C090E"/>
    <w:rsid w:val="009C20F2"/>
    <w:rsid w:val="009C20FD"/>
    <w:rsid w:val="009C23D0"/>
    <w:rsid w:val="009C3626"/>
    <w:rsid w:val="009C38C7"/>
    <w:rsid w:val="009C3952"/>
    <w:rsid w:val="009C3BC9"/>
    <w:rsid w:val="009C3C44"/>
    <w:rsid w:val="009C3C82"/>
    <w:rsid w:val="009C40A6"/>
    <w:rsid w:val="009C4EE3"/>
    <w:rsid w:val="009C5A8E"/>
    <w:rsid w:val="009C5E24"/>
    <w:rsid w:val="009C6FE4"/>
    <w:rsid w:val="009C754B"/>
    <w:rsid w:val="009C7D40"/>
    <w:rsid w:val="009C7F2A"/>
    <w:rsid w:val="009D0140"/>
    <w:rsid w:val="009D035C"/>
    <w:rsid w:val="009D0FF2"/>
    <w:rsid w:val="009D1475"/>
    <w:rsid w:val="009D2417"/>
    <w:rsid w:val="009D2453"/>
    <w:rsid w:val="009D2685"/>
    <w:rsid w:val="009D2903"/>
    <w:rsid w:val="009D29D1"/>
    <w:rsid w:val="009D2B5D"/>
    <w:rsid w:val="009D2BD8"/>
    <w:rsid w:val="009D2CF3"/>
    <w:rsid w:val="009D31AE"/>
    <w:rsid w:val="009D3360"/>
    <w:rsid w:val="009D358A"/>
    <w:rsid w:val="009D374B"/>
    <w:rsid w:val="009D409D"/>
    <w:rsid w:val="009D4966"/>
    <w:rsid w:val="009D49BF"/>
    <w:rsid w:val="009D51FE"/>
    <w:rsid w:val="009D5200"/>
    <w:rsid w:val="009D537A"/>
    <w:rsid w:val="009D5744"/>
    <w:rsid w:val="009D57A3"/>
    <w:rsid w:val="009D5BD7"/>
    <w:rsid w:val="009D5E27"/>
    <w:rsid w:val="009D66B9"/>
    <w:rsid w:val="009D6D1D"/>
    <w:rsid w:val="009D6E98"/>
    <w:rsid w:val="009D73A2"/>
    <w:rsid w:val="009D7C73"/>
    <w:rsid w:val="009E02EE"/>
    <w:rsid w:val="009E0562"/>
    <w:rsid w:val="009E0CB7"/>
    <w:rsid w:val="009E0D9A"/>
    <w:rsid w:val="009E132B"/>
    <w:rsid w:val="009E17DD"/>
    <w:rsid w:val="009E223B"/>
    <w:rsid w:val="009E2608"/>
    <w:rsid w:val="009E266C"/>
    <w:rsid w:val="009E2DED"/>
    <w:rsid w:val="009E3236"/>
    <w:rsid w:val="009E3339"/>
    <w:rsid w:val="009E3918"/>
    <w:rsid w:val="009E3984"/>
    <w:rsid w:val="009E3ACA"/>
    <w:rsid w:val="009E3CFB"/>
    <w:rsid w:val="009E3D86"/>
    <w:rsid w:val="009E3F8D"/>
    <w:rsid w:val="009E40C0"/>
    <w:rsid w:val="009E4335"/>
    <w:rsid w:val="009E4767"/>
    <w:rsid w:val="009E4DE8"/>
    <w:rsid w:val="009E52BF"/>
    <w:rsid w:val="009E53BA"/>
    <w:rsid w:val="009E5EDA"/>
    <w:rsid w:val="009E65E7"/>
    <w:rsid w:val="009E6A9F"/>
    <w:rsid w:val="009E6BAB"/>
    <w:rsid w:val="009E6ED9"/>
    <w:rsid w:val="009E75B8"/>
    <w:rsid w:val="009E7B32"/>
    <w:rsid w:val="009E7D22"/>
    <w:rsid w:val="009E7F99"/>
    <w:rsid w:val="009F009B"/>
    <w:rsid w:val="009F00BE"/>
    <w:rsid w:val="009F077A"/>
    <w:rsid w:val="009F0B5A"/>
    <w:rsid w:val="009F163D"/>
    <w:rsid w:val="009F2345"/>
    <w:rsid w:val="009F26EF"/>
    <w:rsid w:val="009F3ADC"/>
    <w:rsid w:val="009F496D"/>
    <w:rsid w:val="009F58C1"/>
    <w:rsid w:val="009F6043"/>
    <w:rsid w:val="009F6379"/>
    <w:rsid w:val="009F63C1"/>
    <w:rsid w:val="009F65A2"/>
    <w:rsid w:val="009F6B85"/>
    <w:rsid w:val="009F6E0F"/>
    <w:rsid w:val="009F706F"/>
    <w:rsid w:val="009F7172"/>
    <w:rsid w:val="009F73F3"/>
    <w:rsid w:val="009F743E"/>
    <w:rsid w:val="009F756F"/>
    <w:rsid w:val="009F7BEF"/>
    <w:rsid w:val="00A001CF"/>
    <w:rsid w:val="00A009BF"/>
    <w:rsid w:val="00A00DF6"/>
    <w:rsid w:val="00A015D0"/>
    <w:rsid w:val="00A0256C"/>
    <w:rsid w:val="00A02614"/>
    <w:rsid w:val="00A02C69"/>
    <w:rsid w:val="00A0362E"/>
    <w:rsid w:val="00A038A5"/>
    <w:rsid w:val="00A03EDC"/>
    <w:rsid w:val="00A0516A"/>
    <w:rsid w:val="00A051D9"/>
    <w:rsid w:val="00A0595A"/>
    <w:rsid w:val="00A05BE8"/>
    <w:rsid w:val="00A07095"/>
    <w:rsid w:val="00A071E6"/>
    <w:rsid w:val="00A07A36"/>
    <w:rsid w:val="00A10559"/>
    <w:rsid w:val="00A105A1"/>
    <w:rsid w:val="00A10876"/>
    <w:rsid w:val="00A10C8F"/>
    <w:rsid w:val="00A10D5C"/>
    <w:rsid w:val="00A10EA5"/>
    <w:rsid w:val="00A1128B"/>
    <w:rsid w:val="00A116D5"/>
    <w:rsid w:val="00A11836"/>
    <w:rsid w:val="00A11BD6"/>
    <w:rsid w:val="00A11E50"/>
    <w:rsid w:val="00A12446"/>
    <w:rsid w:val="00A1277B"/>
    <w:rsid w:val="00A12A6B"/>
    <w:rsid w:val="00A12BE5"/>
    <w:rsid w:val="00A12C57"/>
    <w:rsid w:val="00A134B1"/>
    <w:rsid w:val="00A13718"/>
    <w:rsid w:val="00A13C25"/>
    <w:rsid w:val="00A13C58"/>
    <w:rsid w:val="00A15300"/>
    <w:rsid w:val="00A15522"/>
    <w:rsid w:val="00A15A8E"/>
    <w:rsid w:val="00A161DD"/>
    <w:rsid w:val="00A16220"/>
    <w:rsid w:val="00A1658A"/>
    <w:rsid w:val="00A166A4"/>
    <w:rsid w:val="00A166B6"/>
    <w:rsid w:val="00A16972"/>
    <w:rsid w:val="00A16985"/>
    <w:rsid w:val="00A16ECF"/>
    <w:rsid w:val="00A1730F"/>
    <w:rsid w:val="00A17B5A"/>
    <w:rsid w:val="00A17BBE"/>
    <w:rsid w:val="00A17E6B"/>
    <w:rsid w:val="00A20041"/>
    <w:rsid w:val="00A20048"/>
    <w:rsid w:val="00A204B6"/>
    <w:rsid w:val="00A20640"/>
    <w:rsid w:val="00A20DA4"/>
    <w:rsid w:val="00A214A7"/>
    <w:rsid w:val="00A2182D"/>
    <w:rsid w:val="00A2200D"/>
    <w:rsid w:val="00A22B7F"/>
    <w:rsid w:val="00A22EE4"/>
    <w:rsid w:val="00A230EC"/>
    <w:rsid w:val="00A234E8"/>
    <w:rsid w:val="00A23DB7"/>
    <w:rsid w:val="00A23F23"/>
    <w:rsid w:val="00A245F0"/>
    <w:rsid w:val="00A2467F"/>
    <w:rsid w:val="00A247EE"/>
    <w:rsid w:val="00A24A21"/>
    <w:rsid w:val="00A24DF8"/>
    <w:rsid w:val="00A24DFB"/>
    <w:rsid w:val="00A258B0"/>
    <w:rsid w:val="00A25AEA"/>
    <w:rsid w:val="00A25D50"/>
    <w:rsid w:val="00A26B83"/>
    <w:rsid w:val="00A26F85"/>
    <w:rsid w:val="00A27134"/>
    <w:rsid w:val="00A278B5"/>
    <w:rsid w:val="00A27C7C"/>
    <w:rsid w:val="00A30953"/>
    <w:rsid w:val="00A3099B"/>
    <w:rsid w:val="00A30C68"/>
    <w:rsid w:val="00A31065"/>
    <w:rsid w:val="00A310A8"/>
    <w:rsid w:val="00A32134"/>
    <w:rsid w:val="00A32469"/>
    <w:rsid w:val="00A32543"/>
    <w:rsid w:val="00A32784"/>
    <w:rsid w:val="00A32A78"/>
    <w:rsid w:val="00A32CC3"/>
    <w:rsid w:val="00A332AF"/>
    <w:rsid w:val="00A338A4"/>
    <w:rsid w:val="00A3390B"/>
    <w:rsid w:val="00A33EDA"/>
    <w:rsid w:val="00A33FBC"/>
    <w:rsid w:val="00A34231"/>
    <w:rsid w:val="00A348A5"/>
    <w:rsid w:val="00A34EAE"/>
    <w:rsid w:val="00A35380"/>
    <w:rsid w:val="00A35D73"/>
    <w:rsid w:val="00A36696"/>
    <w:rsid w:val="00A3688D"/>
    <w:rsid w:val="00A36ADF"/>
    <w:rsid w:val="00A372FC"/>
    <w:rsid w:val="00A37493"/>
    <w:rsid w:val="00A3762B"/>
    <w:rsid w:val="00A37877"/>
    <w:rsid w:val="00A3788E"/>
    <w:rsid w:val="00A37A99"/>
    <w:rsid w:val="00A37AC6"/>
    <w:rsid w:val="00A37B5F"/>
    <w:rsid w:val="00A4009D"/>
    <w:rsid w:val="00A40476"/>
    <w:rsid w:val="00A40DD6"/>
    <w:rsid w:val="00A40E44"/>
    <w:rsid w:val="00A40E61"/>
    <w:rsid w:val="00A410D9"/>
    <w:rsid w:val="00A411E9"/>
    <w:rsid w:val="00A41977"/>
    <w:rsid w:val="00A41BF6"/>
    <w:rsid w:val="00A41DCB"/>
    <w:rsid w:val="00A41E5A"/>
    <w:rsid w:val="00A42BE0"/>
    <w:rsid w:val="00A42E08"/>
    <w:rsid w:val="00A42E94"/>
    <w:rsid w:val="00A43349"/>
    <w:rsid w:val="00A4337C"/>
    <w:rsid w:val="00A43C93"/>
    <w:rsid w:val="00A4499E"/>
    <w:rsid w:val="00A45225"/>
    <w:rsid w:val="00A45360"/>
    <w:rsid w:val="00A459D2"/>
    <w:rsid w:val="00A45AF8"/>
    <w:rsid w:val="00A45D0C"/>
    <w:rsid w:val="00A4668E"/>
    <w:rsid w:val="00A46B94"/>
    <w:rsid w:val="00A4722B"/>
    <w:rsid w:val="00A4735F"/>
    <w:rsid w:val="00A478CD"/>
    <w:rsid w:val="00A47EA0"/>
    <w:rsid w:val="00A50013"/>
    <w:rsid w:val="00A50159"/>
    <w:rsid w:val="00A50765"/>
    <w:rsid w:val="00A509FA"/>
    <w:rsid w:val="00A50D4D"/>
    <w:rsid w:val="00A50E8C"/>
    <w:rsid w:val="00A512F5"/>
    <w:rsid w:val="00A51395"/>
    <w:rsid w:val="00A5140B"/>
    <w:rsid w:val="00A517DE"/>
    <w:rsid w:val="00A538CC"/>
    <w:rsid w:val="00A53B78"/>
    <w:rsid w:val="00A53C75"/>
    <w:rsid w:val="00A53CE0"/>
    <w:rsid w:val="00A53D7E"/>
    <w:rsid w:val="00A53FA9"/>
    <w:rsid w:val="00A54153"/>
    <w:rsid w:val="00A54E1E"/>
    <w:rsid w:val="00A55800"/>
    <w:rsid w:val="00A55986"/>
    <w:rsid w:val="00A559B4"/>
    <w:rsid w:val="00A55E6A"/>
    <w:rsid w:val="00A56627"/>
    <w:rsid w:val="00A56D21"/>
    <w:rsid w:val="00A5758B"/>
    <w:rsid w:val="00A61541"/>
    <w:rsid w:val="00A61CA8"/>
    <w:rsid w:val="00A624C1"/>
    <w:rsid w:val="00A6303E"/>
    <w:rsid w:val="00A636FC"/>
    <w:rsid w:val="00A6402B"/>
    <w:rsid w:val="00A643BC"/>
    <w:rsid w:val="00A65269"/>
    <w:rsid w:val="00A65560"/>
    <w:rsid w:val="00A65764"/>
    <w:rsid w:val="00A65863"/>
    <w:rsid w:val="00A65897"/>
    <w:rsid w:val="00A65CBF"/>
    <w:rsid w:val="00A6615B"/>
    <w:rsid w:val="00A66B20"/>
    <w:rsid w:val="00A66BAF"/>
    <w:rsid w:val="00A67091"/>
    <w:rsid w:val="00A673D4"/>
    <w:rsid w:val="00A67BD7"/>
    <w:rsid w:val="00A70EE2"/>
    <w:rsid w:val="00A716AC"/>
    <w:rsid w:val="00A71A90"/>
    <w:rsid w:val="00A72732"/>
    <w:rsid w:val="00A72B82"/>
    <w:rsid w:val="00A72FB4"/>
    <w:rsid w:val="00A743CB"/>
    <w:rsid w:val="00A74B8D"/>
    <w:rsid w:val="00A75C1F"/>
    <w:rsid w:val="00A76DE5"/>
    <w:rsid w:val="00A77110"/>
    <w:rsid w:val="00A77B37"/>
    <w:rsid w:val="00A77E1F"/>
    <w:rsid w:val="00A80331"/>
    <w:rsid w:val="00A805D8"/>
    <w:rsid w:val="00A80804"/>
    <w:rsid w:val="00A80CDF"/>
    <w:rsid w:val="00A810AC"/>
    <w:rsid w:val="00A8155B"/>
    <w:rsid w:val="00A8162F"/>
    <w:rsid w:val="00A819A6"/>
    <w:rsid w:val="00A81AC0"/>
    <w:rsid w:val="00A822A8"/>
    <w:rsid w:val="00A822CA"/>
    <w:rsid w:val="00A8285B"/>
    <w:rsid w:val="00A828ED"/>
    <w:rsid w:val="00A82A7E"/>
    <w:rsid w:val="00A832CA"/>
    <w:rsid w:val="00A83BD2"/>
    <w:rsid w:val="00A8451A"/>
    <w:rsid w:val="00A84CC1"/>
    <w:rsid w:val="00A8518B"/>
    <w:rsid w:val="00A85CA6"/>
    <w:rsid w:val="00A85E57"/>
    <w:rsid w:val="00A8602D"/>
    <w:rsid w:val="00A8665E"/>
    <w:rsid w:val="00A86AE3"/>
    <w:rsid w:val="00A86B38"/>
    <w:rsid w:val="00A86C9A"/>
    <w:rsid w:val="00A8717D"/>
    <w:rsid w:val="00A87DEB"/>
    <w:rsid w:val="00A90547"/>
    <w:rsid w:val="00A9077E"/>
    <w:rsid w:val="00A9167D"/>
    <w:rsid w:val="00A91DC0"/>
    <w:rsid w:val="00A91E73"/>
    <w:rsid w:val="00A9233A"/>
    <w:rsid w:val="00A925FA"/>
    <w:rsid w:val="00A92941"/>
    <w:rsid w:val="00A92C85"/>
    <w:rsid w:val="00A935B0"/>
    <w:rsid w:val="00A93A1D"/>
    <w:rsid w:val="00A94093"/>
    <w:rsid w:val="00A94A60"/>
    <w:rsid w:val="00A94D59"/>
    <w:rsid w:val="00A94E21"/>
    <w:rsid w:val="00A95739"/>
    <w:rsid w:val="00A95949"/>
    <w:rsid w:val="00A96438"/>
    <w:rsid w:val="00A96E22"/>
    <w:rsid w:val="00A97063"/>
    <w:rsid w:val="00A97446"/>
    <w:rsid w:val="00A97586"/>
    <w:rsid w:val="00A97671"/>
    <w:rsid w:val="00A97DA5"/>
    <w:rsid w:val="00A97E9B"/>
    <w:rsid w:val="00A97FE2"/>
    <w:rsid w:val="00AA0F43"/>
    <w:rsid w:val="00AA1B22"/>
    <w:rsid w:val="00AA1C8A"/>
    <w:rsid w:val="00AA2078"/>
    <w:rsid w:val="00AA3065"/>
    <w:rsid w:val="00AA329A"/>
    <w:rsid w:val="00AA34BD"/>
    <w:rsid w:val="00AA3BFF"/>
    <w:rsid w:val="00AA3D89"/>
    <w:rsid w:val="00AA5283"/>
    <w:rsid w:val="00AA59A0"/>
    <w:rsid w:val="00AA6245"/>
    <w:rsid w:val="00AA6D7B"/>
    <w:rsid w:val="00AA6DF7"/>
    <w:rsid w:val="00AA6E15"/>
    <w:rsid w:val="00AA70B6"/>
    <w:rsid w:val="00AA70F9"/>
    <w:rsid w:val="00AA760B"/>
    <w:rsid w:val="00AA7B46"/>
    <w:rsid w:val="00AB0934"/>
    <w:rsid w:val="00AB0B3A"/>
    <w:rsid w:val="00AB185C"/>
    <w:rsid w:val="00AB1D5E"/>
    <w:rsid w:val="00AB1EC9"/>
    <w:rsid w:val="00AB2467"/>
    <w:rsid w:val="00AB24D3"/>
    <w:rsid w:val="00AB276B"/>
    <w:rsid w:val="00AB2861"/>
    <w:rsid w:val="00AB2BBB"/>
    <w:rsid w:val="00AB2D4A"/>
    <w:rsid w:val="00AB30FC"/>
    <w:rsid w:val="00AB3B0A"/>
    <w:rsid w:val="00AB434C"/>
    <w:rsid w:val="00AB44CE"/>
    <w:rsid w:val="00AB48CF"/>
    <w:rsid w:val="00AB531B"/>
    <w:rsid w:val="00AB5FA7"/>
    <w:rsid w:val="00AB61BD"/>
    <w:rsid w:val="00AB63C4"/>
    <w:rsid w:val="00AB658A"/>
    <w:rsid w:val="00AB65AB"/>
    <w:rsid w:val="00AB65B3"/>
    <w:rsid w:val="00AB6E98"/>
    <w:rsid w:val="00AB733C"/>
    <w:rsid w:val="00AB7ABD"/>
    <w:rsid w:val="00AC1021"/>
    <w:rsid w:val="00AC146A"/>
    <w:rsid w:val="00AC1636"/>
    <w:rsid w:val="00AC19AC"/>
    <w:rsid w:val="00AC1BDA"/>
    <w:rsid w:val="00AC2226"/>
    <w:rsid w:val="00AC2738"/>
    <w:rsid w:val="00AC2810"/>
    <w:rsid w:val="00AC292C"/>
    <w:rsid w:val="00AC336F"/>
    <w:rsid w:val="00AC3D47"/>
    <w:rsid w:val="00AC414E"/>
    <w:rsid w:val="00AC4324"/>
    <w:rsid w:val="00AC4496"/>
    <w:rsid w:val="00AC4B56"/>
    <w:rsid w:val="00AC4EDE"/>
    <w:rsid w:val="00AC4EE7"/>
    <w:rsid w:val="00AC5046"/>
    <w:rsid w:val="00AC57C9"/>
    <w:rsid w:val="00AC59BA"/>
    <w:rsid w:val="00AC5EAD"/>
    <w:rsid w:val="00AC616E"/>
    <w:rsid w:val="00AC6A71"/>
    <w:rsid w:val="00AC7852"/>
    <w:rsid w:val="00AC7F3D"/>
    <w:rsid w:val="00AC7F51"/>
    <w:rsid w:val="00AD037B"/>
    <w:rsid w:val="00AD0746"/>
    <w:rsid w:val="00AD0B6B"/>
    <w:rsid w:val="00AD0B95"/>
    <w:rsid w:val="00AD0BDA"/>
    <w:rsid w:val="00AD18FF"/>
    <w:rsid w:val="00AD198E"/>
    <w:rsid w:val="00AD1B11"/>
    <w:rsid w:val="00AD1EA8"/>
    <w:rsid w:val="00AD2855"/>
    <w:rsid w:val="00AD2C44"/>
    <w:rsid w:val="00AD2EF9"/>
    <w:rsid w:val="00AD3240"/>
    <w:rsid w:val="00AD337A"/>
    <w:rsid w:val="00AD3669"/>
    <w:rsid w:val="00AD3B9D"/>
    <w:rsid w:val="00AD429D"/>
    <w:rsid w:val="00AD43AD"/>
    <w:rsid w:val="00AD472B"/>
    <w:rsid w:val="00AD47FA"/>
    <w:rsid w:val="00AD4A9C"/>
    <w:rsid w:val="00AD4C72"/>
    <w:rsid w:val="00AD4CFC"/>
    <w:rsid w:val="00AD5190"/>
    <w:rsid w:val="00AD53D0"/>
    <w:rsid w:val="00AD5F73"/>
    <w:rsid w:val="00AD6097"/>
    <w:rsid w:val="00AD6131"/>
    <w:rsid w:val="00AD64CA"/>
    <w:rsid w:val="00AD66B7"/>
    <w:rsid w:val="00AD6BF2"/>
    <w:rsid w:val="00AD6DCE"/>
    <w:rsid w:val="00AD6DE3"/>
    <w:rsid w:val="00AD6EBE"/>
    <w:rsid w:val="00AD710F"/>
    <w:rsid w:val="00AE03B7"/>
    <w:rsid w:val="00AE03EF"/>
    <w:rsid w:val="00AE0627"/>
    <w:rsid w:val="00AE14D3"/>
    <w:rsid w:val="00AE177C"/>
    <w:rsid w:val="00AE198C"/>
    <w:rsid w:val="00AE1B39"/>
    <w:rsid w:val="00AE1E5C"/>
    <w:rsid w:val="00AE2299"/>
    <w:rsid w:val="00AE2A19"/>
    <w:rsid w:val="00AE2DDC"/>
    <w:rsid w:val="00AE349C"/>
    <w:rsid w:val="00AE36DC"/>
    <w:rsid w:val="00AE36F9"/>
    <w:rsid w:val="00AE3834"/>
    <w:rsid w:val="00AE3D3C"/>
    <w:rsid w:val="00AE501A"/>
    <w:rsid w:val="00AE5152"/>
    <w:rsid w:val="00AE5422"/>
    <w:rsid w:val="00AE631B"/>
    <w:rsid w:val="00AE647D"/>
    <w:rsid w:val="00AE6AF3"/>
    <w:rsid w:val="00AE753B"/>
    <w:rsid w:val="00AE75D0"/>
    <w:rsid w:val="00AE780E"/>
    <w:rsid w:val="00AE7B87"/>
    <w:rsid w:val="00AE7D52"/>
    <w:rsid w:val="00AE7FA1"/>
    <w:rsid w:val="00AF00D1"/>
    <w:rsid w:val="00AF0218"/>
    <w:rsid w:val="00AF0991"/>
    <w:rsid w:val="00AF09EA"/>
    <w:rsid w:val="00AF1332"/>
    <w:rsid w:val="00AF1FAA"/>
    <w:rsid w:val="00AF20CD"/>
    <w:rsid w:val="00AF232F"/>
    <w:rsid w:val="00AF24C6"/>
    <w:rsid w:val="00AF3138"/>
    <w:rsid w:val="00AF325C"/>
    <w:rsid w:val="00AF32A6"/>
    <w:rsid w:val="00AF4D46"/>
    <w:rsid w:val="00AF56BB"/>
    <w:rsid w:val="00AF5A8D"/>
    <w:rsid w:val="00AF6A2B"/>
    <w:rsid w:val="00AF6CDB"/>
    <w:rsid w:val="00AF7289"/>
    <w:rsid w:val="00AF77FE"/>
    <w:rsid w:val="00B00589"/>
    <w:rsid w:val="00B00886"/>
    <w:rsid w:val="00B00D82"/>
    <w:rsid w:val="00B00D92"/>
    <w:rsid w:val="00B0150F"/>
    <w:rsid w:val="00B0178E"/>
    <w:rsid w:val="00B019BE"/>
    <w:rsid w:val="00B019F0"/>
    <w:rsid w:val="00B01E59"/>
    <w:rsid w:val="00B01F52"/>
    <w:rsid w:val="00B020BC"/>
    <w:rsid w:val="00B0214A"/>
    <w:rsid w:val="00B024DB"/>
    <w:rsid w:val="00B025ED"/>
    <w:rsid w:val="00B035BD"/>
    <w:rsid w:val="00B035E0"/>
    <w:rsid w:val="00B0362C"/>
    <w:rsid w:val="00B03CB4"/>
    <w:rsid w:val="00B0415C"/>
    <w:rsid w:val="00B04827"/>
    <w:rsid w:val="00B049AA"/>
    <w:rsid w:val="00B04CFE"/>
    <w:rsid w:val="00B04F8A"/>
    <w:rsid w:val="00B05BC0"/>
    <w:rsid w:val="00B05F0F"/>
    <w:rsid w:val="00B0618F"/>
    <w:rsid w:val="00B06537"/>
    <w:rsid w:val="00B065E2"/>
    <w:rsid w:val="00B06782"/>
    <w:rsid w:val="00B07176"/>
    <w:rsid w:val="00B0798D"/>
    <w:rsid w:val="00B10A19"/>
    <w:rsid w:val="00B10ABD"/>
    <w:rsid w:val="00B1126F"/>
    <w:rsid w:val="00B114D0"/>
    <w:rsid w:val="00B11776"/>
    <w:rsid w:val="00B11A07"/>
    <w:rsid w:val="00B11BA3"/>
    <w:rsid w:val="00B1201A"/>
    <w:rsid w:val="00B120C1"/>
    <w:rsid w:val="00B132A7"/>
    <w:rsid w:val="00B133A9"/>
    <w:rsid w:val="00B13891"/>
    <w:rsid w:val="00B13D1B"/>
    <w:rsid w:val="00B13FB2"/>
    <w:rsid w:val="00B14349"/>
    <w:rsid w:val="00B1460B"/>
    <w:rsid w:val="00B14E52"/>
    <w:rsid w:val="00B1553E"/>
    <w:rsid w:val="00B1591B"/>
    <w:rsid w:val="00B15C9C"/>
    <w:rsid w:val="00B16105"/>
    <w:rsid w:val="00B16FD0"/>
    <w:rsid w:val="00B1731B"/>
    <w:rsid w:val="00B1746F"/>
    <w:rsid w:val="00B174B0"/>
    <w:rsid w:val="00B17573"/>
    <w:rsid w:val="00B175A4"/>
    <w:rsid w:val="00B17D53"/>
    <w:rsid w:val="00B20160"/>
    <w:rsid w:val="00B207DF"/>
    <w:rsid w:val="00B20C26"/>
    <w:rsid w:val="00B20F5F"/>
    <w:rsid w:val="00B21056"/>
    <w:rsid w:val="00B2152E"/>
    <w:rsid w:val="00B21BD8"/>
    <w:rsid w:val="00B225D2"/>
    <w:rsid w:val="00B229A2"/>
    <w:rsid w:val="00B22F53"/>
    <w:rsid w:val="00B23129"/>
    <w:rsid w:val="00B231F2"/>
    <w:rsid w:val="00B234AD"/>
    <w:rsid w:val="00B235A4"/>
    <w:rsid w:val="00B23C56"/>
    <w:rsid w:val="00B23F9A"/>
    <w:rsid w:val="00B243C4"/>
    <w:rsid w:val="00B2450F"/>
    <w:rsid w:val="00B251CB"/>
    <w:rsid w:val="00B252D9"/>
    <w:rsid w:val="00B25DF4"/>
    <w:rsid w:val="00B26010"/>
    <w:rsid w:val="00B26692"/>
    <w:rsid w:val="00B267C1"/>
    <w:rsid w:val="00B26823"/>
    <w:rsid w:val="00B2698E"/>
    <w:rsid w:val="00B26B99"/>
    <w:rsid w:val="00B26DB2"/>
    <w:rsid w:val="00B27175"/>
    <w:rsid w:val="00B27314"/>
    <w:rsid w:val="00B27739"/>
    <w:rsid w:val="00B27853"/>
    <w:rsid w:val="00B27EAB"/>
    <w:rsid w:val="00B3018C"/>
    <w:rsid w:val="00B3021F"/>
    <w:rsid w:val="00B30220"/>
    <w:rsid w:val="00B306AB"/>
    <w:rsid w:val="00B30774"/>
    <w:rsid w:val="00B3084D"/>
    <w:rsid w:val="00B31051"/>
    <w:rsid w:val="00B31180"/>
    <w:rsid w:val="00B31526"/>
    <w:rsid w:val="00B315C5"/>
    <w:rsid w:val="00B31809"/>
    <w:rsid w:val="00B31845"/>
    <w:rsid w:val="00B31D0D"/>
    <w:rsid w:val="00B326EF"/>
    <w:rsid w:val="00B3310F"/>
    <w:rsid w:val="00B3351B"/>
    <w:rsid w:val="00B335AE"/>
    <w:rsid w:val="00B339AF"/>
    <w:rsid w:val="00B33E70"/>
    <w:rsid w:val="00B33F38"/>
    <w:rsid w:val="00B33F64"/>
    <w:rsid w:val="00B340B8"/>
    <w:rsid w:val="00B3453C"/>
    <w:rsid w:val="00B34C66"/>
    <w:rsid w:val="00B34CDD"/>
    <w:rsid w:val="00B34D40"/>
    <w:rsid w:val="00B3546E"/>
    <w:rsid w:val="00B355C5"/>
    <w:rsid w:val="00B3561D"/>
    <w:rsid w:val="00B365D2"/>
    <w:rsid w:val="00B36C4B"/>
    <w:rsid w:val="00B3724C"/>
    <w:rsid w:val="00B374FA"/>
    <w:rsid w:val="00B37A2A"/>
    <w:rsid w:val="00B37D05"/>
    <w:rsid w:val="00B40F40"/>
    <w:rsid w:val="00B41023"/>
    <w:rsid w:val="00B414E0"/>
    <w:rsid w:val="00B418E3"/>
    <w:rsid w:val="00B41928"/>
    <w:rsid w:val="00B41A9F"/>
    <w:rsid w:val="00B41E4E"/>
    <w:rsid w:val="00B4265D"/>
    <w:rsid w:val="00B4286C"/>
    <w:rsid w:val="00B428E3"/>
    <w:rsid w:val="00B42990"/>
    <w:rsid w:val="00B42B42"/>
    <w:rsid w:val="00B43661"/>
    <w:rsid w:val="00B43B9E"/>
    <w:rsid w:val="00B43C57"/>
    <w:rsid w:val="00B43D88"/>
    <w:rsid w:val="00B440D0"/>
    <w:rsid w:val="00B44265"/>
    <w:rsid w:val="00B44452"/>
    <w:rsid w:val="00B4471F"/>
    <w:rsid w:val="00B4495C"/>
    <w:rsid w:val="00B44BC7"/>
    <w:rsid w:val="00B44C3B"/>
    <w:rsid w:val="00B45246"/>
    <w:rsid w:val="00B45634"/>
    <w:rsid w:val="00B456D0"/>
    <w:rsid w:val="00B45D4B"/>
    <w:rsid w:val="00B460D6"/>
    <w:rsid w:val="00B46397"/>
    <w:rsid w:val="00B4675C"/>
    <w:rsid w:val="00B47429"/>
    <w:rsid w:val="00B47974"/>
    <w:rsid w:val="00B47C23"/>
    <w:rsid w:val="00B47D0E"/>
    <w:rsid w:val="00B47F72"/>
    <w:rsid w:val="00B504C7"/>
    <w:rsid w:val="00B50909"/>
    <w:rsid w:val="00B50B90"/>
    <w:rsid w:val="00B51450"/>
    <w:rsid w:val="00B524B0"/>
    <w:rsid w:val="00B5280C"/>
    <w:rsid w:val="00B5297A"/>
    <w:rsid w:val="00B53EB0"/>
    <w:rsid w:val="00B53F64"/>
    <w:rsid w:val="00B546DA"/>
    <w:rsid w:val="00B547AC"/>
    <w:rsid w:val="00B54A8F"/>
    <w:rsid w:val="00B557DE"/>
    <w:rsid w:val="00B55870"/>
    <w:rsid w:val="00B55F91"/>
    <w:rsid w:val="00B564B1"/>
    <w:rsid w:val="00B568A8"/>
    <w:rsid w:val="00B56CAD"/>
    <w:rsid w:val="00B578B3"/>
    <w:rsid w:val="00B57A2B"/>
    <w:rsid w:val="00B6082A"/>
    <w:rsid w:val="00B61387"/>
    <w:rsid w:val="00B61700"/>
    <w:rsid w:val="00B61B70"/>
    <w:rsid w:val="00B620E1"/>
    <w:rsid w:val="00B62C6F"/>
    <w:rsid w:val="00B6307C"/>
    <w:rsid w:val="00B635D8"/>
    <w:rsid w:val="00B63A35"/>
    <w:rsid w:val="00B63C4E"/>
    <w:rsid w:val="00B63C96"/>
    <w:rsid w:val="00B642F7"/>
    <w:rsid w:val="00B64308"/>
    <w:rsid w:val="00B64343"/>
    <w:rsid w:val="00B64C1B"/>
    <w:rsid w:val="00B64D1B"/>
    <w:rsid w:val="00B65078"/>
    <w:rsid w:val="00B6521D"/>
    <w:rsid w:val="00B65639"/>
    <w:rsid w:val="00B65700"/>
    <w:rsid w:val="00B665C7"/>
    <w:rsid w:val="00B665CB"/>
    <w:rsid w:val="00B66B89"/>
    <w:rsid w:val="00B66CF4"/>
    <w:rsid w:val="00B67200"/>
    <w:rsid w:val="00B67E33"/>
    <w:rsid w:val="00B67FD2"/>
    <w:rsid w:val="00B704A3"/>
    <w:rsid w:val="00B70963"/>
    <w:rsid w:val="00B70E23"/>
    <w:rsid w:val="00B70F95"/>
    <w:rsid w:val="00B71A3F"/>
    <w:rsid w:val="00B720F5"/>
    <w:rsid w:val="00B7221B"/>
    <w:rsid w:val="00B72464"/>
    <w:rsid w:val="00B731AC"/>
    <w:rsid w:val="00B737E4"/>
    <w:rsid w:val="00B74F4F"/>
    <w:rsid w:val="00B75353"/>
    <w:rsid w:val="00B753BD"/>
    <w:rsid w:val="00B75413"/>
    <w:rsid w:val="00B7565E"/>
    <w:rsid w:val="00B758B5"/>
    <w:rsid w:val="00B758C0"/>
    <w:rsid w:val="00B75999"/>
    <w:rsid w:val="00B75B71"/>
    <w:rsid w:val="00B75F5E"/>
    <w:rsid w:val="00B7631A"/>
    <w:rsid w:val="00B76DBC"/>
    <w:rsid w:val="00B80ACD"/>
    <w:rsid w:val="00B81C0F"/>
    <w:rsid w:val="00B81CE3"/>
    <w:rsid w:val="00B81E80"/>
    <w:rsid w:val="00B82203"/>
    <w:rsid w:val="00B82438"/>
    <w:rsid w:val="00B8254A"/>
    <w:rsid w:val="00B82951"/>
    <w:rsid w:val="00B82AE9"/>
    <w:rsid w:val="00B82F00"/>
    <w:rsid w:val="00B82FFD"/>
    <w:rsid w:val="00B83262"/>
    <w:rsid w:val="00B83362"/>
    <w:rsid w:val="00B833F1"/>
    <w:rsid w:val="00B838E0"/>
    <w:rsid w:val="00B83B23"/>
    <w:rsid w:val="00B83D76"/>
    <w:rsid w:val="00B8401C"/>
    <w:rsid w:val="00B8432F"/>
    <w:rsid w:val="00B843AB"/>
    <w:rsid w:val="00B84734"/>
    <w:rsid w:val="00B86203"/>
    <w:rsid w:val="00B8758F"/>
    <w:rsid w:val="00B87D56"/>
    <w:rsid w:val="00B903E1"/>
    <w:rsid w:val="00B90635"/>
    <w:rsid w:val="00B91878"/>
    <w:rsid w:val="00B91B00"/>
    <w:rsid w:val="00B91DDF"/>
    <w:rsid w:val="00B91E00"/>
    <w:rsid w:val="00B91FCB"/>
    <w:rsid w:val="00B927E3"/>
    <w:rsid w:val="00B928B9"/>
    <w:rsid w:val="00B92971"/>
    <w:rsid w:val="00B931AC"/>
    <w:rsid w:val="00B9336D"/>
    <w:rsid w:val="00B933E1"/>
    <w:rsid w:val="00B94707"/>
    <w:rsid w:val="00B94915"/>
    <w:rsid w:val="00B94F6F"/>
    <w:rsid w:val="00B95192"/>
    <w:rsid w:val="00B95508"/>
    <w:rsid w:val="00B95CCA"/>
    <w:rsid w:val="00B95F0D"/>
    <w:rsid w:val="00B95FE2"/>
    <w:rsid w:val="00B9659C"/>
    <w:rsid w:val="00B9667B"/>
    <w:rsid w:val="00B969F5"/>
    <w:rsid w:val="00B96A01"/>
    <w:rsid w:val="00B97053"/>
    <w:rsid w:val="00B97254"/>
    <w:rsid w:val="00B972EE"/>
    <w:rsid w:val="00B9765F"/>
    <w:rsid w:val="00B976FF"/>
    <w:rsid w:val="00B97C7C"/>
    <w:rsid w:val="00B97C96"/>
    <w:rsid w:val="00BA01DE"/>
    <w:rsid w:val="00BA0C1B"/>
    <w:rsid w:val="00BA0C2C"/>
    <w:rsid w:val="00BA0D24"/>
    <w:rsid w:val="00BA100D"/>
    <w:rsid w:val="00BA1355"/>
    <w:rsid w:val="00BA1EB4"/>
    <w:rsid w:val="00BA2257"/>
    <w:rsid w:val="00BA2885"/>
    <w:rsid w:val="00BA28B7"/>
    <w:rsid w:val="00BA29B4"/>
    <w:rsid w:val="00BA316B"/>
    <w:rsid w:val="00BA3D26"/>
    <w:rsid w:val="00BA3E22"/>
    <w:rsid w:val="00BA3FFF"/>
    <w:rsid w:val="00BA4867"/>
    <w:rsid w:val="00BA4934"/>
    <w:rsid w:val="00BA4CF3"/>
    <w:rsid w:val="00BA58AB"/>
    <w:rsid w:val="00BA625D"/>
    <w:rsid w:val="00BA6262"/>
    <w:rsid w:val="00BA6E36"/>
    <w:rsid w:val="00BA763E"/>
    <w:rsid w:val="00BA78EF"/>
    <w:rsid w:val="00BA7948"/>
    <w:rsid w:val="00BA7C87"/>
    <w:rsid w:val="00BA7D01"/>
    <w:rsid w:val="00BB1138"/>
    <w:rsid w:val="00BB1350"/>
    <w:rsid w:val="00BB19D0"/>
    <w:rsid w:val="00BB1AAB"/>
    <w:rsid w:val="00BB1F76"/>
    <w:rsid w:val="00BB2BDF"/>
    <w:rsid w:val="00BB3104"/>
    <w:rsid w:val="00BB329B"/>
    <w:rsid w:val="00BB344F"/>
    <w:rsid w:val="00BB362A"/>
    <w:rsid w:val="00BB3673"/>
    <w:rsid w:val="00BB3CFA"/>
    <w:rsid w:val="00BB3D57"/>
    <w:rsid w:val="00BB3F6F"/>
    <w:rsid w:val="00BB44D3"/>
    <w:rsid w:val="00BB578D"/>
    <w:rsid w:val="00BB5E12"/>
    <w:rsid w:val="00BB6492"/>
    <w:rsid w:val="00BB6501"/>
    <w:rsid w:val="00BB70D1"/>
    <w:rsid w:val="00BB7116"/>
    <w:rsid w:val="00BB74FE"/>
    <w:rsid w:val="00BB7AED"/>
    <w:rsid w:val="00BB7D44"/>
    <w:rsid w:val="00BB7D60"/>
    <w:rsid w:val="00BB7EC1"/>
    <w:rsid w:val="00BC013C"/>
    <w:rsid w:val="00BC0A7E"/>
    <w:rsid w:val="00BC0ED2"/>
    <w:rsid w:val="00BC1041"/>
    <w:rsid w:val="00BC1097"/>
    <w:rsid w:val="00BC14BB"/>
    <w:rsid w:val="00BC14CA"/>
    <w:rsid w:val="00BC18AB"/>
    <w:rsid w:val="00BC206A"/>
    <w:rsid w:val="00BC261F"/>
    <w:rsid w:val="00BC2A0B"/>
    <w:rsid w:val="00BC2CEC"/>
    <w:rsid w:val="00BC2D97"/>
    <w:rsid w:val="00BC3057"/>
    <w:rsid w:val="00BC3511"/>
    <w:rsid w:val="00BC363D"/>
    <w:rsid w:val="00BC3665"/>
    <w:rsid w:val="00BC37D0"/>
    <w:rsid w:val="00BC3BD9"/>
    <w:rsid w:val="00BC4006"/>
    <w:rsid w:val="00BC41BF"/>
    <w:rsid w:val="00BC4422"/>
    <w:rsid w:val="00BC447D"/>
    <w:rsid w:val="00BC451B"/>
    <w:rsid w:val="00BC4798"/>
    <w:rsid w:val="00BC4AC8"/>
    <w:rsid w:val="00BC4DEB"/>
    <w:rsid w:val="00BC4EB9"/>
    <w:rsid w:val="00BC54F8"/>
    <w:rsid w:val="00BC61A4"/>
    <w:rsid w:val="00BC61CE"/>
    <w:rsid w:val="00BC6B2C"/>
    <w:rsid w:val="00BC6B36"/>
    <w:rsid w:val="00BC6C15"/>
    <w:rsid w:val="00BC75BA"/>
    <w:rsid w:val="00BC75C9"/>
    <w:rsid w:val="00BC77B2"/>
    <w:rsid w:val="00BC7D05"/>
    <w:rsid w:val="00BC7F20"/>
    <w:rsid w:val="00BC7F34"/>
    <w:rsid w:val="00BD0223"/>
    <w:rsid w:val="00BD08F5"/>
    <w:rsid w:val="00BD09A4"/>
    <w:rsid w:val="00BD0A21"/>
    <w:rsid w:val="00BD0AF9"/>
    <w:rsid w:val="00BD1B31"/>
    <w:rsid w:val="00BD21ED"/>
    <w:rsid w:val="00BD28F9"/>
    <w:rsid w:val="00BD3040"/>
    <w:rsid w:val="00BD33C9"/>
    <w:rsid w:val="00BD3E34"/>
    <w:rsid w:val="00BD41C7"/>
    <w:rsid w:val="00BD4408"/>
    <w:rsid w:val="00BD44BB"/>
    <w:rsid w:val="00BD493B"/>
    <w:rsid w:val="00BD4BB0"/>
    <w:rsid w:val="00BD5124"/>
    <w:rsid w:val="00BD5162"/>
    <w:rsid w:val="00BD53C4"/>
    <w:rsid w:val="00BD54C4"/>
    <w:rsid w:val="00BD5CB6"/>
    <w:rsid w:val="00BD6207"/>
    <w:rsid w:val="00BD6293"/>
    <w:rsid w:val="00BD6B32"/>
    <w:rsid w:val="00BD6F0E"/>
    <w:rsid w:val="00BD71B6"/>
    <w:rsid w:val="00BD7E6B"/>
    <w:rsid w:val="00BE00E6"/>
    <w:rsid w:val="00BE02B4"/>
    <w:rsid w:val="00BE02E2"/>
    <w:rsid w:val="00BE0A64"/>
    <w:rsid w:val="00BE1550"/>
    <w:rsid w:val="00BE15CA"/>
    <w:rsid w:val="00BE18E8"/>
    <w:rsid w:val="00BE1D1E"/>
    <w:rsid w:val="00BE1F03"/>
    <w:rsid w:val="00BE24E5"/>
    <w:rsid w:val="00BE2785"/>
    <w:rsid w:val="00BE2D06"/>
    <w:rsid w:val="00BE3565"/>
    <w:rsid w:val="00BE3BE4"/>
    <w:rsid w:val="00BE3CC6"/>
    <w:rsid w:val="00BE3F7D"/>
    <w:rsid w:val="00BE3FD2"/>
    <w:rsid w:val="00BE421C"/>
    <w:rsid w:val="00BE4A32"/>
    <w:rsid w:val="00BE4B32"/>
    <w:rsid w:val="00BE4C1E"/>
    <w:rsid w:val="00BE5131"/>
    <w:rsid w:val="00BE5239"/>
    <w:rsid w:val="00BE5D19"/>
    <w:rsid w:val="00BE60A2"/>
    <w:rsid w:val="00BE61A2"/>
    <w:rsid w:val="00BE6803"/>
    <w:rsid w:val="00BE6A8F"/>
    <w:rsid w:val="00BE7171"/>
    <w:rsid w:val="00BE73FE"/>
    <w:rsid w:val="00BE77F7"/>
    <w:rsid w:val="00BE7930"/>
    <w:rsid w:val="00BE7AEC"/>
    <w:rsid w:val="00BE7BA5"/>
    <w:rsid w:val="00BE7C37"/>
    <w:rsid w:val="00BE7ED3"/>
    <w:rsid w:val="00BF0515"/>
    <w:rsid w:val="00BF1025"/>
    <w:rsid w:val="00BF1168"/>
    <w:rsid w:val="00BF11A6"/>
    <w:rsid w:val="00BF16C5"/>
    <w:rsid w:val="00BF1756"/>
    <w:rsid w:val="00BF1DF9"/>
    <w:rsid w:val="00BF2026"/>
    <w:rsid w:val="00BF27E3"/>
    <w:rsid w:val="00BF2FB4"/>
    <w:rsid w:val="00BF3A88"/>
    <w:rsid w:val="00BF40C5"/>
    <w:rsid w:val="00BF4486"/>
    <w:rsid w:val="00BF4A8C"/>
    <w:rsid w:val="00BF4AD9"/>
    <w:rsid w:val="00BF4F43"/>
    <w:rsid w:val="00BF5AE4"/>
    <w:rsid w:val="00BF61D3"/>
    <w:rsid w:val="00BF64B5"/>
    <w:rsid w:val="00BF698A"/>
    <w:rsid w:val="00BF6C61"/>
    <w:rsid w:val="00BF730F"/>
    <w:rsid w:val="00BF74C0"/>
    <w:rsid w:val="00BF764C"/>
    <w:rsid w:val="00BF7B8A"/>
    <w:rsid w:val="00BF7FFC"/>
    <w:rsid w:val="00C0004E"/>
    <w:rsid w:val="00C00331"/>
    <w:rsid w:val="00C004F9"/>
    <w:rsid w:val="00C0064D"/>
    <w:rsid w:val="00C006F3"/>
    <w:rsid w:val="00C00777"/>
    <w:rsid w:val="00C01227"/>
    <w:rsid w:val="00C017A1"/>
    <w:rsid w:val="00C01A66"/>
    <w:rsid w:val="00C0204C"/>
    <w:rsid w:val="00C026F6"/>
    <w:rsid w:val="00C0283E"/>
    <w:rsid w:val="00C02A90"/>
    <w:rsid w:val="00C02AF8"/>
    <w:rsid w:val="00C033BE"/>
    <w:rsid w:val="00C03486"/>
    <w:rsid w:val="00C03A3D"/>
    <w:rsid w:val="00C03F2C"/>
    <w:rsid w:val="00C03F87"/>
    <w:rsid w:val="00C043B2"/>
    <w:rsid w:val="00C04663"/>
    <w:rsid w:val="00C04B2A"/>
    <w:rsid w:val="00C05AC8"/>
    <w:rsid w:val="00C05D2B"/>
    <w:rsid w:val="00C066CB"/>
    <w:rsid w:val="00C06D45"/>
    <w:rsid w:val="00C073BF"/>
    <w:rsid w:val="00C07640"/>
    <w:rsid w:val="00C07BB5"/>
    <w:rsid w:val="00C07F3A"/>
    <w:rsid w:val="00C102C2"/>
    <w:rsid w:val="00C10B40"/>
    <w:rsid w:val="00C10D94"/>
    <w:rsid w:val="00C10F05"/>
    <w:rsid w:val="00C116C3"/>
    <w:rsid w:val="00C117FA"/>
    <w:rsid w:val="00C118F0"/>
    <w:rsid w:val="00C11A3E"/>
    <w:rsid w:val="00C11E30"/>
    <w:rsid w:val="00C11FF5"/>
    <w:rsid w:val="00C1203D"/>
    <w:rsid w:val="00C12069"/>
    <w:rsid w:val="00C127DD"/>
    <w:rsid w:val="00C12B60"/>
    <w:rsid w:val="00C13561"/>
    <w:rsid w:val="00C1424A"/>
    <w:rsid w:val="00C14416"/>
    <w:rsid w:val="00C14BDA"/>
    <w:rsid w:val="00C15295"/>
    <w:rsid w:val="00C15651"/>
    <w:rsid w:val="00C15709"/>
    <w:rsid w:val="00C15B83"/>
    <w:rsid w:val="00C160F4"/>
    <w:rsid w:val="00C1643D"/>
    <w:rsid w:val="00C17406"/>
    <w:rsid w:val="00C1746C"/>
    <w:rsid w:val="00C17B68"/>
    <w:rsid w:val="00C17FB6"/>
    <w:rsid w:val="00C20082"/>
    <w:rsid w:val="00C20EAB"/>
    <w:rsid w:val="00C210A3"/>
    <w:rsid w:val="00C217F8"/>
    <w:rsid w:val="00C2185B"/>
    <w:rsid w:val="00C21958"/>
    <w:rsid w:val="00C222ED"/>
    <w:rsid w:val="00C2238F"/>
    <w:rsid w:val="00C224CE"/>
    <w:rsid w:val="00C22D42"/>
    <w:rsid w:val="00C2303B"/>
    <w:rsid w:val="00C23083"/>
    <w:rsid w:val="00C23232"/>
    <w:rsid w:val="00C236EE"/>
    <w:rsid w:val="00C238C3"/>
    <w:rsid w:val="00C238E1"/>
    <w:rsid w:val="00C2464A"/>
    <w:rsid w:val="00C246A7"/>
    <w:rsid w:val="00C247F0"/>
    <w:rsid w:val="00C24FDA"/>
    <w:rsid w:val="00C25922"/>
    <w:rsid w:val="00C25C92"/>
    <w:rsid w:val="00C25C9B"/>
    <w:rsid w:val="00C25DB8"/>
    <w:rsid w:val="00C260D6"/>
    <w:rsid w:val="00C26EBD"/>
    <w:rsid w:val="00C27406"/>
    <w:rsid w:val="00C27643"/>
    <w:rsid w:val="00C27A6B"/>
    <w:rsid w:val="00C30763"/>
    <w:rsid w:val="00C30BFE"/>
    <w:rsid w:val="00C30E52"/>
    <w:rsid w:val="00C31057"/>
    <w:rsid w:val="00C3147C"/>
    <w:rsid w:val="00C31B15"/>
    <w:rsid w:val="00C31C8C"/>
    <w:rsid w:val="00C320EB"/>
    <w:rsid w:val="00C321A4"/>
    <w:rsid w:val="00C32A62"/>
    <w:rsid w:val="00C32CB6"/>
    <w:rsid w:val="00C32E20"/>
    <w:rsid w:val="00C33295"/>
    <w:rsid w:val="00C33ECC"/>
    <w:rsid w:val="00C33F80"/>
    <w:rsid w:val="00C34034"/>
    <w:rsid w:val="00C349A2"/>
    <w:rsid w:val="00C34BE9"/>
    <w:rsid w:val="00C34D40"/>
    <w:rsid w:val="00C3556D"/>
    <w:rsid w:val="00C356DA"/>
    <w:rsid w:val="00C358D4"/>
    <w:rsid w:val="00C365BB"/>
    <w:rsid w:val="00C370CC"/>
    <w:rsid w:val="00C3736E"/>
    <w:rsid w:val="00C375F8"/>
    <w:rsid w:val="00C376CD"/>
    <w:rsid w:val="00C377DE"/>
    <w:rsid w:val="00C37A57"/>
    <w:rsid w:val="00C37F88"/>
    <w:rsid w:val="00C4001D"/>
    <w:rsid w:val="00C4098B"/>
    <w:rsid w:val="00C4122D"/>
    <w:rsid w:val="00C41820"/>
    <w:rsid w:val="00C41B09"/>
    <w:rsid w:val="00C41D1E"/>
    <w:rsid w:val="00C41ECD"/>
    <w:rsid w:val="00C420D9"/>
    <w:rsid w:val="00C426C2"/>
    <w:rsid w:val="00C42C36"/>
    <w:rsid w:val="00C43063"/>
    <w:rsid w:val="00C43547"/>
    <w:rsid w:val="00C43A4C"/>
    <w:rsid w:val="00C43B92"/>
    <w:rsid w:val="00C43D29"/>
    <w:rsid w:val="00C43D8B"/>
    <w:rsid w:val="00C43E05"/>
    <w:rsid w:val="00C44141"/>
    <w:rsid w:val="00C448EB"/>
    <w:rsid w:val="00C44919"/>
    <w:rsid w:val="00C44946"/>
    <w:rsid w:val="00C44A0F"/>
    <w:rsid w:val="00C44A8B"/>
    <w:rsid w:val="00C44BB6"/>
    <w:rsid w:val="00C44C63"/>
    <w:rsid w:val="00C450FA"/>
    <w:rsid w:val="00C45336"/>
    <w:rsid w:val="00C453D6"/>
    <w:rsid w:val="00C4567B"/>
    <w:rsid w:val="00C45929"/>
    <w:rsid w:val="00C45D70"/>
    <w:rsid w:val="00C46354"/>
    <w:rsid w:val="00C4674C"/>
    <w:rsid w:val="00C4720A"/>
    <w:rsid w:val="00C47782"/>
    <w:rsid w:val="00C477EA"/>
    <w:rsid w:val="00C4787C"/>
    <w:rsid w:val="00C47D87"/>
    <w:rsid w:val="00C47EE9"/>
    <w:rsid w:val="00C507BF"/>
    <w:rsid w:val="00C509EF"/>
    <w:rsid w:val="00C50AC1"/>
    <w:rsid w:val="00C50E5D"/>
    <w:rsid w:val="00C50F31"/>
    <w:rsid w:val="00C51695"/>
    <w:rsid w:val="00C519A9"/>
    <w:rsid w:val="00C51DEB"/>
    <w:rsid w:val="00C524C8"/>
    <w:rsid w:val="00C52581"/>
    <w:rsid w:val="00C528E7"/>
    <w:rsid w:val="00C52BEA"/>
    <w:rsid w:val="00C52F90"/>
    <w:rsid w:val="00C5315B"/>
    <w:rsid w:val="00C53BF7"/>
    <w:rsid w:val="00C54194"/>
    <w:rsid w:val="00C54546"/>
    <w:rsid w:val="00C54758"/>
    <w:rsid w:val="00C54958"/>
    <w:rsid w:val="00C5511A"/>
    <w:rsid w:val="00C5522F"/>
    <w:rsid w:val="00C55978"/>
    <w:rsid w:val="00C559F9"/>
    <w:rsid w:val="00C56EF2"/>
    <w:rsid w:val="00C577FD"/>
    <w:rsid w:val="00C578B9"/>
    <w:rsid w:val="00C57F3A"/>
    <w:rsid w:val="00C60B02"/>
    <w:rsid w:val="00C60E4F"/>
    <w:rsid w:val="00C61429"/>
    <w:rsid w:val="00C61F3B"/>
    <w:rsid w:val="00C620D6"/>
    <w:rsid w:val="00C62504"/>
    <w:rsid w:val="00C625F7"/>
    <w:rsid w:val="00C6268F"/>
    <w:rsid w:val="00C626BB"/>
    <w:rsid w:val="00C62AD7"/>
    <w:rsid w:val="00C635D3"/>
    <w:rsid w:val="00C6382C"/>
    <w:rsid w:val="00C64A7A"/>
    <w:rsid w:val="00C65443"/>
    <w:rsid w:val="00C667A7"/>
    <w:rsid w:val="00C66936"/>
    <w:rsid w:val="00C70F64"/>
    <w:rsid w:val="00C71551"/>
    <w:rsid w:val="00C716E6"/>
    <w:rsid w:val="00C7174D"/>
    <w:rsid w:val="00C71B64"/>
    <w:rsid w:val="00C71F69"/>
    <w:rsid w:val="00C73944"/>
    <w:rsid w:val="00C73C4A"/>
    <w:rsid w:val="00C73D3A"/>
    <w:rsid w:val="00C74288"/>
    <w:rsid w:val="00C7482A"/>
    <w:rsid w:val="00C74861"/>
    <w:rsid w:val="00C74F0E"/>
    <w:rsid w:val="00C75217"/>
    <w:rsid w:val="00C756B4"/>
    <w:rsid w:val="00C75DA9"/>
    <w:rsid w:val="00C75E34"/>
    <w:rsid w:val="00C760B0"/>
    <w:rsid w:val="00C7638A"/>
    <w:rsid w:val="00C76CC5"/>
    <w:rsid w:val="00C76CD2"/>
    <w:rsid w:val="00C76CF1"/>
    <w:rsid w:val="00C77367"/>
    <w:rsid w:val="00C77A34"/>
    <w:rsid w:val="00C80B6D"/>
    <w:rsid w:val="00C80B95"/>
    <w:rsid w:val="00C81CD1"/>
    <w:rsid w:val="00C81E1A"/>
    <w:rsid w:val="00C82118"/>
    <w:rsid w:val="00C821B4"/>
    <w:rsid w:val="00C82730"/>
    <w:rsid w:val="00C82C38"/>
    <w:rsid w:val="00C833F3"/>
    <w:rsid w:val="00C83B2F"/>
    <w:rsid w:val="00C83F87"/>
    <w:rsid w:val="00C84288"/>
    <w:rsid w:val="00C84435"/>
    <w:rsid w:val="00C85453"/>
    <w:rsid w:val="00C85556"/>
    <w:rsid w:val="00C855B7"/>
    <w:rsid w:val="00C85707"/>
    <w:rsid w:val="00C86224"/>
    <w:rsid w:val="00C862B2"/>
    <w:rsid w:val="00C86E64"/>
    <w:rsid w:val="00C86F06"/>
    <w:rsid w:val="00C86FC7"/>
    <w:rsid w:val="00C87568"/>
    <w:rsid w:val="00C90264"/>
    <w:rsid w:val="00C903E8"/>
    <w:rsid w:val="00C90CBF"/>
    <w:rsid w:val="00C90F24"/>
    <w:rsid w:val="00C9185F"/>
    <w:rsid w:val="00C92B64"/>
    <w:rsid w:val="00C930C0"/>
    <w:rsid w:val="00C93365"/>
    <w:rsid w:val="00C93DCF"/>
    <w:rsid w:val="00C94272"/>
    <w:rsid w:val="00C942BE"/>
    <w:rsid w:val="00C94A34"/>
    <w:rsid w:val="00C94A4D"/>
    <w:rsid w:val="00C95255"/>
    <w:rsid w:val="00C954A7"/>
    <w:rsid w:val="00C95CFE"/>
    <w:rsid w:val="00C95DB5"/>
    <w:rsid w:val="00C96094"/>
    <w:rsid w:val="00C97731"/>
    <w:rsid w:val="00C97CA0"/>
    <w:rsid w:val="00CA091B"/>
    <w:rsid w:val="00CA0B41"/>
    <w:rsid w:val="00CA1AAC"/>
    <w:rsid w:val="00CA2CAE"/>
    <w:rsid w:val="00CA2CE5"/>
    <w:rsid w:val="00CA341C"/>
    <w:rsid w:val="00CA3864"/>
    <w:rsid w:val="00CA3C4C"/>
    <w:rsid w:val="00CA3D0B"/>
    <w:rsid w:val="00CA3D2D"/>
    <w:rsid w:val="00CA42EC"/>
    <w:rsid w:val="00CA4564"/>
    <w:rsid w:val="00CA4570"/>
    <w:rsid w:val="00CA4B45"/>
    <w:rsid w:val="00CA4F0A"/>
    <w:rsid w:val="00CA4F72"/>
    <w:rsid w:val="00CA4FFF"/>
    <w:rsid w:val="00CA5700"/>
    <w:rsid w:val="00CA5783"/>
    <w:rsid w:val="00CA6B26"/>
    <w:rsid w:val="00CA72BF"/>
    <w:rsid w:val="00CA7322"/>
    <w:rsid w:val="00CA7490"/>
    <w:rsid w:val="00CB0050"/>
    <w:rsid w:val="00CB04B3"/>
    <w:rsid w:val="00CB1487"/>
    <w:rsid w:val="00CB1869"/>
    <w:rsid w:val="00CB19FE"/>
    <w:rsid w:val="00CB2019"/>
    <w:rsid w:val="00CB299B"/>
    <w:rsid w:val="00CB2A27"/>
    <w:rsid w:val="00CB47E8"/>
    <w:rsid w:val="00CB480A"/>
    <w:rsid w:val="00CB4CE3"/>
    <w:rsid w:val="00CB4F83"/>
    <w:rsid w:val="00CB5385"/>
    <w:rsid w:val="00CB5466"/>
    <w:rsid w:val="00CB5471"/>
    <w:rsid w:val="00CB5743"/>
    <w:rsid w:val="00CB5918"/>
    <w:rsid w:val="00CB5E5A"/>
    <w:rsid w:val="00CB5F2E"/>
    <w:rsid w:val="00CB65A7"/>
    <w:rsid w:val="00CB7064"/>
    <w:rsid w:val="00CB78B2"/>
    <w:rsid w:val="00CB7A4B"/>
    <w:rsid w:val="00CB7D61"/>
    <w:rsid w:val="00CC017E"/>
    <w:rsid w:val="00CC029B"/>
    <w:rsid w:val="00CC0A09"/>
    <w:rsid w:val="00CC0F27"/>
    <w:rsid w:val="00CC0FEB"/>
    <w:rsid w:val="00CC1071"/>
    <w:rsid w:val="00CC12EE"/>
    <w:rsid w:val="00CC1C76"/>
    <w:rsid w:val="00CC1CC2"/>
    <w:rsid w:val="00CC1D64"/>
    <w:rsid w:val="00CC1F21"/>
    <w:rsid w:val="00CC1F23"/>
    <w:rsid w:val="00CC1FFF"/>
    <w:rsid w:val="00CC244E"/>
    <w:rsid w:val="00CC269C"/>
    <w:rsid w:val="00CC26F4"/>
    <w:rsid w:val="00CC2A6D"/>
    <w:rsid w:val="00CC2BDB"/>
    <w:rsid w:val="00CC2F09"/>
    <w:rsid w:val="00CC3597"/>
    <w:rsid w:val="00CC3AEB"/>
    <w:rsid w:val="00CC3D46"/>
    <w:rsid w:val="00CC3F40"/>
    <w:rsid w:val="00CC42F3"/>
    <w:rsid w:val="00CC4476"/>
    <w:rsid w:val="00CC4E3E"/>
    <w:rsid w:val="00CC5022"/>
    <w:rsid w:val="00CC513E"/>
    <w:rsid w:val="00CC5666"/>
    <w:rsid w:val="00CC58FE"/>
    <w:rsid w:val="00CC59DF"/>
    <w:rsid w:val="00CC5A49"/>
    <w:rsid w:val="00CC5F9A"/>
    <w:rsid w:val="00CC65E6"/>
    <w:rsid w:val="00CC66FD"/>
    <w:rsid w:val="00CC6E31"/>
    <w:rsid w:val="00CC717B"/>
    <w:rsid w:val="00CD0326"/>
    <w:rsid w:val="00CD03CF"/>
    <w:rsid w:val="00CD04BD"/>
    <w:rsid w:val="00CD0563"/>
    <w:rsid w:val="00CD1775"/>
    <w:rsid w:val="00CD19A0"/>
    <w:rsid w:val="00CD1CED"/>
    <w:rsid w:val="00CD265C"/>
    <w:rsid w:val="00CD27F9"/>
    <w:rsid w:val="00CD2D2A"/>
    <w:rsid w:val="00CD2D3A"/>
    <w:rsid w:val="00CD2D78"/>
    <w:rsid w:val="00CD36AE"/>
    <w:rsid w:val="00CD380B"/>
    <w:rsid w:val="00CD417A"/>
    <w:rsid w:val="00CD4747"/>
    <w:rsid w:val="00CD4AE9"/>
    <w:rsid w:val="00CD61D2"/>
    <w:rsid w:val="00CD6A44"/>
    <w:rsid w:val="00CD6EA1"/>
    <w:rsid w:val="00CD7D91"/>
    <w:rsid w:val="00CD7F04"/>
    <w:rsid w:val="00CD7F76"/>
    <w:rsid w:val="00CE00F7"/>
    <w:rsid w:val="00CE0624"/>
    <w:rsid w:val="00CE0709"/>
    <w:rsid w:val="00CE07C7"/>
    <w:rsid w:val="00CE0ED4"/>
    <w:rsid w:val="00CE13B6"/>
    <w:rsid w:val="00CE1C7C"/>
    <w:rsid w:val="00CE238B"/>
    <w:rsid w:val="00CE25B8"/>
    <w:rsid w:val="00CE27CB"/>
    <w:rsid w:val="00CE2A36"/>
    <w:rsid w:val="00CE2F0B"/>
    <w:rsid w:val="00CE3C3A"/>
    <w:rsid w:val="00CE43BA"/>
    <w:rsid w:val="00CE4940"/>
    <w:rsid w:val="00CE4B88"/>
    <w:rsid w:val="00CE5083"/>
    <w:rsid w:val="00CE541D"/>
    <w:rsid w:val="00CE5627"/>
    <w:rsid w:val="00CE5649"/>
    <w:rsid w:val="00CE5E76"/>
    <w:rsid w:val="00CE5F07"/>
    <w:rsid w:val="00CE5FAB"/>
    <w:rsid w:val="00CE60FF"/>
    <w:rsid w:val="00CE6840"/>
    <w:rsid w:val="00CE6F73"/>
    <w:rsid w:val="00CE734B"/>
    <w:rsid w:val="00CE7591"/>
    <w:rsid w:val="00CE77AE"/>
    <w:rsid w:val="00CF0EFE"/>
    <w:rsid w:val="00CF1A4A"/>
    <w:rsid w:val="00CF25E8"/>
    <w:rsid w:val="00CF2609"/>
    <w:rsid w:val="00CF28B5"/>
    <w:rsid w:val="00CF2994"/>
    <w:rsid w:val="00CF29FE"/>
    <w:rsid w:val="00CF31E1"/>
    <w:rsid w:val="00CF3212"/>
    <w:rsid w:val="00CF3548"/>
    <w:rsid w:val="00CF3734"/>
    <w:rsid w:val="00CF3801"/>
    <w:rsid w:val="00CF3F42"/>
    <w:rsid w:val="00CF40F0"/>
    <w:rsid w:val="00CF45F0"/>
    <w:rsid w:val="00CF48AF"/>
    <w:rsid w:val="00CF50CB"/>
    <w:rsid w:val="00CF57B9"/>
    <w:rsid w:val="00CF5961"/>
    <w:rsid w:val="00CF5A85"/>
    <w:rsid w:val="00CF5F87"/>
    <w:rsid w:val="00CF623B"/>
    <w:rsid w:val="00CF6288"/>
    <w:rsid w:val="00CF69FE"/>
    <w:rsid w:val="00CF6A64"/>
    <w:rsid w:val="00CF6F4E"/>
    <w:rsid w:val="00CF7358"/>
    <w:rsid w:val="00CF7471"/>
    <w:rsid w:val="00CF78E0"/>
    <w:rsid w:val="00CF7B07"/>
    <w:rsid w:val="00CF7ED9"/>
    <w:rsid w:val="00D007B9"/>
    <w:rsid w:val="00D00F27"/>
    <w:rsid w:val="00D0118A"/>
    <w:rsid w:val="00D01B29"/>
    <w:rsid w:val="00D02721"/>
    <w:rsid w:val="00D02A8E"/>
    <w:rsid w:val="00D02BAE"/>
    <w:rsid w:val="00D03156"/>
    <w:rsid w:val="00D03A0F"/>
    <w:rsid w:val="00D03C37"/>
    <w:rsid w:val="00D04140"/>
    <w:rsid w:val="00D04485"/>
    <w:rsid w:val="00D044DE"/>
    <w:rsid w:val="00D04D8D"/>
    <w:rsid w:val="00D04DB2"/>
    <w:rsid w:val="00D05137"/>
    <w:rsid w:val="00D05532"/>
    <w:rsid w:val="00D056ED"/>
    <w:rsid w:val="00D06172"/>
    <w:rsid w:val="00D06324"/>
    <w:rsid w:val="00D06603"/>
    <w:rsid w:val="00D06787"/>
    <w:rsid w:val="00D069E4"/>
    <w:rsid w:val="00D06A68"/>
    <w:rsid w:val="00D06AAA"/>
    <w:rsid w:val="00D06C2E"/>
    <w:rsid w:val="00D06DC3"/>
    <w:rsid w:val="00D07071"/>
    <w:rsid w:val="00D070A2"/>
    <w:rsid w:val="00D072A2"/>
    <w:rsid w:val="00D07736"/>
    <w:rsid w:val="00D0774A"/>
    <w:rsid w:val="00D07957"/>
    <w:rsid w:val="00D079BA"/>
    <w:rsid w:val="00D079E4"/>
    <w:rsid w:val="00D07AD0"/>
    <w:rsid w:val="00D07BD6"/>
    <w:rsid w:val="00D07C2A"/>
    <w:rsid w:val="00D104DC"/>
    <w:rsid w:val="00D10AC2"/>
    <w:rsid w:val="00D10E5C"/>
    <w:rsid w:val="00D10FC8"/>
    <w:rsid w:val="00D112DE"/>
    <w:rsid w:val="00D113E2"/>
    <w:rsid w:val="00D114FC"/>
    <w:rsid w:val="00D11915"/>
    <w:rsid w:val="00D11A65"/>
    <w:rsid w:val="00D11D34"/>
    <w:rsid w:val="00D11DA1"/>
    <w:rsid w:val="00D1209F"/>
    <w:rsid w:val="00D129F1"/>
    <w:rsid w:val="00D12A23"/>
    <w:rsid w:val="00D1341D"/>
    <w:rsid w:val="00D135FE"/>
    <w:rsid w:val="00D13F2A"/>
    <w:rsid w:val="00D13F46"/>
    <w:rsid w:val="00D15433"/>
    <w:rsid w:val="00D1552F"/>
    <w:rsid w:val="00D15540"/>
    <w:rsid w:val="00D1570A"/>
    <w:rsid w:val="00D15F52"/>
    <w:rsid w:val="00D16087"/>
    <w:rsid w:val="00D16417"/>
    <w:rsid w:val="00D167C9"/>
    <w:rsid w:val="00D16A4A"/>
    <w:rsid w:val="00D1740D"/>
    <w:rsid w:val="00D174FD"/>
    <w:rsid w:val="00D175BE"/>
    <w:rsid w:val="00D178C8"/>
    <w:rsid w:val="00D17CFF"/>
    <w:rsid w:val="00D17F91"/>
    <w:rsid w:val="00D20233"/>
    <w:rsid w:val="00D20CE0"/>
    <w:rsid w:val="00D20E2B"/>
    <w:rsid w:val="00D213A7"/>
    <w:rsid w:val="00D2253D"/>
    <w:rsid w:val="00D22A24"/>
    <w:rsid w:val="00D23106"/>
    <w:rsid w:val="00D2353B"/>
    <w:rsid w:val="00D23778"/>
    <w:rsid w:val="00D23EF7"/>
    <w:rsid w:val="00D2420F"/>
    <w:rsid w:val="00D249ED"/>
    <w:rsid w:val="00D25495"/>
    <w:rsid w:val="00D26636"/>
    <w:rsid w:val="00D2671B"/>
    <w:rsid w:val="00D268A3"/>
    <w:rsid w:val="00D26A2D"/>
    <w:rsid w:val="00D27B50"/>
    <w:rsid w:val="00D27C0C"/>
    <w:rsid w:val="00D27D81"/>
    <w:rsid w:val="00D27E93"/>
    <w:rsid w:val="00D27EAB"/>
    <w:rsid w:val="00D30B1E"/>
    <w:rsid w:val="00D310BE"/>
    <w:rsid w:val="00D31284"/>
    <w:rsid w:val="00D312D7"/>
    <w:rsid w:val="00D31AE5"/>
    <w:rsid w:val="00D31FAC"/>
    <w:rsid w:val="00D321C0"/>
    <w:rsid w:val="00D32672"/>
    <w:rsid w:val="00D33358"/>
    <w:rsid w:val="00D33808"/>
    <w:rsid w:val="00D349CA"/>
    <w:rsid w:val="00D34B25"/>
    <w:rsid w:val="00D35491"/>
    <w:rsid w:val="00D3574A"/>
    <w:rsid w:val="00D35953"/>
    <w:rsid w:val="00D35F2C"/>
    <w:rsid w:val="00D35FD4"/>
    <w:rsid w:val="00D3670A"/>
    <w:rsid w:val="00D36848"/>
    <w:rsid w:val="00D36850"/>
    <w:rsid w:val="00D36986"/>
    <w:rsid w:val="00D36B14"/>
    <w:rsid w:val="00D36C15"/>
    <w:rsid w:val="00D40721"/>
    <w:rsid w:val="00D41031"/>
    <w:rsid w:val="00D41138"/>
    <w:rsid w:val="00D41343"/>
    <w:rsid w:val="00D41A87"/>
    <w:rsid w:val="00D41D22"/>
    <w:rsid w:val="00D4249C"/>
    <w:rsid w:val="00D424E6"/>
    <w:rsid w:val="00D432E1"/>
    <w:rsid w:val="00D438CB"/>
    <w:rsid w:val="00D441EC"/>
    <w:rsid w:val="00D445A9"/>
    <w:rsid w:val="00D44A67"/>
    <w:rsid w:val="00D45795"/>
    <w:rsid w:val="00D459B6"/>
    <w:rsid w:val="00D45B2C"/>
    <w:rsid w:val="00D46074"/>
    <w:rsid w:val="00D464C4"/>
    <w:rsid w:val="00D4656B"/>
    <w:rsid w:val="00D472B1"/>
    <w:rsid w:val="00D477AD"/>
    <w:rsid w:val="00D502FF"/>
    <w:rsid w:val="00D50CCE"/>
    <w:rsid w:val="00D50E56"/>
    <w:rsid w:val="00D5117C"/>
    <w:rsid w:val="00D517E1"/>
    <w:rsid w:val="00D51E4C"/>
    <w:rsid w:val="00D51F52"/>
    <w:rsid w:val="00D5221E"/>
    <w:rsid w:val="00D52A3B"/>
    <w:rsid w:val="00D52D15"/>
    <w:rsid w:val="00D538A2"/>
    <w:rsid w:val="00D5413D"/>
    <w:rsid w:val="00D54E47"/>
    <w:rsid w:val="00D55467"/>
    <w:rsid w:val="00D554E9"/>
    <w:rsid w:val="00D55533"/>
    <w:rsid w:val="00D558EB"/>
    <w:rsid w:val="00D55CC1"/>
    <w:rsid w:val="00D5611D"/>
    <w:rsid w:val="00D565AC"/>
    <w:rsid w:val="00D56F4A"/>
    <w:rsid w:val="00D570C5"/>
    <w:rsid w:val="00D57B22"/>
    <w:rsid w:val="00D6007C"/>
    <w:rsid w:val="00D603B4"/>
    <w:rsid w:val="00D6042A"/>
    <w:rsid w:val="00D6065B"/>
    <w:rsid w:val="00D60685"/>
    <w:rsid w:val="00D609C6"/>
    <w:rsid w:val="00D60DB8"/>
    <w:rsid w:val="00D6117F"/>
    <w:rsid w:val="00D61877"/>
    <w:rsid w:val="00D61AB9"/>
    <w:rsid w:val="00D62D53"/>
    <w:rsid w:val="00D632D8"/>
    <w:rsid w:val="00D63539"/>
    <w:rsid w:val="00D63762"/>
    <w:rsid w:val="00D63D62"/>
    <w:rsid w:val="00D6424E"/>
    <w:rsid w:val="00D64671"/>
    <w:rsid w:val="00D653DF"/>
    <w:rsid w:val="00D65E0A"/>
    <w:rsid w:val="00D65E19"/>
    <w:rsid w:val="00D65E69"/>
    <w:rsid w:val="00D65F57"/>
    <w:rsid w:val="00D664BB"/>
    <w:rsid w:val="00D66959"/>
    <w:rsid w:val="00D66B2C"/>
    <w:rsid w:val="00D66C8E"/>
    <w:rsid w:val="00D6700B"/>
    <w:rsid w:val="00D67992"/>
    <w:rsid w:val="00D67AFD"/>
    <w:rsid w:val="00D67C33"/>
    <w:rsid w:val="00D67D5E"/>
    <w:rsid w:val="00D70070"/>
    <w:rsid w:val="00D70894"/>
    <w:rsid w:val="00D70987"/>
    <w:rsid w:val="00D70AB0"/>
    <w:rsid w:val="00D70C4D"/>
    <w:rsid w:val="00D7161B"/>
    <w:rsid w:val="00D71CAE"/>
    <w:rsid w:val="00D721E5"/>
    <w:rsid w:val="00D7283B"/>
    <w:rsid w:val="00D728E1"/>
    <w:rsid w:val="00D72C32"/>
    <w:rsid w:val="00D73877"/>
    <w:rsid w:val="00D73A53"/>
    <w:rsid w:val="00D7419A"/>
    <w:rsid w:val="00D741F0"/>
    <w:rsid w:val="00D746DD"/>
    <w:rsid w:val="00D748CA"/>
    <w:rsid w:val="00D74E9F"/>
    <w:rsid w:val="00D75085"/>
    <w:rsid w:val="00D7538B"/>
    <w:rsid w:val="00D75A6C"/>
    <w:rsid w:val="00D75B7B"/>
    <w:rsid w:val="00D75CA1"/>
    <w:rsid w:val="00D762F9"/>
    <w:rsid w:val="00D765FA"/>
    <w:rsid w:val="00D768E9"/>
    <w:rsid w:val="00D76903"/>
    <w:rsid w:val="00D771B2"/>
    <w:rsid w:val="00D77567"/>
    <w:rsid w:val="00D776B7"/>
    <w:rsid w:val="00D77835"/>
    <w:rsid w:val="00D779F4"/>
    <w:rsid w:val="00D77C7F"/>
    <w:rsid w:val="00D80842"/>
    <w:rsid w:val="00D80B0F"/>
    <w:rsid w:val="00D80B1A"/>
    <w:rsid w:val="00D813E9"/>
    <w:rsid w:val="00D81524"/>
    <w:rsid w:val="00D81797"/>
    <w:rsid w:val="00D82507"/>
    <w:rsid w:val="00D8251B"/>
    <w:rsid w:val="00D82829"/>
    <w:rsid w:val="00D82A20"/>
    <w:rsid w:val="00D82B9E"/>
    <w:rsid w:val="00D839C8"/>
    <w:rsid w:val="00D839D1"/>
    <w:rsid w:val="00D83A9E"/>
    <w:rsid w:val="00D83ABA"/>
    <w:rsid w:val="00D83E87"/>
    <w:rsid w:val="00D845F8"/>
    <w:rsid w:val="00D85718"/>
    <w:rsid w:val="00D85874"/>
    <w:rsid w:val="00D85C10"/>
    <w:rsid w:val="00D85C32"/>
    <w:rsid w:val="00D864C3"/>
    <w:rsid w:val="00D86845"/>
    <w:rsid w:val="00D87451"/>
    <w:rsid w:val="00D877D1"/>
    <w:rsid w:val="00D877FC"/>
    <w:rsid w:val="00D879C7"/>
    <w:rsid w:val="00D9015E"/>
    <w:rsid w:val="00D90894"/>
    <w:rsid w:val="00D90AA2"/>
    <w:rsid w:val="00D90BB1"/>
    <w:rsid w:val="00D90C25"/>
    <w:rsid w:val="00D91081"/>
    <w:rsid w:val="00D91255"/>
    <w:rsid w:val="00D91282"/>
    <w:rsid w:val="00D914F2"/>
    <w:rsid w:val="00D91900"/>
    <w:rsid w:val="00D92A52"/>
    <w:rsid w:val="00D92C23"/>
    <w:rsid w:val="00D93535"/>
    <w:rsid w:val="00D9354D"/>
    <w:rsid w:val="00D937A5"/>
    <w:rsid w:val="00D93A39"/>
    <w:rsid w:val="00D93F8C"/>
    <w:rsid w:val="00D94D8B"/>
    <w:rsid w:val="00D9502B"/>
    <w:rsid w:val="00D958C6"/>
    <w:rsid w:val="00D9590A"/>
    <w:rsid w:val="00D95963"/>
    <w:rsid w:val="00D95DCF"/>
    <w:rsid w:val="00D96104"/>
    <w:rsid w:val="00D9641C"/>
    <w:rsid w:val="00D967E2"/>
    <w:rsid w:val="00D96807"/>
    <w:rsid w:val="00D96F5E"/>
    <w:rsid w:val="00D97228"/>
    <w:rsid w:val="00D97CD4"/>
    <w:rsid w:val="00DA0B9D"/>
    <w:rsid w:val="00DA1125"/>
    <w:rsid w:val="00DA173A"/>
    <w:rsid w:val="00DA180D"/>
    <w:rsid w:val="00DA1B9B"/>
    <w:rsid w:val="00DA1CAA"/>
    <w:rsid w:val="00DA30BC"/>
    <w:rsid w:val="00DA3303"/>
    <w:rsid w:val="00DA3442"/>
    <w:rsid w:val="00DA3578"/>
    <w:rsid w:val="00DA360B"/>
    <w:rsid w:val="00DA3802"/>
    <w:rsid w:val="00DA387D"/>
    <w:rsid w:val="00DA3DBC"/>
    <w:rsid w:val="00DA3E27"/>
    <w:rsid w:val="00DA3FE8"/>
    <w:rsid w:val="00DA53DA"/>
    <w:rsid w:val="00DA548E"/>
    <w:rsid w:val="00DA557B"/>
    <w:rsid w:val="00DA581D"/>
    <w:rsid w:val="00DA5C0A"/>
    <w:rsid w:val="00DA6C40"/>
    <w:rsid w:val="00DA7A7F"/>
    <w:rsid w:val="00DA7E4D"/>
    <w:rsid w:val="00DB05DE"/>
    <w:rsid w:val="00DB09E7"/>
    <w:rsid w:val="00DB0FF0"/>
    <w:rsid w:val="00DB13CB"/>
    <w:rsid w:val="00DB1646"/>
    <w:rsid w:val="00DB21C2"/>
    <w:rsid w:val="00DB2251"/>
    <w:rsid w:val="00DB22BD"/>
    <w:rsid w:val="00DB29CD"/>
    <w:rsid w:val="00DB3319"/>
    <w:rsid w:val="00DB3403"/>
    <w:rsid w:val="00DB34CB"/>
    <w:rsid w:val="00DB35DF"/>
    <w:rsid w:val="00DB440C"/>
    <w:rsid w:val="00DB57CD"/>
    <w:rsid w:val="00DB5A99"/>
    <w:rsid w:val="00DB677F"/>
    <w:rsid w:val="00DB6874"/>
    <w:rsid w:val="00DB696D"/>
    <w:rsid w:val="00DB6A47"/>
    <w:rsid w:val="00DB6F4F"/>
    <w:rsid w:val="00DB6FED"/>
    <w:rsid w:val="00DB73B5"/>
    <w:rsid w:val="00DB744E"/>
    <w:rsid w:val="00DB7D7C"/>
    <w:rsid w:val="00DB7E28"/>
    <w:rsid w:val="00DC00B2"/>
    <w:rsid w:val="00DC0353"/>
    <w:rsid w:val="00DC0941"/>
    <w:rsid w:val="00DC0ACC"/>
    <w:rsid w:val="00DC0D00"/>
    <w:rsid w:val="00DC0E65"/>
    <w:rsid w:val="00DC0F81"/>
    <w:rsid w:val="00DC1384"/>
    <w:rsid w:val="00DC1730"/>
    <w:rsid w:val="00DC1B4E"/>
    <w:rsid w:val="00DC1D6C"/>
    <w:rsid w:val="00DC1E59"/>
    <w:rsid w:val="00DC20DD"/>
    <w:rsid w:val="00DC2202"/>
    <w:rsid w:val="00DC293C"/>
    <w:rsid w:val="00DC2D07"/>
    <w:rsid w:val="00DC3A5A"/>
    <w:rsid w:val="00DC3E60"/>
    <w:rsid w:val="00DC4A70"/>
    <w:rsid w:val="00DC4CC0"/>
    <w:rsid w:val="00DC57EC"/>
    <w:rsid w:val="00DC5C5E"/>
    <w:rsid w:val="00DC5CF8"/>
    <w:rsid w:val="00DC5FF2"/>
    <w:rsid w:val="00DC65D5"/>
    <w:rsid w:val="00DC6648"/>
    <w:rsid w:val="00DC668D"/>
    <w:rsid w:val="00DC6926"/>
    <w:rsid w:val="00DC69C2"/>
    <w:rsid w:val="00DC6C27"/>
    <w:rsid w:val="00DC6C48"/>
    <w:rsid w:val="00DC6FAD"/>
    <w:rsid w:val="00DC7003"/>
    <w:rsid w:val="00DC7D5F"/>
    <w:rsid w:val="00DC7D90"/>
    <w:rsid w:val="00DC7E00"/>
    <w:rsid w:val="00DC7E7E"/>
    <w:rsid w:val="00DD0187"/>
    <w:rsid w:val="00DD02F4"/>
    <w:rsid w:val="00DD091F"/>
    <w:rsid w:val="00DD1064"/>
    <w:rsid w:val="00DD1C2C"/>
    <w:rsid w:val="00DD1F68"/>
    <w:rsid w:val="00DD2C01"/>
    <w:rsid w:val="00DD3509"/>
    <w:rsid w:val="00DD357C"/>
    <w:rsid w:val="00DD36DF"/>
    <w:rsid w:val="00DD3D87"/>
    <w:rsid w:val="00DD3DB1"/>
    <w:rsid w:val="00DD430B"/>
    <w:rsid w:val="00DD4A92"/>
    <w:rsid w:val="00DD5EF8"/>
    <w:rsid w:val="00DD76BC"/>
    <w:rsid w:val="00DE0008"/>
    <w:rsid w:val="00DE03FA"/>
    <w:rsid w:val="00DE067A"/>
    <w:rsid w:val="00DE0D5B"/>
    <w:rsid w:val="00DE0D60"/>
    <w:rsid w:val="00DE0DF2"/>
    <w:rsid w:val="00DE1154"/>
    <w:rsid w:val="00DE12EE"/>
    <w:rsid w:val="00DE1901"/>
    <w:rsid w:val="00DE2AE8"/>
    <w:rsid w:val="00DE3180"/>
    <w:rsid w:val="00DE3393"/>
    <w:rsid w:val="00DE35C7"/>
    <w:rsid w:val="00DE4130"/>
    <w:rsid w:val="00DE4900"/>
    <w:rsid w:val="00DE4BB8"/>
    <w:rsid w:val="00DE4C7A"/>
    <w:rsid w:val="00DE4D53"/>
    <w:rsid w:val="00DE4FBB"/>
    <w:rsid w:val="00DE5144"/>
    <w:rsid w:val="00DE54E6"/>
    <w:rsid w:val="00DE56F6"/>
    <w:rsid w:val="00DE57C6"/>
    <w:rsid w:val="00DE58FA"/>
    <w:rsid w:val="00DE5B7C"/>
    <w:rsid w:val="00DE6148"/>
    <w:rsid w:val="00DE66D1"/>
    <w:rsid w:val="00DE6A8C"/>
    <w:rsid w:val="00DE6D5D"/>
    <w:rsid w:val="00DE6F14"/>
    <w:rsid w:val="00DE74D9"/>
    <w:rsid w:val="00DE7595"/>
    <w:rsid w:val="00DE76BE"/>
    <w:rsid w:val="00DE7BE9"/>
    <w:rsid w:val="00DF010C"/>
    <w:rsid w:val="00DF01A1"/>
    <w:rsid w:val="00DF083A"/>
    <w:rsid w:val="00DF0F28"/>
    <w:rsid w:val="00DF1111"/>
    <w:rsid w:val="00DF18EB"/>
    <w:rsid w:val="00DF1CD8"/>
    <w:rsid w:val="00DF2A61"/>
    <w:rsid w:val="00DF3F8F"/>
    <w:rsid w:val="00DF5B77"/>
    <w:rsid w:val="00DF664C"/>
    <w:rsid w:val="00DF678A"/>
    <w:rsid w:val="00DF6B3A"/>
    <w:rsid w:val="00DF6E52"/>
    <w:rsid w:val="00DF7193"/>
    <w:rsid w:val="00DF75CE"/>
    <w:rsid w:val="00DF79F1"/>
    <w:rsid w:val="00DF7A33"/>
    <w:rsid w:val="00E00DA3"/>
    <w:rsid w:val="00E00EC0"/>
    <w:rsid w:val="00E00EF6"/>
    <w:rsid w:val="00E01149"/>
    <w:rsid w:val="00E01CB0"/>
    <w:rsid w:val="00E02435"/>
    <w:rsid w:val="00E0269D"/>
    <w:rsid w:val="00E02883"/>
    <w:rsid w:val="00E032E0"/>
    <w:rsid w:val="00E0351D"/>
    <w:rsid w:val="00E03E19"/>
    <w:rsid w:val="00E042A8"/>
    <w:rsid w:val="00E04397"/>
    <w:rsid w:val="00E045E4"/>
    <w:rsid w:val="00E05238"/>
    <w:rsid w:val="00E05E7B"/>
    <w:rsid w:val="00E06DB0"/>
    <w:rsid w:val="00E06F0F"/>
    <w:rsid w:val="00E075B0"/>
    <w:rsid w:val="00E077CF"/>
    <w:rsid w:val="00E07862"/>
    <w:rsid w:val="00E103C3"/>
    <w:rsid w:val="00E106D2"/>
    <w:rsid w:val="00E108E9"/>
    <w:rsid w:val="00E10945"/>
    <w:rsid w:val="00E11F55"/>
    <w:rsid w:val="00E12430"/>
    <w:rsid w:val="00E12739"/>
    <w:rsid w:val="00E12951"/>
    <w:rsid w:val="00E133F9"/>
    <w:rsid w:val="00E135C6"/>
    <w:rsid w:val="00E13670"/>
    <w:rsid w:val="00E13A4B"/>
    <w:rsid w:val="00E13D7E"/>
    <w:rsid w:val="00E142F3"/>
    <w:rsid w:val="00E146EA"/>
    <w:rsid w:val="00E14C95"/>
    <w:rsid w:val="00E15096"/>
    <w:rsid w:val="00E15212"/>
    <w:rsid w:val="00E154BF"/>
    <w:rsid w:val="00E1565F"/>
    <w:rsid w:val="00E157C2"/>
    <w:rsid w:val="00E160BA"/>
    <w:rsid w:val="00E161B2"/>
    <w:rsid w:val="00E163D1"/>
    <w:rsid w:val="00E16A59"/>
    <w:rsid w:val="00E16E93"/>
    <w:rsid w:val="00E17625"/>
    <w:rsid w:val="00E17B02"/>
    <w:rsid w:val="00E17D8C"/>
    <w:rsid w:val="00E17F37"/>
    <w:rsid w:val="00E203CF"/>
    <w:rsid w:val="00E2049E"/>
    <w:rsid w:val="00E20A96"/>
    <w:rsid w:val="00E20DED"/>
    <w:rsid w:val="00E211D9"/>
    <w:rsid w:val="00E2159B"/>
    <w:rsid w:val="00E2183F"/>
    <w:rsid w:val="00E22726"/>
    <w:rsid w:val="00E227BF"/>
    <w:rsid w:val="00E22953"/>
    <w:rsid w:val="00E22F5D"/>
    <w:rsid w:val="00E234EC"/>
    <w:rsid w:val="00E2393F"/>
    <w:rsid w:val="00E239AA"/>
    <w:rsid w:val="00E23AB3"/>
    <w:rsid w:val="00E23E9F"/>
    <w:rsid w:val="00E23EA8"/>
    <w:rsid w:val="00E2403F"/>
    <w:rsid w:val="00E2419E"/>
    <w:rsid w:val="00E2441B"/>
    <w:rsid w:val="00E24A45"/>
    <w:rsid w:val="00E24BB5"/>
    <w:rsid w:val="00E24E6F"/>
    <w:rsid w:val="00E25A50"/>
    <w:rsid w:val="00E25E08"/>
    <w:rsid w:val="00E25E35"/>
    <w:rsid w:val="00E25F90"/>
    <w:rsid w:val="00E266E4"/>
    <w:rsid w:val="00E26F08"/>
    <w:rsid w:val="00E27271"/>
    <w:rsid w:val="00E27345"/>
    <w:rsid w:val="00E2753A"/>
    <w:rsid w:val="00E279D4"/>
    <w:rsid w:val="00E301B6"/>
    <w:rsid w:val="00E303FF"/>
    <w:rsid w:val="00E307EE"/>
    <w:rsid w:val="00E309B3"/>
    <w:rsid w:val="00E312A4"/>
    <w:rsid w:val="00E31A81"/>
    <w:rsid w:val="00E3235B"/>
    <w:rsid w:val="00E3253F"/>
    <w:rsid w:val="00E32D87"/>
    <w:rsid w:val="00E32EAC"/>
    <w:rsid w:val="00E33029"/>
    <w:rsid w:val="00E33173"/>
    <w:rsid w:val="00E33647"/>
    <w:rsid w:val="00E33F0B"/>
    <w:rsid w:val="00E3496A"/>
    <w:rsid w:val="00E34991"/>
    <w:rsid w:val="00E355E8"/>
    <w:rsid w:val="00E355EB"/>
    <w:rsid w:val="00E35B40"/>
    <w:rsid w:val="00E35BEE"/>
    <w:rsid w:val="00E36102"/>
    <w:rsid w:val="00E371E5"/>
    <w:rsid w:val="00E37953"/>
    <w:rsid w:val="00E37DC8"/>
    <w:rsid w:val="00E40395"/>
    <w:rsid w:val="00E40427"/>
    <w:rsid w:val="00E4158B"/>
    <w:rsid w:val="00E415F7"/>
    <w:rsid w:val="00E41DD3"/>
    <w:rsid w:val="00E41E6E"/>
    <w:rsid w:val="00E4238D"/>
    <w:rsid w:val="00E42579"/>
    <w:rsid w:val="00E428EF"/>
    <w:rsid w:val="00E4306B"/>
    <w:rsid w:val="00E43177"/>
    <w:rsid w:val="00E436F6"/>
    <w:rsid w:val="00E43787"/>
    <w:rsid w:val="00E43BAD"/>
    <w:rsid w:val="00E443C9"/>
    <w:rsid w:val="00E44753"/>
    <w:rsid w:val="00E44AF1"/>
    <w:rsid w:val="00E44DA5"/>
    <w:rsid w:val="00E44E3A"/>
    <w:rsid w:val="00E454FF"/>
    <w:rsid w:val="00E466D6"/>
    <w:rsid w:val="00E4670A"/>
    <w:rsid w:val="00E46A69"/>
    <w:rsid w:val="00E46DBA"/>
    <w:rsid w:val="00E470B0"/>
    <w:rsid w:val="00E47194"/>
    <w:rsid w:val="00E47212"/>
    <w:rsid w:val="00E476F3"/>
    <w:rsid w:val="00E477F0"/>
    <w:rsid w:val="00E479B5"/>
    <w:rsid w:val="00E5003A"/>
    <w:rsid w:val="00E50356"/>
    <w:rsid w:val="00E5103E"/>
    <w:rsid w:val="00E51171"/>
    <w:rsid w:val="00E51D28"/>
    <w:rsid w:val="00E51E8B"/>
    <w:rsid w:val="00E521A7"/>
    <w:rsid w:val="00E524C5"/>
    <w:rsid w:val="00E528E9"/>
    <w:rsid w:val="00E53811"/>
    <w:rsid w:val="00E538EC"/>
    <w:rsid w:val="00E5392C"/>
    <w:rsid w:val="00E54595"/>
    <w:rsid w:val="00E54608"/>
    <w:rsid w:val="00E54B33"/>
    <w:rsid w:val="00E5522A"/>
    <w:rsid w:val="00E552FF"/>
    <w:rsid w:val="00E55F17"/>
    <w:rsid w:val="00E55F25"/>
    <w:rsid w:val="00E56029"/>
    <w:rsid w:val="00E56244"/>
    <w:rsid w:val="00E56E3B"/>
    <w:rsid w:val="00E6099D"/>
    <w:rsid w:val="00E60FE2"/>
    <w:rsid w:val="00E61C22"/>
    <w:rsid w:val="00E62042"/>
    <w:rsid w:val="00E62831"/>
    <w:rsid w:val="00E62A15"/>
    <w:rsid w:val="00E62A64"/>
    <w:rsid w:val="00E62F86"/>
    <w:rsid w:val="00E63007"/>
    <w:rsid w:val="00E632B9"/>
    <w:rsid w:val="00E6382F"/>
    <w:rsid w:val="00E638ED"/>
    <w:rsid w:val="00E63AD9"/>
    <w:rsid w:val="00E64269"/>
    <w:rsid w:val="00E6435F"/>
    <w:rsid w:val="00E650E0"/>
    <w:rsid w:val="00E65137"/>
    <w:rsid w:val="00E6553F"/>
    <w:rsid w:val="00E6578E"/>
    <w:rsid w:val="00E65E1A"/>
    <w:rsid w:val="00E6646B"/>
    <w:rsid w:val="00E66A41"/>
    <w:rsid w:val="00E66DA5"/>
    <w:rsid w:val="00E672B3"/>
    <w:rsid w:val="00E672E5"/>
    <w:rsid w:val="00E67772"/>
    <w:rsid w:val="00E67784"/>
    <w:rsid w:val="00E70272"/>
    <w:rsid w:val="00E7060D"/>
    <w:rsid w:val="00E707B3"/>
    <w:rsid w:val="00E708AF"/>
    <w:rsid w:val="00E709BB"/>
    <w:rsid w:val="00E70BC8"/>
    <w:rsid w:val="00E713DC"/>
    <w:rsid w:val="00E715CD"/>
    <w:rsid w:val="00E72365"/>
    <w:rsid w:val="00E728D4"/>
    <w:rsid w:val="00E72BB5"/>
    <w:rsid w:val="00E72D73"/>
    <w:rsid w:val="00E72F4E"/>
    <w:rsid w:val="00E7378D"/>
    <w:rsid w:val="00E742A2"/>
    <w:rsid w:val="00E7444D"/>
    <w:rsid w:val="00E745CB"/>
    <w:rsid w:val="00E74699"/>
    <w:rsid w:val="00E75197"/>
    <w:rsid w:val="00E75571"/>
    <w:rsid w:val="00E756CC"/>
    <w:rsid w:val="00E760F7"/>
    <w:rsid w:val="00E76548"/>
    <w:rsid w:val="00E767D6"/>
    <w:rsid w:val="00E77009"/>
    <w:rsid w:val="00E7714A"/>
    <w:rsid w:val="00E7725C"/>
    <w:rsid w:val="00E772B6"/>
    <w:rsid w:val="00E77315"/>
    <w:rsid w:val="00E77D45"/>
    <w:rsid w:val="00E80186"/>
    <w:rsid w:val="00E8021E"/>
    <w:rsid w:val="00E80326"/>
    <w:rsid w:val="00E80360"/>
    <w:rsid w:val="00E8045E"/>
    <w:rsid w:val="00E80E1D"/>
    <w:rsid w:val="00E80E77"/>
    <w:rsid w:val="00E8113F"/>
    <w:rsid w:val="00E81680"/>
    <w:rsid w:val="00E819C7"/>
    <w:rsid w:val="00E81DF3"/>
    <w:rsid w:val="00E81FBB"/>
    <w:rsid w:val="00E82867"/>
    <w:rsid w:val="00E82914"/>
    <w:rsid w:val="00E8335D"/>
    <w:rsid w:val="00E8361A"/>
    <w:rsid w:val="00E838E4"/>
    <w:rsid w:val="00E83B50"/>
    <w:rsid w:val="00E84158"/>
    <w:rsid w:val="00E8489A"/>
    <w:rsid w:val="00E84F1D"/>
    <w:rsid w:val="00E853B2"/>
    <w:rsid w:val="00E8554B"/>
    <w:rsid w:val="00E856CC"/>
    <w:rsid w:val="00E85A51"/>
    <w:rsid w:val="00E85FB3"/>
    <w:rsid w:val="00E86406"/>
    <w:rsid w:val="00E8663E"/>
    <w:rsid w:val="00E86867"/>
    <w:rsid w:val="00E87754"/>
    <w:rsid w:val="00E87B89"/>
    <w:rsid w:val="00E87BF0"/>
    <w:rsid w:val="00E9070B"/>
    <w:rsid w:val="00E90782"/>
    <w:rsid w:val="00E90EF8"/>
    <w:rsid w:val="00E91265"/>
    <w:rsid w:val="00E91374"/>
    <w:rsid w:val="00E91748"/>
    <w:rsid w:val="00E92394"/>
    <w:rsid w:val="00E92772"/>
    <w:rsid w:val="00E9290A"/>
    <w:rsid w:val="00E92A98"/>
    <w:rsid w:val="00E92F5B"/>
    <w:rsid w:val="00E931EB"/>
    <w:rsid w:val="00E9320C"/>
    <w:rsid w:val="00E9330C"/>
    <w:rsid w:val="00E9370E"/>
    <w:rsid w:val="00E9472D"/>
    <w:rsid w:val="00E948FD"/>
    <w:rsid w:val="00E94B91"/>
    <w:rsid w:val="00E95846"/>
    <w:rsid w:val="00E96029"/>
    <w:rsid w:val="00E96219"/>
    <w:rsid w:val="00E96C2A"/>
    <w:rsid w:val="00E96DC2"/>
    <w:rsid w:val="00EA0280"/>
    <w:rsid w:val="00EA0676"/>
    <w:rsid w:val="00EA06B7"/>
    <w:rsid w:val="00EA0711"/>
    <w:rsid w:val="00EA09B7"/>
    <w:rsid w:val="00EA0CAE"/>
    <w:rsid w:val="00EA0D80"/>
    <w:rsid w:val="00EA131B"/>
    <w:rsid w:val="00EA1A85"/>
    <w:rsid w:val="00EA1D9E"/>
    <w:rsid w:val="00EA23A3"/>
    <w:rsid w:val="00EA30ED"/>
    <w:rsid w:val="00EA354B"/>
    <w:rsid w:val="00EA3693"/>
    <w:rsid w:val="00EA3ACD"/>
    <w:rsid w:val="00EA3B7D"/>
    <w:rsid w:val="00EA3EB6"/>
    <w:rsid w:val="00EA4FC3"/>
    <w:rsid w:val="00EA61C9"/>
    <w:rsid w:val="00EA61E0"/>
    <w:rsid w:val="00EA6AC6"/>
    <w:rsid w:val="00EA7A54"/>
    <w:rsid w:val="00EB01F6"/>
    <w:rsid w:val="00EB02B1"/>
    <w:rsid w:val="00EB037B"/>
    <w:rsid w:val="00EB0DBE"/>
    <w:rsid w:val="00EB10F6"/>
    <w:rsid w:val="00EB161E"/>
    <w:rsid w:val="00EB1B51"/>
    <w:rsid w:val="00EB1DC8"/>
    <w:rsid w:val="00EB1DDE"/>
    <w:rsid w:val="00EB2366"/>
    <w:rsid w:val="00EB2775"/>
    <w:rsid w:val="00EB28E0"/>
    <w:rsid w:val="00EB2AD3"/>
    <w:rsid w:val="00EB30D8"/>
    <w:rsid w:val="00EB3340"/>
    <w:rsid w:val="00EB4011"/>
    <w:rsid w:val="00EB42A9"/>
    <w:rsid w:val="00EB433E"/>
    <w:rsid w:val="00EB44C7"/>
    <w:rsid w:val="00EB4755"/>
    <w:rsid w:val="00EB4DAC"/>
    <w:rsid w:val="00EB50EC"/>
    <w:rsid w:val="00EB533B"/>
    <w:rsid w:val="00EB5450"/>
    <w:rsid w:val="00EB6192"/>
    <w:rsid w:val="00EB657B"/>
    <w:rsid w:val="00EB6AB6"/>
    <w:rsid w:val="00EB78A0"/>
    <w:rsid w:val="00EC0019"/>
    <w:rsid w:val="00EC04B4"/>
    <w:rsid w:val="00EC0706"/>
    <w:rsid w:val="00EC0748"/>
    <w:rsid w:val="00EC07A1"/>
    <w:rsid w:val="00EC1235"/>
    <w:rsid w:val="00EC128D"/>
    <w:rsid w:val="00EC185C"/>
    <w:rsid w:val="00EC1ADC"/>
    <w:rsid w:val="00EC1F31"/>
    <w:rsid w:val="00EC2C35"/>
    <w:rsid w:val="00EC2E47"/>
    <w:rsid w:val="00EC2ECA"/>
    <w:rsid w:val="00EC31AD"/>
    <w:rsid w:val="00EC322B"/>
    <w:rsid w:val="00EC3488"/>
    <w:rsid w:val="00EC43EC"/>
    <w:rsid w:val="00EC47C1"/>
    <w:rsid w:val="00EC4A7B"/>
    <w:rsid w:val="00EC509B"/>
    <w:rsid w:val="00EC5304"/>
    <w:rsid w:val="00EC5372"/>
    <w:rsid w:val="00EC5A39"/>
    <w:rsid w:val="00EC5DC2"/>
    <w:rsid w:val="00EC6259"/>
    <w:rsid w:val="00EC62FF"/>
    <w:rsid w:val="00EC6683"/>
    <w:rsid w:val="00EC6A28"/>
    <w:rsid w:val="00EC6D28"/>
    <w:rsid w:val="00EC70DC"/>
    <w:rsid w:val="00EC71E0"/>
    <w:rsid w:val="00EC73EE"/>
    <w:rsid w:val="00EC743A"/>
    <w:rsid w:val="00EC7606"/>
    <w:rsid w:val="00ED003C"/>
    <w:rsid w:val="00ED0B8D"/>
    <w:rsid w:val="00ED102B"/>
    <w:rsid w:val="00ED12CA"/>
    <w:rsid w:val="00ED13C9"/>
    <w:rsid w:val="00ED16DE"/>
    <w:rsid w:val="00ED1957"/>
    <w:rsid w:val="00ED1C46"/>
    <w:rsid w:val="00ED2157"/>
    <w:rsid w:val="00ED23FF"/>
    <w:rsid w:val="00ED26EC"/>
    <w:rsid w:val="00ED3320"/>
    <w:rsid w:val="00ED35B3"/>
    <w:rsid w:val="00ED3D3A"/>
    <w:rsid w:val="00ED4008"/>
    <w:rsid w:val="00ED414F"/>
    <w:rsid w:val="00ED4E01"/>
    <w:rsid w:val="00ED4FAF"/>
    <w:rsid w:val="00ED59A6"/>
    <w:rsid w:val="00ED6A15"/>
    <w:rsid w:val="00ED79B6"/>
    <w:rsid w:val="00ED7C96"/>
    <w:rsid w:val="00ED7FB4"/>
    <w:rsid w:val="00EE0076"/>
    <w:rsid w:val="00EE0E9B"/>
    <w:rsid w:val="00EE1101"/>
    <w:rsid w:val="00EE1233"/>
    <w:rsid w:val="00EE13F1"/>
    <w:rsid w:val="00EE1800"/>
    <w:rsid w:val="00EE196B"/>
    <w:rsid w:val="00EE1BDF"/>
    <w:rsid w:val="00EE2ADA"/>
    <w:rsid w:val="00EE2E94"/>
    <w:rsid w:val="00EE30FC"/>
    <w:rsid w:val="00EE3115"/>
    <w:rsid w:val="00EE34D6"/>
    <w:rsid w:val="00EE36A1"/>
    <w:rsid w:val="00EE3988"/>
    <w:rsid w:val="00EE3D2E"/>
    <w:rsid w:val="00EE43F7"/>
    <w:rsid w:val="00EE4757"/>
    <w:rsid w:val="00EE5657"/>
    <w:rsid w:val="00EE5DFE"/>
    <w:rsid w:val="00EE5EDA"/>
    <w:rsid w:val="00EE6049"/>
    <w:rsid w:val="00EE60EB"/>
    <w:rsid w:val="00EE6564"/>
    <w:rsid w:val="00EE6BDB"/>
    <w:rsid w:val="00EE6CC2"/>
    <w:rsid w:val="00EE6ECA"/>
    <w:rsid w:val="00EE73D3"/>
    <w:rsid w:val="00EE73F1"/>
    <w:rsid w:val="00EE7CFA"/>
    <w:rsid w:val="00EE7DDB"/>
    <w:rsid w:val="00EF149E"/>
    <w:rsid w:val="00EF18B2"/>
    <w:rsid w:val="00EF1DDC"/>
    <w:rsid w:val="00EF1E5C"/>
    <w:rsid w:val="00EF2099"/>
    <w:rsid w:val="00EF2848"/>
    <w:rsid w:val="00EF31D8"/>
    <w:rsid w:val="00EF3502"/>
    <w:rsid w:val="00EF3B9B"/>
    <w:rsid w:val="00EF60A0"/>
    <w:rsid w:val="00EF62B1"/>
    <w:rsid w:val="00EF6AE2"/>
    <w:rsid w:val="00EF6ECC"/>
    <w:rsid w:val="00EF77DE"/>
    <w:rsid w:val="00EF7B46"/>
    <w:rsid w:val="00EF7F1A"/>
    <w:rsid w:val="00F00879"/>
    <w:rsid w:val="00F00EB5"/>
    <w:rsid w:val="00F013D2"/>
    <w:rsid w:val="00F024F7"/>
    <w:rsid w:val="00F02AE0"/>
    <w:rsid w:val="00F02D85"/>
    <w:rsid w:val="00F0383E"/>
    <w:rsid w:val="00F04918"/>
    <w:rsid w:val="00F04B3D"/>
    <w:rsid w:val="00F0505D"/>
    <w:rsid w:val="00F0520E"/>
    <w:rsid w:val="00F05D41"/>
    <w:rsid w:val="00F05D94"/>
    <w:rsid w:val="00F06559"/>
    <w:rsid w:val="00F06680"/>
    <w:rsid w:val="00F0673D"/>
    <w:rsid w:val="00F069F3"/>
    <w:rsid w:val="00F06EE2"/>
    <w:rsid w:val="00F07141"/>
    <w:rsid w:val="00F075B3"/>
    <w:rsid w:val="00F076F3"/>
    <w:rsid w:val="00F07BAA"/>
    <w:rsid w:val="00F07C72"/>
    <w:rsid w:val="00F10402"/>
    <w:rsid w:val="00F10853"/>
    <w:rsid w:val="00F1133A"/>
    <w:rsid w:val="00F11EEA"/>
    <w:rsid w:val="00F123B8"/>
    <w:rsid w:val="00F127AA"/>
    <w:rsid w:val="00F12BAC"/>
    <w:rsid w:val="00F12BAD"/>
    <w:rsid w:val="00F132CC"/>
    <w:rsid w:val="00F13591"/>
    <w:rsid w:val="00F13C04"/>
    <w:rsid w:val="00F14572"/>
    <w:rsid w:val="00F14632"/>
    <w:rsid w:val="00F14956"/>
    <w:rsid w:val="00F158DE"/>
    <w:rsid w:val="00F15A3E"/>
    <w:rsid w:val="00F15AFE"/>
    <w:rsid w:val="00F160E0"/>
    <w:rsid w:val="00F163B4"/>
    <w:rsid w:val="00F166B5"/>
    <w:rsid w:val="00F16CCA"/>
    <w:rsid w:val="00F17174"/>
    <w:rsid w:val="00F17194"/>
    <w:rsid w:val="00F171F5"/>
    <w:rsid w:val="00F17245"/>
    <w:rsid w:val="00F173DC"/>
    <w:rsid w:val="00F17815"/>
    <w:rsid w:val="00F20005"/>
    <w:rsid w:val="00F209A5"/>
    <w:rsid w:val="00F20D36"/>
    <w:rsid w:val="00F20F4F"/>
    <w:rsid w:val="00F211F1"/>
    <w:rsid w:val="00F2139F"/>
    <w:rsid w:val="00F21BAE"/>
    <w:rsid w:val="00F21C13"/>
    <w:rsid w:val="00F220F5"/>
    <w:rsid w:val="00F222DC"/>
    <w:rsid w:val="00F230FF"/>
    <w:rsid w:val="00F23108"/>
    <w:rsid w:val="00F23363"/>
    <w:rsid w:val="00F2375F"/>
    <w:rsid w:val="00F237AA"/>
    <w:rsid w:val="00F23995"/>
    <w:rsid w:val="00F2401C"/>
    <w:rsid w:val="00F24689"/>
    <w:rsid w:val="00F2480D"/>
    <w:rsid w:val="00F25097"/>
    <w:rsid w:val="00F2553B"/>
    <w:rsid w:val="00F2560E"/>
    <w:rsid w:val="00F25757"/>
    <w:rsid w:val="00F2602C"/>
    <w:rsid w:val="00F27279"/>
    <w:rsid w:val="00F275BC"/>
    <w:rsid w:val="00F27640"/>
    <w:rsid w:val="00F27F3B"/>
    <w:rsid w:val="00F27F6C"/>
    <w:rsid w:val="00F30303"/>
    <w:rsid w:val="00F303F8"/>
    <w:rsid w:val="00F30885"/>
    <w:rsid w:val="00F30B40"/>
    <w:rsid w:val="00F30B43"/>
    <w:rsid w:val="00F30D1C"/>
    <w:rsid w:val="00F31CA7"/>
    <w:rsid w:val="00F32170"/>
    <w:rsid w:val="00F32CAB"/>
    <w:rsid w:val="00F3336B"/>
    <w:rsid w:val="00F335BE"/>
    <w:rsid w:val="00F34040"/>
    <w:rsid w:val="00F3413F"/>
    <w:rsid w:val="00F3420C"/>
    <w:rsid w:val="00F34CA7"/>
    <w:rsid w:val="00F34CD5"/>
    <w:rsid w:val="00F35113"/>
    <w:rsid w:val="00F354A8"/>
    <w:rsid w:val="00F367D1"/>
    <w:rsid w:val="00F367E8"/>
    <w:rsid w:val="00F3689A"/>
    <w:rsid w:val="00F36DAC"/>
    <w:rsid w:val="00F3755E"/>
    <w:rsid w:val="00F3764B"/>
    <w:rsid w:val="00F3765D"/>
    <w:rsid w:val="00F378D6"/>
    <w:rsid w:val="00F4073B"/>
    <w:rsid w:val="00F40FCF"/>
    <w:rsid w:val="00F4140E"/>
    <w:rsid w:val="00F41B51"/>
    <w:rsid w:val="00F41F0D"/>
    <w:rsid w:val="00F42397"/>
    <w:rsid w:val="00F42F44"/>
    <w:rsid w:val="00F4320C"/>
    <w:rsid w:val="00F434C1"/>
    <w:rsid w:val="00F43C35"/>
    <w:rsid w:val="00F43E1C"/>
    <w:rsid w:val="00F44CC0"/>
    <w:rsid w:val="00F45296"/>
    <w:rsid w:val="00F45355"/>
    <w:rsid w:val="00F45584"/>
    <w:rsid w:val="00F458F1"/>
    <w:rsid w:val="00F4686C"/>
    <w:rsid w:val="00F46BEC"/>
    <w:rsid w:val="00F47C68"/>
    <w:rsid w:val="00F47FF8"/>
    <w:rsid w:val="00F505DD"/>
    <w:rsid w:val="00F51046"/>
    <w:rsid w:val="00F51EE0"/>
    <w:rsid w:val="00F52014"/>
    <w:rsid w:val="00F52028"/>
    <w:rsid w:val="00F521BE"/>
    <w:rsid w:val="00F52474"/>
    <w:rsid w:val="00F52523"/>
    <w:rsid w:val="00F5262D"/>
    <w:rsid w:val="00F5270C"/>
    <w:rsid w:val="00F5290E"/>
    <w:rsid w:val="00F52B8D"/>
    <w:rsid w:val="00F53949"/>
    <w:rsid w:val="00F53C37"/>
    <w:rsid w:val="00F547EE"/>
    <w:rsid w:val="00F54A97"/>
    <w:rsid w:val="00F5527F"/>
    <w:rsid w:val="00F5551A"/>
    <w:rsid w:val="00F55E7F"/>
    <w:rsid w:val="00F55EC4"/>
    <w:rsid w:val="00F5647A"/>
    <w:rsid w:val="00F56579"/>
    <w:rsid w:val="00F5687A"/>
    <w:rsid w:val="00F56986"/>
    <w:rsid w:val="00F56F65"/>
    <w:rsid w:val="00F5717E"/>
    <w:rsid w:val="00F57614"/>
    <w:rsid w:val="00F57F6E"/>
    <w:rsid w:val="00F601EB"/>
    <w:rsid w:val="00F60440"/>
    <w:rsid w:val="00F6051B"/>
    <w:rsid w:val="00F60705"/>
    <w:rsid w:val="00F608A3"/>
    <w:rsid w:val="00F609CF"/>
    <w:rsid w:val="00F60D34"/>
    <w:rsid w:val="00F61488"/>
    <w:rsid w:val="00F6149E"/>
    <w:rsid w:val="00F61CE1"/>
    <w:rsid w:val="00F61ECD"/>
    <w:rsid w:val="00F624FF"/>
    <w:rsid w:val="00F6256E"/>
    <w:rsid w:val="00F62B85"/>
    <w:rsid w:val="00F62E31"/>
    <w:rsid w:val="00F631E0"/>
    <w:rsid w:val="00F6336D"/>
    <w:rsid w:val="00F63FC7"/>
    <w:rsid w:val="00F6419E"/>
    <w:rsid w:val="00F646E6"/>
    <w:rsid w:val="00F64C15"/>
    <w:rsid w:val="00F651DC"/>
    <w:rsid w:val="00F6558E"/>
    <w:rsid w:val="00F655A1"/>
    <w:rsid w:val="00F657F9"/>
    <w:rsid w:val="00F665BD"/>
    <w:rsid w:val="00F66ACD"/>
    <w:rsid w:val="00F66D6E"/>
    <w:rsid w:val="00F66E37"/>
    <w:rsid w:val="00F671A5"/>
    <w:rsid w:val="00F6783E"/>
    <w:rsid w:val="00F6798A"/>
    <w:rsid w:val="00F705AC"/>
    <w:rsid w:val="00F70BD2"/>
    <w:rsid w:val="00F7142D"/>
    <w:rsid w:val="00F7163F"/>
    <w:rsid w:val="00F72298"/>
    <w:rsid w:val="00F723B2"/>
    <w:rsid w:val="00F725D2"/>
    <w:rsid w:val="00F725E1"/>
    <w:rsid w:val="00F7289E"/>
    <w:rsid w:val="00F72C8E"/>
    <w:rsid w:val="00F732FB"/>
    <w:rsid w:val="00F73F86"/>
    <w:rsid w:val="00F74D0B"/>
    <w:rsid w:val="00F7527F"/>
    <w:rsid w:val="00F755A5"/>
    <w:rsid w:val="00F75FAE"/>
    <w:rsid w:val="00F76C3B"/>
    <w:rsid w:val="00F7735F"/>
    <w:rsid w:val="00F77486"/>
    <w:rsid w:val="00F77670"/>
    <w:rsid w:val="00F77B47"/>
    <w:rsid w:val="00F803CD"/>
    <w:rsid w:val="00F805D5"/>
    <w:rsid w:val="00F8128E"/>
    <w:rsid w:val="00F81D22"/>
    <w:rsid w:val="00F82074"/>
    <w:rsid w:val="00F82281"/>
    <w:rsid w:val="00F82B74"/>
    <w:rsid w:val="00F82C72"/>
    <w:rsid w:val="00F83048"/>
    <w:rsid w:val="00F8311C"/>
    <w:rsid w:val="00F8349A"/>
    <w:rsid w:val="00F835E4"/>
    <w:rsid w:val="00F837EB"/>
    <w:rsid w:val="00F83A49"/>
    <w:rsid w:val="00F83C68"/>
    <w:rsid w:val="00F83F39"/>
    <w:rsid w:val="00F84DC4"/>
    <w:rsid w:val="00F84DED"/>
    <w:rsid w:val="00F851D8"/>
    <w:rsid w:val="00F85A4C"/>
    <w:rsid w:val="00F85B0B"/>
    <w:rsid w:val="00F85F82"/>
    <w:rsid w:val="00F85F94"/>
    <w:rsid w:val="00F86227"/>
    <w:rsid w:val="00F86822"/>
    <w:rsid w:val="00F8695C"/>
    <w:rsid w:val="00F86A7A"/>
    <w:rsid w:val="00F872B6"/>
    <w:rsid w:val="00F87333"/>
    <w:rsid w:val="00F876A0"/>
    <w:rsid w:val="00F878D6"/>
    <w:rsid w:val="00F87959"/>
    <w:rsid w:val="00F902AF"/>
    <w:rsid w:val="00F90EEE"/>
    <w:rsid w:val="00F910CA"/>
    <w:rsid w:val="00F9138C"/>
    <w:rsid w:val="00F914DB"/>
    <w:rsid w:val="00F9166F"/>
    <w:rsid w:val="00F91D7B"/>
    <w:rsid w:val="00F91E3E"/>
    <w:rsid w:val="00F91E85"/>
    <w:rsid w:val="00F92885"/>
    <w:rsid w:val="00F930E6"/>
    <w:rsid w:val="00F93BC9"/>
    <w:rsid w:val="00F94626"/>
    <w:rsid w:val="00F946BF"/>
    <w:rsid w:val="00F9477F"/>
    <w:rsid w:val="00F94C7D"/>
    <w:rsid w:val="00F95558"/>
    <w:rsid w:val="00F96055"/>
    <w:rsid w:val="00F96996"/>
    <w:rsid w:val="00F96E49"/>
    <w:rsid w:val="00F9780A"/>
    <w:rsid w:val="00FA0104"/>
    <w:rsid w:val="00FA04DB"/>
    <w:rsid w:val="00FA08D9"/>
    <w:rsid w:val="00FA0C71"/>
    <w:rsid w:val="00FA1442"/>
    <w:rsid w:val="00FA1664"/>
    <w:rsid w:val="00FA1C12"/>
    <w:rsid w:val="00FA290E"/>
    <w:rsid w:val="00FA30C1"/>
    <w:rsid w:val="00FA3452"/>
    <w:rsid w:val="00FA37CF"/>
    <w:rsid w:val="00FA390D"/>
    <w:rsid w:val="00FA3ED3"/>
    <w:rsid w:val="00FA4065"/>
    <w:rsid w:val="00FA42DB"/>
    <w:rsid w:val="00FA456A"/>
    <w:rsid w:val="00FA4EFC"/>
    <w:rsid w:val="00FA4F5A"/>
    <w:rsid w:val="00FA5CC8"/>
    <w:rsid w:val="00FA6013"/>
    <w:rsid w:val="00FA66E5"/>
    <w:rsid w:val="00FA67AC"/>
    <w:rsid w:val="00FA68D5"/>
    <w:rsid w:val="00FA68F5"/>
    <w:rsid w:val="00FA6F75"/>
    <w:rsid w:val="00FA7C9C"/>
    <w:rsid w:val="00FB00D4"/>
    <w:rsid w:val="00FB075C"/>
    <w:rsid w:val="00FB092F"/>
    <w:rsid w:val="00FB0DE7"/>
    <w:rsid w:val="00FB125D"/>
    <w:rsid w:val="00FB13BC"/>
    <w:rsid w:val="00FB2D01"/>
    <w:rsid w:val="00FB2E4F"/>
    <w:rsid w:val="00FB317F"/>
    <w:rsid w:val="00FB33DF"/>
    <w:rsid w:val="00FB3409"/>
    <w:rsid w:val="00FB364F"/>
    <w:rsid w:val="00FB3A85"/>
    <w:rsid w:val="00FB4156"/>
    <w:rsid w:val="00FB42DF"/>
    <w:rsid w:val="00FB4453"/>
    <w:rsid w:val="00FB482F"/>
    <w:rsid w:val="00FB4AD7"/>
    <w:rsid w:val="00FB4D79"/>
    <w:rsid w:val="00FB52A3"/>
    <w:rsid w:val="00FB568A"/>
    <w:rsid w:val="00FB5887"/>
    <w:rsid w:val="00FB5921"/>
    <w:rsid w:val="00FB5AF2"/>
    <w:rsid w:val="00FB5E21"/>
    <w:rsid w:val="00FB635B"/>
    <w:rsid w:val="00FB643B"/>
    <w:rsid w:val="00FB6B88"/>
    <w:rsid w:val="00FB6CCF"/>
    <w:rsid w:val="00FB72D4"/>
    <w:rsid w:val="00FB75E4"/>
    <w:rsid w:val="00FB763E"/>
    <w:rsid w:val="00FC0269"/>
    <w:rsid w:val="00FC3882"/>
    <w:rsid w:val="00FC39DF"/>
    <w:rsid w:val="00FC4065"/>
    <w:rsid w:val="00FC408D"/>
    <w:rsid w:val="00FC411F"/>
    <w:rsid w:val="00FC4698"/>
    <w:rsid w:val="00FC4A72"/>
    <w:rsid w:val="00FC4CF5"/>
    <w:rsid w:val="00FC4E12"/>
    <w:rsid w:val="00FC4F95"/>
    <w:rsid w:val="00FC5E25"/>
    <w:rsid w:val="00FC6279"/>
    <w:rsid w:val="00FC6476"/>
    <w:rsid w:val="00FC6FE6"/>
    <w:rsid w:val="00FC7390"/>
    <w:rsid w:val="00FC76EA"/>
    <w:rsid w:val="00FC7852"/>
    <w:rsid w:val="00FC79B8"/>
    <w:rsid w:val="00FC7A0D"/>
    <w:rsid w:val="00FC7CB5"/>
    <w:rsid w:val="00FC7D04"/>
    <w:rsid w:val="00FD08C8"/>
    <w:rsid w:val="00FD0958"/>
    <w:rsid w:val="00FD19EA"/>
    <w:rsid w:val="00FD1E7D"/>
    <w:rsid w:val="00FD254C"/>
    <w:rsid w:val="00FD2CDA"/>
    <w:rsid w:val="00FD2D7F"/>
    <w:rsid w:val="00FD3158"/>
    <w:rsid w:val="00FD3CFB"/>
    <w:rsid w:val="00FD3FD3"/>
    <w:rsid w:val="00FD419E"/>
    <w:rsid w:val="00FD432E"/>
    <w:rsid w:val="00FD48EC"/>
    <w:rsid w:val="00FD4ED8"/>
    <w:rsid w:val="00FD51BC"/>
    <w:rsid w:val="00FD53FA"/>
    <w:rsid w:val="00FD5D32"/>
    <w:rsid w:val="00FD614C"/>
    <w:rsid w:val="00FD6B41"/>
    <w:rsid w:val="00FD6FBB"/>
    <w:rsid w:val="00FD74EF"/>
    <w:rsid w:val="00FD7B52"/>
    <w:rsid w:val="00FE111D"/>
    <w:rsid w:val="00FE1269"/>
    <w:rsid w:val="00FE143B"/>
    <w:rsid w:val="00FE1D1F"/>
    <w:rsid w:val="00FE2227"/>
    <w:rsid w:val="00FE23E3"/>
    <w:rsid w:val="00FE2429"/>
    <w:rsid w:val="00FE2755"/>
    <w:rsid w:val="00FE2CB2"/>
    <w:rsid w:val="00FE3073"/>
    <w:rsid w:val="00FE3ACA"/>
    <w:rsid w:val="00FE3FF3"/>
    <w:rsid w:val="00FE4933"/>
    <w:rsid w:val="00FE4A6F"/>
    <w:rsid w:val="00FE4F50"/>
    <w:rsid w:val="00FE5539"/>
    <w:rsid w:val="00FE5559"/>
    <w:rsid w:val="00FE59EB"/>
    <w:rsid w:val="00FE5C3A"/>
    <w:rsid w:val="00FE5F5D"/>
    <w:rsid w:val="00FE6625"/>
    <w:rsid w:val="00FE6696"/>
    <w:rsid w:val="00FE6909"/>
    <w:rsid w:val="00FE6D65"/>
    <w:rsid w:val="00FE7392"/>
    <w:rsid w:val="00FE7E38"/>
    <w:rsid w:val="00FE7ECA"/>
    <w:rsid w:val="00FE7EE0"/>
    <w:rsid w:val="00FF032C"/>
    <w:rsid w:val="00FF0541"/>
    <w:rsid w:val="00FF0FB9"/>
    <w:rsid w:val="00FF2131"/>
    <w:rsid w:val="00FF3102"/>
    <w:rsid w:val="00FF316D"/>
    <w:rsid w:val="00FF3B7D"/>
    <w:rsid w:val="00FF4276"/>
    <w:rsid w:val="00FF4376"/>
    <w:rsid w:val="00FF524D"/>
    <w:rsid w:val="00FF538A"/>
    <w:rsid w:val="00FF53BD"/>
    <w:rsid w:val="00FF5D3A"/>
    <w:rsid w:val="00FF605E"/>
    <w:rsid w:val="00FF646B"/>
    <w:rsid w:val="00FF6957"/>
    <w:rsid w:val="00FF6BF9"/>
    <w:rsid w:val="00FF6C41"/>
    <w:rsid w:val="00FF6E57"/>
    <w:rsid w:val="00FF7AE3"/>
    <w:rsid w:val="00FF7CF2"/>
    <w:rsid w:val="00FF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D83DFA9"/>
  <w15:chartTrackingRefBased/>
  <w15:docId w15:val="{2793CCCF-67EA-463C-9B51-C972ED0F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5A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6402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640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A6402B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A6402B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A6402B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rsid w:val="00A6402B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A6402B"/>
    <w:pPr>
      <w:spacing w:after="120"/>
    </w:pPr>
  </w:style>
  <w:style w:type="paragraph" w:styleId="Header">
    <w:name w:val="header"/>
    <w:basedOn w:val="Normal"/>
    <w:link w:val="HeaderChar"/>
    <w:uiPriority w:val="99"/>
    <w:rsid w:val="00A640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A640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A6402B"/>
    <w:rPr>
      <w:rFonts w:cs="Times New Roman"/>
      <w:b/>
      <w:bCs/>
    </w:rPr>
  </w:style>
  <w:style w:type="paragraph" w:styleId="ListBullet">
    <w:name w:val="List Bullet"/>
    <w:basedOn w:val="Normal"/>
    <w:rsid w:val="00A6402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640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6402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A6402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A6402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6402B"/>
    <w:pPr>
      <w:ind w:left="284"/>
    </w:pPr>
  </w:style>
  <w:style w:type="paragraph" w:customStyle="1" w:styleId="AAFrameAddress">
    <w:name w:val="AA Frame Address"/>
    <w:basedOn w:val="Heading1"/>
    <w:rsid w:val="00A640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A6402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A6402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A640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6402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A640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A6402B"/>
    <w:pPr>
      <w:ind w:left="851" w:hanging="284"/>
    </w:pPr>
  </w:style>
  <w:style w:type="paragraph" w:styleId="Index4">
    <w:name w:val="index 4"/>
    <w:basedOn w:val="Normal"/>
    <w:next w:val="Normal"/>
    <w:semiHidden/>
    <w:rsid w:val="00A6402B"/>
    <w:pPr>
      <w:ind w:left="1135" w:hanging="284"/>
    </w:pPr>
  </w:style>
  <w:style w:type="paragraph" w:styleId="Index6">
    <w:name w:val="index 6"/>
    <w:basedOn w:val="Normal"/>
    <w:next w:val="Normal"/>
    <w:semiHidden/>
    <w:rsid w:val="00A6402B"/>
    <w:pPr>
      <w:ind w:left="1702" w:hanging="284"/>
    </w:pPr>
  </w:style>
  <w:style w:type="paragraph" w:styleId="Index5">
    <w:name w:val="index 5"/>
    <w:basedOn w:val="Normal"/>
    <w:next w:val="Normal"/>
    <w:semiHidden/>
    <w:rsid w:val="00A6402B"/>
    <w:pPr>
      <w:ind w:left="1418" w:hanging="284"/>
    </w:pPr>
  </w:style>
  <w:style w:type="paragraph" w:styleId="Index7">
    <w:name w:val="index 7"/>
    <w:basedOn w:val="Normal"/>
    <w:next w:val="Normal"/>
    <w:semiHidden/>
    <w:rsid w:val="00A6402B"/>
    <w:pPr>
      <w:ind w:left="1985" w:hanging="284"/>
    </w:pPr>
  </w:style>
  <w:style w:type="paragraph" w:styleId="Index8">
    <w:name w:val="index 8"/>
    <w:basedOn w:val="Normal"/>
    <w:next w:val="Normal"/>
    <w:semiHidden/>
    <w:rsid w:val="00A6402B"/>
    <w:pPr>
      <w:ind w:left="2269" w:hanging="284"/>
    </w:pPr>
  </w:style>
  <w:style w:type="paragraph" w:styleId="Index9">
    <w:name w:val="index 9"/>
    <w:basedOn w:val="Normal"/>
    <w:next w:val="Normal"/>
    <w:semiHidden/>
    <w:rsid w:val="00A6402B"/>
    <w:pPr>
      <w:ind w:left="2552" w:hanging="284"/>
    </w:pPr>
  </w:style>
  <w:style w:type="paragraph" w:styleId="TOC2">
    <w:name w:val="toc 2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6402B"/>
    <w:pPr>
      <w:ind w:left="851"/>
    </w:pPr>
  </w:style>
  <w:style w:type="paragraph" w:styleId="TOC5">
    <w:name w:val="toc 5"/>
    <w:basedOn w:val="Normal"/>
    <w:next w:val="Normal"/>
    <w:semiHidden/>
    <w:rsid w:val="00A6402B"/>
    <w:pPr>
      <w:ind w:left="1134"/>
    </w:pPr>
  </w:style>
  <w:style w:type="paragraph" w:styleId="TOC6">
    <w:name w:val="toc 6"/>
    <w:basedOn w:val="Normal"/>
    <w:next w:val="Normal"/>
    <w:semiHidden/>
    <w:rsid w:val="00A6402B"/>
    <w:pPr>
      <w:ind w:left="1418"/>
    </w:pPr>
  </w:style>
  <w:style w:type="paragraph" w:styleId="TOC7">
    <w:name w:val="toc 7"/>
    <w:basedOn w:val="Normal"/>
    <w:next w:val="Normal"/>
    <w:semiHidden/>
    <w:rsid w:val="00A6402B"/>
    <w:pPr>
      <w:ind w:left="1701"/>
    </w:pPr>
  </w:style>
  <w:style w:type="paragraph" w:styleId="TOC8">
    <w:name w:val="toc 8"/>
    <w:basedOn w:val="Normal"/>
    <w:next w:val="Normal"/>
    <w:semiHidden/>
    <w:rsid w:val="00A6402B"/>
    <w:pPr>
      <w:ind w:left="1985"/>
    </w:pPr>
  </w:style>
  <w:style w:type="paragraph" w:styleId="TOC9">
    <w:name w:val="toc 9"/>
    <w:basedOn w:val="Normal"/>
    <w:next w:val="Normal"/>
    <w:semiHidden/>
    <w:rsid w:val="00A6402B"/>
    <w:pPr>
      <w:ind w:left="2268"/>
    </w:pPr>
  </w:style>
  <w:style w:type="paragraph" w:styleId="TableofFigures">
    <w:name w:val="table of figures"/>
    <w:basedOn w:val="Normal"/>
    <w:next w:val="Normal"/>
    <w:semiHidden/>
    <w:rsid w:val="00A6402B"/>
    <w:pPr>
      <w:ind w:left="567" w:hanging="567"/>
    </w:pPr>
  </w:style>
  <w:style w:type="paragraph" w:styleId="ListBullet5">
    <w:name w:val="List Bullet 5"/>
    <w:basedOn w:val="Normal"/>
    <w:rsid w:val="00A6402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A6402B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6402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A6402B"/>
    <w:pPr>
      <w:ind w:left="284" w:firstLine="284"/>
    </w:pPr>
  </w:style>
  <w:style w:type="character" w:styleId="Strong">
    <w:name w:val="Strong"/>
    <w:qFormat/>
    <w:rsid w:val="00A640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640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640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6402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640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6402B"/>
    <w:pPr>
      <w:framePr w:h="1054" w:wrap="around" w:y="5920"/>
    </w:pPr>
  </w:style>
  <w:style w:type="paragraph" w:customStyle="1" w:styleId="ReportHeading3">
    <w:name w:val="ReportHeading3"/>
    <w:basedOn w:val="ReportHeading2"/>
    <w:rsid w:val="00A6402B"/>
    <w:pPr>
      <w:framePr w:h="443" w:wrap="around" w:y="8223"/>
    </w:pPr>
  </w:style>
  <w:style w:type="paragraph" w:customStyle="1" w:styleId="a">
    <w:name w:val="¢éÍ¤ÇÒ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A640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640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640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640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640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6402B"/>
  </w:style>
  <w:style w:type="paragraph" w:customStyle="1" w:styleId="ASSETS">
    <w:name w:val="ASSET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A6402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5045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720"/>
      </w:tabs>
      <w:spacing w:after="0" w:line="240" w:lineRule="auto"/>
      <w:ind w:right="27"/>
    </w:pPr>
    <w:rPr>
      <w:rFonts w:asciiTheme="majorBidi" w:hAnsiTheme="majorBidi" w:cstheme="majorBidi"/>
      <w:b/>
      <w:bCs/>
      <w:i/>
      <w:iCs/>
      <w:sz w:val="30"/>
      <w:szCs w:val="30"/>
    </w:rPr>
  </w:style>
  <w:style w:type="character" w:customStyle="1" w:styleId="AccPolicyHeadingChar">
    <w:name w:val="Acc Policy Heading Char"/>
    <w:rsid w:val="00A6402B"/>
    <w:rPr>
      <w:rFonts w:ascii="Angsana New" w:eastAsia="MS Mincho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C120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A6402B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A640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6402B"/>
    <w:pPr>
      <w:spacing w:after="0"/>
    </w:pPr>
  </w:style>
  <w:style w:type="paragraph" w:customStyle="1" w:styleId="acctdividends">
    <w:name w:val="acct dividends"/>
    <w:aliases w:val="a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6402B"/>
    <w:pPr>
      <w:spacing w:after="0"/>
    </w:pPr>
  </w:style>
  <w:style w:type="paragraph" w:customStyle="1" w:styleId="acctindent">
    <w:name w:val="acct indent"/>
    <w:aliases w:val="ai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6402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6402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640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6402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640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640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640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640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6402B"/>
    <w:pPr>
      <w:spacing w:after="0"/>
    </w:pPr>
  </w:style>
  <w:style w:type="paragraph" w:customStyle="1" w:styleId="List1a">
    <w:name w:val="List 1a"/>
    <w:aliases w:val="1a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640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A6402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6402B"/>
  </w:style>
  <w:style w:type="paragraph" w:customStyle="1" w:styleId="zreportaddinfo">
    <w:name w:val="zreport addinfo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6402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640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640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6402B"/>
    <w:rPr>
      <w:b/>
      <w:bCs/>
    </w:rPr>
  </w:style>
  <w:style w:type="paragraph" w:customStyle="1" w:styleId="nineptbodytext">
    <w:name w:val="nine pt body text"/>
    <w:aliases w:val="9bt"/>
    <w:basedOn w:val="nineptnormal"/>
    <w:rsid w:val="00A6402B"/>
    <w:pPr>
      <w:spacing w:after="220"/>
    </w:pPr>
  </w:style>
  <w:style w:type="paragraph" w:customStyle="1" w:styleId="nineptnormal">
    <w:name w:val="nine pt normal"/>
    <w:aliases w:val="9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6402B"/>
    <w:pPr>
      <w:jc w:val="center"/>
    </w:pPr>
  </w:style>
  <w:style w:type="paragraph" w:customStyle="1" w:styleId="heading">
    <w:name w:val="heading"/>
    <w:aliases w:val="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640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6402B"/>
  </w:style>
  <w:style w:type="paragraph" w:customStyle="1" w:styleId="nineptheadingcentredbold">
    <w:name w:val="nine pt heading centred bold"/>
    <w:aliases w:val="9hc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640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640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6402B"/>
    <w:rPr>
      <w:b/>
    </w:rPr>
  </w:style>
  <w:style w:type="paragraph" w:customStyle="1" w:styleId="nineptcolumntab1">
    <w:name w:val="nine pt column tab1"/>
    <w:aliases w:val="a91"/>
    <w:basedOn w:val="nineptnormal"/>
    <w:rsid w:val="00A640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640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6402B"/>
    <w:pPr>
      <w:jc w:val="center"/>
    </w:pPr>
  </w:style>
  <w:style w:type="paragraph" w:customStyle="1" w:styleId="Normalheading">
    <w:name w:val="Normal heading"/>
    <w:aliases w:val="n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6402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640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640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640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640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640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640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640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640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640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640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640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640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640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6402B"/>
    <w:pPr>
      <w:spacing w:after="0"/>
    </w:pPr>
  </w:style>
  <w:style w:type="paragraph" w:customStyle="1" w:styleId="smallreturn">
    <w:name w:val="small return"/>
    <w:aliases w:val="sr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6402B"/>
    <w:pPr>
      <w:spacing w:after="0"/>
    </w:pPr>
  </w:style>
  <w:style w:type="paragraph" w:customStyle="1" w:styleId="headingbolditalic">
    <w:name w:val="heading bold italic"/>
    <w:aliases w:val="hbi"/>
    <w:basedOn w:val="heading"/>
    <w:rsid w:val="00A640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640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6402B"/>
    <w:pPr>
      <w:spacing w:after="0"/>
    </w:pPr>
  </w:style>
  <w:style w:type="paragraph" w:customStyle="1" w:styleId="blockbullet">
    <w:name w:val="block bullet"/>
    <w:aliases w:val="bb"/>
    <w:basedOn w:val="block"/>
    <w:rsid w:val="00A640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640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6402B"/>
    <w:pPr>
      <w:spacing w:after="0"/>
    </w:pPr>
  </w:style>
  <w:style w:type="paragraph" w:customStyle="1" w:styleId="eightptnormal">
    <w:name w:val="eight pt normal"/>
    <w:aliases w:val="8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640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640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640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6402B"/>
    <w:rPr>
      <w:b/>
      <w:bCs/>
    </w:rPr>
  </w:style>
  <w:style w:type="paragraph" w:customStyle="1" w:styleId="eightptbodytext">
    <w:name w:val="eight pt body text"/>
    <w:aliases w:val="8bt"/>
    <w:basedOn w:val="eightptnormal"/>
    <w:rsid w:val="00A640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640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640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640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6402B"/>
    <w:pPr>
      <w:spacing w:after="0"/>
    </w:pPr>
  </w:style>
  <w:style w:type="paragraph" w:customStyle="1" w:styleId="eightptblock">
    <w:name w:val="eight pt block"/>
    <w:aliases w:val="8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640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640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640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6402B"/>
    <w:pPr>
      <w:spacing w:after="0"/>
    </w:pPr>
  </w:style>
  <w:style w:type="paragraph" w:customStyle="1" w:styleId="blockindent">
    <w:name w:val="block indent"/>
    <w:aliases w:val="bi"/>
    <w:basedOn w:val="block"/>
    <w:rsid w:val="00A640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6402B"/>
    <w:pPr>
      <w:jc w:val="center"/>
    </w:pPr>
  </w:style>
  <w:style w:type="paragraph" w:customStyle="1" w:styleId="nineptcol">
    <w:name w:val="nine pt %col"/>
    <w:aliases w:val="9%"/>
    <w:basedOn w:val="nineptnormal"/>
    <w:rsid w:val="00A640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640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640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640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A640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640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640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640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640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640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640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640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640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640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640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6402B"/>
    <w:pPr>
      <w:spacing w:after="80"/>
    </w:pPr>
  </w:style>
  <w:style w:type="paragraph" w:customStyle="1" w:styleId="nineptratecol">
    <w:name w:val="nine pt rate col"/>
    <w:aliases w:val="a9r"/>
    <w:basedOn w:val="nineptnormal"/>
    <w:rsid w:val="00A640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640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640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640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640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640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640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640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640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640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640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6402B"/>
    <w:pPr>
      <w:ind w:left="907" w:hanging="340"/>
    </w:pPr>
  </w:style>
  <w:style w:type="paragraph" w:customStyle="1" w:styleId="List3i">
    <w:name w:val="List 3i"/>
    <w:aliases w:val="3i"/>
    <w:basedOn w:val="List2i"/>
    <w:rsid w:val="00A640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640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640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640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640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640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640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6402B"/>
    <w:pPr>
      <w:spacing w:after="80"/>
    </w:pPr>
  </w:style>
  <w:style w:type="paragraph" w:customStyle="1" w:styleId="blockbullet2">
    <w:name w:val="block bullet 2"/>
    <w:aliases w:val="bb2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640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6402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A6402B"/>
    <w:pPr>
      <w:ind w:left="1134"/>
    </w:pPr>
  </w:style>
  <w:style w:type="character" w:customStyle="1" w:styleId="AccPolicyalternativeChar">
    <w:name w:val="Acc Policy alternative Char"/>
    <w:basedOn w:val="AccPolicysubhead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6402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A6402B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link w:val="BodyTextIndent3Char"/>
    <w:rsid w:val="00A6402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Title">
    <w:name w:val="Title"/>
    <w:basedOn w:val="Normal"/>
    <w:qFormat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792"/>
      <w:jc w:val="center"/>
    </w:pPr>
    <w:rPr>
      <w:rFonts w:ascii="Times New Roman" w:eastAsia="Times New Roman" w:hAnsi="Times New Roman" w:cs="Times New Roman"/>
      <w:b/>
      <w:bCs/>
      <w:color w:val="0000FF"/>
      <w:sz w:val="36"/>
      <w:szCs w:val="36"/>
      <w:lang w:val="th-TH"/>
    </w:rPr>
  </w:style>
  <w:style w:type="paragraph" w:customStyle="1" w:styleId="a6">
    <w:name w:val="รายการย่อหน้า"/>
    <w:basedOn w:val="Normal"/>
    <w:qFormat/>
    <w:rsid w:val="00B339AF"/>
    <w:pPr>
      <w:ind w:left="720"/>
      <w:contextualSpacing/>
    </w:pPr>
    <w:rPr>
      <w:rFonts w:eastAsia="Times New Roman"/>
      <w:szCs w:val="22"/>
    </w:rPr>
  </w:style>
  <w:style w:type="paragraph" w:styleId="PlainText">
    <w:name w:val="Plain Text"/>
    <w:basedOn w:val="Normal"/>
    <w:link w:val="PlainTextChar"/>
    <w:rsid w:val="005610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Wingdings" w:eastAsia="Symbol" w:hAnsi="Wingdings"/>
      <w:sz w:val="20"/>
      <w:szCs w:val="20"/>
      <w:lang w:val="en-AU"/>
    </w:rPr>
  </w:style>
  <w:style w:type="paragraph" w:customStyle="1" w:styleId="Default">
    <w:name w:val="Default"/>
    <w:rsid w:val="00B6507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Hyperlink">
    <w:name w:val="Hyperlink"/>
    <w:uiPriority w:val="99"/>
    <w:rsid w:val="0099299D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1524EF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7539CA"/>
  </w:style>
  <w:style w:type="character" w:customStyle="1" w:styleId="Heading1Char1">
    <w:name w:val="Heading 1 Char1"/>
    <w:link w:val="Heading1"/>
    <w:rsid w:val="00D7756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D77567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D77567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D77567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D77567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D77567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D77567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link w:val="BodyText"/>
    <w:rsid w:val="00D77567"/>
    <w:rPr>
      <w:rFonts w:ascii="Arial" w:hAnsi="Arial"/>
      <w:sz w:val="18"/>
      <w:szCs w:val="18"/>
    </w:rPr>
  </w:style>
  <w:style w:type="character" w:customStyle="1" w:styleId="HeaderChar1">
    <w:name w:val="Header Char1"/>
    <w:rsid w:val="00D7756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link w:val="Footer"/>
    <w:uiPriority w:val="99"/>
    <w:rsid w:val="00D77567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rsid w:val="00D77567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D77567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D77567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D77567"/>
    <w:rPr>
      <w:rFonts w:ascii="Book Antiqua" w:hAnsi="Book Antiqua"/>
      <w:sz w:val="22"/>
      <w:szCs w:val="22"/>
    </w:rPr>
  </w:style>
  <w:style w:type="character" w:customStyle="1" w:styleId="BodyText3Char1">
    <w:name w:val="Body Text 3 Char1"/>
    <w:link w:val="BodyText3"/>
    <w:rsid w:val="00D77567"/>
    <w:rPr>
      <w:rFonts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D77567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D77567"/>
    <w:rPr>
      <w:rFonts w:ascii="Tahoma" w:hAnsi="Tahoma" w:cs="Tahoma"/>
      <w:sz w:val="16"/>
      <w:szCs w:val="16"/>
    </w:rPr>
  </w:style>
  <w:style w:type="character" w:customStyle="1" w:styleId="SignatureChar1">
    <w:name w:val="Signature Char1"/>
    <w:link w:val="Signature"/>
    <w:rsid w:val="00D77567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D77567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D77567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D77567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D77567"/>
    <w:rPr>
      <w:sz w:val="29"/>
      <w:szCs w:val="29"/>
    </w:rPr>
  </w:style>
  <w:style w:type="character" w:customStyle="1" w:styleId="shorttext">
    <w:name w:val="short_text"/>
    <w:basedOn w:val="DefaultParagraphFont"/>
    <w:rsid w:val="00D77567"/>
  </w:style>
  <w:style w:type="character" w:customStyle="1" w:styleId="PlainTextChar">
    <w:name w:val="Plain Text Char"/>
    <w:link w:val="PlainText"/>
    <w:locked/>
    <w:rsid w:val="00D77567"/>
    <w:rPr>
      <w:rFonts w:ascii="Wingdings" w:eastAsia="Symbol" w:hAnsi="Wingdings"/>
      <w:lang w:val="en-AU"/>
    </w:rPr>
  </w:style>
  <w:style w:type="paragraph" w:styleId="CommentText">
    <w:name w:val="annotation text"/>
    <w:basedOn w:val="Normal"/>
    <w:link w:val="CommentTextChar"/>
    <w:rsid w:val="00D77567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link w:val="CommentText"/>
    <w:rsid w:val="00D77567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7567"/>
    <w:rPr>
      <w:b/>
      <w:bCs/>
    </w:rPr>
  </w:style>
  <w:style w:type="character" w:customStyle="1" w:styleId="CommentSubjectChar">
    <w:name w:val="Comment Subject Char"/>
    <w:link w:val="CommentSubject"/>
    <w:rsid w:val="00D77567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uiPriority w:val="99"/>
    <w:locked/>
    <w:rsid w:val="00D77567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7567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FooterChar">
    <w:name w:val="Footer Char"/>
    <w:uiPriority w:val="99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D77567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7567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7567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D77567"/>
    <w:rPr>
      <w:rFonts w:ascii="Arial" w:hAnsi="Arial" w:cs="Times New Roman"/>
      <w:sz w:val="18"/>
      <w:szCs w:val="18"/>
    </w:rPr>
  </w:style>
  <w:style w:type="character" w:customStyle="1" w:styleId="hps">
    <w:name w:val="hps"/>
    <w:rsid w:val="00D77567"/>
    <w:rPr>
      <w:rFonts w:cs="Times New Roman"/>
    </w:rPr>
  </w:style>
  <w:style w:type="character" w:customStyle="1" w:styleId="gt-icon-text1">
    <w:name w:val="gt-icon-text1"/>
    <w:rsid w:val="00D77567"/>
    <w:rPr>
      <w:rFonts w:cs="Times New Roman"/>
    </w:rPr>
  </w:style>
  <w:style w:type="character" w:customStyle="1" w:styleId="longtext">
    <w:name w:val="long_text"/>
    <w:rsid w:val="00D77567"/>
    <w:rPr>
      <w:rFonts w:cs="Times New Roman"/>
    </w:rPr>
  </w:style>
  <w:style w:type="character" w:styleId="CommentReference">
    <w:name w:val="annotation reference"/>
    <w:rsid w:val="00D77567"/>
    <w:rPr>
      <w:rFonts w:cs="Times New Roman"/>
      <w:sz w:val="16"/>
      <w:szCs w:val="16"/>
    </w:rPr>
  </w:style>
  <w:style w:type="character" w:customStyle="1" w:styleId="CharChar22">
    <w:name w:val="Char Char22"/>
    <w:rsid w:val="00D7756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756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756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77567"/>
  </w:style>
  <w:style w:type="character" w:styleId="Emphasis">
    <w:name w:val="Emphasis"/>
    <w:qFormat/>
    <w:rsid w:val="00D7756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D77567"/>
  </w:style>
  <w:style w:type="paragraph" w:customStyle="1" w:styleId="a7">
    <w:name w:val="การตรวจทานแก้ไข"/>
    <w:hidden/>
    <w:uiPriority w:val="99"/>
    <w:semiHidden/>
    <w:rsid w:val="00D77567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D77567"/>
    <w:rPr>
      <w:color w:val="4D90F0"/>
    </w:rPr>
  </w:style>
  <w:style w:type="character" w:customStyle="1" w:styleId="BodyTextIndent3Char">
    <w:name w:val="Body Text Indent 3 Char"/>
    <w:link w:val="BodyTextIndent3"/>
    <w:rsid w:val="00C524C8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162C2C"/>
    <w:pPr>
      <w:ind w:left="720"/>
      <w:contextualSpacing/>
    </w:pPr>
    <w:rPr>
      <w:szCs w:val="22"/>
    </w:rPr>
  </w:style>
  <w:style w:type="paragraph" w:styleId="Revision">
    <w:name w:val="Revision"/>
    <w:hidden/>
    <w:uiPriority w:val="99"/>
    <w:semiHidden/>
    <w:rsid w:val="002E210B"/>
    <w:rPr>
      <w:rFonts w:ascii="Arial" w:hAnsi="Arial"/>
      <w:sz w:val="18"/>
      <w:szCs w:val="22"/>
    </w:rPr>
  </w:style>
  <w:style w:type="character" w:styleId="FollowedHyperlink">
    <w:name w:val="FollowedHyperlink"/>
    <w:uiPriority w:val="99"/>
    <w:unhideWhenUsed/>
    <w:rsid w:val="002D484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26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921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35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41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78542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75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55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36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4D6C9-48EA-4C23-9DC1-E837387E1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72</Pages>
  <Words>13061</Words>
  <Characters>74451</Characters>
  <Application>Microsoft Office Word</Application>
  <DocSecurity>0</DocSecurity>
  <Lines>620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87338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SUREE AMNUAYCHOATSAKUL</cp:lastModifiedBy>
  <cp:revision>2</cp:revision>
  <cp:lastPrinted>2019-08-20T11:35:00Z</cp:lastPrinted>
  <dcterms:created xsi:type="dcterms:W3CDTF">2019-08-27T01:32:00Z</dcterms:created>
  <dcterms:modified xsi:type="dcterms:W3CDTF">2019-08-27T01:32:00Z</dcterms:modified>
</cp:coreProperties>
</file>