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14199227" w14:textId="77777777" w:rsidR="00CC3857" w:rsidRPr="00CC3857" w:rsidRDefault="00CC3857" w:rsidP="00634D49">
      <w:pPr>
        <w:jc w:val="thaiDistribute"/>
        <w:rPr>
          <w:rFonts w:ascii="Browallia New" w:hAnsi="Browallia New" w:cs="Browallia New"/>
          <w:b/>
          <w:bCs/>
          <w:sz w:val="20"/>
          <w:lang w:bidi="th-TH"/>
        </w:rPr>
      </w:pPr>
    </w:p>
    <w:p w14:paraId="300B4D61" w14:textId="784BEEEA" w:rsidR="00634D49" w:rsidRPr="00D65332" w:rsidRDefault="00634D49" w:rsidP="005D40A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4C033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4C033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4C033A" w:rsidRPr="004C033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ทาพาโก้</w:t>
      </w:r>
      <w:r w:rsidRPr="004C033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C033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5D40AD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360788DA" w:rsidR="00CD4D4E" w:rsidRPr="0048490F" w:rsidRDefault="00142624" w:rsidP="005D40A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C37D9"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และเฉพาะกิจการของ บริษัท </w:t>
      </w:r>
      <w:r w:rsidR="00EC37D9" w:rsidRPr="0048490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ทาพาโก้ </w:t>
      </w:r>
      <w:r w:rsidR="00EC37D9"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C37D9" w:rsidRPr="0048490F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C37D9"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C37D9" w:rsidRPr="0048490F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C37D9"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Pr="0048490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48490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3140F5" w:rsidRPr="0048490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48490F">
        <w:rPr>
          <w:rFonts w:ascii="Browallia New" w:hAnsi="Browallia New" w:cs="Browallia New"/>
          <w:sz w:val="28"/>
          <w:szCs w:val="28"/>
          <w:lang w:bidi="th-TH"/>
        </w:rPr>
        <w:t>3</w:t>
      </w:r>
      <w:r w:rsidR="00E01646">
        <w:rPr>
          <w:rFonts w:ascii="Browallia New" w:hAnsi="Browallia New" w:cs="Browallia New"/>
          <w:sz w:val="28"/>
          <w:szCs w:val="28"/>
          <w:lang w:bidi="th-TH"/>
        </w:rPr>
        <w:t>1</w:t>
      </w:r>
      <w:r w:rsidR="004C033A" w:rsidRPr="0048490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0164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กรกฎาคม</w:t>
      </w:r>
      <w:r w:rsidR="003140F5" w:rsidRPr="0048490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48490F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B32697" w:rsidRPr="0048490F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48490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C37D9"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</w:t>
      </w:r>
      <w:r w:rsidR="00D04497"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แ</w:t>
      </w:r>
      <w:r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ละกำไรขาดทุนเบ็ดเสร็จอื่นรวม</w:t>
      </w:r>
      <w:r w:rsidR="00D04497" w:rsidRPr="004849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และเฉพาะของบริษัท</w:t>
      </w:r>
      <w:r w:rsidR="00805B99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="0048490F" w:rsidRPr="004849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สำหรับงวดสามเดือนและ</w:t>
      </w:r>
      <w:r w:rsidR="00E05983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เก้า</w:t>
      </w:r>
      <w:r w:rsidR="0048490F" w:rsidRPr="004849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เดือนสิ้นสุดวันที่ </w:t>
      </w:r>
      <w:r w:rsidR="00E01646" w:rsidRPr="0048490F">
        <w:rPr>
          <w:rFonts w:ascii="Browallia New" w:hAnsi="Browallia New" w:cs="Browallia New"/>
          <w:sz w:val="28"/>
          <w:szCs w:val="28"/>
          <w:lang w:bidi="th-TH"/>
        </w:rPr>
        <w:t>3</w:t>
      </w:r>
      <w:r w:rsidR="00E01646">
        <w:rPr>
          <w:rFonts w:ascii="Browallia New" w:hAnsi="Browallia New" w:cs="Browallia New"/>
          <w:sz w:val="28"/>
          <w:szCs w:val="28"/>
          <w:lang w:bidi="th-TH"/>
        </w:rPr>
        <w:t>1</w:t>
      </w:r>
      <w:r w:rsidR="00E01646" w:rsidRPr="0048490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0164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กรกฎาคม</w:t>
      </w:r>
      <w:r w:rsidR="00E01646" w:rsidRPr="0048490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01646" w:rsidRPr="0048490F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3140F5" w:rsidRPr="0048490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Pr="004849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งบแสดงการเปลี่ยนแปลง</w:t>
      </w:r>
      <w:r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ส่วนของผู้ถือหุ้นรวมและ</w:t>
      </w:r>
      <w:r w:rsidR="00D04497"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 และ</w:t>
      </w:r>
      <w:r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</w:t>
      </w:r>
      <w:r w:rsidR="00D04497"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405EC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01646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3140F5"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สิ้นสุดวัน</w:t>
      </w:r>
      <w:r w:rsidR="00D04497"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เดียวกัน </w:t>
      </w:r>
      <w:r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EF190C"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40160" w:rsidRPr="0048490F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ทั้งนี้</w:t>
      </w:r>
      <w:r w:rsidR="0048490F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48490F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5D6D4F"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48490F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48490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D20B1" w:rsidRPr="0048490F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48490F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48490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48490F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5D40AD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EE44DA" w:rsidRDefault="00CD4D4E" w:rsidP="005D40AD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5D40AD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6BE31C8E" w:rsidR="00CD4D4E" w:rsidRPr="00F01358" w:rsidRDefault="00142624" w:rsidP="005D40AD">
      <w:pPr>
        <w:spacing w:after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357C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A357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033A">
        <w:rPr>
          <w:rFonts w:ascii="Browallia New" w:hAnsi="Browallia New" w:cs="Browallia New"/>
          <w:sz w:val="28"/>
          <w:szCs w:val="28"/>
          <w:lang w:bidi="th-TH"/>
        </w:rPr>
        <w:t>2410</w:t>
      </w:r>
      <w:r w:rsidR="004D20B1" w:rsidRPr="004C033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D20B1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033A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นัยสําคัญ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482216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BA84484" w14:textId="1B8A58BD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257B0615" w14:textId="7BA508AD" w:rsidR="00D04497" w:rsidRDefault="00D04497" w:rsidP="00CD4D4E">
      <w:pPr>
        <w:jc w:val="thaiDistribute"/>
        <w:rPr>
          <w:rFonts w:ascii="Browallia New" w:hAnsi="Browallia New" w:cs="Browallia New"/>
        </w:rPr>
      </w:pPr>
    </w:p>
    <w:p w14:paraId="054AC5C5" w14:textId="0096CFA2" w:rsidR="00D04497" w:rsidRDefault="00D04497" w:rsidP="00CD4D4E">
      <w:pPr>
        <w:jc w:val="thaiDistribute"/>
        <w:rPr>
          <w:rFonts w:ascii="Browallia New" w:hAnsi="Browallia New" w:cs="Browallia New"/>
        </w:rPr>
      </w:pPr>
    </w:p>
    <w:p w14:paraId="34A836C5" w14:textId="3449F0E5" w:rsidR="00505ED4" w:rsidRDefault="00505ED4" w:rsidP="00CD4D4E">
      <w:pPr>
        <w:jc w:val="thaiDistribute"/>
        <w:rPr>
          <w:rFonts w:ascii="Browallia New" w:hAnsi="Browallia New" w:cs="Browallia New"/>
        </w:rPr>
      </w:pPr>
    </w:p>
    <w:p w14:paraId="13AB518E" w14:textId="2E6473F0" w:rsidR="00505ED4" w:rsidRDefault="00505ED4" w:rsidP="00CD4D4E">
      <w:pPr>
        <w:jc w:val="thaiDistribute"/>
        <w:rPr>
          <w:rFonts w:ascii="Browallia New" w:hAnsi="Browallia New" w:cs="Browallia New"/>
        </w:rPr>
      </w:pPr>
    </w:p>
    <w:p w14:paraId="5EC09AFC" w14:textId="77777777" w:rsidR="00505ED4" w:rsidRDefault="00505ED4" w:rsidP="00CD4D4E">
      <w:pPr>
        <w:jc w:val="thaiDistribute"/>
        <w:rPr>
          <w:rFonts w:ascii="Browallia New" w:hAnsi="Browallia New" w:cs="Browallia New"/>
        </w:rPr>
      </w:pPr>
      <w:bookmarkStart w:id="1" w:name="_GoBack"/>
      <w:bookmarkEnd w:id="1"/>
    </w:p>
    <w:p w14:paraId="1279EB42" w14:textId="6A430D61" w:rsidR="00D04497" w:rsidRDefault="00D04497" w:rsidP="00CD4D4E">
      <w:pPr>
        <w:jc w:val="thaiDistribute"/>
        <w:rPr>
          <w:rFonts w:ascii="Browallia New" w:hAnsi="Browallia New" w:cs="Browallia New"/>
        </w:rPr>
      </w:pPr>
    </w:p>
    <w:p w14:paraId="29652A3E" w14:textId="77777777" w:rsidR="00D04497" w:rsidRDefault="00D04497" w:rsidP="00CD4D4E">
      <w:pPr>
        <w:jc w:val="thaiDistribute"/>
        <w:rPr>
          <w:rFonts w:ascii="Browallia New" w:hAnsi="Browallia New" w:cs="Browallia New"/>
        </w:rPr>
      </w:pPr>
    </w:p>
    <w:p w14:paraId="4DF1DF40" w14:textId="04A38C36" w:rsidR="00CD4D4E" w:rsidRPr="00C85669" w:rsidRDefault="00CD4D4E" w:rsidP="005D40A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5D40A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10BF3578" w:rsidR="00142624" w:rsidRPr="00487E39" w:rsidRDefault="009A73BE" w:rsidP="005D40AD">
      <w:pPr>
        <w:spacing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="00142624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="00142624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</w:t>
      </w:r>
      <w:r w:rsidR="004D20B1" w:rsidRPr="004C033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142624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4C033A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4C033A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142624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4C033A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142624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สาระสำคัญ</w:t>
      </w:r>
    </w:p>
    <w:p w14:paraId="066859AF" w14:textId="77777777" w:rsidR="00EC37D9" w:rsidRDefault="00EC37D9" w:rsidP="005D40AD">
      <w:pPr>
        <w:jc w:val="thaiDistribute"/>
        <w:rPr>
          <w:rFonts w:ascii="Browallia New" w:hAnsi="Browallia New" w:cs="Browallia New"/>
        </w:rPr>
      </w:pPr>
    </w:p>
    <w:p w14:paraId="6C453084" w14:textId="78265838" w:rsidR="00EC37D9" w:rsidRPr="00247A18" w:rsidRDefault="00EC37D9" w:rsidP="005D40A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E648B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</w:t>
      </w:r>
      <w:r w:rsidR="00D04497" w:rsidRPr="00E648B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เน้น</w:t>
      </w:r>
    </w:p>
    <w:p w14:paraId="35631CA8" w14:textId="77777777" w:rsidR="00EC37D9" w:rsidRPr="002C08CF" w:rsidRDefault="00EC37D9" w:rsidP="005D40AD">
      <w:pPr>
        <w:spacing w:after="0" w:line="240" w:lineRule="auto"/>
        <w:jc w:val="thaiDistribute"/>
        <w:rPr>
          <w:rFonts w:ascii="Browallia New" w:hAnsi="Browallia New" w:cs="Browallia New"/>
          <w:sz w:val="20"/>
          <w:cs/>
          <w:lang w:bidi="th-TH"/>
        </w:rPr>
      </w:pPr>
    </w:p>
    <w:p w14:paraId="364F37AB" w14:textId="66EDDC78" w:rsidR="00EC37D9" w:rsidRDefault="00E01646" w:rsidP="005D40A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ข้าพเจ้าขอให้สังเกตข้อมูลตามที่กล่าวไว้ในหมายเหตุประกอบงบการเงิน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7C27FC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C24167">
        <w:rPr>
          <w:rFonts w:ascii="Browallia New" w:hAnsi="Browallia New" w:cs="Browallia New" w:hint="cs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เกี่ยวกับคดีความ</w:t>
      </w:r>
      <w:r w:rsidR="007A394F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การไฟฟ้าส่วนภูมิภาค (กฟภ.)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เรียกร้องให้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บริษัทจ่ายค่ากระแสไฟฟ้าเพิ่มเติม เป็นเงินทั้งสิ้น </w:t>
      </w:r>
      <w:r w:rsidRPr="00C24167">
        <w:rPr>
          <w:rFonts w:ascii="Browallia New" w:hAnsi="Browallia New" w:cs="Browallia New" w:hint="cs"/>
          <w:sz w:val="28"/>
          <w:szCs w:val="28"/>
        </w:rPr>
        <w:t xml:space="preserve">32.95 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110F3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บริษัทไม่ได้บันทึกผลกระทบที่อาจเกิดขึ้นจากคดีฟ้องร้องดังกล่าว</w:t>
      </w:r>
      <w:r w:rsidR="00A371A4">
        <w:rPr>
          <w:rFonts w:ascii="Browallia New" w:hAnsi="Browallia New" w:cs="Browallia New" w:hint="cs"/>
          <w:sz w:val="28"/>
          <w:szCs w:val="28"/>
          <w:cs/>
          <w:lang w:bidi="th-TH"/>
        </w:rPr>
        <w:t>ไว้ในบัญชี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15008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ข้อสรุปของข้าพเจ้าไม่มีการเปลี่ยนแปลงสำหรับเรื่องนี้</w:t>
      </w:r>
    </w:p>
    <w:p w14:paraId="09FFA688" w14:textId="77777777" w:rsidR="003C08B4" w:rsidRPr="00F9508A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B95F694" w14:textId="77777777" w:rsidR="003C08B4" w:rsidRPr="006A4E3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7337D34F" w:rsidR="00142624" w:rsidRPr="00142624" w:rsidRDefault="004C033A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C033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50C021F9" w:rsidR="00142624" w:rsidRPr="004C033A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="004C033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C033A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006EF431" w:rsidR="00D15EA5" w:rsidRDefault="00E648B9" w:rsidP="004C033A">
      <w:pPr>
        <w:spacing w:after="0" w:line="240" w:lineRule="auto"/>
      </w:pPr>
      <w:r w:rsidRPr="00E648B9">
        <w:rPr>
          <w:rFonts w:ascii="Browallia New" w:hAnsi="Browallia New" w:cs="Browallia New"/>
          <w:sz w:val="28"/>
          <w:szCs w:val="28"/>
          <w:lang w:val="en-US" w:bidi="th-TH"/>
        </w:rPr>
        <w:t xml:space="preserve">13 </w:t>
      </w:r>
      <w:r w:rsidRPr="00E648B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5319B5" w:rsidRPr="00E648B9">
        <w:rPr>
          <w:rFonts w:ascii="Browallia New" w:hAnsi="Browallia New" w:cs="Browallia New"/>
          <w:sz w:val="28"/>
          <w:szCs w:val="28"/>
          <w:lang w:bidi="th-TH"/>
        </w:rPr>
        <w:t xml:space="preserve"> 2562</w:t>
      </w: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A909B" w14:textId="77777777" w:rsidR="00E01646" w:rsidRDefault="00E01646">
      <w:r>
        <w:separator/>
      </w:r>
    </w:p>
  </w:endnote>
  <w:endnote w:type="continuationSeparator" w:id="0">
    <w:p w14:paraId="59256265" w14:textId="77777777" w:rsidR="00E01646" w:rsidRDefault="00E01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904D2" w14:textId="77777777" w:rsidR="00E01646" w:rsidRDefault="00E01646">
      <w:bookmarkStart w:id="0" w:name="_Hlk482348182"/>
      <w:bookmarkEnd w:id="0"/>
      <w:r>
        <w:separator/>
      </w:r>
    </w:p>
  </w:footnote>
  <w:footnote w:type="continuationSeparator" w:id="0">
    <w:p w14:paraId="6DDBFE63" w14:textId="77777777" w:rsidR="00E01646" w:rsidRDefault="00E01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E01646" w:rsidRDefault="00E01646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3B27328A" w:rsidR="00E01646" w:rsidRDefault="00E01646" w:rsidP="00D96128">
    <w:pPr>
      <w:pStyle w:val="Header"/>
      <w:jc w:val="right"/>
    </w:pPr>
  </w:p>
  <w:p w14:paraId="4A9BB6FF" w14:textId="77777777" w:rsidR="00E01646" w:rsidRPr="0079502D" w:rsidRDefault="00E01646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E01646" w:rsidRDefault="00E01646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1A82240" w:rsidR="00E01646" w:rsidRPr="006932D7" w:rsidRDefault="00E01646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E01646" w:rsidRDefault="00E01646" w:rsidP="00D15EA5">
    <w:pPr>
      <w:pStyle w:val="Header"/>
    </w:pPr>
    <w:bookmarkStart w:id="2" w:name="Footer3_tbl"/>
    <w:bookmarkEnd w:id="2"/>
  </w:p>
  <w:p w14:paraId="4E76693D" w14:textId="0CEC116C" w:rsidR="00E01646" w:rsidRDefault="00E01646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E99"/>
    <w:rsid w:val="00002D0C"/>
    <w:rsid w:val="00004B8D"/>
    <w:rsid w:val="0001437D"/>
    <w:rsid w:val="000162B0"/>
    <w:rsid w:val="00023D4C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E76C7"/>
    <w:rsid w:val="000F3AAB"/>
    <w:rsid w:val="000F6E25"/>
    <w:rsid w:val="001011DF"/>
    <w:rsid w:val="00107132"/>
    <w:rsid w:val="00112B69"/>
    <w:rsid w:val="001316D3"/>
    <w:rsid w:val="00142624"/>
    <w:rsid w:val="00142760"/>
    <w:rsid w:val="00142E5B"/>
    <w:rsid w:val="00150089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E54C1"/>
    <w:rsid w:val="001F33E3"/>
    <w:rsid w:val="0022518C"/>
    <w:rsid w:val="00237A7E"/>
    <w:rsid w:val="00241F16"/>
    <w:rsid w:val="00245D6D"/>
    <w:rsid w:val="00247969"/>
    <w:rsid w:val="00247A18"/>
    <w:rsid w:val="0026182A"/>
    <w:rsid w:val="002736DB"/>
    <w:rsid w:val="00277EBE"/>
    <w:rsid w:val="002838FB"/>
    <w:rsid w:val="00285249"/>
    <w:rsid w:val="002A252E"/>
    <w:rsid w:val="002B0BF8"/>
    <w:rsid w:val="002B5A4A"/>
    <w:rsid w:val="002C34A3"/>
    <w:rsid w:val="002C623D"/>
    <w:rsid w:val="002D5A0F"/>
    <w:rsid w:val="002D6E25"/>
    <w:rsid w:val="002E02F4"/>
    <w:rsid w:val="002E7F1E"/>
    <w:rsid w:val="002F2DEB"/>
    <w:rsid w:val="002F3903"/>
    <w:rsid w:val="002F4A52"/>
    <w:rsid w:val="002F4DF6"/>
    <w:rsid w:val="002F7D90"/>
    <w:rsid w:val="0030026A"/>
    <w:rsid w:val="00305173"/>
    <w:rsid w:val="003140F5"/>
    <w:rsid w:val="00315D1F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4BB4"/>
    <w:rsid w:val="003D64D6"/>
    <w:rsid w:val="003E034A"/>
    <w:rsid w:val="003E2699"/>
    <w:rsid w:val="003E3E21"/>
    <w:rsid w:val="003F1162"/>
    <w:rsid w:val="00405EC2"/>
    <w:rsid w:val="00416281"/>
    <w:rsid w:val="00422353"/>
    <w:rsid w:val="00426915"/>
    <w:rsid w:val="00433F63"/>
    <w:rsid w:val="00435788"/>
    <w:rsid w:val="004359E6"/>
    <w:rsid w:val="00440160"/>
    <w:rsid w:val="00443CE3"/>
    <w:rsid w:val="00452E7B"/>
    <w:rsid w:val="004546FA"/>
    <w:rsid w:val="00456EA9"/>
    <w:rsid w:val="00462BCB"/>
    <w:rsid w:val="0046385D"/>
    <w:rsid w:val="00481FE7"/>
    <w:rsid w:val="00482216"/>
    <w:rsid w:val="0048490F"/>
    <w:rsid w:val="0048532C"/>
    <w:rsid w:val="00487E39"/>
    <w:rsid w:val="0049103F"/>
    <w:rsid w:val="00493F2D"/>
    <w:rsid w:val="004A0DFE"/>
    <w:rsid w:val="004A3C62"/>
    <w:rsid w:val="004C033A"/>
    <w:rsid w:val="004C0971"/>
    <w:rsid w:val="004C0C25"/>
    <w:rsid w:val="004C2111"/>
    <w:rsid w:val="004C732E"/>
    <w:rsid w:val="004D20AE"/>
    <w:rsid w:val="004D20B1"/>
    <w:rsid w:val="004D3578"/>
    <w:rsid w:val="004D6145"/>
    <w:rsid w:val="004D6774"/>
    <w:rsid w:val="004E3B1A"/>
    <w:rsid w:val="004F1A16"/>
    <w:rsid w:val="004F207F"/>
    <w:rsid w:val="004F5D91"/>
    <w:rsid w:val="00505ED4"/>
    <w:rsid w:val="005070FA"/>
    <w:rsid w:val="0052186A"/>
    <w:rsid w:val="00525A9F"/>
    <w:rsid w:val="005319B5"/>
    <w:rsid w:val="005321DA"/>
    <w:rsid w:val="0054030C"/>
    <w:rsid w:val="00547541"/>
    <w:rsid w:val="00551365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40AD"/>
    <w:rsid w:val="005D6D4F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0184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A4E3E"/>
    <w:rsid w:val="006B06A2"/>
    <w:rsid w:val="006C2308"/>
    <w:rsid w:val="006C3D37"/>
    <w:rsid w:val="006C6376"/>
    <w:rsid w:val="006D3F95"/>
    <w:rsid w:val="006D6FF5"/>
    <w:rsid w:val="006F1B19"/>
    <w:rsid w:val="006F29ED"/>
    <w:rsid w:val="006F4F77"/>
    <w:rsid w:val="006F53EE"/>
    <w:rsid w:val="0070147C"/>
    <w:rsid w:val="007064E7"/>
    <w:rsid w:val="00714FD6"/>
    <w:rsid w:val="0071775C"/>
    <w:rsid w:val="007265F7"/>
    <w:rsid w:val="00731894"/>
    <w:rsid w:val="00746796"/>
    <w:rsid w:val="00746D91"/>
    <w:rsid w:val="0075598A"/>
    <w:rsid w:val="00761813"/>
    <w:rsid w:val="007708A3"/>
    <w:rsid w:val="00771B85"/>
    <w:rsid w:val="00775DA6"/>
    <w:rsid w:val="0078170A"/>
    <w:rsid w:val="00790956"/>
    <w:rsid w:val="0079502D"/>
    <w:rsid w:val="007A0755"/>
    <w:rsid w:val="007A31D9"/>
    <w:rsid w:val="007A394F"/>
    <w:rsid w:val="007A74F9"/>
    <w:rsid w:val="007C27FC"/>
    <w:rsid w:val="007C6354"/>
    <w:rsid w:val="007D41A1"/>
    <w:rsid w:val="008033D0"/>
    <w:rsid w:val="00803FB6"/>
    <w:rsid w:val="008059EF"/>
    <w:rsid w:val="00805B99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54985"/>
    <w:rsid w:val="008719C2"/>
    <w:rsid w:val="0087602A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1C7D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187E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C1"/>
    <w:rsid w:val="00A362F9"/>
    <w:rsid w:val="00A371A4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A693A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0828"/>
    <w:rsid w:val="00B32697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1C1F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BF63AE"/>
    <w:rsid w:val="00C06939"/>
    <w:rsid w:val="00C173BF"/>
    <w:rsid w:val="00C21E3B"/>
    <w:rsid w:val="00C24BF2"/>
    <w:rsid w:val="00C35B1A"/>
    <w:rsid w:val="00C41C7D"/>
    <w:rsid w:val="00C62E59"/>
    <w:rsid w:val="00C63023"/>
    <w:rsid w:val="00C63743"/>
    <w:rsid w:val="00C7316B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3857"/>
    <w:rsid w:val="00CC72E9"/>
    <w:rsid w:val="00CD25C2"/>
    <w:rsid w:val="00CD4D4E"/>
    <w:rsid w:val="00CE24E5"/>
    <w:rsid w:val="00CE41DB"/>
    <w:rsid w:val="00CE4D96"/>
    <w:rsid w:val="00CF160D"/>
    <w:rsid w:val="00CF1EA0"/>
    <w:rsid w:val="00D04497"/>
    <w:rsid w:val="00D05EDE"/>
    <w:rsid w:val="00D078C4"/>
    <w:rsid w:val="00D110F3"/>
    <w:rsid w:val="00D159E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2D12"/>
    <w:rsid w:val="00DA36EE"/>
    <w:rsid w:val="00DA452E"/>
    <w:rsid w:val="00DA5128"/>
    <w:rsid w:val="00DB308D"/>
    <w:rsid w:val="00DB5F40"/>
    <w:rsid w:val="00DD1E47"/>
    <w:rsid w:val="00DD419E"/>
    <w:rsid w:val="00DD61A9"/>
    <w:rsid w:val="00DD6EF1"/>
    <w:rsid w:val="00DE4958"/>
    <w:rsid w:val="00DE5BCE"/>
    <w:rsid w:val="00E01646"/>
    <w:rsid w:val="00E04361"/>
    <w:rsid w:val="00E05983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8B9"/>
    <w:rsid w:val="00E64D2D"/>
    <w:rsid w:val="00E702F4"/>
    <w:rsid w:val="00E74371"/>
    <w:rsid w:val="00E86635"/>
    <w:rsid w:val="00E86B53"/>
    <w:rsid w:val="00E9057F"/>
    <w:rsid w:val="00E9110B"/>
    <w:rsid w:val="00EA2B6F"/>
    <w:rsid w:val="00EB3478"/>
    <w:rsid w:val="00EB4B39"/>
    <w:rsid w:val="00EB6FE3"/>
    <w:rsid w:val="00EC37D9"/>
    <w:rsid w:val="00EE0F65"/>
    <w:rsid w:val="00EE44DA"/>
    <w:rsid w:val="00EE59BD"/>
    <w:rsid w:val="00EF190C"/>
    <w:rsid w:val="00EF2F41"/>
    <w:rsid w:val="00F01358"/>
    <w:rsid w:val="00F218D1"/>
    <w:rsid w:val="00F246A1"/>
    <w:rsid w:val="00F33DB7"/>
    <w:rsid w:val="00F37917"/>
    <w:rsid w:val="00F5513E"/>
    <w:rsid w:val="00F63F3F"/>
    <w:rsid w:val="00F66FA5"/>
    <w:rsid w:val="00F71678"/>
    <w:rsid w:val="00F730E3"/>
    <w:rsid w:val="00F755E9"/>
    <w:rsid w:val="00F909CD"/>
    <w:rsid w:val="00F9508A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FDC65E85341F469391B4A7F7EC05A3" ma:contentTypeVersion="9" ma:contentTypeDescription="Create a new document." ma:contentTypeScope="" ma:versionID="ff16670241a43947e25592e0c48a8120">
  <xsd:schema xmlns:xsd="http://www.w3.org/2001/XMLSchema" xmlns:xs="http://www.w3.org/2001/XMLSchema" xmlns:p="http://schemas.microsoft.com/office/2006/metadata/properties" xmlns:ns2="750c330c-7fe9-4938-8b7a-897d0e3c13a7" xmlns:ns3="f31998ac-95e2-4585-aa58-41548032a0d4" targetNamespace="http://schemas.microsoft.com/office/2006/metadata/properties" ma:root="true" ma:fieldsID="1cc97ddb4dfc9f7cd2188f5d85d3575b" ns2:_="" ns3:_="">
    <xsd:import namespace="750c330c-7fe9-4938-8b7a-897d0e3c13a7"/>
    <xsd:import namespace="f31998ac-95e2-4585-aa58-41548032a0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0c330c-7fe9-4938-8b7a-897d0e3c13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998ac-95e2-4585-aa58-41548032a0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38ADB-D160-4447-AF2B-2AB6CD02B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0c330c-7fe9-4938-8b7a-897d0e3c13a7"/>
    <ds:schemaRef ds:uri="f31998ac-95e2-4585-aa58-41548032a0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750c330c-7fe9-4938-8b7a-897d0e3c13a7"/>
    <ds:schemaRef ds:uri="http://purl.org/dc/elements/1.1/"/>
    <ds:schemaRef ds:uri="f31998ac-95e2-4585-aa58-41548032a0d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6A7AE4-F51E-457C-9BB1-78A0DFAA0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116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49</cp:revision>
  <cp:lastPrinted>2019-03-07T14:41:00Z</cp:lastPrinted>
  <dcterms:created xsi:type="dcterms:W3CDTF">2018-06-11T03:35:00Z</dcterms:created>
  <dcterms:modified xsi:type="dcterms:W3CDTF">2019-09-13T12:40:00Z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0x01010098FDC65E85341F469391B4A7F7EC05A3</vt:lpwstr>
  </property>
</Properties>
</file>