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14:paraId="43AD2BC1" w14:textId="77777777" w:rsidR="00CE1E58" w:rsidRPr="00273A5D" w:rsidRDefault="001E3D53" w:rsidP="00FA62A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val="en-US" w:bidi="th-TH"/>
        </w:rPr>
      </w:pPr>
      <w:r w:rsidRPr="00273A5D">
        <w:rPr>
          <w:rFonts w:ascii="Angsana New" w:hAnsi="Angsana New" w:cs="Angsana New"/>
          <w:b w:val="0"/>
          <w:bCs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39649D8D" wp14:editId="63FCF29A">
                <wp:simplePos x="0" y="0"/>
                <wp:positionH relativeFrom="column">
                  <wp:posOffset>-3918807</wp:posOffset>
                </wp:positionH>
                <wp:positionV relativeFrom="paragraph">
                  <wp:posOffset>179989</wp:posOffset>
                </wp:positionV>
                <wp:extent cx="360" cy="360"/>
                <wp:effectExtent l="95250" t="152400" r="114300" b="152400"/>
                <wp:wrapNone/>
                <wp:docPr id="4" name="Ink 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5940371C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4" o:spid="_x0000_s1026" type="#_x0000_t75" style="position:absolute;margin-left:-312.8pt;margin-top:5.65pt;width:8.55pt;height:17.0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">
                <v:imagedata r:id="rId18" o:title=""/>
              </v:shape>
            </w:pict>
          </mc:Fallback>
        </mc:AlternateContent>
      </w:r>
      <w:r w:rsidR="00CE1E58" w:rsidRPr="00273A5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CE1E58" w:rsidRPr="00273A5D">
        <w:rPr>
          <w:rFonts w:ascii="Angsana New" w:hAnsi="Angsana New" w:cs="Angsana New"/>
          <w:b w:val="0"/>
          <w:bCs/>
          <w:sz w:val="30"/>
          <w:szCs w:val="30"/>
        </w:rPr>
        <w:tab/>
      </w:r>
      <w:r w:rsidR="00CE1E58" w:rsidRPr="00273A5D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65745165" w14:textId="77777777" w:rsidR="00CE1E58" w:rsidRPr="00273A5D" w:rsidRDefault="00CE1E58" w:rsidP="00FA62A2">
      <w:pPr>
        <w:pStyle w:val="IndexHeading1"/>
        <w:spacing w:after="0" w:line="240" w:lineRule="atLeast"/>
        <w:jc w:val="both"/>
        <w:outlineLvl w:val="0"/>
        <w:rPr>
          <w:rFonts w:ascii="Angsana New" w:hAnsi="Angsana New" w:cs="Angsana New"/>
          <w:b w:val="0"/>
          <w:bCs/>
          <w:sz w:val="20"/>
          <w:lang w:bidi="th-TH"/>
        </w:rPr>
      </w:pPr>
    </w:p>
    <w:p w14:paraId="3A637811" w14:textId="77777777" w:rsidR="00CE1E58" w:rsidRPr="00273A5D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ข้อมูลทั่วไป</w:t>
      </w:r>
    </w:p>
    <w:p w14:paraId="1501FEFE" w14:textId="77777777" w:rsidR="00CE1E58" w:rsidRPr="00273A5D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</w:t>
      </w:r>
      <w:r w:rsidR="00DD4626" w:rsidRPr="00273A5D">
        <w:rPr>
          <w:rFonts w:ascii="Angsana New" w:hAnsi="Angsana New" w:cs="Angsana New"/>
          <w:sz w:val="30"/>
          <w:szCs w:val="30"/>
          <w:cs/>
          <w:lang w:bidi="th-TH"/>
        </w:rPr>
        <w:t>นระหว่างกาล</w:t>
      </w:r>
    </w:p>
    <w:p w14:paraId="08A00F73" w14:textId="77777777" w:rsidR="006D0D04" w:rsidRPr="00273A5D" w:rsidRDefault="001E3D5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noProof/>
          <w:sz w:val="30"/>
          <w:szCs w:val="30"/>
          <w:lang w:val="th-TH" w:bidi="th-TH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79F3E99D" wp14:editId="1D562CEA">
                <wp:simplePos x="0" y="0"/>
                <wp:positionH relativeFrom="column">
                  <wp:posOffset>-1872927</wp:posOffset>
                </wp:positionH>
                <wp:positionV relativeFrom="paragraph">
                  <wp:posOffset>252789</wp:posOffset>
                </wp:positionV>
                <wp:extent cx="360" cy="360"/>
                <wp:effectExtent l="95250" t="152400" r="114300" b="152400"/>
                <wp:wrapNone/>
                <wp:docPr id="3" name="Ink 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9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A23363F" id="Ink 3" o:spid="_x0000_s1026" type="#_x0000_t75" style="position:absolute;margin-left:-151.7pt;margin-top:11.4pt;width:8.55pt;height:17.0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">
                <v:imagedata r:id="rId18" o:title=""/>
              </v:shape>
            </w:pict>
          </mc:Fallback>
        </mc:AlternateContent>
      </w:r>
      <w:r w:rsidR="006D0D04" w:rsidRPr="00273A5D">
        <w:rPr>
          <w:rFonts w:ascii="Angsana New" w:hAnsi="Angsana New" w:cs="Angsana New"/>
          <w:sz w:val="30"/>
          <w:szCs w:val="30"/>
          <w:cs/>
          <w:lang w:bidi="th-TH"/>
        </w:rPr>
        <w:t>การปรับโครงสร้างธุรกิจ และการปรับปรุงใหม่ปี</w:t>
      </w:r>
      <w:r w:rsidR="000001B7" w:rsidRPr="00273A5D">
        <w:rPr>
          <w:rFonts w:ascii="Angsana New" w:hAnsi="Angsana New" w:cs="Angsana New"/>
          <w:sz w:val="30"/>
          <w:szCs w:val="30"/>
          <w:lang w:bidi="th-TH"/>
        </w:rPr>
        <w:t xml:space="preserve"> </w:t>
      </w:r>
      <w:r w:rsidR="006D0D04" w:rsidRPr="00273A5D">
        <w:rPr>
          <w:rFonts w:ascii="Angsana New" w:hAnsi="Angsana New" w:cs="Angsana New"/>
          <w:sz w:val="30"/>
          <w:szCs w:val="30"/>
          <w:cs/>
          <w:lang w:bidi="th-TH"/>
        </w:rPr>
        <w:t>256</w:t>
      </w:r>
      <w:r w:rsidR="000001B7" w:rsidRPr="00273A5D">
        <w:rPr>
          <w:rFonts w:ascii="Angsana New" w:hAnsi="Angsana New" w:cs="Angsana New"/>
          <w:sz w:val="30"/>
          <w:szCs w:val="30"/>
          <w:lang w:val="en-US" w:bidi="th-TH"/>
        </w:rPr>
        <w:t>1</w:t>
      </w:r>
    </w:p>
    <w:p w14:paraId="7F7D5297" w14:textId="77777777" w:rsidR="00CE1E58" w:rsidRPr="00273A5D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5D66451" w14:textId="77777777" w:rsidR="00CE1E58" w:rsidRPr="00273A5D" w:rsidRDefault="00CE1E5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</w:p>
    <w:p w14:paraId="0CD33BD7" w14:textId="77777777" w:rsidR="00DD4626" w:rsidRPr="00273A5D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</w:t>
      </w:r>
      <w:r w:rsidR="001E3D53"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ร่วม</w:t>
      </w:r>
    </w:p>
    <w:p w14:paraId="1EAB545D" w14:textId="77777777" w:rsidR="001E3D53" w:rsidRPr="00273A5D" w:rsidRDefault="001E3D5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val="en-US" w:bidi="th-TH"/>
        </w:rPr>
        <w:t>เงินลงทุนในบริษัทย่อย</w:t>
      </w:r>
    </w:p>
    <w:p w14:paraId="2DD04289" w14:textId="77777777" w:rsidR="00D301E1" w:rsidRPr="00273A5D" w:rsidRDefault="00D301E1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299557F0" w14:textId="77777777" w:rsidR="00D301E1" w:rsidRPr="00273A5D" w:rsidRDefault="00D301E1" w:rsidP="00222B93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ที่ดิน อาคารและอุปกรณ์</w:t>
      </w:r>
    </w:p>
    <w:p w14:paraId="615B67AE" w14:textId="77777777" w:rsidR="000B10E3" w:rsidRPr="00273A5D" w:rsidRDefault="000B10E3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หนี้สินที่มีภาระดอกเบี้ย</w:t>
      </w:r>
      <w:r w:rsidR="009A7A2A" w:rsidRPr="00273A5D">
        <w:rPr>
          <w:rFonts w:ascii="Angsana New" w:hAnsi="Angsana New" w:cs="Angsana New"/>
          <w:sz w:val="30"/>
          <w:szCs w:val="30"/>
          <w:cs/>
          <w:lang w:bidi="th-TH"/>
        </w:rPr>
        <w:tab/>
      </w:r>
    </w:p>
    <w:p w14:paraId="0AA561B8" w14:textId="77777777" w:rsidR="0018456B" w:rsidRPr="00273A5D" w:rsidRDefault="0018456B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</w:t>
      </w:r>
      <w:r w:rsidR="000001B7"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สำหรับ</w:t>
      </w: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ผลประโยชน์พนักงาน</w:t>
      </w:r>
    </w:p>
    <w:p w14:paraId="05A28BB7" w14:textId="77777777" w:rsidR="00644ED8" w:rsidRPr="00273A5D" w:rsidRDefault="00644ED8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70" w:hanging="1170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ทุน</w:t>
      </w:r>
      <w:r w:rsidR="007D126F">
        <w:rPr>
          <w:rFonts w:ascii="Angsana New" w:hAnsi="Angsana New" w:cs="Angsana New" w:hint="cs"/>
          <w:sz w:val="30"/>
          <w:szCs w:val="30"/>
          <w:cs/>
          <w:lang w:bidi="th-TH"/>
        </w:rPr>
        <w:t>เรือนหุ้น</w:t>
      </w:r>
    </w:p>
    <w:p w14:paraId="47D6A3FA" w14:textId="77777777" w:rsidR="00DD4626" w:rsidRPr="00273A5D" w:rsidRDefault="00290012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ส่วนงานดำเนินงาน</w:t>
      </w:r>
    </w:p>
    <w:p w14:paraId="105D8604" w14:textId="77777777" w:rsidR="00DC09CE" w:rsidRPr="00273A5D" w:rsidRDefault="00DC09CE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การจำแนกรายได้</w:t>
      </w:r>
    </w:p>
    <w:p w14:paraId="6EEAF2E9" w14:textId="77777777" w:rsidR="00DC794B" w:rsidRPr="00273A5D" w:rsidRDefault="00DC794B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4675BBF8" w14:textId="77777777" w:rsidR="00DD4626" w:rsidRPr="00273A5D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กำไร</w:t>
      </w:r>
      <w:r w:rsidR="000D6B8C" w:rsidRPr="00273A5D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="000D6B8C" w:rsidRPr="00273A5D">
        <w:rPr>
          <w:rFonts w:ascii="Angsana New" w:hAnsi="Angsana New" w:cs="Angsana New"/>
          <w:sz w:val="30"/>
          <w:szCs w:val="30"/>
          <w:lang w:val="en-US" w:bidi="th-TH"/>
        </w:rPr>
        <w:t>(</w:t>
      </w:r>
      <w:r w:rsidR="000D6B8C" w:rsidRPr="00273A5D">
        <w:rPr>
          <w:rFonts w:ascii="Angsana New" w:hAnsi="Angsana New" w:cs="Angsana New" w:hint="cs"/>
          <w:sz w:val="30"/>
          <w:szCs w:val="30"/>
          <w:cs/>
          <w:lang w:val="en-US" w:bidi="th-TH"/>
        </w:rPr>
        <w:t>ขาดทุน</w:t>
      </w:r>
      <w:r w:rsidR="000D6B8C" w:rsidRPr="00273A5D">
        <w:rPr>
          <w:rFonts w:ascii="Angsana New" w:hAnsi="Angsana New" w:cs="Angsana New"/>
          <w:sz w:val="30"/>
          <w:szCs w:val="30"/>
          <w:lang w:val="en-US" w:bidi="th-TH"/>
        </w:rPr>
        <w:t xml:space="preserve">) </w:t>
      </w: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ต่อหุ้น</w:t>
      </w:r>
      <w:r w:rsidR="008F172F" w:rsidRPr="00273A5D">
        <w:rPr>
          <w:rFonts w:ascii="Angsana New" w:hAnsi="Angsana New" w:cs="Angsana New"/>
          <w:sz w:val="30"/>
          <w:szCs w:val="30"/>
          <w:cs/>
          <w:lang w:bidi="th-TH"/>
        </w:rPr>
        <w:t>ขั้นพื้นฐาน</w:t>
      </w:r>
    </w:p>
    <w:p w14:paraId="2DB90584" w14:textId="77777777" w:rsidR="00DD4626" w:rsidRPr="00273A5D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2E156C6D" w14:textId="30EE5AEA" w:rsidR="00DD4626" w:rsidRPr="00596E4F" w:rsidRDefault="00DD4626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D53E5F" w:rsidRPr="00273A5D">
        <w:rPr>
          <w:rFonts w:ascii="Angsana New" w:hAnsi="Angsana New" w:cs="Angsana New" w:hint="cs"/>
          <w:sz w:val="30"/>
          <w:szCs w:val="30"/>
          <w:cs/>
          <w:lang w:bidi="th-TH"/>
        </w:rPr>
        <w:t>บุคคลหรือ</w:t>
      </w: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</w:t>
      </w:r>
      <w:r w:rsidR="00035259" w:rsidRPr="00273A5D">
        <w:rPr>
          <w:rFonts w:ascii="Angsana New" w:hAnsi="Angsana New" w:cs="Angsana New"/>
          <w:sz w:val="30"/>
          <w:szCs w:val="30"/>
          <w:cs/>
          <w:lang w:bidi="th-TH"/>
        </w:rPr>
        <w:t>งกัน</w:t>
      </w:r>
    </w:p>
    <w:p w14:paraId="43228120" w14:textId="0872545D" w:rsidR="00596E4F" w:rsidRPr="00F227DA" w:rsidRDefault="00F227DA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F227DA">
        <w:rPr>
          <w:rFonts w:ascii="Angsana New" w:hAnsi="Angsana New" w:cs="Angsana New" w:hint="cs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06ED526A" w14:textId="77777777" w:rsidR="00FE6ECF" w:rsidRPr="00273A5D" w:rsidRDefault="00A6010E" w:rsidP="00FA62A2">
      <w:pPr>
        <w:pStyle w:val="index"/>
        <w:numPr>
          <w:ilvl w:val="0"/>
          <w:numId w:val="16"/>
        </w:numPr>
        <w:tabs>
          <w:tab w:val="clear" w:pos="340"/>
          <w:tab w:val="left" w:pos="1134"/>
        </w:tabs>
        <w:spacing w:after="0" w:line="240" w:lineRule="atLeast"/>
        <w:ind w:left="1134" w:hanging="1134"/>
        <w:jc w:val="both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273A5D">
        <w:rPr>
          <w:rFonts w:ascii="Angsana New" w:hAnsi="Angsana New" w:cs="Angsana New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p w14:paraId="597F648E" w14:textId="77777777" w:rsidR="00E57CFF" w:rsidRPr="00273A5D" w:rsidRDefault="00E57CFF" w:rsidP="00FA62A2">
      <w:pPr>
        <w:pStyle w:val="index"/>
        <w:tabs>
          <w:tab w:val="left" w:pos="1134"/>
        </w:tabs>
        <w:spacing w:after="0" w:line="240" w:lineRule="atLeast"/>
        <w:ind w:firstLine="0"/>
        <w:jc w:val="both"/>
        <w:outlineLvl w:val="0"/>
        <w:rPr>
          <w:rFonts w:ascii="Angsana New" w:hAnsi="Angsana New" w:cs="Angsana New"/>
        </w:rPr>
      </w:pPr>
    </w:p>
    <w:p w14:paraId="07417055" w14:textId="77777777" w:rsidR="0025275A" w:rsidRPr="00A71B6F" w:rsidRDefault="002371CF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b/>
          <w:bCs/>
        </w:rPr>
        <w:br w:type="page"/>
      </w:r>
      <w:r w:rsidR="005B4D2F" w:rsidRPr="005B4D2F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747F3110" w14:textId="77777777" w:rsidR="0025275A" w:rsidRPr="00467883" w:rsidRDefault="0025275A" w:rsidP="00A71B6F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4E8A17E4" w14:textId="77777777" w:rsidR="0025275A" w:rsidRPr="00273A5D" w:rsidRDefault="0025275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งบการเงิน</w:t>
      </w:r>
      <w:r w:rsidR="004B6B6A" w:rsidRPr="00273A5D">
        <w:rPr>
          <w:rFonts w:ascii="Angsana New" w:hAnsi="Angsana New"/>
          <w:sz w:val="30"/>
          <w:szCs w:val="30"/>
          <w:cs/>
        </w:rPr>
        <w:t>ระหว่างกาล</w:t>
      </w:r>
      <w:r w:rsidR="0049566A" w:rsidRPr="00273A5D">
        <w:rPr>
          <w:rFonts w:ascii="Angsana New" w:hAnsi="Angsana New"/>
          <w:sz w:val="30"/>
          <w:szCs w:val="30"/>
          <w:cs/>
        </w:rPr>
        <w:t>นี้</w:t>
      </w:r>
      <w:r w:rsidRPr="00273A5D">
        <w:rPr>
          <w:rFonts w:ascii="Angsana New" w:hAnsi="Angsana New"/>
          <w:sz w:val="30"/>
          <w:szCs w:val="30"/>
          <w:cs/>
        </w:rPr>
        <w:t>ได้รับอนุมั</w:t>
      </w:r>
      <w:r w:rsidR="006322AD" w:rsidRPr="00273A5D">
        <w:rPr>
          <w:rFonts w:ascii="Angsana New" w:hAnsi="Angsana New"/>
          <w:sz w:val="30"/>
          <w:szCs w:val="30"/>
          <w:cs/>
        </w:rPr>
        <w:t>ติ</w:t>
      </w:r>
      <w:r w:rsidR="00C67B97" w:rsidRPr="00273A5D">
        <w:rPr>
          <w:rFonts w:ascii="Angsana New" w:hAnsi="Angsana New"/>
          <w:sz w:val="30"/>
          <w:szCs w:val="30"/>
          <w:cs/>
        </w:rPr>
        <w:t>ให้ออกงบการเงิน</w:t>
      </w:r>
      <w:r w:rsidR="006322AD" w:rsidRPr="00273A5D">
        <w:rPr>
          <w:rFonts w:ascii="Angsana New" w:hAnsi="Angsana New"/>
          <w:sz w:val="30"/>
          <w:szCs w:val="30"/>
          <w:cs/>
        </w:rPr>
        <w:t>จาก</w:t>
      </w:r>
      <w:r w:rsidR="00723C61" w:rsidRPr="00273A5D">
        <w:rPr>
          <w:rFonts w:ascii="Angsana New" w:hAnsi="Angsana New" w:hint="cs"/>
          <w:sz w:val="30"/>
          <w:szCs w:val="30"/>
          <w:cs/>
        </w:rPr>
        <w:t>คณะ</w:t>
      </w:r>
      <w:r w:rsidR="006322AD" w:rsidRPr="00273A5D">
        <w:rPr>
          <w:rFonts w:ascii="Angsana New" w:hAnsi="Angsana New"/>
          <w:sz w:val="30"/>
          <w:szCs w:val="30"/>
          <w:cs/>
        </w:rPr>
        <w:t>กรรมการเมื่อ</w:t>
      </w:r>
      <w:r w:rsidR="00C67B97" w:rsidRPr="00273A5D">
        <w:rPr>
          <w:rFonts w:ascii="Angsana New" w:hAnsi="Angsana New"/>
          <w:sz w:val="30"/>
          <w:szCs w:val="30"/>
          <w:cs/>
        </w:rPr>
        <w:t>วันที่</w:t>
      </w:r>
      <w:r w:rsidR="00125715" w:rsidRPr="00273A5D">
        <w:rPr>
          <w:rFonts w:ascii="Angsana New" w:hAnsi="Angsana New"/>
          <w:sz w:val="30"/>
          <w:szCs w:val="30"/>
        </w:rPr>
        <w:t xml:space="preserve"> </w:t>
      </w:r>
      <w:r w:rsidR="00CF11A5" w:rsidRPr="00273A5D">
        <w:rPr>
          <w:rFonts w:ascii="Angsana New" w:hAnsi="Angsana New"/>
          <w:sz w:val="30"/>
          <w:szCs w:val="30"/>
        </w:rPr>
        <w:t>13</w:t>
      </w:r>
      <w:r w:rsidR="0045639D" w:rsidRPr="00273A5D">
        <w:rPr>
          <w:rFonts w:ascii="Angsana New" w:hAnsi="Angsana New"/>
          <w:sz w:val="30"/>
          <w:szCs w:val="30"/>
        </w:rPr>
        <w:t xml:space="preserve"> </w:t>
      </w:r>
      <w:r w:rsidR="002C2585" w:rsidRPr="00273A5D">
        <w:rPr>
          <w:rFonts w:ascii="Angsana New" w:hAnsi="Angsana New" w:hint="cs"/>
          <w:sz w:val="30"/>
          <w:szCs w:val="30"/>
          <w:cs/>
        </w:rPr>
        <w:t>สิงหาคม</w:t>
      </w:r>
      <w:r w:rsidR="0045639D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45639D" w:rsidRPr="00273A5D">
        <w:rPr>
          <w:rFonts w:ascii="Angsana New" w:hAnsi="Angsana New"/>
          <w:sz w:val="30"/>
          <w:szCs w:val="30"/>
        </w:rPr>
        <w:t>2562</w:t>
      </w:r>
    </w:p>
    <w:p w14:paraId="22C36105" w14:textId="77777777" w:rsidR="00E66B73" w:rsidRPr="00467883" w:rsidRDefault="00E66B73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3C6DB277" w14:textId="77777777" w:rsidR="00E66B73" w:rsidRPr="00273A5D" w:rsidRDefault="0025275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  <w:cs/>
        </w:rPr>
        <w:t>1</w:t>
      </w:r>
      <w:r w:rsidR="00E66B73" w:rsidRPr="00273A5D">
        <w:rPr>
          <w:rFonts w:ascii="Angsana New" w:hAnsi="Angsana New"/>
          <w:b/>
          <w:bCs/>
          <w:sz w:val="30"/>
          <w:szCs w:val="30"/>
        </w:rPr>
        <w:tab/>
      </w:r>
      <w:r w:rsidR="00A55A02" w:rsidRPr="00273A5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E66B73" w:rsidRPr="00273A5D">
        <w:rPr>
          <w:rFonts w:ascii="Angsana New" w:hAnsi="Angsana New"/>
          <w:b/>
          <w:bCs/>
          <w:sz w:val="30"/>
          <w:szCs w:val="30"/>
          <w:cs/>
        </w:rPr>
        <w:t>ทั่วไป</w:t>
      </w:r>
      <w:r w:rsidR="00B970BF" w:rsidRPr="00273A5D">
        <w:rPr>
          <w:rFonts w:ascii="Angsana New" w:hAnsi="Angsana New"/>
          <w:b/>
          <w:bCs/>
          <w:sz w:val="30"/>
          <w:szCs w:val="30"/>
        </w:rPr>
        <w:t xml:space="preserve"> </w:t>
      </w:r>
    </w:p>
    <w:p w14:paraId="57645B2B" w14:textId="77777777" w:rsidR="0066711E" w:rsidRPr="00467883" w:rsidRDefault="0066711E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400A5597" w14:textId="77777777" w:rsidR="001B4279" w:rsidRPr="00273A5D" w:rsidRDefault="00FD748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ประกอบธุรกิจโรงแรมและธุรกิจให้เช่าและให้บริการอาคารพาณิชยกรรม</w:t>
      </w:r>
    </w:p>
    <w:p w14:paraId="67825AF1" w14:textId="77777777" w:rsidR="001B4279" w:rsidRPr="00467883" w:rsidRDefault="001B4279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0EE7CEA2" w14:textId="77777777" w:rsidR="00E66B73" w:rsidRPr="00273A5D" w:rsidRDefault="0025275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outlineLvl w:val="0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  <w:cs/>
        </w:rPr>
        <w:t>2</w:t>
      </w:r>
      <w:r w:rsidR="00E66B73" w:rsidRPr="00273A5D">
        <w:rPr>
          <w:rFonts w:ascii="Angsana New" w:hAnsi="Angsana New"/>
          <w:b/>
          <w:bCs/>
          <w:sz w:val="30"/>
          <w:szCs w:val="30"/>
        </w:rPr>
        <w:tab/>
      </w:r>
      <w:r w:rsidR="00E66B73" w:rsidRPr="00273A5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716186" w:rsidRPr="00273A5D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6DEED2B9" w14:textId="77777777" w:rsidR="001001BD" w:rsidRPr="00467883" w:rsidRDefault="001001BD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7E16F40C" w14:textId="77777777" w:rsidR="00716186" w:rsidRPr="00273A5D" w:rsidRDefault="00716186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3A5D">
        <w:rPr>
          <w:rFonts w:ascii="Angsana New" w:hAnsi="Angsana New"/>
          <w:i/>
          <w:iCs/>
          <w:sz w:val="30"/>
          <w:szCs w:val="30"/>
          <w:cs/>
        </w:rPr>
        <w:t>(ก)</w:t>
      </w:r>
      <w:r w:rsidRPr="00273A5D">
        <w:rPr>
          <w:rFonts w:ascii="Angsana New" w:hAnsi="Angsana New"/>
          <w:i/>
          <w:iCs/>
          <w:sz w:val="30"/>
          <w:szCs w:val="30"/>
          <w:cs/>
        </w:rPr>
        <w:tab/>
        <w:t>เกณฑ์การถือปฏิบัติ</w:t>
      </w:r>
    </w:p>
    <w:p w14:paraId="519D5F7A" w14:textId="77777777" w:rsidR="00716186" w:rsidRPr="00467883" w:rsidRDefault="00716186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1D64B38C" w14:textId="5C8A04FA" w:rsidR="009C3306" w:rsidRPr="00273A5D" w:rsidRDefault="005B4D2F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5B4D2F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061C4">
        <w:rPr>
          <w:rFonts w:ascii="Angsana New" w:hAnsi="Angsana New" w:hint="cs"/>
          <w:sz w:val="30"/>
          <w:szCs w:val="30"/>
          <w:cs/>
        </w:rPr>
        <w:t>นี้จัดทำขึ้น</w:t>
      </w:r>
      <w:r w:rsidRPr="005B4D2F">
        <w:rPr>
          <w:rFonts w:ascii="Angsana New" w:hAnsi="Angsana New"/>
          <w:sz w:val="30"/>
          <w:szCs w:val="30"/>
          <w:cs/>
        </w:rPr>
        <w:t>ตามมาตรฐานการบัญชี ฉบับที่ 34</w:t>
      </w:r>
      <w:r w:rsidR="000061C4">
        <w:rPr>
          <w:rFonts w:ascii="Angsana New" w:hAnsi="Angsana New" w:hint="cs"/>
          <w:sz w:val="30"/>
          <w:szCs w:val="30"/>
          <w:cs/>
        </w:rPr>
        <w:t xml:space="preserve"> (ปรับปรุง </w:t>
      </w:r>
      <w:r w:rsidR="000061C4">
        <w:rPr>
          <w:rFonts w:ascii="Angsana New" w:hAnsi="Angsana New"/>
          <w:sz w:val="30"/>
          <w:szCs w:val="30"/>
        </w:rPr>
        <w:t>2561)</w:t>
      </w:r>
      <w:r w:rsidRPr="005B4D2F">
        <w:rPr>
          <w:rFonts w:ascii="Angsana New" w:hAnsi="Angsana New"/>
          <w:sz w:val="30"/>
          <w:szCs w:val="30"/>
          <w:cs/>
        </w:rPr>
        <w:t xml:space="preserve"> เรื่อง </w:t>
      </w:r>
      <w:r w:rsidRPr="000061C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0061C4">
        <w:rPr>
          <w:rFonts w:ascii="Angsana New" w:hAnsi="Angsana New"/>
          <w:sz w:val="30"/>
          <w:szCs w:val="30"/>
        </w:rPr>
        <w:t xml:space="preserve"> </w:t>
      </w:r>
      <w:r w:rsidRPr="005B4D2F">
        <w:rPr>
          <w:rFonts w:ascii="Angsana New" w:hAnsi="Angsana New"/>
          <w:sz w:val="30"/>
          <w:szCs w:val="30"/>
          <w:cs/>
        </w:rPr>
        <w:t>รวมถึงแนวปฏิบัติทางการบัญชีที่ประกาศใช้โดยสภาวิชาชีพบัญชีฯ</w:t>
      </w:r>
    </w:p>
    <w:p w14:paraId="3B48CEBD" w14:textId="77777777" w:rsidR="00716186" w:rsidRPr="00467883" w:rsidRDefault="00716186" w:rsidP="004E5AE0">
      <w:pPr>
        <w:pStyle w:val="BodyText2"/>
        <w:tabs>
          <w:tab w:val="clear" w:pos="540"/>
        </w:tabs>
        <w:rPr>
          <w:sz w:val="24"/>
          <w:szCs w:val="24"/>
          <w:cs/>
          <w:lang w:val="en-US" w:eastAsia="en-US"/>
        </w:rPr>
      </w:pPr>
    </w:p>
    <w:p w14:paraId="732FEA12" w14:textId="18393072" w:rsidR="009C3306" w:rsidRPr="00273A5D" w:rsidRDefault="00716186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</w:t>
      </w:r>
      <w:r w:rsidR="006259AA" w:rsidRPr="00273A5D">
        <w:rPr>
          <w:rFonts w:ascii="Angsana New" w:hAnsi="Angsana New"/>
          <w:sz w:val="30"/>
          <w:szCs w:val="30"/>
        </w:rPr>
        <w:t>2561</w:t>
      </w:r>
      <w:r w:rsidR="001358E0" w:rsidRPr="00273A5D">
        <w:rPr>
          <w:rFonts w:ascii="Angsana New" w:hAnsi="Angsana New"/>
          <w:sz w:val="30"/>
          <w:szCs w:val="30"/>
          <w:cs/>
        </w:rPr>
        <w:br/>
      </w:r>
      <w:r w:rsidR="00CC6C1A">
        <w:rPr>
          <w:rFonts w:ascii="Angsana New" w:hAnsi="Angsana New" w:hint="cs"/>
          <w:sz w:val="30"/>
          <w:szCs w:val="30"/>
          <w:cs/>
        </w:rPr>
        <w:t xml:space="preserve">หมายเหตุประกอบงบการเงินระหว่างกาลเป็นรูปแบบย่อ </w:t>
      </w:r>
      <w:r w:rsidRPr="00273A5D">
        <w:rPr>
          <w:rFonts w:ascii="Angsana New" w:hAnsi="Angsana New"/>
          <w:sz w:val="30"/>
          <w:szCs w:val="30"/>
          <w:cs/>
        </w:rPr>
        <w:t xml:space="preserve"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</w:t>
      </w:r>
      <w:r w:rsidR="00953BCD" w:rsidRPr="00273A5D">
        <w:rPr>
          <w:rFonts w:ascii="Angsana New" w:hAnsi="Angsana New" w:hint="cs"/>
          <w:sz w:val="30"/>
          <w:szCs w:val="30"/>
          <w:cs/>
        </w:rPr>
        <w:t xml:space="preserve">  </w:t>
      </w:r>
      <w:r w:rsidR="00CC6C1A">
        <w:rPr>
          <w:rFonts w:ascii="Angsana New" w:hAnsi="Angsana New" w:hint="cs"/>
          <w:sz w:val="30"/>
          <w:szCs w:val="30"/>
          <w:cs/>
        </w:rPr>
        <w:t xml:space="preserve">        </w:t>
      </w:r>
      <w:r w:rsidRPr="00273A5D">
        <w:rPr>
          <w:rFonts w:ascii="Angsana New" w:hAnsi="Angsana New"/>
          <w:sz w:val="30"/>
          <w:szCs w:val="30"/>
          <w:cs/>
        </w:rPr>
        <w:t>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</w:t>
      </w:r>
      <w:r w:rsidR="00E747E9" w:rsidRPr="00273A5D">
        <w:rPr>
          <w:rFonts w:ascii="Angsana New" w:hAnsi="Angsana New"/>
          <w:sz w:val="30"/>
          <w:szCs w:val="30"/>
          <w:cs/>
        </w:rPr>
        <w:t xml:space="preserve">บริษัทย่อยสำหรับปีสิ้นสุดวันที่ </w:t>
      </w:r>
      <w:r w:rsidRPr="00273A5D">
        <w:rPr>
          <w:rFonts w:ascii="Angsana New" w:hAnsi="Angsana New"/>
          <w:sz w:val="30"/>
          <w:szCs w:val="30"/>
          <w:cs/>
        </w:rPr>
        <w:t xml:space="preserve">31 ธันวาคม </w:t>
      </w:r>
      <w:r w:rsidR="00DA1293" w:rsidRPr="00273A5D">
        <w:rPr>
          <w:rFonts w:ascii="Angsana New" w:hAnsi="Angsana New" w:hint="cs"/>
          <w:sz w:val="30"/>
          <w:szCs w:val="30"/>
          <w:cs/>
        </w:rPr>
        <w:t>2561</w:t>
      </w:r>
    </w:p>
    <w:p w14:paraId="1033A456" w14:textId="77777777" w:rsidR="001E3D53" w:rsidRPr="00467883" w:rsidRDefault="001E3D53" w:rsidP="001E3D53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28342B05" w14:textId="77777777" w:rsidR="00716186" w:rsidRPr="00421722" w:rsidRDefault="00716186" w:rsidP="001E3D53">
      <w:pPr>
        <w:pStyle w:val="BodyText2"/>
        <w:rPr>
          <w:i/>
          <w:iCs/>
          <w:color w:val="0000FF"/>
        </w:rPr>
      </w:pPr>
      <w:r w:rsidRPr="00421722">
        <w:rPr>
          <w:i/>
          <w:iCs/>
          <w:cs/>
        </w:rPr>
        <w:t>(</w:t>
      </w:r>
      <w:r w:rsidR="009C3306" w:rsidRPr="00421722">
        <w:rPr>
          <w:rFonts w:hint="cs"/>
          <w:i/>
          <w:iCs/>
          <w:cs/>
        </w:rPr>
        <w:t>ข</w:t>
      </w:r>
      <w:r w:rsidRPr="00421722">
        <w:rPr>
          <w:i/>
          <w:iCs/>
          <w:cs/>
        </w:rPr>
        <w:t>)</w:t>
      </w:r>
      <w:r w:rsidRPr="00421722">
        <w:rPr>
          <w:i/>
          <w:iCs/>
          <w:cs/>
        </w:rPr>
        <w:tab/>
        <w:t>การ</w:t>
      </w:r>
      <w:r w:rsidR="00E170AD" w:rsidRPr="00421722">
        <w:rPr>
          <w:i/>
          <w:iCs/>
          <w:cs/>
        </w:rPr>
        <w:t>ใช้วิจารณญาณ</w:t>
      </w:r>
      <w:r w:rsidR="005643AA" w:rsidRPr="00421722">
        <w:rPr>
          <w:rFonts w:hint="cs"/>
          <w:i/>
          <w:iCs/>
          <w:cs/>
        </w:rPr>
        <w:t xml:space="preserve"> </w:t>
      </w:r>
      <w:r w:rsidR="00E170AD" w:rsidRPr="00421722">
        <w:rPr>
          <w:i/>
          <w:iCs/>
          <w:cs/>
        </w:rPr>
        <w:t>การประมาณการ</w:t>
      </w:r>
      <w:r w:rsidR="005643AA" w:rsidRPr="00421722">
        <w:rPr>
          <w:rFonts w:hint="cs"/>
          <w:i/>
          <w:iCs/>
          <w:cs/>
        </w:rPr>
        <w:t xml:space="preserve"> และนโยบายการบัญชี</w:t>
      </w:r>
    </w:p>
    <w:p w14:paraId="746325FF" w14:textId="77777777" w:rsidR="00716186" w:rsidRPr="00467883" w:rsidRDefault="00716186" w:rsidP="004E5AE0">
      <w:pPr>
        <w:pStyle w:val="BodyText2"/>
        <w:tabs>
          <w:tab w:val="clear" w:pos="540"/>
        </w:tabs>
        <w:rPr>
          <w:sz w:val="24"/>
          <w:szCs w:val="24"/>
          <w:lang w:val="en-US" w:eastAsia="en-US"/>
        </w:rPr>
      </w:pPr>
    </w:p>
    <w:p w14:paraId="1AB596E8" w14:textId="77777777" w:rsidR="004E5AE0" w:rsidRDefault="004D23FB" w:rsidP="00FA62A2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  <w:cs/>
        </w:rPr>
        <w:t>ในการจัดทำ</w:t>
      </w:r>
      <w:r w:rsidRPr="00273A5D">
        <w:rPr>
          <w:rFonts w:ascii="Angsana New" w:hAnsi="Angsana New" w:hint="cs"/>
          <w:sz w:val="30"/>
          <w:szCs w:val="30"/>
          <w:cs/>
        </w:rPr>
        <w:t>งบ</w:t>
      </w:r>
      <w:r w:rsidRPr="00273A5D">
        <w:rPr>
          <w:rFonts w:ascii="Angsana New" w:hAnsi="Angsana New"/>
          <w:sz w:val="30"/>
          <w:szCs w:val="30"/>
          <w:cs/>
        </w:rPr>
        <w:t>การเงินระหว่างกาล ผู้บริหารต้องใช้วิจารณญาณ</w:t>
      </w:r>
      <w:r w:rsidR="00BF093A" w:rsidRPr="00273A5D">
        <w:rPr>
          <w:rFonts w:ascii="Angsana New" w:hAnsi="Angsana New" w:hint="cs"/>
          <w:sz w:val="30"/>
          <w:szCs w:val="30"/>
          <w:cs/>
        </w:rPr>
        <w:t>และ</w:t>
      </w:r>
      <w:r w:rsidRPr="00273A5D">
        <w:rPr>
          <w:rFonts w:ascii="Angsana New" w:hAnsi="Angsana New"/>
          <w:sz w:val="30"/>
          <w:szCs w:val="30"/>
          <w:cs/>
        </w:rPr>
        <w:t>การประมาณ</w:t>
      </w:r>
      <w:r w:rsidR="00BF093A" w:rsidRPr="00273A5D">
        <w:rPr>
          <w:rFonts w:ascii="Angsana New" w:hAnsi="Angsana New" w:hint="cs"/>
          <w:sz w:val="30"/>
          <w:szCs w:val="30"/>
          <w:cs/>
        </w:rPr>
        <w:t>การในการถือปฏิบัติตามนโยบายการบัญชีของกลุ่มบริษัท</w:t>
      </w:r>
      <w:r w:rsidR="00116055">
        <w:rPr>
          <w:rFonts w:ascii="Angsana New" w:hAnsi="Angsana New" w:hint="cs"/>
          <w:sz w:val="30"/>
          <w:szCs w:val="30"/>
          <w:cs/>
        </w:rPr>
        <w:t xml:space="preserve"> </w:t>
      </w:r>
      <w:r w:rsidR="00BF093A" w:rsidRPr="00273A5D">
        <w:rPr>
          <w:rFonts w:ascii="Angsana New" w:hAnsi="Angsana New" w:hint="cs"/>
          <w:sz w:val="30"/>
          <w:szCs w:val="30"/>
          <w:cs/>
        </w:rPr>
        <w:t>ซึ่งผลที่เกิดขึ</w:t>
      </w:r>
      <w:r w:rsidR="009E6E6F" w:rsidRPr="00273A5D">
        <w:rPr>
          <w:rFonts w:ascii="Angsana New" w:hAnsi="Angsana New" w:hint="cs"/>
          <w:sz w:val="30"/>
          <w:szCs w:val="30"/>
          <w:cs/>
        </w:rPr>
        <w:t>้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นอาจแตกต่างจากที่ประมาณการไว้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งบการเงินสำหรับปีสิ้นสุดวันที่ </w:t>
      </w:r>
      <w:r w:rsidR="00BF093A" w:rsidRPr="00273A5D">
        <w:rPr>
          <w:rFonts w:ascii="Angsana New" w:hAnsi="Angsana New" w:hint="cs"/>
          <w:sz w:val="30"/>
          <w:szCs w:val="30"/>
        </w:rPr>
        <w:t xml:space="preserve">31 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BF093A" w:rsidRPr="00273A5D">
        <w:rPr>
          <w:rFonts w:ascii="Angsana New" w:hAnsi="Angsana New" w:hint="cs"/>
          <w:sz w:val="30"/>
          <w:szCs w:val="30"/>
        </w:rPr>
        <w:t>2561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 เว้นแต่ก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>ารรับรู้รายได้ที่ต้องใช้วิจารณญาณเพิ่มเติมในการพิจารณา</w:t>
      </w:r>
      <w:r w:rsidR="00BF093A" w:rsidRPr="00116055">
        <w:rPr>
          <w:rFonts w:asciiTheme="majorBidi" w:hAnsiTheme="majorBidi" w:cstheme="majorBidi" w:hint="cs"/>
          <w:spacing w:val="-6"/>
          <w:sz w:val="30"/>
          <w:szCs w:val="30"/>
          <w:cs/>
        </w:rPr>
        <w:t>จังหวะเวลาในการส่งมอบการควบคุม เพื่อประเมินว่าจะรับรู้รายได้ ณ เวลาใดเวลาหนึ่ง หรือ รับรู้ตลอดช่วงเวลาหนึ่ง</w:t>
      </w:r>
      <w:r w:rsidR="00116055">
        <w:rPr>
          <w:rFonts w:asciiTheme="majorBidi" w:hAnsiTheme="majorBidi" w:cstheme="majorBidi" w:hint="cs"/>
          <w:sz w:val="30"/>
          <w:szCs w:val="30"/>
          <w:cs/>
        </w:rPr>
        <w:t xml:space="preserve">   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ตามข้อกำหนดของมาตรฐานการรายงานทางการเงิน ฉบับที่ </w:t>
      </w:r>
      <w:r w:rsidR="00BF093A" w:rsidRPr="00273A5D">
        <w:rPr>
          <w:rFonts w:asciiTheme="majorBidi" w:hAnsiTheme="majorBidi" w:cstheme="majorBidi" w:hint="cs"/>
          <w:sz w:val="30"/>
          <w:szCs w:val="30"/>
        </w:rPr>
        <w:t xml:space="preserve">15 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เรื่อง </w:t>
      </w:r>
      <w:r w:rsidR="00BF093A" w:rsidRPr="00273A5D">
        <w:rPr>
          <w:rFonts w:asciiTheme="majorBidi" w:hAnsiTheme="majorBidi" w:cstheme="majorBidi" w:hint="cs"/>
          <w:i/>
          <w:iCs/>
          <w:sz w:val="30"/>
          <w:szCs w:val="30"/>
          <w:cs/>
        </w:rPr>
        <w:t>รายได้จากสัญญาที่ทำกับลูกค้า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 (“</w:t>
      </w:r>
      <w:r w:rsidR="00BF093A" w:rsidRPr="00273A5D">
        <w:rPr>
          <w:rFonts w:asciiTheme="majorBidi" w:hAnsiTheme="majorBidi" w:cstheme="majorBidi" w:hint="cs"/>
          <w:sz w:val="30"/>
          <w:szCs w:val="30"/>
        </w:rPr>
        <w:t>TFRS 15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”) </w:t>
      </w:r>
      <w:r w:rsidR="00116055">
        <w:rPr>
          <w:rFonts w:asciiTheme="majorBidi" w:hAnsiTheme="majorBidi" w:cstheme="majorBidi" w:hint="cs"/>
          <w:sz w:val="30"/>
          <w:szCs w:val="30"/>
          <w:cs/>
        </w:rPr>
        <w:t xml:space="preserve">      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>ที่กลุ่มบริษัทถือปฏิบัติเป็นครั้งแรก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แทนมาตรฐานการบัญชี ฉบับที่ </w:t>
      </w:r>
      <w:r w:rsidR="00BF093A" w:rsidRPr="00273A5D">
        <w:rPr>
          <w:rFonts w:ascii="Angsana New" w:hAnsi="Angsana New" w:hint="cs"/>
          <w:sz w:val="30"/>
          <w:szCs w:val="30"/>
        </w:rPr>
        <w:t xml:space="preserve">18 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เรื่อง </w:t>
      </w:r>
      <w:r w:rsidR="00BF093A" w:rsidRPr="00273A5D">
        <w:rPr>
          <w:rFonts w:ascii="Angsana New" w:hAnsi="Angsana New" w:hint="cs"/>
          <w:i/>
          <w:iCs/>
          <w:sz w:val="30"/>
          <w:szCs w:val="30"/>
          <w:cs/>
        </w:rPr>
        <w:t>รายได้</w:t>
      </w:r>
      <w:r w:rsidR="00BF093A" w:rsidRPr="00273A5D">
        <w:rPr>
          <w:rFonts w:ascii="Angsana New" w:hAnsi="Angsana New"/>
          <w:sz w:val="30"/>
          <w:szCs w:val="30"/>
          <w:cs/>
        </w:rPr>
        <w:t xml:space="preserve"> </w:t>
      </w:r>
      <w:r w:rsidR="00BF093A" w:rsidRPr="00273A5D">
        <w:rPr>
          <w:rFonts w:ascii="Angsana New" w:hAnsi="Angsana New" w:hint="cs"/>
          <w:sz w:val="30"/>
          <w:szCs w:val="30"/>
        </w:rPr>
        <w:t xml:space="preserve">(“TAS 18”) </w:t>
      </w:r>
      <w:r w:rsidR="00BF093A" w:rsidRPr="00273A5D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="00BF093A" w:rsidRPr="00273A5D">
        <w:rPr>
          <w:rFonts w:ascii="Angsana New" w:hAnsi="Angsana New" w:hint="cs"/>
          <w:sz w:val="30"/>
          <w:szCs w:val="30"/>
        </w:rPr>
        <w:t xml:space="preserve">11 </w:t>
      </w:r>
      <w:r w:rsidR="00BF093A" w:rsidRPr="00273A5D">
        <w:rPr>
          <w:rFonts w:ascii="Angsana New" w:hAnsi="Angsana New" w:hint="cs"/>
          <w:sz w:val="30"/>
          <w:szCs w:val="30"/>
          <w:cs/>
        </w:rPr>
        <w:t>เรื่อง</w:t>
      </w:r>
      <w:r w:rsidR="00BF093A" w:rsidRPr="00273A5D">
        <w:rPr>
          <w:rFonts w:ascii="Angsana New" w:hAnsi="Angsana New" w:cstheme="minorBidi" w:hint="cs"/>
          <w:sz w:val="30"/>
          <w:szCs w:val="30"/>
          <w:cs/>
        </w:rPr>
        <w:t xml:space="preserve"> </w:t>
      </w:r>
      <w:r w:rsidR="00BF093A" w:rsidRPr="00273A5D">
        <w:rPr>
          <w:rFonts w:asciiTheme="majorBidi" w:hAnsiTheme="majorBidi" w:cstheme="majorBidi" w:hint="cs"/>
          <w:i/>
          <w:iCs/>
          <w:sz w:val="30"/>
          <w:szCs w:val="30"/>
          <w:cs/>
        </w:rPr>
        <w:t>สัญญาก่อสร้าง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93A" w:rsidRPr="00273A5D">
        <w:rPr>
          <w:rFonts w:asciiTheme="majorBidi" w:hAnsiTheme="majorBidi" w:cstheme="majorBidi" w:hint="cs"/>
          <w:sz w:val="30"/>
          <w:szCs w:val="30"/>
        </w:rPr>
        <w:t>(“TAS 11”)</w:t>
      </w:r>
      <w:r w:rsidR="00BF093A" w:rsidRPr="00273A5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BF093A" w:rsidRPr="00273A5D">
        <w:rPr>
          <w:rFonts w:ascii="Angsana New" w:hAnsi="Angsana New" w:hint="cs"/>
          <w:sz w:val="30"/>
          <w:szCs w:val="30"/>
          <w:cs/>
        </w:rPr>
        <w:t>และการตีความมาตรฐานการรายงานทางการเงินที่เกี่ยวข้อง</w:t>
      </w:r>
      <w:r w:rsidR="004E5AE0">
        <w:rPr>
          <w:rFonts w:ascii="Angsana New" w:hAnsi="Angsana New"/>
          <w:sz w:val="30"/>
          <w:szCs w:val="30"/>
          <w:cs/>
        </w:rPr>
        <w:br w:type="page"/>
      </w:r>
    </w:p>
    <w:p w14:paraId="436B1214" w14:textId="77777777" w:rsidR="005643AA" w:rsidRPr="00273A5D" w:rsidRDefault="005643A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lastRenderedPageBreak/>
        <w:t xml:space="preserve">ตาม </w:t>
      </w:r>
      <w:r w:rsidRPr="00273A5D">
        <w:rPr>
          <w:rFonts w:ascii="Angsana New" w:hAnsi="Angsana New"/>
          <w:sz w:val="30"/>
          <w:szCs w:val="30"/>
        </w:rPr>
        <w:t xml:space="preserve">TFRS </w:t>
      </w:r>
      <w:r w:rsidRPr="00273A5D">
        <w:rPr>
          <w:rFonts w:ascii="Angsana New" w:hAnsi="Angsana New"/>
          <w:sz w:val="30"/>
          <w:szCs w:val="30"/>
          <w:cs/>
        </w:rPr>
        <w:t>15 กลุ่มบริษัทรับรู้รายได้เมื่อลูกค้ามีอำนาจควบคุมในสินค้าหรือบริการ ด้วยจำนวนเงินที่สะท้อนถึง</w:t>
      </w:r>
      <w:r w:rsidR="00F03F4E">
        <w:rPr>
          <w:rFonts w:ascii="Angsana New" w:hAnsi="Angsana New" w:hint="cs"/>
          <w:sz w:val="30"/>
          <w:szCs w:val="30"/>
          <w:cs/>
        </w:rPr>
        <w:t xml:space="preserve">      </w:t>
      </w:r>
      <w:r w:rsidRPr="00273A5D">
        <w:rPr>
          <w:rFonts w:ascii="Angsana New" w:hAnsi="Angsana New"/>
          <w:sz w:val="30"/>
          <w:szCs w:val="30"/>
          <w:cs/>
        </w:rPr>
        <w:t xml:space="preserve">สิ่งตอบแทนที่กลุ่มบริษัทคาดว่าจะมีสิทธิได้รับ 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 ในขณะที่ </w:t>
      </w:r>
      <w:r w:rsidRPr="00273A5D">
        <w:rPr>
          <w:rFonts w:ascii="Angsana New" w:hAnsi="Angsana New"/>
          <w:sz w:val="30"/>
          <w:szCs w:val="30"/>
        </w:rPr>
        <w:t xml:space="preserve">TAS </w:t>
      </w:r>
      <w:r w:rsidRPr="00273A5D">
        <w:rPr>
          <w:rFonts w:ascii="Angsana New" w:hAnsi="Angsana New"/>
          <w:sz w:val="30"/>
          <w:szCs w:val="30"/>
          <w:cs/>
        </w:rPr>
        <w:t xml:space="preserve">18 </w:t>
      </w:r>
      <w:r w:rsidR="00F03F4E">
        <w:rPr>
          <w:rFonts w:ascii="Angsana New" w:hAnsi="Angsana New" w:hint="cs"/>
          <w:sz w:val="30"/>
          <w:szCs w:val="30"/>
          <w:cs/>
        </w:rPr>
        <w:t xml:space="preserve">        </w:t>
      </w:r>
      <w:r w:rsidRPr="00273A5D">
        <w:rPr>
          <w:rFonts w:ascii="Angsana New" w:hAnsi="Angsana New"/>
          <w:sz w:val="30"/>
          <w:szCs w:val="30"/>
          <w:cs/>
        </w:rPr>
        <w:t>กลุ่มบริษัทรับรู้รายได้จากการขายสินค้าเมื่อได้โอนความเสี่ยงและผลตอบแทนของความเป็นเจ้าของสินค้าที่มีนัยสำคัญไปให้กับผู้ซื้อแล้ว และรับรู้รายได้จากการให้บริการตามขั้นความสำเร็จของรายการ ณ วันสิ้นรอบระยะเวลารายงาน กลุ่มบริษัทจะไม่รับรู้รายได้ถ้าฝ่ายบริหารยังมีการควบคุมหรือบริหารสินค้าที่ขายไปแล้วนั้นหรือ</w:t>
      </w:r>
      <w:r w:rsidR="003B6730">
        <w:rPr>
          <w:rFonts w:ascii="Angsana New" w:hAnsi="Angsana New" w:hint="cs"/>
          <w:sz w:val="30"/>
          <w:szCs w:val="30"/>
          <w:cs/>
        </w:rPr>
        <w:t xml:space="preserve">     </w:t>
      </w:r>
      <w:r w:rsidRPr="00273A5D">
        <w:rPr>
          <w:rFonts w:ascii="Angsana New" w:hAnsi="Angsana New"/>
          <w:sz w:val="30"/>
          <w:szCs w:val="30"/>
          <w:cs/>
        </w:rPr>
        <w:t>มีความไม่แน่นอนที่มีนัยสำคัญในการได้รับประโยชน์เชิงเศรษฐกิจจากการขายสินค้าหรือให้บริการนั้</w:t>
      </w:r>
      <w:r w:rsidR="00BF093A" w:rsidRPr="00273A5D">
        <w:rPr>
          <w:rFonts w:ascii="Angsana New" w:hAnsi="Angsana New" w:hint="cs"/>
          <w:sz w:val="30"/>
          <w:szCs w:val="30"/>
          <w:cs/>
        </w:rPr>
        <w:t>น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3B6730">
        <w:rPr>
          <w:rFonts w:ascii="Angsana New" w:hAnsi="Angsana New" w:hint="cs"/>
          <w:sz w:val="30"/>
          <w:szCs w:val="30"/>
          <w:cs/>
        </w:rPr>
        <w:t xml:space="preserve">                      </w:t>
      </w:r>
      <w:r w:rsidRPr="00273A5D">
        <w:rPr>
          <w:rFonts w:ascii="Angsana New" w:hAnsi="Angsana New"/>
          <w:sz w:val="30"/>
          <w:szCs w:val="30"/>
          <w:cs/>
        </w:rPr>
        <w:t>ซึ่งการเปลี่ยนแปลงนโยบายการบัญชีดังกล่าวไม่มีผลกระทบอย่างมีสาระสำคัญต่องบการเงิน</w:t>
      </w:r>
    </w:p>
    <w:p w14:paraId="7DA17443" w14:textId="77777777" w:rsidR="005643AA" w:rsidRPr="00EF72B4" w:rsidRDefault="005643AA" w:rsidP="004E5AE0">
      <w:pPr>
        <w:pStyle w:val="BodyText2"/>
        <w:tabs>
          <w:tab w:val="clear" w:pos="540"/>
        </w:tabs>
        <w:rPr>
          <w:sz w:val="24"/>
          <w:szCs w:val="24"/>
          <w:lang w:val="en-US"/>
        </w:rPr>
      </w:pPr>
    </w:p>
    <w:p w14:paraId="35F616DE" w14:textId="39D30E97" w:rsidR="000F3F5E" w:rsidRDefault="00BF093A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>นอกจากนี้</w:t>
      </w:r>
      <w:r w:rsidR="005643AA" w:rsidRPr="00273A5D">
        <w:rPr>
          <w:rFonts w:ascii="Angsana New" w:hAnsi="Angsana New"/>
          <w:sz w:val="30"/>
          <w:szCs w:val="30"/>
          <w:cs/>
        </w:rPr>
        <w:t xml:space="preserve"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 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="006C108D">
        <w:rPr>
          <w:rFonts w:ascii="Angsana New" w:hAnsi="Angsana New"/>
          <w:sz w:val="30"/>
          <w:szCs w:val="30"/>
        </w:rPr>
        <w:t>20</w:t>
      </w:r>
    </w:p>
    <w:p w14:paraId="3CD8051C" w14:textId="77777777" w:rsidR="004E5AE0" w:rsidRPr="00A71B6F" w:rsidRDefault="004E5AE0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4648E16E" w14:textId="77777777" w:rsidR="00901B99" w:rsidRPr="00273A5D" w:rsidRDefault="00901B99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t>3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="00A6010E" w:rsidRPr="00273A5D">
        <w:rPr>
          <w:rFonts w:ascii="Angsana New" w:hAnsi="Angsana New"/>
          <w:b/>
          <w:bCs/>
          <w:sz w:val="30"/>
          <w:szCs w:val="30"/>
          <w:cs/>
        </w:rPr>
        <w:t>การปรับโครงสร้างธุรกิจ และการปรับปรุงใหม่ปี</w:t>
      </w:r>
      <w:r w:rsidR="00A5657F" w:rsidRPr="00273A5D">
        <w:rPr>
          <w:rFonts w:ascii="Angsana New" w:hAnsi="Angsana New"/>
          <w:b/>
          <w:bCs/>
          <w:sz w:val="30"/>
          <w:szCs w:val="30"/>
        </w:rPr>
        <w:t xml:space="preserve"> </w:t>
      </w:r>
      <w:r w:rsidR="00A6010E" w:rsidRPr="00273A5D">
        <w:rPr>
          <w:rFonts w:ascii="Angsana New" w:hAnsi="Angsana New"/>
          <w:b/>
          <w:bCs/>
          <w:sz w:val="30"/>
          <w:szCs w:val="30"/>
          <w:cs/>
        </w:rPr>
        <w:t>256</w:t>
      </w:r>
      <w:r w:rsidR="005E117E" w:rsidRPr="00273A5D">
        <w:rPr>
          <w:rFonts w:ascii="Angsana New" w:hAnsi="Angsana New"/>
          <w:b/>
          <w:bCs/>
          <w:sz w:val="30"/>
          <w:szCs w:val="30"/>
        </w:rPr>
        <w:t>1</w:t>
      </w:r>
    </w:p>
    <w:p w14:paraId="74FD2621" w14:textId="77777777" w:rsidR="00901B99" w:rsidRPr="00A71B6F" w:rsidRDefault="00901B99" w:rsidP="00A71B6F">
      <w:pPr>
        <w:pStyle w:val="BodyText2"/>
        <w:tabs>
          <w:tab w:val="clear" w:pos="540"/>
        </w:tabs>
        <w:rPr>
          <w:sz w:val="24"/>
          <w:szCs w:val="24"/>
        </w:rPr>
      </w:pPr>
    </w:p>
    <w:p w14:paraId="2EACB2C8" w14:textId="77777777" w:rsidR="00A6010E" w:rsidRPr="00273A5D" w:rsidRDefault="00A6010E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bookmarkStart w:id="1" w:name="_Hlk1761686"/>
      <w:r w:rsidRPr="00273A5D">
        <w:rPr>
          <w:rFonts w:ascii="Angsana New" w:hAnsi="Angsana New" w:hint="cs"/>
          <w:sz w:val="30"/>
          <w:szCs w:val="30"/>
          <w:cs/>
        </w:rPr>
        <w:t>กลุ่มบริษัทได้เข้าซื้อหุ้นของบริษัทต่างๆ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ซึ่งอยู่ภายใต้การควบคุมของผู้ถือหุ้นในลำดับสูงสุดเดียวกันทั้งก่อนและหลังจากวันซื้อธุรกิจ และการควบคุมนั้นไม่เป็นการควบคุมชั่วคราว การซื้อธุรกิจดังกล่าวจึงถูกบันทึกบัญชีโดยใช้วิธีเปรียบเสมือนว่าเป็นวิธีการรวมส่วนได้เสีย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</w:t>
      </w:r>
    </w:p>
    <w:p w14:paraId="325360A0" w14:textId="77777777" w:rsidR="00A6010E" w:rsidRPr="00A71B6F" w:rsidRDefault="00A6010E" w:rsidP="00A71B6F">
      <w:pPr>
        <w:pStyle w:val="BodyText2"/>
        <w:tabs>
          <w:tab w:val="clear" w:pos="540"/>
        </w:tabs>
        <w:rPr>
          <w:sz w:val="24"/>
          <w:szCs w:val="24"/>
        </w:rPr>
      </w:pPr>
    </w:p>
    <w:p w14:paraId="43AE95EB" w14:textId="77777777" w:rsidR="00A6010E" w:rsidRPr="00273A5D" w:rsidRDefault="00A6010E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งบการเงินรวมของกลุ่มบริษัท สำหรับปี </w:t>
      </w:r>
      <w:r w:rsidRPr="00273A5D">
        <w:rPr>
          <w:rFonts w:ascii="Angsana New" w:hAnsi="Angsana New"/>
          <w:sz w:val="30"/>
          <w:szCs w:val="30"/>
        </w:rPr>
        <w:t>256</w:t>
      </w:r>
      <w:r w:rsidR="009A7A2A" w:rsidRPr="00273A5D">
        <w:rPr>
          <w:rFonts w:ascii="Angsana New" w:hAnsi="Angsana New"/>
          <w:sz w:val="30"/>
          <w:szCs w:val="30"/>
        </w:rPr>
        <w:t>1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ได้ปรับปรุงใหม่เพื่อสะท้อน</w:t>
      </w:r>
      <w:r w:rsidRPr="00273A5D">
        <w:rPr>
          <w:rFonts w:ascii="Angsana New" w:hAnsi="Angsana New" w:hint="cs"/>
          <w:sz w:val="30"/>
          <w:szCs w:val="30"/>
          <w:cs/>
        </w:rPr>
        <w:t>เนื้อหาทางเศรษฐกิจ</w:t>
      </w:r>
      <w:r w:rsidRPr="00273A5D">
        <w:rPr>
          <w:rFonts w:ascii="Angsana New" w:hAnsi="Angsana New"/>
          <w:sz w:val="30"/>
          <w:szCs w:val="30"/>
          <w:cs/>
        </w:rPr>
        <w:t>ของกลุ่มบริษัท ภายใต้การควบคุมเดียวกันและเพื่อสะท้อนผลกระทบของการรวมธุรกิจเสมือนว่ารายการดังกล่าวเกิดขึ้นก่อนวันที่</w:t>
      </w:r>
      <w:r w:rsidR="00BB1C14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</w:rPr>
        <w:t xml:space="preserve">1 </w:t>
      </w:r>
      <w:r w:rsidRPr="00273A5D">
        <w:rPr>
          <w:rFonts w:ascii="Angsana New" w:hAnsi="Angsana New"/>
          <w:sz w:val="30"/>
          <w:szCs w:val="30"/>
          <w:cs/>
        </w:rPr>
        <w:t xml:space="preserve">มกราคม </w:t>
      </w:r>
      <w:r w:rsidRPr="00273A5D">
        <w:rPr>
          <w:rFonts w:ascii="Angsana New" w:hAnsi="Angsana New"/>
          <w:sz w:val="30"/>
          <w:szCs w:val="30"/>
        </w:rPr>
        <w:t>256</w:t>
      </w:r>
      <w:r w:rsidR="009A7A2A" w:rsidRPr="00273A5D">
        <w:rPr>
          <w:rFonts w:ascii="Angsana New" w:hAnsi="Angsana New"/>
          <w:sz w:val="30"/>
          <w:szCs w:val="30"/>
        </w:rPr>
        <w:t>1</w:t>
      </w:r>
    </w:p>
    <w:p w14:paraId="1BBA3044" w14:textId="77777777" w:rsidR="00A6010E" w:rsidRPr="004E5AE0" w:rsidRDefault="00A6010E" w:rsidP="004E5AE0">
      <w:pPr>
        <w:pStyle w:val="BodyText2"/>
        <w:tabs>
          <w:tab w:val="clear" w:pos="540"/>
        </w:tabs>
        <w:rPr>
          <w:sz w:val="24"/>
          <w:szCs w:val="24"/>
        </w:rPr>
      </w:pPr>
    </w:p>
    <w:p w14:paraId="50DA56A7" w14:textId="77777777" w:rsidR="00A6010E" w:rsidRPr="00273A5D" w:rsidRDefault="00A6010E" w:rsidP="00FA62A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73A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การซื้อ</w:t>
      </w:r>
      <w:r w:rsidR="00A5657F" w:rsidRPr="00273A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ส่วนได้เสียในบริษัทร่วม</w:t>
      </w:r>
      <w:r w:rsidR="007355A7" w:rsidRPr="00273A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ซึ่งอำนาจควบคุมเปลี่ยนแปลง</w:t>
      </w:r>
    </w:p>
    <w:p w14:paraId="633B161D" w14:textId="77777777" w:rsidR="00A6010E" w:rsidRPr="004E5AE0" w:rsidRDefault="00A6010E" w:rsidP="004E5AE0">
      <w:pPr>
        <w:pStyle w:val="BodyText2"/>
        <w:tabs>
          <w:tab w:val="clear" w:pos="540"/>
        </w:tabs>
        <w:rPr>
          <w:sz w:val="24"/>
          <w:szCs w:val="24"/>
        </w:rPr>
      </w:pPr>
    </w:p>
    <w:p w14:paraId="6CCC4161" w14:textId="12A19D0F" w:rsidR="009E6232" w:rsidRDefault="00A6010E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1B6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 w:rsidRPr="00A71B6F">
        <w:rPr>
          <w:rFonts w:ascii="Angsana New" w:hAnsi="Angsana New"/>
          <w:sz w:val="30"/>
          <w:szCs w:val="30"/>
        </w:rPr>
        <w:t xml:space="preserve">15 </w:t>
      </w:r>
      <w:r w:rsidRPr="00A71B6F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A71B6F">
        <w:rPr>
          <w:rFonts w:ascii="Angsana New" w:hAnsi="Angsana New"/>
          <w:sz w:val="30"/>
          <w:szCs w:val="30"/>
        </w:rPr>
        <w:t>2562</w:t>
      </w:r>
      <w:r w:rsidRPr="00A71B6F">
        <w:rPr>
          <w:rFonts w:ascii="Angsana New" w:hAnsi="Angsana New" w:hint="cs"/>
          <w:sz w:val="30"/>
          <w:szCs w:val="30"/>
          <w:cs/>
        </w:rPr>
        <w:t xml:space="preserve"> </w:t>
      </w:r>
      <w:r w:rsidRPr="00A71B6F">
        <w:rPr>
          <w:rFonts w:ascii="Angsana New" w:hAnsi="Angsana New"/>
          <w:sz w:val="30"/>
          <w:szCs w:val="30"/>
          <w:cs/>
        </w:rPr>
        <w:t>บริษัท แอสเสท เวิรด์ รีเทล จำกัด</w:t>
      </w:r>
      <w:r w:rsidR="00626C7D">
        <w:rPr>
          <w:rFonts w:ascii="Angsana New" w:hAnsi="Angsana New" w:hint="cs"/>
          <w:sz w:val="30"/>
          <w:szCs w:val="30"/>
          <w:cs/>
        </w:rPr>
        <w:t xml:space="preserve"> </w:t>
      </w:r>
      <w:r w:rsidRPr="00A71B6F">
        <w:rPr>
          <w:rFonts w:ascii="Angsana New" w:hAnsi="Angsana New"/>
          <w:sz w:val="30"/>
          <w:szCs w:val="30"/>
          <w:cs/>
        </w:rPr>
        <w:t>ซึ่งเป็นบริษัทย่อย</w:t>
      </w:r>
      <w:r w:rsidR="001D45FB" w:rsidRPr="00A71B6F">
        <w:rPr>
          <w:rFonts w:ascii="Angsana New" w:hAnsi="Angsana New" w:hint="cs"/>
          <w:sz w:val="30"/>
          <w:szCs w:val="30"/>
          <w:cs/>
        </w:rPr>
        <w:t>ทางตรง</w:t>
      </w:r>
      <w:r w:rsidRPr="00A71B6F">
        <w:rPr>
          <w:rFonts w:ascii="Angsana New" w:hAnsi="Angsana New"/>
          <w:sz w:val="30"/>
          <w:szCs w:val="30"/>
          <w:cs/>
        </w:rPr>
        <w:t>ของบริษัท</w:t>
      </w:r>
      <w:r w:rsidR="00894469" w:rsidRPr="00A71B6F">
        <w:rPr>
          <w:rFonts w:ascii="Angsana New" w:hAnsi="Angsana New"/>
          <w:sz w:val="30"/>
          <w:szCs w:val="30"/>
          <w:cs/>
        </w:rPr>
        <w:t>ได้ซื้อส่วนได้เสีย</w:t>
      </w:r>
      <w:r w:rsidR="00894469" w:rsidRPr="00273A5D">
        <w:rPr>
          <w:rFonts w:ascii="Angsana New" w:hAnsi="Angsana New"/>
          <w:sz w:val="30"/>
          <w:szCs w:val="30"/>
          <w:cs/>
        </w:rPr>
        <w:t>ใน</w:t>
      </w:r>
      <w:r w:rsidR="00894469" w:rsidRPr="00273A5D">
        <w:rPr>
          <w:rFonts w:ascii="Angsana New" w:hAnsi="Angsana New" w:hint="cs"/>
          <w:sz w:val="30"/>
          <w:szCs w:val="30"/>
          <w:cs/>
        </w:rPr>
        <w:t>บริษัท</w:t>
      </w:r>
      <w:r w:rsidR="00894469" w:rsidRPr="00273A5D">
        <w:rPr>
          <w:rFonts w:ascii="Angsana New" w:hAnsi="Angsana New"/>
          <w:sz w:val="30"/>
          <w:szCs w:val="30"/>
          <w:cs/>
        </w:rPr>
        <w:t xml:space="preserve"> </w:t>
      </w:r>
      <w:r w:rsidR="00894469" w:rsidRPr="00A71B6F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894469" w:rsidRPr="00A71B6F">
        <w:rPr>
          <w:rFonts w:ascii="Angsana New" w:hAnsi="Angsana New"/>
          <w:sz w:val="30"/>
          <w:szCs w:val="30"/>
        </w:rPr>
        <w:t xml:space="preserve"> </w:t>
      </w:r>
      <w:r w:rsidR="00894469" w:rsidRPr="00273A5D">
        <w:rPr>
          <w:rFonts w:ascii="Angsana New" w:hAnsi="Angsana New" w:hint="cs"/>
          <w:sz w:val="30"/>
          <w:szCs w:val="30"/>
          <w:cs/>
        </w:rPr>
        <w:t>จำกัด</w:t>
      </w:r>
      <w:r w:rsidR="00894469" w:rsidRPr="00273A5D">
        <w:rPr>
          <w:rFonts w:ascii="Angsana New" w:hAnsi="Angsana New"/>
          <w:sz w:val="30"/>
          <w:szCs w:val="30"/>
        </w:rPr>
        <w:t xml:space="preserve"> </w:t>
      </w:r>
      <w:r w:rsidR="00894469" w:rsidRPr="00273A5D">
        <w:rPr>
          <w:rFonts w:ascii="Angsana New" w:hAnsi="Angsana New"/>
          <w:sz w:val="30"/>
          <w:szCs w:val="30"/>
          <w:cs/>
        </w:rPr>
        <w:t>ซึ่งเป็นบริษัท</w:t>
      </w:r>
      <w:r w:rsidR="00894469" w:rsidRPr="00273A5D">
        <w:rPr>
          <w:rFonts w:ascii="Angsana New" w:hAnsi="Angsana New" w:hint="cs"/>
          <w:sz w:val="30"/>
          <w:szCs w:val="30"/>
          <w:cs/>
        </w:rPr>
        <w:t>ร่วม</w:t>
      </w:r>
      <w:r w:rsidR="00894469" w:rsidRPr="00273A5D">
        <w:rPr>
          <w:rFonts w:ascii="Angsana New" w:hAnsi="Angsana New"/>
          <w:sz w:val="30"/>
          <w:szCs w:val="30"/>
          <w:cs/>
        </w:rPr>
        <w:t>ของบริษัท</w:t>
      </w:r>
      <w:r w:rsidR="00894469" w:rsidRPr="00273A5D">
        <w:rPr>
          <w:rFonts w:ascii="Angsana New" w:hAnsi="Angsana New" w:hint="cs"/>
          <w:sz w:val="30"/>
          <w:szCs w:val="30"/>
          <w:cs/>
        </w:rPr>
        <w:t>จาก</w:t>
      </w:r>
      <w:r w:rsidR="00894469" w:rsidRPr="00A71B6F">
        <w:rPr>
          <w:rFonts w:ascii="Angsana New" w:hAnsi="Angsana New"/>
          <w:sz w:val="30"/>
          <w:szCs w:val="30"/>
          <w:cs/>
        </w:rPr>
        <w:t>กิจการภายใต้การควบคุมเดียวกันเพิ่มเติมร้อยละ</w:t>
      </w:r>
      <w:r w:rsidR="00894469" w:rsidRPr="00A71B6F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A71B6F">
        <w:rPr>
          <w:rFonts w:ascii="Angsana New" w:hAnsi="Angsana New"/>
          <w:sz w:val="30"/>
          <w:szCs w:val="30"/>
        </w:rPr>
        <w:t>75</w:t>
      </w:r>
      <w:r w:rsidR="00894469" w:rsidRPr="00A71B6F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A71B6F">
        <w:rPr>
          <w:rFonts w:ascii="Angsana New" w:hAnsi="Angsana New"/>
          <w:sz w:val="30"/>
          <w:szCs w:val="30"/>
          <w:cs/>
        </w:rPr>
        <w:t>เป็น</w:t>
      </w:r>
      <w:r w:rsidR="00894469" w:rsidRPr="00A71B6F">
        <w:rPr>
          <w:rFonts w:ascii="Angsana New" w:hAnsi="Angsana New" w:hint="cs"/>
          <w:sz w:val="30"/>
          <w:szCs w:val="30"/>
          <w:cs/>
        </w:rPr>
        <w:t>เ</w:t>
      </w:r>
      <w:r w:rsidR="00894469" w:rsidRPr="00A71B6F">
        <w:rPr>
          <w:rFonts w:ascii="Angsana New" w:hAnsi="Angsana New"/>
          <w:sz w:val="30"/>
          <w:szCs w:val="30"/>
          <w:cs/>
        </w:rPr>
        <w:t xml:space="preserve">งินสดจำนวน </w:t>
      </w:r>
      <w:r w:rsidR="00E01DDC" w:rsidRPr="00A71B6F">
        <w:rPr>
          <w:rFonts w:ascii="Angsana New" w:hAnsi="Angsana New"/>
          <w:sz w:val="30"/>
          <w:szCs w:val="30"/>
        </w:rPr>
        <w:t>6.26</w:t>
      </w:r>
      <w:r w:rsidR="00894469" w:rsidRPr="00A71B6F">
        <w:rPr>
          <w:rFonts w:ascii="Angsana New" w:hAnsi="Angsana New"/>
          <w:sz w:val="30"/>
          <w:szCs w:val="30"/>
        </w:rPr>
        <w:t xml:space="preserve"> </w:t>
      </w:r>
      <w:r w:rsidR="00894469" w:rsidRPr="00A71B6F">
        <w:rPr>
          <w:rFonts w:ascii="Angsana New" w:hAnsi="Angsana New"/>
          <w:sz w:val="30"/>
          <w:szCs w:val="30"/>
          <w:cs/>
        </w:rPr>
        <w:t>ล้านบาท</w:t>
      </w:r>
      <w:r w:rsidR="00894469" w:rsidRPr="00A71B6F">
        <w:rPr>
          <w:rFonts w:ascii="Angsana New" w:hAnsi="Angsana New"/>
          <w:sz w:val="30"/>
          <w:szCs w:val="30"/>
        </w:rPr>
        <w:t xml:space="preserve"> </w:t>
      </w:r>
      <w:r w:rsidR="00894469" w:rsidRPr="00A71B6F">
        <w:rPr>
          <w:rFonts w:ascii="Angsana New" w:hAnsi="Angsana New"/>
          <w:sz w:val="30"/>
          <w:szCs w:val="30"/>
          <w:cs/>
        </w:rPr>
        <w:t>ทำให้สัดส่วนความเป็นเจ้าของ</w:t>
      </w:r>
      <w:r w:rsidR="00894469" w:rsidRPr="00273A5D">
        <w:rPr>
          <w:rFonts w:ascii="Angsana New" w:hAnsi="Angsana New"/>
          <w:sz w:val="30"/>
          <w:szCs w:val="30"/>
          <w:cs/>
        </w:rPr>
        <w:t xml:space="preserve">เพิ่มขึ้นจากร้อยละ </w:t>
      </w:r>
      <w:r w:rsidR="00D8451A" w:rsidRPr="00273A5D">
        <w:rPr>
          <w:rFonts w:ascii="Angsana New" w:hAnsi="Angsana New"/>
          <w:sz w:val="30"/>
          <w:szCs w:val="30"/>
        </w:rPr>
        <w:t>25</w:t>
      </w:r>
      <w:r w:rsidR="00894469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894469" w:rsidRPr="00273A5D">
        <w:rPr>
          <w:rFonts w:ascii="Angsana New" w:hAnsi="Angsana New"/>
          <w:sz w:val="30"/>
          <w:szCs w:val="30"/>
          <w:cs/>
        </w:rPr>
        <w:t xml:space="preserve">เป็นร้อยละ </w:t>
      </w:r>
      <w:r w:rsidR="00D8451A" w:rsidRPr="00273A5D">
        <w:rPr>
          <w:rFonts w:ascii="Angsana New" w:hAnsi="Angsana New"/>
          <w:sz w:val="30"/>
          <w:szCs w:val="30"/>
        </w:rPr>
        <w:t>100</w:t>
      </w:r>
      <w:r w:rsidR="00BB1C14">
        <w:rPr>
          <w:rFonts w:ascii="Angsana New" w:hAnsi="Angsana New"/>
          <w:sz w:val="30"/>
          <w:szCs w:val="30"/>
        </w:rPr>
        <w:br/>
      </w:r>
      <w:r w:rsidR="00E103E0" w:rsidRPr="00273A5D">
        <w:rPr>
          <w:rFonts w:ascii="Angsana New" w:hAnsi="Angsana New" w:hint="cs"/>
          <w:sz w:val="30"/>
          <w:szCs w:val="30"/>
          <w:cs/>
        </w:rPr>
        <w:t>บริษัท</w:t>
      </w:r>
      <w:r w:rsidR="00E103E0" w:rsidRPr="00273A5D">
        <w:rPr>
          <w:rFonts w:ascii="Angsana New" w:hAnsi="Angsana New"/>
          <w:sz w:val="30"/>
          <w:szCs w:val="30"/>
          <w:cs/>
        </w:rPr>
        <w:t xml:space="preserve"> </w:t>
      </w:r>
      <w:r w:rsidR="00E103E0" w:rsidRPr="00A71B6F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E103E0" w:rsidRPr="00A71B6F">
        <w:rPr>
          <w:rFonts w:ascii="Angsana New" w:hAnsi="Angsana New"/>
          <w:sz w:val="30"/>
          <w:szCs w:val="30"/>
        </w:rPr>
        <w:t xml:space="preserve"> </w:t>
      </w:r>
      <w:r w:rsidR="00E103E0" w:rsidRPr="00273A5D">
        <w:rPr>
          <w:rFonts w:ascii="Angsana New" w:hAnsi="Angsana New" w:hint="cs"/>
          <w:sz w:val="30"/>
          <w:szCs w:val="30"/>
          <w:cs/>
        </w:rPr>
        <w:t>จำกัด</w:t>
      </w:r>
      <w:r w:rsidR="00E103E0" w:rsidRPr="00273A5D">
        <w:rPr>
          <w:rFonts w:ascii="Angsana New" w:hAnsi="Angsana New"/>
          <w:sz w:val="30"/>
          <w:szCs w:val="30"/>
        </w:rPr>
        <w:t xml:space="preserve"> </w:t>
      </w:r>
      <w:r w:rsidR="00E103E0" w:rsidRPr="00273A5D">
        <w:rPr>
          <w:rFonts w:ascii="Angsana New" w:hAnsi="Angsana New" w:hint="cs"/>
          <w:sz w:val="30"/>
          <w:szCs w:val="30"/>
          <w:cs/>
        </w:rPr>
        <w:t>ถือเป็นบริษัทย่อยของ</w:t>
      </w:r>
      <w:r w:rsidR="002C7661" w:rsidRPr="00273A5D">
        <w:rPr>
          <w:rFonts w:ascii="Angsana New" w:hAnsi="Angsana New" w:hint="cs"/>
          <w:sz w:val="30"/>
          <w:szCs w:val="30"/>
          <w:cs/>
        </w:rPr>
        <w:t>กลุ่ม</w:t>
      </w:r>
      <w:r w:rsidR="00E103E0" w:rsidRPr="00273A5D">
        <w:rPr>
          <w:rFonts w:ascii="Angsana New" w:hAnsi="Angsana New" w:hint="cs"/>
          <w:sz w:val="30"/>
          <w:szCs w:val="30"/>
          <w:cs/>
        </w:rPr>
        <w:t>บริษัท</w:t>
      </w:r>
      <w:r w:rsidR="002C7661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2C7661" w:rsidRPr="00273A5D">
        <w:rPr>
          <w:rFonts w:ascii="Angsana New" w:hAnsi="Angsana New"/>
          <w:sz w:val="30"/>
          <w:szCs w:val="30"/>
          <w:cs/>
        </w:rPr>
        <w:t>มูลค่าตามบัญชีของ</w:t>
      </w:r>
      <w:r w:rsidR="00B827ED" w:rsidRPr="00273A5D">
        <w:rPr>
          <w:rFonts w:ascii="Angsana New" w:hAnsi="Angsana New" w:hint="cs"/>
          <w:sz w:val="30"/>
          <w:szCs w:val="30"/>
          <w:cs/>
        </w:rPr>
        <w:t>หนี้สิน</w:t>
      </w:r>
      <w:r w:rsidR="002C7661" w:rsidRPr="00273A5D">
        <w:rPr>
          <w:rFonts w:ascii="Angsana New" w:hAnsi="Angsana New"/>
          <w:sz w:val="30"/>
          <w:szCs w:val="30"/>
          <w:cs/>
        </w:rPr>
        <w:t>สุทธิ</w:t>
      </w:r>
      <w:r w:rsidR="002C7661" w:rsidRPr="00273A5D">
        <w:rPr>
          <w:rFonts w:ascii="Angsana New" w:hAnsi="Angsana New" w:hint="cs"/>
          <w:sz w:val="30"/>
          <w:szCs w:val="30"/>
          <w:cs/>
        </w:rPr>
        <w:t>ของบริษัท</w:t>
      </w:r>
      <w:r w:rsidR="00BB1C14">
        <w:rPr>
          <w:rFonts w:ascii="Angsana New" w:hAnsi="Angsana New"/>
          <w:sz w:val="30"/>
          <w:szCs w:val="30"/>
        </w:rPr>
        <w:br/>
      </w:r>
      <w:r w:rsidR="002C7661" w:rsidRPr="00A71B6F">
        <w:rPr>
          <w:rFonts w:ascii="Angsana New" w:hAnsi="Angsana New" w:hint="cs"/>
          <w:sz w:val="30"/>
          <w:szCs w:val="30"/>
          <w:cs/>
        </w:rPr>
        <w:t>วรรณเจริญกิจ</w:t>
      </w:r>
      <w:r w:rsidR="002C7661" w:rsidRPr="00A71B6F">
        <w:rPr>
          <w:rFonts w:ascii="Angsana New" w:hAnsi="Angsana New"/>
          <w:sz w:val="30"/>
          <w:szCs w:val="30"/>
        </w:rPr>
        <w:t xml:space="preserve"> </w:t>
      </w:r>
      <w:r w:rsidR="002C7661" w:rsidRPr="00273A5D">
        <w:rPr>
          <w:rFonts w:ascii="Angsana New" w:hAnsi="Angsana New" w:hint="cs"/>
          <w:sz w:val="30"/>
          <w:szCs w:val="30"/>
          <w:cs/>
        </w:rPr>
        <w:t>จำกัด</w:t>
      </w:r>
      <w:r w:rsidR="002C7661" w:rsidRPr="00273A5D">
        <w:rPr>
          <w:rFonts w:ascii="Angsana New" w:hAnsi="Angsana New"/>
          <w:sz w:val="30"/>
          <w:szCs w:val="30"/>
        </w:rPr>
        <w:t xml:space="preserve"> </w:t>
      </w:r>
      <w:r w:rsidR="002C7661" w:rsidRPr="00273A5D">
        <w:rPr>
          <w:rFonts w:ascii="Angsana New" w:hAnsi="Angsana New"/>
          <w:sz w:val="30"/>
          <w:szCs w:val="30"/>
          <w:cs/>
        </w:rPr>
        <w:t xml:space="preserve">ในงบการเงินของกลุ่มบริษัท ณ วันที่ซื้อเป็นเงินจำนวน </w:t>
      </w:r>
      <w:r w:rsidR="002C7661" w:rsidRPr="00273A5D">
        <w:rPr>
          <w:rFonts w:ascii="Angsana New" w:hAnsi="Angsana New"/>
          <w:sz w:val="30"/>
          <w:szCs w:val="30"/>
        </w:rPr>
        <w:t xml:space="preserve">9.92 </w:t>
      </w:r>
      <w:r w:rsidR="002C7661" w:rsidRPr="00273A5D">
        <w:rPr>
          <w:rFonts w:ascii="Angsana New" w:hAnsi="Angsana New"/>
          <w:sz w:val="30"/>
          <w:szCs w:val="30"/>
          <w:cs/>
        </w:rPr>
        <w:t xml:space="preserve">ล้านบาท </w:t>
      </w:r>
      <w:r w:rsidR="009E6232" w:rsidRPr="00273A5D">
        <w:rPr>
          <w:rFonts w:ascii="Angsana New" w:hAnsi="Angsana New"/>
          <w:sz w:val="30"/>
          <w:szCs w:val="30"/>
          <w:cs/>
        </w:rPr>
        <w:t>กลุ่มบริษัทรับรู</w:t>
      </w:r>
      <w:r w:rsidR="009E6232" w:rsidRPr="00273A5D">
        <w:rPr>
          <w:rFonts w:ascii="Angsana New" w:hAnsi="Angsana New" w:hint="cs"/>
          <w:sz w:val="30"/>
          <w:szCs w:val="30"/>
          <w:cs/>
        </w:rPr>
        <w:t>้</w:t>
      </w:r>
      <w:r w:rsidR="009E6232" w:rsidRPr="00273A5D">
        <w:rPr>
          <w:rFonts w:ascii="Angsana New" w:hAnsi="Angsana New"/>
          <w:sz w:val="30"/>
          <w:szCs w:val="30"/>
          <w:cs/>
        </w:rPr>
        <w:t xml:space="preserve">ส่วนขาดจากการรวมธุรกิจภายใต้การควบคุมเดียวกันจำนวน </w:t>
      </w:r>
      <w:r w:rsidR="00E01DDC" w:rsidRPr="00273A5D">
        <w:rPr>
          <w:rFonts w:ascii="Angsana New" w:hAnsi="Angsana New"/>
          <w:sz w:val="30"/>
          <w:szCs w:val="30"/>
        </w:rPr>
        <w:t>16.</w:t>
      </w:r>
      <w:r w:rsidR="009A7A2A" w:rsidRPr="00273A5D">
        <w:rPr>
          <w:rFonts w:ascii="Angsana New" w:hAnsi="Angsana New"/>
          <w:sz w:val="30"/>
          <w:szCs w:val="30"/>
        </w:rPr>
        <w:t>18</w:t>
      </w:r>
      <w:r w:rsidR="009E6232" w:rsidRPr="00273A5D">
        <w:rPr>
          <w:rFonts w:ascii="Angsana New" w:hAnsi="Angsana New"/>
          <w:sz w:val="30"/>
          <w:szCs w:val="30"/>
        </w:rPr>
        <w:t xml:space="preserve"> </w:t>
      </w:r>
      <w:r w:rsidR="009E6232" w:rsidRPr="00273A5D">
        <w:rPr>
          <w:rFonts w:ascii="Angsana New" w:hAnsi="Angsana New"/>
          <w:sz w:val="30"/>
          <w:szCs w:val="30"/>
          <w:cs/>
        </w:rPr>
        <w:t>ล้าน</w:t>
      </w:r>
      <w:r w:rsidR="007355A7" w:rsidRPr="00273A5D">
        <w:rPr>
          <w:rFonts w:ascii="Angsana New" w:hAnsi="Angsana New" w:hint="cs"/>
          <w:sz w:val="30"/>
          <w:szCs w:val="30"/>
          <w:cs/>
        </w:rPr>
        <w:t>บาท</w:t>
      </w:r>
    </w:p>
    <w:p w14:paraId="72F52730" w14:textId="77777777" w:rsidR="00626C7D" w:rsidRPr="00273A5D" w:rsidRDefault="00626C7D" w:rsidP="00A71B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ED4D81" w14:textId="77777777" w:rsidR="009E6232" w:rsidRPr="00273A5D" w:rsidRDefault="009E6232" w:rsidP="00FA62A2">
      <w:pPr>
        <w:numPr>
          <w:ilvl w:val="0"/>
          <w:numId w:val="1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ind w:left="540" w:hanging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273A5D">
        <w:rPr>
          <w:rFonts w:ascii="Angsana New" w:hAnsi="Angsana New" w:hint="cs"/>
          <w:b/>
          <w:bCs/>
          <w:i/>
          <w:iCs/>
          <w:sz w:val="30"/>
          <w:szCs w:val="30"/>
          <w:cs/>
        </w:rPr>
        <w:lastRenderedPageBreak/>
        <w:t>การซื้อบริษัทย่อย</w:t>
      </w:r>
    </w:p>
    <w:p w14:paraId="47C32B73" w14:textId="77777777" w:rsidR="00A6010E" w:rsidRPr="00273A5D" w:rsidRDefault="00A6010E" w:rsidP="00FA62A2">
      <w:pPr>
        <w:pStyle w:val="BodyText"/>
        <w:spacing w:after="0" w:line="230" w:lineRule="auto"/>
        <w:ind w:right="27"/>
        <w:jc w:val="thaiDistribute"/>
        <w:rPr>
          <w:rFonts w:ascii="Angsana New" w:hAnsi="Angsana New"/>
          <w:sz w:val="24"/>
          <w:szCs w:val="24"/>
        </w:rPr>
      </w:pPr>
    </w:p>
    <w:p w14:paraId="2566AF99" w14:textId="77777777" w:rsidR="009A7A2A" w:rsidRPr="00C90F15" w:rsidRDefault="00901B99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C90F15">
        <w:rPr>
          <w:rFonts w:ascii="Angsana New" w:hAnsi="Angsana New" w:hint="cs"/>
          <w:sz w:val="30"/>
          <w:szCs w:val="30"/>
          <w:cs/>
        </w:rPr>
        <w:t>ในระหว่าง</w:t>
      </w:r>
      <w:r w:rsidR="00401A0B" w:rsidRPr="00C90F15">
        <w:rPr>
          <w:rFonts w:ascii="Angsana New" w:hAnsi="Angsana New" w:hint="cs"/>
          <w:sz w:val="30"/>
          <w:szCs w:val="30"/>
          <w:cs/>
        </w:rPr>
        <w:t>งวด</w:t>
      </w:r>
      <w:r w:rsidR="00CA47C8" w:rsidRPr="00C90F15">
        <w:rPr>
          <w:rFonts w:ascii="Angsana New" w:hAnsi="Angsana New" w:hint="cs"/>
          <w:sz w:val="30"/>
          <w:szCs w:val="30"/>
          <w:cs/>
        </w:rPr>
        <w:t>หก</w:t>
      </w:r>
      <w:r w:rsidR="00401A0B" w:rsidRPr="00C90F15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FC74C1" w:rsidRPr="00C90F15">
        <w:rPr>
          <w:rFonts w:ascii="Angsana New" w:hAnsi="Angsana New"/>
          <w:sz w:val="30"/>
          <w:szCs w:val="30"/>
        </w:rPr>
        <w:t>30</w:t>
      </w:r>
      <w:r w:rsidR="00401A0B" w:rsidRPr="00C90F15">
        <w:rPr>
          <w:rFonts w:ascii="Angsana New" w:hAnsi="Angsana New" w:hint="cs"/>
          <w:sz w:val="30"/>
          <w:szCs w:val="30"/>
          <w:cs/>
        </w:rPr>
        <w:t xml:space="preserve"> ม</w:t>
      </w:r>
      <w:r w:rsidR="00CA47C8" w:rsidRPr="00C90F15">
        <w:rPr>
          <w:rFonts w:ascii="Angsana New" w:hAnsi="Angsana New" w:hint="cs"/>
          <w:sz w:val="30"/>
          <w:szCs w:val="30"/>
          <w:cs/>
        </w:rPr>
        <w:t>ิถุนายน</w:t>
      </w:r>
      <w:r w:rsidR="00401A0B" w:rsidRPr="00C90F15">
        <w:rPr>
          <w:rFonts w:ascii="Angsana New" w:hAnsi="Angsana New" w:hint="cs"/>
          <w:sz w:val="30"/>
          <w:szCs w:val="30"/>
          <w:cs/>
        </w:rPr>
        <w:t xml:space="preserve"> </w:t>
      </w:r>
      <w:r w:rsidR="00FC74C1" w:rsidRPr="00C90F15">
        <w:rPr>
          <w:rFonts w:ascii="Angsana New" w:hAnsi="Angsana New"/>
          <w:sz w:val="30"/>
          <w:szCs w:val="30"/>
        </w:rPr>
        <w:t>2562</w:t>
      </w:r>
      <w:r w:rsidR="00401A0B" w:rsidRPr="00C90F15">
        <w:rPr>
          <w:rFonts w:ascii="Angsana New" w:hAnsi="Angsana New" w:hint="cs"/>
          <w:sz w:val="30"/>
          <w:szCs w:val="30"/>
          <w:cs/>
        </w:rPr>
        <w:t xml:space="preserve"> </w:t>
      </w:r>
      <w:bookmarkEnd w:id="1"/>
      <w:r w:rsidR="00D510B7" w:rsidRPr="00C90F15">
        <w:rPr>
          <w:rFonts w:ascii="Angsana New" w:hAnsi="Angsana New" w:hint="cs"/>
          <w:sz w:val="30"/>
          <w:szCs w:val="30"/>
          <w:cs/>
        </w:rPr>
        <w:t>กลุ่มบริษัทได้มาซึ่งอำนาจควบคุมในบริษัทต่างๆ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D510B7" w:rsidRPr="00C90F15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ซึ่งอยู่ภายใต้การควบคุมของผู้ถือหุ้นในลำดับสูงสุดเดียวกันทั้งก่อนและหลังจากวันซื้อบริษัทย่อย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D510B7" w:rsidRPr="00C90F15">
        <w:rPr>
          <w:rFonts w:ascii="Angsana New" w:hAnsi="Angsana New" w:hint="cs"/>
          <w:sz w:val="30"/>
          <w:szCs w:val="30"/>
          <w:cs/>
        </w:rPr>
        <w:t>และการควบคุมนั้นไม่เป็นการควบคุมชั่วคราว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D510B7" w:rsidRPr="00C90F15">
        <w:rPr>
          <w:rFonts w:ascii="Angsana New" w:hAnsi="Angsana New"/>
          <w:sz w:val="30"/>
          <w:szCs w:val="30"/>
          <w:cs/>
        </w:rPr>
        <w:t>ดังนั้นงบการเงินรวมของบริษัทจึงถูก</w:t>
      </w:r>
      <w:r w:rsidR="003173E1">
        <w:rPr>
          <w:rFonts w:ascii="Angsana New" w:hAnsi="Angsana New"/>
          <w:sz w:val="30"/>
          <w:szCs w:val="30"/>
        </w:rPr>
        <w:t xml:space="preserve">     </w:t>
      </w:r>
      <w:r w:rsidR="00D510B7" w:rsidRPr="00C90F15">
        <w:rPr>
          <w:rFonts w:ascii="Angsana New" w:hAnsi="Angsana New"/>
          <w:sz w:val="30"/>
          <w:szCs w:val="30"/>
          <w:cs/>
        </w:rPr>
        <w:t>จัดทำขึ้นภายใต้เกณฑ์การรวมธุรกิจของกิจการที่อยู่ภายใต้การควบคุมเดียวกัน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</w:t>
      </w:r>
      <w:r w:rsidR="003173E1">
        <w:rPr>
          <w:rFonts w:ascii="Angsana New" w:hAnsi="Angsana New"/>
          <w:sz w:val="30"/>
          <w:szCs w:val="30"/>
        </w:rPr>
        <w:t xml:space="preserve">      </w:t>
      </w:r>
      <w:r w:rsidR="00D510B7" w:rsidRPr="00C90F15">
        <w:rPr>
          <w:rFonts w:ascii="Angsana New" w:hAnsi="Angsana New"/>
          <w:sz w:val="30"/>
          <w:szCs w:val="30"/>
          <w:cs/>
        </w:rPr>
        <w:t>เป็นหน่วยเศรษฐกิจเดียวกันตั้งแต่ก่อนวันที่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CA47C8" w:rsidRPr="00C90F15">
        <w:rPr>
          <w:rFonts w:ascii="Angsana New" w:hAnsi="Angsana New"/>
          <w:sz w:val="30"/>
          <w:szCs w:val="30"/>
        </w:rPr>
        <w:t>1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 มกราคม </w:t>
      </w:r>
      <w:r w:rsidR="00A70B74" w:rsidRPr="00C90F15">
        <w:rPr>
          <w:rFonts w:ascii="Angsana New" w:hAnsi="Angsana New"/>
          <w:sz w:val="30"/>
          <w:szCs w:val="30"/>
        </w:rPr>
        <w:t>25</w:t>
      </w:r>
      <w:r w:rsidR="00D510B7" w:rsidRPr="00C90F15">
        <w:rPr>
          <w:rFonts w:ascii="Angsana New" w:hAnsi="Angsana New"/>
          <w:sz w:val="30"/>
          <w:szCs w:val="30"/>
        </w:rPr>
        <w:t>6</w:t>
      </w:r>
      <w:r w:rsidR="009A7A2A" w:rsidRPr="00C90F15">
        <w:rPr>
          <w:rFonts w:ascii="Angsana New" w:hAnsi="Angsana New"/>
          <w:sz w:val="30"/>
          <w:szCs w:val="30"/>
        </w:rPr>
        <w:t>1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</w:t>
      </w:r>
      <w:r w:rsidR="002B39D8" w:rsidRPr="00C90F15">
        <w:rPr>
          <w:rFonts w:ascii="Angsana New" w:hAnsi="Angsana New"/>
          <w:sz w:val="30"/>
          <w:szCs w:val="30"/>
          <w:cs/>
        </w:rPr>
        <w:t>วันที่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 </w:t>
      </w:r>
      <w:r w:rsidR="00CA47C8" w:rsidRPr="00C90F15">
        <w:rPr>
          <w:rFonts w:ascii="Angsana New" w:hAnsi="Angsana New"/>
          <w:sz w:val="30"/>
          <w:szCs w:val="30"/>
        </w:rPr>
        <w:t>1</w:t>
      </w:r>
      <w:r w:rsidR="002B39D8" w:rsidRPr="00C90F15">
        <w:rPr>
          <w:rFonts w:ascii="Angsana New" w:hAnsi="Angsana New"/>
          <w:sz w:val="30"/>
          <w:szCs w:val="30"/>
          <w:cs/>
        </w:rPr>
        <w:t xml:space="preserve"> มกราคม </w:t>
      </w:r>
      <w:r w:rsidR="00CA47C8" w:rsidRPr="00C90F15">
        <w:rPr>
          <w:rFonts w:ascii="Angsana New" w:hAnsi="Angsana New"/>
          <w:sz w:val="30"/>
          <w:szCs w:val="30"/>
        </w:rPr>
        <w:t>25</w:t>
      </w:r>
      <w:r w:rsidR="002B39D8" w:rsidRPr="00C90F15">
        <w:rPr>
          <w:rFonts w:ascii="Angsana New" w:hAnsi="Angsana New"/>
          <w:sz w:val="30"/>
          <w:szCs w:val="30"/>
        </w:rPr>
        <w:t>61</w:t>
      </w:r>
      <w:r w:rsidR="002B39D8" w:rsidRPr="00C90F15">
        <w:rPr>
          <w:rFonts w:ascii="Angsana New" w:hAnsi="Angsana New"/>
          <w:sz w:val="30"/>
          <w:szCs w:val="30"/>
          <w:cs/>
        </w:rPr>
        <w:t xml:space="preserve"> 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บริษัทได้แสดงงบแสดงฐานะการเงินรวม ณ วันที่ </w:t>
      </w:r>
      <w:r w:rsidR="00A70B74" w:rsidRPr="00C90F15">
        <w:rPr>
          <w:rFonts w:ascii="Angsana New" w:hAnsi="Angsana New"/>
          <w:sz w:val="30"/>
          <w:szCs w:val="30"/>
        </w:rPr>
        <w:t>31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 ธันวาคม 25</w:t>
      </w:r>
      <w:r w:rsidR="00D510B7" w:rsidRPr="00C90F15">
        <w:rPr>
          <w:rFonts w:ascii="Angsana New" w:hAnsi="Angsana New"/>
          <w:sz w:val="30"/>
          <w:szCs w:val="30"/>
        </w:rPr>
        <w:t>61</w:t>
      </w:r>
      <w:r w:rsidR="00D510B7" w:rsidRPr="00C90F15">
        <w:rPr>
          <w:rFonts w:ascii="Angsana New" w:hAnsi="Angsana New"/>
          <w:sz w:val="30"/>
          <w:szCs w:val="30"/>
          <w:cs/>
        </w:rPr>
        <w:t xml:space="preserve"> และ ณ วันที่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9E6E6F" w:rsidRPr="00C90F15">
        <w:rPr>
          <w:rFonts w:ascii="Angsana New" w:hAnsi="Angsana New"/>
          <w:sz w:val="30"/>
          <w:szCs w:val="30"/>
        </w:rPr>
        <w:t xml:space="preserve">30 </w:t>
      </w:r>
      <w:r w:rsidR="009E6E6F" w:rsidRPr="00C90F15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9E6E6F" w:rsidRPr="00C90F15">
        <w:rPr>
          <w:rFonts w:ascii="Angsana New" w:hAnsi="Angsana New"/>
          <w:sz w:val="30"/>
          <w:szCs w:val="30"/>
        </w:rPr>
        <w:t>2562</w:t>
      </w:r>
      <w:r w:rsidR="00D510B7" w:rsidRPr="00C90F15">
        <w:rPr>
          <w:rFonts w:ascii="Angsana New" w:hAnsi="Angsana New"/>
          <w:sz w:val="30"/>
          <w:szCs w:val="30"/>
        </w:rPr>
        <w:t xml:space="preserve"> </w:t>
      </w:r>
      <w:r w:rsidR="00D510B7" w:rsidRPr="00C90F15">
        <w:rPr>
          <w:rFonts w:ascii="Angsana New" w:hAnsi="Angsana New"/>
          <w:sz w:val="30"/>
          <w:szCs w:val="30"/>
          <w:cs/>
        </w:rPr>
        <w:t>งบกำไรขาดทุนเบ็ดเสร็จรวม</w:t>
      </w:r>
      <w:r w:rsidR="002C636F" w:rsidRPr="00C90F15">
        <w:rPr>
          <w:rFonts w:ascii="Angsana New" w:hAnsi="Angsana New"/>
          <w:sz w:val="30"/>
          <w:szCs w:val="30"/>
          <w:cs/>
        </w:rPr>
        <w:t>สำหรับงวดสามเดือนและหกเดือนสิ้นสุดวันที่</w:t>
      </w:r>
      <w:r w:rsidR="00BB1C14">
        <w:rPr>
          <w:rFonts w:ascii="Angsana New" w:hAnsi="Angsana New"/>
          <w:sz w:val="30"/>
          <w:szCs w:val="30"/>
        </w:rPr>
        <w:t xml:space="preserve"> </w:t>
      </w:r>
      <w:r w:rsidR="003173E1">
        <w:rPr>
          <w:rFonts w:ascii="Angsana New" w:hAnsi="Angsana New"/>
          <w:sz w:val="30"/>
          <w:szCs w:val="30"/>
        </w:rPr>
        <w:t xml:space="preserve">        </w:t>
      </w:r>
      <w:r w:rsidR="002C636F" w:rsidRPr="00C90F15">
        <w:rPr>
          <w:rFonts w:ascii="Angsana New" w:hAnsi="Angsana New"/>
          <w:sz w:val="30"/>
          <w:szCs w:val="30"/>
        </w:rPr>
        <w:t>30</w:t>
      </w:r>
      <w:r w:rsidR="002C636F" w:rsidRPr="00C90F15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2C636F" w:rsidRPr="00C90F15">
        <w:rPr>
          <w:rFonts w:ascii="Angsana New" w:hAnsi="Angsana New"/>
          <w:sz w:val="30"/>
          <w:szCs w:val="30"/>
        </w:rPr>
        <w:t xml:space="preserve">2562 </w:t>
      </w:r>
      <w:r w:rsidR="009B04D3">
        <w:rPr>
          <w:rFonts w:ascii="Angsana New" w:hAnsi="Angsana New" w:hint="cs"/>
          <w:sz w:val="30"/>
          <w:szCs w:val="30"/>
          <w:cs/>
        </w:rPr>
        <w:t xml:space="preserve">และ </w:t>
      </w:r>
      <w:r w:rsidR="009B04D3">
        <w:rPr>
          <w:rFonts w:ascii="Angsana New" w:hAnsi="Angsana New"/>
          <w:sz w:val="30"/>
          <w:szCs w:val="30"/>
        </w:rPr>
        <w:t xml:space="preserve">2561 </w:t>
      </w:r>
      <w:r w:rsidR="00D510B7" w:rsidRPr="00C90F15">
        <w:rPr>
          <w:rFonts w:ascii="Angsana New" w:hAnsi="Angsana New"/>
          <w:sz w:val="30"/>
          <w:szCs w:val="30"/>
          <w:cs/>
        </w:rPr>
        <w:t>งบแสดงการเปลี่ยนแปลงส่วนของผู้ถือหุ้น</w:t>
      </w:r>
      <w:r w:rsidR="002C636F" w:rsidRPr="00C90F15">
        <w:rPr>
          <w:rFonts w:ascii="Angsana New" w:hAnsi="Angsana New" w:hint="cs"/>
          <w:sz w:val="30"/>
          <w:szCs w:val="30"/>
          <w:cs/>
        </w:rPr>
        <w:t>รวมและงบกระแสเงินสดรวม</w:t>
      </w:r>
      <w:r w:rsidR="002C636F" w:rsidRPr="00C90F15">
        <w:rPr>
          <w:rFonts w:ascii="Angsana New" w:hAnsi="Angsana New"/>
          <w:sz w:val="30"/>
          <w:szCs w:val="30"/>
          <w:cs/>
        </w:rPr>
        <w:t>สำหรับงวด</w:t>
      </w:r>
      <w:r w:rsidR="002C636F" w:rsidRPr="003173E1">
        <w:rPr>
          <w:rFonts w:ascii="Angsana New" w:hAnsi="Angsana New"/>
          <w:spacing w:val="-6"/>
          <w:sz w:val="30"/>
          <w:szCs w:val="30"/>
          <w:cs/>
        </w:rPr>
        <w:t xml:space="preserve">หกเดือนสิ้นสุดวันที่ </w:t>
      </w:r>
      <w:r w:rsidR="002C636F" w:rsidRPr="003173E1">
        <w:rPr>
          <w:rFonts w:ascii="Angsana New" w:hAnsi="Angsana New"/>
          <w:spacing w:val="-6"/>
          <w:sz w:val="30"/>
          <w:szCs w:val="30"/>
        </w:rPr>
        <w:t>30</w:t>
      </w:r>
      <w:r w:rsidR="002C636F" w:rsidRPr="003173E1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2C636F" w:rsidRPr="003173E1">
        <w:rPr>
          <w:rFonts w:ascii="Angsana New" w:hAnsi="Angsana New"/>
          <w:spacing w:val="-6"/>
          <w:sz w:val="30"/>
          <w:szCs w:val="30"/>
        </w:rPr>
        <w:t>2562</w:t>
      </w:r>
      <w:r w:rsidR="002C636F" w:rsidRPr="003173E1">
        <w:rPr>
          <w:rFonts w:ascii="Angsana New" w:hAnsi="Angsana New" w:hint="cs"/>
          <w:spacing w:val="-6"/>
          <w:sz w:val="30"/>
          <w:szCs w:val="30"/>
          <w:cs/>
        </w:rPr>
        <w:t xml:space="preserve"> และ </w:t>
      </w:r>
      <w:r w:rsidR="002C636F" w:rsidRPr="003173E1">
        <w:rPr>
          <w:rFonts w:ascii="Angsana New" w:hAnsi="Angsana New"/>
          <w:spacing w:val="-6"/>
          <w:sz w:val="30"/>
          <w:szCs w:val="30"/>
        </w:rPr>
        <w:t xml:space="preserve">2561 </w:t>
      </w:r>
      <w:r w:rsidR="002C636F" w:rsidRPr="003173E1">
        <w:rPr>
          <w:rFonts w:ascii="Angsana New" w:hAnsi="Angsana New" w:hint="cs"/>
          <w:spacing w:val="-6"/>
          <w:sz w:val="30"/>
          <w:szCs w:val="30"/>
          <w:cs/>
        </w:rPr>
        <w:t>รวมถึงหมายเหตุประกอบงบการเงินรวมก่อนการจัดโครงสร้างธุรกิจ</w:t>
      </w:r>
      <w:r w:rsidR="002C636F" w:rsidRPr="00C90F15">
        <w:rPr>
          <w:rFonts w:ascii="Angsana New" w:hAnsi="Angsana New" w:hint="cs"/>
          <w:sz w:val="30"/>
          <w:szCs w:val="30"/>
          <w:cs/>
        </w:rPr>
        <w:t xml:space="preserve"> เพื่อเป็นข้อมูลให้แก่ผู้ใช้งบการเงินสามารถใช้ในการเปรียบเทียบได้</w:t>
      </w:r>
    </w:p>
    <w:p w14:paraId="6F6B4BBC" w14:textId="77777777" w:rsidR="009E6E6F" w:rsidRPr="00273A5D" w:rsidRDefault="009E6E6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sz w:val="30"/>
          <w:szCs w:val="30"/>
          <w:cs/>
        </w:rPr>
      </w:pPr>
    </w:p>
    <w:p w14:paraId="02454C42" w14:textId="77777777" w:rsidR="00901B99" w:rsidRDefault="00D510B7" w:rsidP="00FA62A2">
      <w:pPr>
        <w:pStyle w:val="BodyText"/>
        <w:spacing w:after="0" w:line="230" w:lineRule="auto"/>
        <w:ind w:left="540" w:right="27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378B3540" w14:textId="77777777" w:rsidR="007B71CE" w:rsidRPr="007B71CE" w:rsidRDefault="007B71CE" w:rsidP="00FA62A2">
      <w:pPr>
        <w:pStyle w:val="BodyText"/>
        <w:spacing w:after="0" w:line="230" w:lineRule="auto"/>
        <w:ind w:left="540" w:right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1350"/>
        <w:gridCol w:w="270"/>
        <w:gridCol w:w="1170"/>
        <w:gridCol w:w="270"/>
        <w:gridCol w:w="990"/>
        <w:gridCol w:w="270"/>
        <w:gridCol w:w="990"/>
        <w:gridCol w:w="270"/>
        <w:gridCol w:w="1260"/>
      </w:tblGrid>
      <w:tr w:rsidR="00901B99" w:rsidRPr="00273A5D" w14:paraId="6556CB7E" w14:textId="77777777" w:rsidTr="00C90F15">
        <w:trPr>
          <w:trHeight w:val="20"/>
          <w:tblHeader/>
        </w:trPr>
        <w:tc>
          <w:tcPr>
            <w:tcW w:w="2520" w:type="dxa"/>
          </w:tcPr>
          <w:p w14:paraId="7286B7B5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bookmarkStart w:id="2" w:name="_Hlk187367"/>
          </w:p>
          <w:p w14:paraId="35429B55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74DDA07" w14:textId="77777777" w:rsidR="001F02A8" w:rsidRPr="00273A5D" w:rsidRDefault="001F02A8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60B229B0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2DF63B67" w14:textId="77777777" w:rsidR="00901B99" w:rsidRPr="00273A5D" w:rsidRDefault="00901B99" w:rsidP="00FA62A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519890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0756A45B" w14:textId="77777777" w:rsidR="001F02A8" w:rsidRPr="00273A5D" w:rsidRDefault="001F02A8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1EBFAF2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506DF1E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วันที่ซื้อ</w:t>
            </w:r>
          </w:p>
        </w:tc>
        <w:tc>
          <w:tcPr>
            <w:tcW w:w="270" w:type="dxa"/>
          </w:tcPr>
          <w:p w14:paraId="23AA6D7F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3774AE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684255B" w14:textId="77777777" w:rsidR="001F02A8" w:rsidRPr="00273A5D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2699EE59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สัดส่วน</w:t>
            </w:r>
          </w:p>
          <w:p w14:paraId="7A59A173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การซื้อหุ้นทุน</w:t>
            </w:r>
          </w:p>
        </w:tc>
        <w:tc>
          <w:tcPr>
            <w:tcW w:w="270" w:type="dxa"/>
          </w:tcPr>
          <w:p w14:paraId="5B939FCD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49667262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7A3EFD8D" w14:textId="77777777" w:rsidR="001F02A8" w:rsidRPr="00273A5D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  <w:p w14:paraId="5D921643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สิ่งตอบแทน</w:t>
            </w:r>
          </w:p>
          <w:p w14:paraId="486CF4E9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ที่โอนให้</w:t>
            </w:r>
          </w:p>
        </w:tc>
        <w:tc>
          <w:tcPr>
            <w:tcW w:w="270" w:type="dxa"/>
          </w:tcPr>
          <w:p w14:paraId="16FC700E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D6381A8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มูลค่าตามบัญชีของ</w:t>
            </w:r>
            <w:r w:rsidR="00B827ED"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</w:t>
            </w:r>
          </w:p>
          <w:p w14:paraId="1D71E931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0" w:type="dxa"/>
          </w:tcPr>
          <w:p w14:paraId="360BCAA7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D6A37F0" w14:textId="77777777" w:rsidR="001F02A8" w:rsidRPr="00273A5D" w:rsidRDefault="001F02A8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</w:t>
            </w:r>
            <w:r w:rsidR="00D45942"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ขาด</w:t>
            </w:r>
          </w:p>
          <w:p w14:paraId="6EF0F921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จากการ</w:t>
            </w:r>
          </w:p>
          <w:p w14:paraId="2D926C70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ปรับโครงสร้างทางธุรกิจ</w:t>
            </w:r>
          </w:p>
        </w:tc>
      </w:tr>
      <w:tr w:rsidR="00901B99" w:rsidRPr="00273A5D" w14:paraId="7F319EAD" w14:textId="77777777" w:rsidTr="00C90F15">
        <w:trPr>
          <w:trHeight w:val="20"/>
          <w:tblHeader/>
        </w:trPr>
        <w:tc>
          <w:tcPr>
            <w:tcW w:w="2520" w:type="dxa"/>
            <w:shd w:val="clear" w:color="auto" w:fill="auto"/>
          </w:tcPr>
          <w:p w14:paraId="4DC99390" w14:textId="77777777" w:rsidR="00901B99" w:rsidRPr="00273A5D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92EDFA4" w14:textId="77777777" w:rsidR="00901B99" w:rsidRPr="00273A5D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64678BC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8929C2F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B7EB9C0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37A8CC33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80" w:type="dxa"/>
            <w:gridSpan w:val="5"/>
          </w:tcPr>
          <w:p w14:paraId="61AE8503" w14:textId="77777777" w:rsidR="00901B99" w:rsidRPr="00273A5D" w:rsidRDefault="00901B9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01B99" w:rsidRPr="00273A5D" w14:paraId="2EEB427F" w14:textId="77777777" w:rsidTr="00C90F15">
        <w:trPr>
          <w:trHeight w:val="20"/>
        </w:trPr>
        <w:tc>
          <w:tcPr>
            <w:tcW w:w="2520" w:type="dxa"/>
          </w:tcPr>
          <w:p w14:paraId="2DA143D7" w14:textId="77777777" w:rsidR="00901B99" w:rsidRPr="00273A5D" w:rsidRDefault="00901B99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บริษัทย่อยทางอ้อม</w:t>
            </w:r>
          </w:p>
        </w:tc>
        <w:tc>
          <w:tcPr>
            <w:tcW w:w="270" w:type="dxa"/>
          </w:tcPr>
          <w:p w14:paraId="1EB465A6" w14:textId="77777777" w:rsidR="00901B99" w:rsidRPr="00273A5D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09AC6348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56969B2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8088F68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B725608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1C5B552A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76DEE13B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F737E61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CC44972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41427E12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</w:tr>
      <w:tr w:rsidR="00901B99" w:rsidRPr="00273A5D" w14:paraId="0AAB861C" w14:textId="77777777" w:rsidTr="00C90F15">
        <w:trPr>
          <w:trHeight w:val="20"/>
        </w:trPr>
        <w:tc>
          <w:tcPr>
            <w:tcW w:w="2520" w:type="dxa"/>
          </w:tcPr>
          <w:p w14:paraId="1262C055" w14:textId="77777777" w:rsidR="00901B99" w:rsidRPr="00273A5D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0058E" w:rsidRPr="00273A5D">
              <w:rPr>
                <w:rFonts w:ascii="Angsana New" w:hAnsi="Angsana New" w:hint="cs"/>
                <w:sz w:val="30"/>
                <w:szCs w:val="30"/>
                <w:cs/>
              </w:rPr>
              <w:t>วรรณเจริญกิจ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  <w:p w14:paraId="71792736" w14:textId="77777777" w:rsidR="00901B99" w:rsidRPr="00273A5D" w:rsidRDefault="00901B99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FE23482" w14:textId="77777777" w:rsidR="00901B99" w:rsidRPr="00273A5D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4053CAA" w14:textId="77777777" w:rsidR="00901B99" w:rsidRPr="00273A5D" w:rsidRDefault="00A0058E" w:rsidP="00FA62A2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47F50CA4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1EF2C2FA" w14:textId="77777777" w:rsidR="00901B99" w:rsidRPr="00273A5D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622EAAAA" w14:textId="77777777" w:rsidR="00901B99" w:rsidRPr="00273A5D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3561E4A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9D4D141" w14:textId="77777777" w:rsidR="00901B99" w:rsidRPr="00273A5D" w:rsidRDefault="00B5127A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6,263</w:t>
            </w:r>
          </w:p>
        </w:tc>
        <w:tc>
          <w:tcPr>
            <w:tcW w:w="270" w:type="dxa"/>
          </w:tcPr>
          <w:p w14:paraId="446C7252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0F6A871D" w14:textId="77777777" w:rsidR="00901B99" w:rsidRPr="00273A5D" w:rsidRDefault="001C72A9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="000E4F9C" w:rsidRPr="00273A5D">
              <w:rPr>
                <w:rFonts w:ascii="Angsana New" w:hAnsi="Angsana New"/>
                <w:sz w:val="30"/>
                <w:szCs w:val="30"/>
              </w:rPr>
              <w:t>9,</w:t>
            </w:r>
            <w:r w:rsidR="005C2A81" w:rsidRPr="00273A5D">
              <w:rPr>
                <w:rFonts w:ascii="Angsana New" w:hAnsi="Angsana New"/>
                <w:sz w:val="30"/>
                <w:szCs w:val="30"/>
              </w:rPr>
              <w:t>9</w:t>
            </w:r>
            <w:r w:rsidR="003A6E9C" w:rsidRPr="00273A5D">
              <w:rPr>
                <w:rFonts w:ascii="Angsana New" w:hAnsi="Angsana New"/>
                <w:sz w:val="30"/>
                <w:szCs w:val="30"/>
              </w:rPr>
              <w:t>19</w:t>
            </w:r>
            <w:r w:rsidR="000E4F9C"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CE166A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713EA0CB" w14:textId="77777777" w:rsidR="00901B99" w:rsidRPr="00273A5D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="00B5127A" w:rsidRPr="00273A5D">
              <w:rPr>
                <w:rFonts w:ascii="Angsana New" w:hAnsi="Angsana New"/>
                <w:sz w:val="30"/>
                <w:szCs w:val="30"/>
              </w:rPr>
              <w:t>16,18</w:t>
            </w:r>
            <w:r w:rsidR="003A6E9C" w:rsidRPr="00273A5D">
              <w:rPr>
                <w:rFonts w:ascii="Angsana New" w:hAnsi="Angsana New"/>
                <w:sz w:val="30"/>
                <w:szCs w:val="30"/>
              </w:rPr>
              <w:t>2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1B99" w:rsidRPr="00273A5D" w14:paraId="1346D8B1" w14:textId="77777777" w:rsidTr="00C90F15">
        <w:trPr>
          <w:trHeight w:val="20"/>
        </w:trPr>
        <w:tc>
          <w:tcPr>
            <w:tcW w:w="2520" w:type="dxa"/>
          </w:tcPr>
          <w:p w14:paraId="7144851C" w14:textId="77777777" w:rsidR="00901B99" w:rsidRPr="00273A5D" w:rsidRDefault="00901B99" w:rsidP="00FA62A2">
            <w:pPr>
              <w:spacing w:line="230" w:lineRule="auto"/>
              <w:ind w:left="160" w:right="-108" w:hanging="160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  <w:r w:rsidR="00A0058E"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แอสเสท เวิรด์ </w:t>
            </w:r>
            <w:r w:rsidR="009E6E6F" w:rsidRPr="00273A5D">
              <w:rPr>
                <w:rFonts w:ascii="Angsana New" w:hAnsi="Angsana New"/>
                <w:sz w:val="30"/>
                <w:szCs w:val="30"/>
              </w:rPr>
              <w:br/>
            </w:r>
            <w:r w:rsidR="00A0058E" w:rsidRPr="00273A5D">
              <w:rPr>
                <w:rFonts w:ascii="Angsana New" w:hAnsi="Angsana New" w:hint="cs"/>
                <w:sz w:val="30"/>
                <w:szCs w:val="30"/>
                <w:cs/>
              </w:rPr>
              <w:t>เทรดดิ้ง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70" w:type="dxa"/>
          </w:tcPr>
          <w:p w14:paraId="6CB37210" w14:textId="77777777" w:rsidR="00901B99" w:rsidRPr="00273A5D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B2BC96C" w14:textId="77777777" w:rsidR="00901B99" w:rsidRPr="00273A5D" w:rsidRDefault="00A0058E" w:rsidP="00FA62A2">
            <w:pPr>
              <w:tabs>
                <w:tab w:val="clear" w:pos="227"/>
                <w:tab w:val="clear" w:pos="907"/>
                <w:tab w:val="left" w:pos="522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15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กุมภาพันธ์ </w:t>
            </w: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</w:tcPr>
          <w:p w14:paraId="19DB0695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02984D83" w14:textId="77777777" w:rsidR="00901B99" w:rsidRPr="00273A5D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100.00</w:t>
            </w:r>
          </w:p>
          <w:p w14:paraId="27E243BA" w14:textId="77777777" w:rsidR="00901B99" w:rsidRPr="00273A5D" w:rsidRDefault="00901B99" w:rsidP="00FA62A2">
            <w:pPr>
              <w:spacing w:line="230" w:lineRule="auto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4D05B3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5BE06750" w14:textId="77777777" w:rsidR="00901B99" w:rsidRPr="00273A5D" w:rsidRDefault="00B5127A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100</w:t>
            </w:r>
          </w:p>
        </w:tc>
        <w:tc>
          <w:tcPr>
            <w:tcW w:w="270" w:type="dxa"/>
          </w:tcPr>
          <w:p w14:paraId="4AE8463F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</w:tcPr>
          <w:p w14:paraId="4BDBC517" w14:textId="77777777" w:rsidR="00901B99" w:rsidRPr="00273A5D" w:rsidRDefault="001C72A9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="000E4F9C" w:rsidRPr="00273A5D">
              <w:rPr>
                <w:rFonts w:ascii="Angsana New" w:hAnsi="Angsana New"/>
                <w:sz w:val="30"/>
                <w:szCs w:val="30"/>
              </w:rPr>
              <w:t>11,346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924D3E7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24E228E0" w14:textId="77777777" w:rsidR="00901B99" w:rsidRPr="00273A5D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="00B5127A" w:rsidRPr="00273A5D">
              <w:rPr>
                <w:rFonts w:ascii="Angsana New" w:hAnsi="Angsana New"/>
                <w:sz w:val="30"/>
                <w:szCs w:val="30"/>
              </w:rPr>
              <w:t>11,446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901B99" w:rsidRPr="00273A5D" w14:paraId="6FEE7F50" w14:textId="77777777" w:rsidTr="00C90F15">
        <w:trPr>
          <w:trHeight w:val="20"/>
        </w:trPr>
        <w:tc>
          <w:tcPr>
            <w:tcW w:w="2520" w:type="dxa"/>
          </w:tcPr>
          <w:p w14:paraId="1FF3C470" w14:textId="77777777" w:rsidR="00901B99" w:rsidRPr="00273A5D" w:rsidRDefault="00901B99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65C3B0C3" w14:textId="77777777" w:rsidR="00901B99" w:rsidRPr="00273A5D" w:rsidRDefault="00901B99" w:rsidP="00FA62A2">
            <w:pPr>
              <w:spacing w:line="230" w:lineRule="auto"/>
              <w:ind w:righ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1F610BE6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69122EF9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9A0FE0A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303EC1F1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A2FB36" w14:textId="77777777" w:rsidR="00901B99" w:rsidRPr="00273A5D" w:rsidRDefault="000E4F9C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4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6,363</w:t>
            </w:r>
          </w:p>
        </w:tc>
        <w:tc>
          <w:tcPr>
            <w:tcW w:w="270" w:type="dxa"/>
          </w:tcPr>
          <w:p w14:paraId="718C3D73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C1E6847" w14:textId="77777777" w:rsidR="00901B99" w:rsidRPr="00273A5D" w:rsidRDefault="004C5382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0E4F9C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21</w:t>
            </w:r>
            <w:r w:rsidR="00FE5E5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5C2A81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26</w:t>
            </w:r>
            <w:r w:rsidR="003A6E9C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933D3E" w14:textId="77777777" w:rsidR="00901B99" w:rsidRPr="00273A5D" w:rsidRDefault="00901B99" w:rsidP="00FA62A2">
            <w:pPr>
              <w:tabs>
                <w:tab w:val="clear" w:pos="227"/>
              </w:tabs>
              <w:spacing w:line="230" w:lineRule="auto"/>
              <w:ind w:left="252"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CA13803" w14:textId="77777777" w:rsidR="00901B99" w:rsidRPr="00273A5D" w:rsidRDefault="003239A1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764EB1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27,6</w:t>
            </w:r>
            <w:r w:rsidR="005C2A81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="003A6E9C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  <w:bookmarkEnd w:id="2"/>
    </w:tbl>
    <w:p w14:paraId="2B97110E" w14:textId="77777777" w:rsidR="009E6E6F" w:rsidRPr="00F83BEC" w:rsidRDefault="009E6E6F" w:rsidP="00F83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0" w:lineRule="auto"/>
        <w:rPr>
          <w:rFonts w:ascii="Angsana New" w:hAnsi="Angsana New"/>
          <w:sz w:val="30"/>
          <w:szCs w:val="30"/>
        </w:rPr>
      </w:pPr>
    </w:p>
    <w:p w14:paraId="5D761CA0" w14:textId="77777777" w:rsidR="00BB1C14" w:rsidRDefault="00901B99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A71B6F">
        <w:rPr>
          <w:rFonts w:ascii="Angsana New" w:hAnsi="Angsana New" w:hint="cs"/>
          <w:sz w:val="30"/>
          <w:szCs w:val="30"/>
          <w:cs/>
        </w:rPr>
        <w:t>ณ วันซื้อธุรกิจ ส่วนต่างระหว่างเงินสดจ่ายซื้อและมูลค่าของ</w:t>
      </w:r>
      <w:r w:rsidR="00207B07" w:rsidRPr="00A71B6F">
        <w:rPr>
          <w:rFonts w:ascii="Angsana New" w:hAnsi="Angsana New" w:hint="cs"/>
          <w:sz w:val="30"/>
          <w:szCs w:val="30"/>
          <w:cs/>
        </w:rPr>
        <w:t>หนี้สิน</w:t>
      </w:r>
      <w:r w:rsidRPr="00A71B6F">
        <w:rPr>
          <w:rFonts w:ascii="Angsana New" w:hAnsi="Angsana New" w:hint="cs"/>
          <w:sz w:val="30"/>
          <w:szCs w:val="30"/>
          <w:cs/>
        </w:rPr>
        <w:t xml:space="preserve">สุทธิที่รับรู้ด้วยมูลค่าทางบัญชีจำนวน </w:t>
      </w:r>
      <w:r w:rsidR="00F83BEC" w:rsidRPr="00A71B6F">
        <w:rPr>
          <w:rFonts w:ascii="Angsana New" w:hAnsi="Angsana New"/>
          <w:sz w:val="30"/>
          <w:szCs w:val="30"/>
        </w:rPr>
        <w:br/>
      </w:r>
      <w:r w:rsidR="00784D20" w:rsidRPr="00A71B6F">
        <w:rPr>
          <w:rFonts w:ascii="Angsana New" w:hAnsi="Angsana New"/>
          <w:sz w:val="30"/>
          <w:szCs w:val="30"/>
        </w:rPr>
        <w:t>27.63</w:t>
      </w:r>
      <w:r w:rsidRPr="00A71B6F">
        <w:rPr>
          <w:rFonts w:ascii="Angsana New" w:hAnsi="Angsana New"/>
          <w:sz w:val="30"/>
          <w:szCs w:val="30"/>
        </w:rPr>
        <w:t xml:space="preserve"> </w:t>
      </w:r>
      <w:r w:rsidRPr="00A71B6F">
        <w:rPr>
          <w:rFonts w:ascii="Angsana New" w:hAnsi="Angsana New" w:hint="cs"/>
          <w:sz w:val="30"/>
          <w:szCs w:val="30"/>
          <w:cs/>
        </w:rPr>
        <w:t xml:space="preserve">ล้านบาท ถูกบันทึกเป็น </w:t>
      </w:r>
      <w:r w:rsidRPr="00A71B6F">
        <w:rPr>
          <w:rFonts w:ascii="Angsana New" w:hAnsi="Angsana New"/>
          <w:sz w:val="30"/>
          <w:szCs w:val="30"/>
        </w:rPr>
        <w:t>“</w:t>
      </w:r>
      <w:r w:rsidRPr="00A71B6F">
        <w:rPr>
          <w:rFonts w:ascii="Angsana New" w:hAnsi="Angsana New" w:hint="cs"/>
          <w:sz w:val="30"/>
          <w:szCs w:val="30"/>
          <w:cs/>
        </w:rPr>
        <w:t>ผลต่างจากการ</w:t>
      </w:r>
      <w:r w:rsidR="0023518A" w:rsidRPr="00A71B6F">
        <w:rPr>
          <w:rFonts w:ascii="Angsana New" w:hAnsi="Angsana New" w:hint="cs"/>
          <w:sz w:val="30"/>
          <w:szCs w:val="30"/>
          <w:cs/>
        </w:rPr>
        <w:t>รวมธุรกิจภายใต้การควบคุมเดียวกัน</w:t>
      </w:r>
      <w:r w:rsidRPr="00A71B6F">
        <w:rPr>
          <w:rFonts w:ascii="Angsana New" w:hAnsi="Angsana New"/>
          <w:sz w:val="30"/>
          <w:szCs w:val="30"/>
        </w:rPr>
        <w:t xml:space="preserve">” </w:t>
      </w:r>
      <w:r w:rsidRPr="00A71B6F">
        <w:rPr>
          <w:rFonts w:ascii="Angsana New" w:hAnsi="Angsana New" w:hint="cs"/>
          <w:sz w:val="30"/>
          <w:szCs w:val="30"/>
          <w:cs/>
        </w:rPr>
        <w:t>ซึ่งถูกรับรู้ในงบแสดงการเปลี่ยนแปลงส่วนของผู้ถือหุ้นรวม</w:t>
      </w:r>
      <w:r w:rsidR="0017535F" w:rsidRPr="00A71B6F">
        <w:rPr>
          <w:rFonts w:ascii="Angsana New" w:hAnsi="Angsana New" w:hint="cs"/>
          <w:sz w:val="30"/>
          <w:szCs w:val="30"/>
          <w:cs/>
        </w:rPr>
        <w:t xml:space="preserve"> </w:t>
      </w:r>
      <w:r w:rsidRPr="00A71B6F">
        <w:rPr>
          <w:rFonts w:ascii="Angsana New" w:hAnsi="Angsana New" w:hint="cs"/>
          <w:sz w:val="30"/>
          <w:szCs w:val="30"/>
          <w:cs/>
        </w:rPr>
        <w:t>โดยแสดงแยกเป็นองค์ประกอบหนึ่งในส่วนของผู้ถือหุ้น</w:t>
      </w:r>
    </w:p>
    <w:p w14:paraId="17351E76" w14:textId="77777777" w:rsidR="00F83BEC" w:rsidRPr="00A71B6F" w:rsidRDefault="00F83BEC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71B6F">
        <w:rPr>
          <w:rFonts w:ascii="Angsana New" w:hAnsi="Angsana New"/>
          <w:sz w:val="30"/>
          <w:szCs w:val="30"/>
          <w:cs/>
        </w:rPr>
        <w:br w:type="page"/>
      </w:r>
    </w:p>
    <w:p w14:paraId="6BDE63C4" w14:textId="77777777" w:rsidR="006871E2" w:rsidRPr="00273A5D" w:rsidRDefault="006871E2" w:rsidP="00C90F15">
      <w:pPr>
        <w:pStyle w:val="BodyText"/>
        <w:spacing w:line="230" w:lineRule="auto"/>
        <w:ind w:left="540" w:right="-27"/>
        <w:contextualSpacing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73A5D">
        <w:rPr>
          <w:rFonts w:ascii="Angsana New" w:hAnsi="Angsana New" w:hint="cs"/>
          <w:spacing w:val="-6"/>
          <w:sz w:val="30"/>
          <w:szCs w:val="30"/>
          <w:cs/>
        </w:rPr>
        <w:lastRenderedPageBreak/>
        <w:t>ข้อมูลของมูลค่าตามบัญชีของสินทรัพย์ที่ได้มาและหนี้สินที่รับมาแต่ละประเภทที่สำคัญของบริษัทย่อยทางอ้อม</w:t>
      </w:r>
      <w:r w:rsidR="0017535F"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 มี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>ดังนี้</w:t>
      </w:r>
    </w:p>
    <w:p w14:paraId="4DA63A4F" w14:textId="77777777" w:rsidR="000E4F9C" w:rsidRPr="00273A5D" w:rsidRDefault="000E4F9C" w:rsidP="00FA62A2">
      <w:pPr>
        <w:pStyle w:val="BodyText"/>
        <w:tabs>
          <w:tab w:val="clear" w:pos="454"/>
          <w:tab w:val="clear" w:pos="907"/>
          <w:tab w:val="left" w:pos="1440"/>
        </w:tabs>
        <w:spacing w:after="0" w:line="230" w:lineRule="auto"/>
        <w:ind w:left="900" w:right="27"/>
        <w:jc w:val="thaiDistribute"/>
        <w:rPr>
          <w:rFonts w:ascii="Angsana New" w:hAnsi="Angsana New"/>
          <w:sz w:val="20"/>
          <w:szCs w:val="20"/>
        </w:rPr>
      </w:pPr>
    </w:p>
    <w:tbl>
      <w:tblPr>
        <w:tblW w:w="90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56"/>
        <w:gridCol w:w="306"/>
        <w:gridCol w:w="289"/>
        <w:gridCol w:w="39"/>
        <w:gridCol w:w="1542"/>
        <w:gridCol w:w="39"/>
        <w:gridCol w:w="277"/>
        <w:gridCol w:w="39"/>
        <w:gridCol w:w="1436"/>
        <w:gridCol w:w="39"/>
        <w:gridCol w:w="277"/>
        <w:gridCol w:w="39"/>
        <w:gridCol w:w="1265"/>
      </w:tblGrid>
      <w:tr w:rsidR="00BA5B3D" w:rsidRPr="00273A5D" w14:paraId="0E8E3ED8" w14:textId="77777777" w:rsidTr="00116473">
        <w:trPr>
          <w:trHeight w:val="20"/>
          <w:tblHeader/>
        </w:trPr>
        <w:tc>
          <w:tcPr>
            <w:tcW w:w="3456" w:type="dxa"/>
          </w:tcPr>
          <w:p w14:paraId="7D17B5F2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30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11AC0F89" w14:textId="77777777" w:rsidR="00BA5B3D" w:rsidRPr="00273A5D" w:rsidRDefault="00BA5B3D" w:rsidP="00FA62A2">
            <w:pPr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9" w:type="dxa"/>
          </w:tcPr>
          <w:p w14:paraId="10DCAFBF" w14:textId="77777777" w:rsidR="00BA5B3D" w:rsidRPr="00273A5D" w:rsidRDefault="00BA5B3D" w:rsidP="00496278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7D4EF5F8" w14:textId="77777777" w:rsidR="00BA5B3D" w:rsidRPr="00273A5D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บริษัท </w:t>
            </w:r>
          </w:p>
          <w:p w14:paraId="593F2527" w14:textId="77777777" w:rsidR="00FE76DE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วรรณเจริญกิจ </w:t>
            </w:r>
          </w:p>
          <w:p w14:paraId="66811EF5" w14:textId="77777777" w:rsidR="00BA5B3D" w:rsidRPr="00273A5D" w:rsidRDefault="00BA5B3D" w:rsidP="00FA62A2">
            <w:pPr>
              <w:spacing w:line="230" w:lineRule="auto"/>
              <w:ind w:left="-130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316" w:type="dxa"/>
            <w:gridSpan w:val="2"/>
          </w:tcPr>
          <w:p w14:paraId="028D9C63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5" w:type="dxa"/>
            <w:gridSpan w:val="2"/>
          </w:tcPr>
          <w:p w14:paraId="0DB52D5A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316" w:type="dxa"/>
            <w:gridSpan w:val="2"/>
          </w:tcPr>
          <w:p w14:paraId="7A998FB0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4" w:type="dxa"/>
            <w:gridSpan w:val="2"/>
          </w:tcPr>
          <w:p w14:paraId="702A5A68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3DB3135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FB879C" w14:textId="77777777" w:rsidR="00BA5B3D" w:rsidRPr="00273A5D" w:rsidRDefault="00BA5B3D" w:rsidP="00FA62A2">
            <w:pPr>
              <w:tabs>
                <w:tab w:val="clear" w:pos="227"/>
              </w:tabs>
              <w:spacing w:line="230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BA5B3D" w:rsidRPr="00273A5D" w14:paraId="2C0DB8E8" w14:textId="77777777" w:rsidTr="00116473">
        <w:trPr>
          <w:trHeight w:val="20"/>
        </w:trPr>
        <w:tc>
          <w:tcPr>
            <w:tcW w:w="3456" w:type="dxa"/>
          </w:tcPr>
          <w:p w14:paraId="020DAFC7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06" w:type="dxa"/>
          </w:tcPr>
          <w:p w14:paraId="621D0775" w14:textId="77777777" w:rsidR="00BA5B3D" w:rsidRPr="00273A5D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EB40D1E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953" w:type="dxa"/>
            <w:gridSpan w:val="9"/>
          </w:tcPr>
          <w:p w14:paraId="2C67FAD0" w14:textId="77777777" w:rsidR="00BA5B3D" w:rsidRPr="00273A5D" w:rsidRDefault="00BA5B3D" w:rsidP="00BA5B3D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A5B3D" w:rsidRPr="00273A5D" w14:paraId="2400947B" w14:textId="77777777" w:rsidTr="00116473">
        <w:trPr>
          <w:trHeight w:val="20"/>
        </w:trPr>
        <w:tc>
          <w:tcPr>
            <w:tcW w:w="3456" w:type="dxa"/>
          </w:tcPr>
          <w:p w14:paraId="257B70BA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306" w:type="dxa"/>
          </w:tcPr>
          <w:p w14:paraId="0BA05E40" w14:textId="77777777" w:rsidR="00BA5B3D" w:rsidRPr="00273A5D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24C6617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7F5339B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16" w:type="dxa"/>
            <w:gridSpan w:val="2"/>
          </w:tcPr>
          <w:p w14:paraId="44C9A470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06B64272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6" w:type="dxa"/>
            <w:gridSpan w:val="2"/>
          </w:tcPr>
          <w:p w14:paraId="191FB628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709BCC7C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A5B3D" w:rsidRPr="00273A5D" w14:paraId="481FF009" w14:textId="77777777" w:rsidTr="00116473">
        <w:trPr>
          <w:trHeight w:val="20"/>
        </w:trPr>
        <w:tc>
          <w:tcPr>
            <w:tcW w:w="3456" w:type="dxa"/>
          </w:tcPr>
          <w:p w14:paraId="454CE7A8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306" w:type="dxa"/>
          </w:tcPr>
          <w:p w14:paraId="326001FB" w14:textId="77777777" w:rsidR="00BA5B3D" w:rsidRPr="00273A5D" w:rsidRDefault="00BA5B3D" w:rsidP="00496278">
            <w:pPr>
              <w:spacing w:line="23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838CDE1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263F0675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1,865</w:t>
            </w:r>
          </w:p>
        </w:tc>
        <w:tc>
          <w:tcPr>
            <w:tcW w:w="316" w:type="dxa"/>
            <w:gridSpan w:val="2"/>
          </w:tcPr>
          <w:p w14:paraId="5AE7888D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F6E5F16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981</w:t>
            </w:r>
          </w:p>
        </w:tc>
        <w:tc>
          <w:tcPr>
            <w:tcW w:w="316" w:type="dxa"/>
            <w:gridSpan w:val="2"/>
          </w:tcPr>
          <w:p w14:paraId="4842D557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FF384E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2,846</w:t>
            </w:r>
          </w:p>
        </w:tc>
      </w:tr>
      <w:tr w:rsidR="00BA5B3D" w:rsidRPr="00273A5D" w14:paraId="1C832079" w14:textId="77777777" w:rsidTr="00116473">
        <w:trPr>
          <w:trHeight w:val="20"/>
        </w:trPr>
        <w:tc>
          <w:tcPr>
            <w:tcW w:w="3456" w:type="dxa"/>
          </w:tcPr>
          <w:p w14:paraId="0C487219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306" w:type="dxa"/>
          </w:tcPr>
          <w:p w14:paraId="524DE0FA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10BCC3FE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34B7B3B4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316" w:type="dxa"/>
            <w:gridSpan w:val="2"/>
          </w:tcPr>
          <w:p w14:paraId="0675BE5C" w14:textId="77777777" w:rsidR="00BA5B3D" w:rsidRPr="00273A5D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6E148B36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252D94E0" w14:textId="77777777" w:rsidR="00BA5B3D" w:rsidRPr="00273A5D" w:rsidRDefault="00BA5B3D" w:rsidP="00FA62A2">
            <w:pPr>
              <w:tabs>
                <w:tab w:val="decimal" w:pos="735"/>
              </w:tabs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0B50B66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BA5B3D" w:rsidRPr="00273A5D" w14:paraId="20B90CA4" w14:textId="77777777" w:rsidTr="00116473">
        <w:trPr>
          <w:trHeight w:val="20"/>
        </w:trPr>
        <w:tc>
          <w:tcPr>
            <w:tcW w:w="3456" w:type="dxa"/>
          </w:tcPr>
          <w:p w14:paraId="6D818251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306" w:type="dxa"/>
          </w:tcPr>
          <w:p w14:paraId="1C715EC1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444CD95F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533BE162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3B425E91" w14:textId="77777777" w:rsidR="00BA5B3D" w:rsidRPr="00273A5D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32C514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275</w:t>
            </w:r>
          </w:p>
        </w:tc>
        <w:tc>
          <w:tcPr>
            <w:tcW w:w="316" w:type="dxa"/>
            <w:gridSpan w:val="2"/>
          </w:tcPr>
          <w:p w14:paraId="42BF7964" w14:textId="77777777" w:rsidR="00BA5B3D" w:rsidRPr="00273A5D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46A0C52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275</w:t>
            </w:r>
          </w:p>
        </w:tc>
      </w:tr>
      <w:tr w:rsidR="00BA5B3D" w:rsidRPr="00273A5D" w14:paraId="212E4EB9" w14:textId="77777777" w:rsidTr="00116473">
        <w:trPr>
          <w:trHeight w:val="20"/>
        </w:trPr>
        <w:tc>
          <w:tcPr>
            <w:tcW w:w="3456" w:type="dxa"/>
          </w:tcPr>
          <w:p w14:paraId="7626B961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306" w:type="dxa"/>
          </w:tcPr>
          <w:p w14:paraId="46A2BB38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6BF52C48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</w:tcPr>
          <w:p w14:paraId="37B0B74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  <w:tc>
          <w:tcPr>
            <w:tcW w:w="316" w:type="dxa"/>
            <w:gridSpan w:val="2"/>
          </w:tcPr>
          <w:p w14:paraId="1174C33E" w14:textId="77777777" w:rsidR="00BA5B3D" w:rsidRPr="00273A5D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4772D2D3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16" w:type="dxa"/>
            <w:gridSpan w:val="2"/>
          </w:tcPr>
          <w:p w14:paraId="1B0ED66D" w14:textId="77777777" w:rsidR="00BA5B3D" w:rsidRPr="00273A5D" w:rsidRDefault="00BA5B3D" w:rsidP="00FA62A2">
            <w:pPr>
              <w:tabs>
                <w:tab w:val="decimal" w:pos="735"/>
              </w:tabs>
              <w:spacing w:line="230" w:lineRule="auto"/>
              <w:ind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2344CB0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59,358</w:t>
            </w:r>
          </w:p>
        </w:tc>
      </w:tr>
      <w:tr w:rsidR="00BA5B3D" w:rsidRPr="00273A5D" w14:paraId="02B967F6" w14:textId="77777777" w:rsidTr="00116473">
        <w:trPr>
          <w:trHeight w:val="20"/>
        </w:trPr>
        <w:tc>
          <w:tcPr>
            <w:tcW w:w="3456" w:type="dxa"/>
            <w:shd w:val="clear" w:color="auto" w:fill="auto"/>
          </w:tcPr>
          <w:p w14:paraId="088ECE00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สินทรัพย์อื่น</w:t>
            </w:r>
          </w:p>
        </w:tc>
        <w:tc>
          <w:tcPr>
            <w:tcW w:w="306" w:type="dxa"/>
            <w:shd w:val="clear" w:color="auto" w:fill="auto"/>
          </w:tcPr>
          <w:p w14:paraId="698191B7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AC010C5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shd w:val="clear" w:color="auto" w:fill="auto"/>
          </w:tcPr>
          <w:p w14:paraId="25500FA3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378,994</w:t>
            </w:r>
          </w:p>
        </w:tc>
        <w:tc>
          <w:tcPr>
            <w:tcW w:w="316" w:type="dxa"/>
            <w:gridSpan w:val="2"/>
          </w:tcPr>
          <w:p w14:paraId="0B74B14A" w14:textId="77777777" w:rsidR="00BA5B3D" w:rsidRPr="00273A5D" w:rsidRDefault="00BA5B3D" w:rsidP="00FA62A2">
            <w:pPr>
              <w:spacing w:line="230" w:lineRule="auto"/>
              <w:ind w:right="7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16C22BE4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28,674</w:t>
            </w:r>
          </w:p>
        </w:tc>
        <w:tc>
          <w:tcPr>
            <w:tcW w:w="316" w:type="dxa"/>
            <w:gridSpan w:val="2"/>
          </w:tcPr>
          <w:p w14:paraId="321A92A9" w14:textId="77777777" w:rsidR="00BA5B3D" w:rsidRPr="00273A5D" w:rsidRDefault="00BA5B3D" w:rsidP="00FA62A2">
            <w:pPr>
              <w:spacing w:line="230" w:lineRule="auto"/>
              <w:ind w:left="-18" w:right="-108"/>
              <w:jc w:val="right"/>
              <w:rPr>
                <w:sz w:val="30"/>
                <w:szCs w:val="30"/>
              </w:rPr>
            </w:pPr>
          </w:p>
        </w:tc>
        <w:tc>
          <w:tcPr>
            <w:tcW w:w="1265" w:type="dxa"/>
          </w:tcPr>
          <w:p w14:paraId="40792626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407,668</w:t>
            </w:r>
          </w:p>
        </w:tc>
      </w:tr>
      <w:tr w:rsidR="00BA5B3D" w:rsidRPr="00273A5D" w14:paraId="3D90108A" w14:textId="77777777" w:rsidTr="00116473">
        <w:trPr>
          <w:trHeight w:val="20"/>
        </w:trPr>
        <w:tc>
          <w:tcPr>
            <w:tcW w:w="3456" w:type="dxa"/>
          </w:tcPr>
          <w:p w14:paraId="1DD5E7EA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306" w:type="dxa"/>
          </w:tcPr>
          <w:p w14:paraId="322EC18B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46C3D18E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614B092E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32,482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16AC0653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607B651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1,467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78E2BD88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2D8E0CD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33,9</w:t>
            </w:r>
            <w:r w:rsidR="00222B93" w:rsidRPr="00273A5D">
              <w:rPr>
                <w:rFonts w:ascii="Angsana New" w:hAnsi="Angsana New"/>
                <w:sz w:val="30"/>
                <w:szCs w:val="30"/>
              </w:rPr>
              <w:t>4</w:t>
            </w:r>
            <w:r w:rsidR="00B263BD" w:rsidRPr="00273A5D">
              <w:rPr>
                <w:rFonts w:ascii="Angsana New" w:hAnsi="Angsana New"/>
                <w:sz w:val="30"/>
                <w:szCs w:val="30"/>
              </w:rPr>
              <w:t>9)</w:t>
            </w:r>
          </w:p>
        </w:tc>
      </w:tr>
      <w:tr w:rsidR="00BA5B3D" w:rsidRPr="00273A5D" w14:paraId="60FF0199" w14:textId="77777777" w:rsidTr="00116473">
        <w:trPr>
          <w:trHeight w:val="20"/>
        </w:trPr>
        <w:tc>
          <w:tcPr>
            <w:tcW w:w="3456" w:type="dxa"/>
          </w:tcPr>
          <w:p w14:paraId="5AD755F3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306" w:type="dxa"/>
          </w:tcPr>
          <w:p w14:paraId="120920A0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03354955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2E4B05FD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41,908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F319907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C84B0D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4,305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2AF423B1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5" w:type="dxa"/>
          </w:tcPr>
          <w:p w14:paraId="7309FB6A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46,213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273A5D" w14:paraId="7DEFB049" w14:textId="77777777" w:rsidTr="00116473">
        <w:trPr>
          <w:trHeight w:val="20"/>
        </w:trPr>
        <w:tc>
          <w:tcPr>
            <w:tcW w:w="3456" w:type="dxa"/>
          </w:tcPr>
          <w:p w14:paraId="31ED4098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306" w:type="dxa"/>
          </w:tcPr>
          <w:p w14:paraId="75D3E447" w14:textId="77777777" w:rsidR="00BA5B3D" w:rsidRPr="00273A5D" w:rsidRDefault="00BA5B3D" w:rsidP="00FA62A2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5CE9688F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015D1E07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372,891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6C55B17B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2E86ABB4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35,188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7F75ECAE" w14:textId="77777777" w:rsidR="00BA5B3D" w:rsidRPr="00273A5D" w:rsidRDefault="00BA5B3D" w:rsidP="00FA62A2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6A05DCAC" w14:textId="77777777" w:rsidR="00BA5B3D" w:rsidRPr="00273A5D" w:rsidRDefault="00BA5B3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408,079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273A5D" w14:paraId="758E7F45" w14:textId="77777777" w:rsidTr="00116473">
        <w:trPr>
          <w:trHeight w:val="20"/>
        </w:trPr>
        <w:tc>
          <w:tcPr>
            <w:tcW w:w="3456" w:type="dxa"/>
          </w:tcPr>
          <w:p w14:paraId="6F4ADFBF" w14:textId="77777777" w:rsidR="00BA5B3D" w:rsidRPr="00273A5D" w:rsidRDefault="00BA5B3D" w:rsidP="009F6756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หนี้สินอื่น</w:t>
            </w:r>
          </w:p>
        </w:tc>
        <w:tc>
          <w:tcPr>
            <w:tcW w:w="306" w:type="dxa"/>
          </w:tcPr>
          <w:p w14:paraId="26768CB6" w14:textId="77777777" w:rsidR="00BA5B3D" w:rsidRPr="00273A5D" w:rsidRDefault="00BA5B3D" w:rsidP="009F6756">
            <w:pPr>
              <w:spacing w:line="23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2D00F25E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81" w:type="dxa"/>
            <w:gridSpan w:val="2"/>
          </w:tcPr>
          <w:p w14:paraId="185EC83B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2,865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07344F3C" w14:textId="77777777" w:rsidR="00BA5B3D" w:rsidRPr="00273A5D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5" w:type="dxa"/>
            <w:gridSpan w:val="2"/>
          </w:tcPr>
          <w:p w14:paraId="7CD0756E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316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316" w:type="dxa"/>
            <w:gridSpan w:val="2"/>
          </w:tcPr>
          <w:p w14:paraId="6435E57C" w14:textId="77777777" w:rsidR="00BA5B3D" w:rsidRPr="00273A5D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5" w:type="dxa"/>
          </w:tcPr>
          <w:p w14:paraId="02B1AEE0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/>
                <w:sz w:val="30"/>
                <w:szCs w:val="30"/>
              </w:rPr>
              <w:t>3,181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BA5B3D" w:rsidRPr="00273A5D" w14:paraId="685550FE" w14:textId="77777777" w:rsidTr="00116473">
        <w:trPr>
          <w:trHeight w:val="20"/>
        </w:trPr>
        <w:tc>
          <w:tcPr>
            <w:tcW w:w="3456" w:type="dxa"/>
          </w:tcPr>
          <w:p w14:paraId="76B5673C" w14:textId="77777777" w:rsidR="00BA5B3D" w:rsidRPr="00273A5D" w:rsidRDefault="00BA5B3D" w:rsidP="009F6756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หนี้สินสุทธิที่ได้มา</w:t>
            </w:r>
          </w:p>
        </w:tc>
        <w:tc>
          <w:tcPr>
            <w:tcW w:w="306" w:type="dxa"/>
          </w:tcPr>
          <w:p w14:paraId="28467297" w14:textId="77777777" w:rsidR="00BA5B3D" w:rsidRPr="00273A5D" w:rsidRDefault="00BA5B3D" w:rsidP="009F6756">
            <w:pPr>
              <w:spacing w:line="23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28" w:type="dxa"/>
            <w:gridSpan w:val="2"/>
          </w:tcPr>
          <w:p w14:paraId="31A6E632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8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AD9CFBF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(9,919)</w:t>
            </w:r>
          </w:p>
        </w:tc>
        <w:tc>
          <w:tcPr>
            <w:tcW w:w="316" w:type="dxa"/>
            <w:gridSpan w:val="2"/>
          </w:tcPr>
          <w:p w14:paraId="4103CC72" w14:textId="77777777" w:rsidR="00BA5B3D" w:rsidRPr="00273A5D" w:rsidRDefault="00BA5B3D" w:rsidP="009F6756">
            <w:pPr>
              <w:tabs>
                <w:tab w:val="clear" w:pos="227"/>
                <w:tab w:val="clear" w:pos="680"/>
                <w:tab w:val="clear" w:pos="907"/>
              </w:tabs>
              <w:spacing w:line="230" w:lineRule="auto"/>
              <w:ind w:left="-18"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C70735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11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346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316" w:type="dxa"/>
            <w:gridSpan w:val="2"/>
            <w:vAlign w:val="bottom"/>
          </w:tcPr>
          <w:p w14:paraId="736C5544" w14:textId="77777777" w:rsidR="00BA5B3D" w:rsidRPr="00273A5D" w:rsidRDefault="00BA5B3D" w:rsidP="009F6756">
            <w:pPr>
              <w:spacing w:line="230" w:lineRule="auto"/>
              <w:ind w:left="-18" w:right="62"/>
              <w:jc w:val="right"/>
              <w:rPr>
                <w:b/>
                <w:bCs/>
                <w:sz w:val="30"/>
                <w:szCs w:val="30"/>
              </w:rPr>
            </w:pPr>
            <w:r w:rsidRPr="00273A5D">
              <w:rPr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1009D1" w14:textId="77777777" w:rsidR="00BA5B3D" w:rsidRPr="00273A5D" w:rsidRDefault="00BA5B3D" w:rsidP="009F67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3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21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2</w:t>
            </w:r>
            <w:r w:rsidR="00222B93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="00B56BB8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2C1117B6" w14:textId="77777777" w:rsidR="00F83BEC" w:rsidRPr="003A56F6" w:rsidRDefault="00F83BEC" w:rsidP="00FA62A2">
      <w:pPr>
        <w:pStyle w:val="BodyText"/>
        <w:ind w:left="540" w:right="2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26C76920" w14:textId="77777777" w:rsidR="00BB1C14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 xml:space="preserve">ในระหว่างปี </w:t>
      </w:r>
      <w:r w:rsidR="00684659" w:rsidRPr="00273A5D">
        <w:rPr>
          <w:rFonts w:ascii="Angsana New" w:hAnsi="Angsana New"/>
          <w:sz w:val="30"/>
          <w:szCs w:val="30"/>
        </w:rPr>
        <w:t>25</w:t>
      </w:r>
      <w:r w:rsidR="006259AA" w:rsidRPr="00273A5D">
        <w:rPr>
          <w:rFonts w:ascii="Angsana New" w:hAnsi="Angsana New"/>
          <w:sz w:val="30"/>
          <w:szCs w:val="30"/>
        </w:rPr>
        <w:t>61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กลุ่มบริษัทได้มาซึ่งอำนาจควบคุมในบริษัทต่างๆ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โดยการซื้อหุ้นทุนและสิทธิออกเสียงในบริษัทต่างๆ ซึ่งอยู่ภายใต้การควบคุมของผู้ถือหุ้นในลำดับสูงสุดเดียวกันทั้งก่อนและหลังจากวันซื้อบริษัทย่อย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และการควบคุมนั้นไม่เป็นการควบคุมชั่วคราว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ดังนั้นงบการเงินรวมของบริษัทจึงถูกจัดทำขึ้นภายใต้เกณฑ์การรวมธุรกิจ</w:t>
      </w:r>
      <w:r w:rsidR="00BB1C14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>ของกิจการที่อยู่ภายใต้การควบคุมเดียวกัน ซึ่งสะท้อนเนื้อหาทางเศรษฐกิจของบริษัทในกลุ่มซึ่งอยู่ภายใต้การควบคุมเดียวกันตลอดระยะเวลาที่เกี่ยวข้องเสมือนว่าบริษัทในกลุ่มได้ดำเนินธุรกิจเป็นหน่วยเศรษฐกิจเดียวกันตั้งแต่ก่อนวันที่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1 มกราคม </w:t>
      </w:r>
      <w:r w:rsidR="00684659" w:rsidRPr="00273A5D">
        <w:rPr>
          <w:rFonts w:ascii="Angsana New" w:hAnsi="Angsana New"/>
          <w:sz w:val="30"/>
          <w:szCs w:val="30"/>
        </w:rPr>
        <w:t>25</w:t>
      </w:r>
      <w:r w:rsidRPr="00273A5D">
        <w:rPr>
          <w:rFonts w:ascii="Angsana New" w:hAnsi="Angsana New"/>
          <w:sz w:val="30"/>
          <w:szCs w:val="30"/>
        </w:rPr>
        <w:t>60</w:t>
      </w:r>
      <w:r w:rsidRPr="00273A5D">
        <w:rPr>
          <w:rFonts w:ascii="Angsana New" w:hAnsi="Angsana New"/>
          <w:sz w:val="30"/>
          <w:szCs w:val="30"/>
          <w:cs/>
        </w:rPr>
        <w:t xml:space="preserve"> ถึงแม้ว่าความสัมพันธ์ของบริษัทกับบริษัทย่อยทางกฎหมายจะเกิดขึ้นภายหลังวันที่</w:t>
      </w:r>
      <w:r w:rsidRPr="00273A5D">
        <w:rPr>
          <w:rFonts w:ascii="Angsana New" w:hAnsi="Angsana New"/>
          <w:sz w:val="30"/>
          <w:szCs w:val="30"/>
          <w:cs/>
        </w:rPr>
        <w:br/>
        <w:t xml:space="preserve">1 มกราคม </w:t>
      </w:r>
      <w:r w:rsidR="00684659" w:rsidRPr="00273A5D">
        <w:rPr>
          <w:rFonts w:ascii="Angsana New" w:hAnsi="Angsana New"/>
          <w:sz w:val="30"/>
          <w:szCs w:val="30"/>
        </w:rPr>
        <w:t>25</w:t>
      </w:r>
      <w:r w:rsidRPr="00273A5D">
        <w:rPr>
          <w:rFonts w:ascii="Angsana New" w:hAnsi="Angsana New"/>
          <w:sz w:val="30"/>
          <w:szCs w:val="30"/>
        </w:rPr>
        <w:t>60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รายละเอียดของการซื้อบริษัทย่อยมีดังต่อไปนี้</w:t>
      </w:r>
    </w:p>
    <w:p w14:paraId="4B18B974" w14:textId="77777777" w:rsidR="003A56F6" w:rsidRDefault="003A56F6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tbl>
      <w:tblPr>
        <w:tblW w:w="97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270"/>
        <w:gridCol w:w="1080"/>
        <w:gridCol w:w="270"/>
        <w:gridCol w:w="1170"/>
        <w:gridCol w:w="270"/>
        <w:gridCol w:w="1080"/>
        <w:gridCol w:w="270"/>
        <w:gridCol w:w="1260"/>
        <w:gridCol w:w="270"/>
        <w:gridCol w:w="1170"/>
      </w:tblGrid>
      <w:tr w:rsidR="00960E15" w:rsidRPr="00273A5D" w14:paraId="0600AE1F" w14:textId="77777777" w:rsidTr="003724D7">
        <w:trPr>
          <w:trHeight w:val="20"/>
          <w:tblHeader/>
        </w:trPr>
        <w:tc>
          <w:tcPr>
            <w:tcW w:w="2610" w:type="dxa"/>
          </w:tcPr>
          <w:p w14:paraId="0E8F8643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1E7A21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34009E6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3AC88217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70" w:type="dxa"/>
          </w:tcPr>
          <w:p w14:paraId="39337569" w14:textId="77777777" w:rsidR="00960E15" w:rsidRPr="00273A5D" w:rsidRDefault="00960E15" w:rsidP="00FA62A2">
            <w:pPr>
              <w:ind w:left="-108" w:right="-108"/>
              <w:contextualSpacing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62C1ACF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650D2C9F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575BD28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0E688DD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วันที่ซื้อ</w:t>
            </w:r>
          </w:p>
        </w:tc>
        <w:tc>
          <w:tcPr>
            <w:tcW w:w="270" w:type="dxa"/>
          </w:tcPr>
          <w:p w14:paraId="371D5E40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CB5A087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5EDC4EBB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4C54728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สัดส่วน</w:t>
            </w:r>
          </w:p>
          <w:p w14:paraId="5F47A099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การซื้อหุ้นทุน</w:t>
            </w:r>
          </w:p>
        </w:tc>
        <w:tc>
          <w:tcPr>
            <w:tcW w:w="270" w:type="dxa"/>
          </w:tcPr>
          <w:p w14:paraId="59E8E9F8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764A782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B7B0CF4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14:paraId="4AACC79A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สิ่งตอบแทน</w:t>
            </w:r>
          </w:p>
          <w:p w14:paraId="61724C6A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ที่โอนให้</w:t>
            </w:r>
          </w:p>
        </w:tc>
        <w:tc>
          <w:tcPr>
            <w:tcW w:w="270" w:type="dxa"/>
          </w:tcPr>
          <w:p w14:paraId="78EA66CE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76E70B" w14:textId="02FAA622" w:rsidR="00960E15" w:rsidRPr="00273A5D" w:rsidRDefault="00960E15" w:rsidP="003724D7">
            <w:pPr>
              <w:autoSpaceDE w:val="0"/>
              <w:autoSpaceDN w:val="0"/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มูลค่าตามบัญชีของ</w:t>
            </w:r>
            <w:r w:rsidR="003239A1" w:rsidRPr="00273A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  <w:r w:rsidR="003239A1" w:rsidRPr="00273A5D">
              <w:rPr>
                <w:rFonts w:ascii="Angsana New" w:hAnsi="Angsana New"/>
                <w:b/>
                <w:bCs/>
                <w:sz w:val="28"/>
                <w:szCs w:val="28"/>
              </w:rPr>
              <w:t>/</w:t>
            </w:r>
            <w:r w:rsidR="003239A1"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(หนี้สิน)</w:t>
            </w:r>
            <w:r w:rsidR="003724D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70" w:type="dxa"/>
          </w:tcPr>
          <w:p w14:paraId="138A74BB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contextualSpacing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ACD458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ส่วน</w:t>
            </w: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ขาด</w:t>
            </w:r>
          </w:p>
          <w:p w14:paraId="1E5B0678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จากการ</w:t>
            </w:r>
          </w:p>
          <w:p w14:paraId="2513DC8C" w14:textId="77777777" w:rsidR="00960E15" w:rsidRPr="00273A5D" w:rsidRDefault="00960E15" w:rsidP="00FA62A2">
            <w:pPr>
              <w:tabs>
                <w:tab w:val="clear" w:pos="227"/>
              </w:tabs>
              <w:ind w:left="-108" w:right="-108"/>
              <w:contextualSpacing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ปรับโครงสร้างทางธุรกิจ</w:t>
            </w:r>
          </w:p>
        </w:tc>
      </w:tr>
      <w:tr w:rsidR="00960E15" w:rsidRPr="00273A5D" w14:paraId="68575F23" w14:textId="77777777" w:rsidTr="003724D7">
        <w:trPr>
          <w:trHeight w:val="20"/>
          <w:tblHeader/>
        </w:trPr>
        <w:tc>
          <w:tcPr>
            <w:tcW w:w="2610" w:type="dxa"/>
          </w:tcPr>
          <w:p w14:paraId="632484C5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B066B89" w14:textId="77777777" w:rsidR="00960E15" w:rsidRPr="00273A5D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5824D0" w14:textId="77777777" w:rsidR="00960E15" w:rsidRPr="00273A5D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0890253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32AFDEC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ร้อยละ)</w:t>
            </w:r>
          </w:p>
        </w:tc>
        <w:tc>
          <w:tcPr>
            <w:tcW w:w="270" w:type="dxa"/>
          </w:tcPr>
          <w:p w14:paraId="635C236B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50" w:type="dxa"/>
            <w:gridSpan w:val="5"/>
          </w:tcPr>
          <w:p w14:paraId="60C7B428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60E15" w:rsidRPr="00273A5D" w14:paraId="4BAE473F" w14:textId="77777777" w:rsidTr="003724D7">
        <w:trPr>
          <w:trHeight w:val="920"/>
        </w:trPr>
        <w:tc>
          <w:tcPr>
            <w:tcW w:w="2610" w:type="dxa"/>
          </w:tcPr>
          <w:p w14:paraId="7AE99E2C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เดอะ โฮเทล สุขุมวิท </w:t>
            </w:r>
            <w:r w:rsidRPr="00273A5D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</w:p>
          <w:p w14:paraId="6F6603BB" w14:textId="77777777" w:rsidR="00960E15" w:rsidRPr="00273A5D" w:rsidRDefault="00960E1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left="-108" w:right="-108" w:firstLine="108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28"/>
                <w:szCs w:val="28"/>
              </w:rPr>
              <w:t xml:space="preserve">  </w:t>
            </w:r>
            <w:r w:rsidRPr="00273A5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จำกัด </w:t>
            </w:r>
          </w:p>
        </w:tc>
        <w:tc>
          <w:tcPr>
            <w:tcW w:w="270" w:type="dxa"/>
          </w:tcPr>
          <w:p w14:paraId="37A9FF9D" w14:textId="77777777" w:rsidR="00960E15" w:rsidRPr="00273A5D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0FC00C6B" w14:textId="77777777" w:rsidR="00960E15" w:rsidRPr="00273A5D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  <w:cs/>
              </w:rPr>
              <w:t>13 มีนาคม 2561</w:t>
            </w:r>
          </w:p>
        </w:tc>
        <w:tc>
          <w:tcPr>
            <w:tcW w:w="270" w:type="dxa"/>
          </w:tcPr>
          <w:p w14:paraId="55A92B4D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5EF1F49" w14:textId="77777777" w:rsidR="00960E15" w:rsidRPr="00273A5D" w:rsidRDefault="00772656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99</w:t>
            </w:r>
            <w:r w:rsidR="005E563B" w:rsidRPr="00273A5D">
              <w:rPr>
                <w:rFonts w:ascii="Angsana New" w:hAnsi="Angsana New"/>
                <w:sz w:val="28"/>
                <w:szCs w:val="28"/>
              </w:rPr>
              <w:t>.</w:t>
            </w:r>
            <w:r w:rsidRPr="00273A5D">
              <w:rPr>
                <w:rFonts w:ascii="Angsana New" w:hAnsi="Angsana New"/>
                <w:sz w:val="28"/>
                <w:szCs w:val="28"/>
              </w:rPr>
              <w:t>99</w:t>
            </w:r>
          </w:p>
        </w:tc>
        <w:tc>
          <w:tcPr>
            <w:tcW w:w="270" w:type="dxa"/>
          </w:tcPr>
          <w:p w14:paraId="51900617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D4680A4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sz w:val="28"/>
                <w:szCs w:val="28"/>
                <w:cs/>
              </w:rPr>
              <w:t>49</w:t>
            </w:r>
            <w:r w:rsidRPr="00273A5D">
              <w:rPr>
                <w:rFonts w:ascii="Angsana New" w:hAnsi="Angsana New"/>
                <w:sz w:val="28"/>
                <w:szCs w:val="28"/>
              </w:rPr>
              <w:t>,</w:t>
            </w:r>
            <w:r w:rsidRPr="00273A5D">
              <w:rPr>
                <w:rFonts w:ascii="Angsana New" w:hAnsi="Angsana New"/>
                <w:sz w:val="28"/>
                <w:szCs w:val="28"/>
                <w:cs/>
              </w:rPr>
              <w:t>075</w:t>
            </w:r>
          </w:p>
        </w:tc>
        <w:tc>
          <w:tcPr>
            <w:tcW w:w="270" w:type="dxa"/>
          </w:tcPr>
          <w:p w14:paraId="34C1D6B7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B56FABB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47,924</w:t>
            </w:r>
          </w:p>
        </w:tc>
        <w:tc>
          <w:tcPr>
            <w:tcW w:w="270" w:type="dxa"/>
          </w:tcPr>
          <w:p w14:paraId="22DDA004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B508941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(1,151)</w:t>
            </w:r>
          </w:p>
        </w:tc>
      </w:tr>
      <w:tr w:rsidR="00960E15" w:rsidRPr="00273A5D" w14:paraId="682E1FB9" w14:textId="77777777" w:rsidTr="003724D7">
        <w:trPr>
          <w:trHeight w:val="20"/>
        </w:trPr>
        <w:tc>
          <w:tcPr>
            <w:tcW w:w="2610" w:type="dxa"/>
          </w:tcPr>
          <w:p w14:paraId="77F02469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บริษัท แวลู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โฮเทลส์ จำกัด</w:t>
            </w:r>
          </w:p>
          <w:p w14:paraId="52B1B8E5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70F00A3" w14:textId="77777777" w:rsidR="00960E15" w:rsidRPr="00273A5D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65981FB7" w14:textId="77777777" w:rsidR="00960E15" w:rsidRPr="00273A5D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180599A8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9E48445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3EB3146C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7234667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F50CF16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665</w:t>
            </w:r>
            <w:r w:rsidRPr="00273A5D">
              <w:rPr>
                <w:rFonts w:ascii="Angsana New" w:hAnsi="Angsana New"/>
                <w:sz w:val="28"/>
                <w:szCs w:val="28"/>
              </w:rPr>
              <w:t>,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874</w:t>
            </w:r>
          </w:p>
        </w:tc>
        <w:tc>
          <w:tcPr>
            <w:tcW w:w="270" w:type="dxa"/>
          </w:tcPr>
          <w:p w14:paraId="7A254798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033892CD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225,785</w:t>
            </w:r>
          </w:p>
        </w:tc>
        <w:tc>
          <w:tcPr>
            <w:tcW w:w="270" w:type="dxa"/>
          </w:tcPr>
          <w:p w14:paraId="2C646A43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34D5121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(440,089)</w:t>
            </w:r>
          </w:p>
        </w:tc>
      </w:tr>
      <w:tr w:rsidR="00960E15" w:rsidRPr="00273A5D" w14:paraId="2EA8242E" w14:textId="77777777" w:rsidTr="003724D7">
        <w:trPr>
          <w:trHeight w:val="20"/>
        </w:trPr>
        <w:tc>
          <w:tcPr>
            <w:tcW w:w="2610" w:type="dxa"/>
          </w:tcPr>
          <w:p w14:paraId="4C83FA03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ทีซีซีซีแอล อันดามัน </w:t>
            </w:r>
            <w:r w:rsidRPr="00273A5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รีสอร์ท จำกัด</w:t>
            </w:r>
          </w:p>
        </w:tc>
        <w:tc>
          <w:tcPr>
            <w:tcW w:w="270" w:type="dxa"/>
          </w:tcPr>
          <w:p w14:paraId="7E1B1DF4" w14:textId="77777777" w:rsidR="00960E15" w:rsidRPr="00273A5D" w:rsidRDefault="00960E15" w:rsidP="00FA62A2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15903D0" w14:textId="77777777" w:rsidR="00960E15" w:rsidRPr="00273A5D" w:rsidRDefault="00960E15" w:rsidP="00FA62A2">
            <w:pPr>
              <w:tabs>
                <w:tab w:val="clear" w:pos="227"/>
                <w:tab w:val="clear" w:pos="907"/>
                <w:tab w:val="left" w:pos="52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7EF42B3C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82B938E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3AC8AB0B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F569399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7691CCF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785</w:t>
            </w:r>
            <w:r w:rsidRPr="00273A5D">
              <w:rPr>
                <w:rFonts w:ascii="Angsana New" w:hAnsi="Angsana New"/>
                <w:sz w:val="28"/>
                <w:szCs w:val="28"/>
              </w:rPr>
              <w:t>,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724</w:t>
            </w:r>
          </w:p>
        </w:tc>
        <w:tc>
          <w:tcPr>
            <w:tcW w:w="270" w:type="dxa"/>
          </w:tcPr>
          <w:p w14:paraId="1683354D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A08771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399,170</w:t>
            </w:r>
          </w:p>
        </w:tc>
        <w:tc>
          <w:tcPr>
            <w:tcW w:w="270" w:type="dxa"/>
          </w:tcPr>
          <w:p w14:paraId="2378C3EF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B015F0B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(386,554)</w:t>
            </w:r>
          </w:p>
        </w:tc>
      </w:tr>
      <w:tr w:rsidR="00960E15" w:rsidRPr="00273A5D" w14:paraId="4498DC97" w14:textId="77777777" w:rsidTr="003724D7">
        <w:trPr>
          <w:trHeight w:val="20"/>
        </w:trPr>
        <w:tc>
          <w:tcPr>
            <w:tcW w:w="2610" w:type="dxa"/>
          </w:tcPr>
          <w:p w14:paraId="0380C3DE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73A5D">
              <w:rPr>
                <w:rFonts w:ascii="Angsana New" w:hAnsi="Angsana New" w:hint="eastAsia"/>
                <w:sz w:val="28"/>
                <w:szCs w:val="28"/>
                <w:cs/>
              </w:rPr>
              <w:t>เอเชียทีค เอ็นเตอร์</w:t>
            </w:r>
            <w:r w:rsidRPr="00273A5D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273A5D">
              <w:rPr>
                <w:rFonts w:ascii="Angsana New" w:hAnsi="Angsana New" w:hint="eastAsia"/>
                <w:sz w:val="28"/>
                <w:szCs w:val="28"/>
                <w:cs/>
              </w:rPr>
              <w:t>เทนเม้นท์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</w:tc>
        <w:tc>
          <w:tcPr>
            <w:tcW w:w="270" w:type="dxa"/>
          </w:tcPr>
          <w:p w14:paraId="7DE6D63D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BB5E403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BF918B0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34EA5D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99.99</w:t>
            </w:r>
          </w:p>
          <w:p w14:paraId="1F0F9DC5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2459F2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9B686A" w14:textId="77777777" w:rsidR="00960E15" w:rsidRPr="00273A5D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</w:tcPr>
          <w:p w14:paraId="3B0179A2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2A40E7F" w14:textId="77777777" w:rsidR="00960E15" w:rsidRPr="00273A5D" w:rsidRDefault="00960E15" w:rsidP="00FA62A2">
            <w:pPr>
              <w:tabs>
                <w:tab w:val="clear" w:pos="680"/>
                <w:tab w:val="clear" w:pos="907"/>
                <w:tab w:val="left" w:pos="705"/>
              </w:tabs>
              <w:ind w:right="4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(12,006)</w:t>
            </w:r>
          </w:p>
        </w:tc>
        <w:tc>
          <w:tcPr>
            <w:tcW w:w="270" w:type="dxa"/>
          </w:tcPr>
          <w:p w14:paraId="2ACD0564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16548C58" w14:textId="77777777" w:rsidR="00960E15" w:rsidRPr="00273A5D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(12,009)</w:t>
            </w:r>
          </w:p>
        </w:tc>
      </w:tr>
      <w:tr w:rsidR="00960E15" w:rsidRPr="00273A5D" w14:paraId="74BBA897" w14:textId="77777777" w:rsidTr="003724D7">
        <w:trPr>
          <w:trHeight w:val="20"/>
        </w:trPr>
        <w:tc>
          <w:tcPr>
            <w:tcW w:w="2610" w:type="dxa"/>
          </w:tcPr>
          <w:p w14:paraId="375377C7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73A5D">
              <w:rPr>
                <w:rFonts w:ascii="Angsana New" w:hAnsi="Angsana New" w:hint="eastAsia"/>
                <w:sz w:val="28"/>
                <w:szCs w:val="28"/>
                <w:cs/>
              </w:rPr>
              <w:t>สุรเศรษฐ์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 </w:t>
            </w:r>
          </w:p>
          <w:p w14:paraId="1826EEDA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28A5E7B4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7FB6BB4E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203C9427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F0C5689" w14:textId="77777777" w:rsidR="003F2D4D" w:rsidRPr="00273A5D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2760B2B8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B4F45E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100F847B" w14:textId="77777777" w:rsidR="00960E15" w:rsidRPr="00273A5D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 w:rsidRPr="00273A5D">
              <w:rPr>
                <w:rFonts w:ascii="Angsana New" w:hAnsi="Angsana New"/>
                <w:sz w:val="28"/>
                <w:szCs w:val="28"/>
              </w:rPr>
              <w:t>,414,600</w:t>
            </w:r>
          </w:p>
        </w:tc>
        <w:tc>
          <w:tcPr>
            <w:tcW w:w="270" w:type="dxa"/>
          </w:tcPr>
          <w:p w14:paraId="3E5A1D5A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224E827" w14:textId="77777777" w:rsidR="00960E15" w:rsidRPr="00273A5D" w:rsidRDefault="00960E15" w:rsidP="00FA62A2">
            <w:pPr>
              <w:tabs>
                <w:tab w:val="clear" w:pos="907"/>
                <w:tab w:val="left" w:pos="795"/>
              </w:tabs>
              <w:ind w:right="5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91,752</w:t>
            </w:r>
          </w:p>
        </w:tc>
        <w:tc>
          <w:tcPr>
            <w:tcW w:w="270" w:type="dxa"/>
          </w:tcPr>
          <w:p w14:paraId="7CEAED91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5BA8C5DD" w14:textId="77777777" w:rsidR="00960E15" w:rsidRPr="00273A5D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(1,322,848)</w:t>
            </w:r>
          </w:p>
        </w:tc>
      </w:tr>
      <w:tr w:rsidR="00960E15" w:rsidRPr="00273A5D" w14:paraId="44F7C05C" w14:textId="77777777" w:rsidTr="003724D7">
        <w:trPr>
          <w:trHeight w:val="20"/>
        </w:trPr>
        <w:tc>
          <w:tcPr>
            <w:tcW w:w="2610" w:type="dxa"/>
          </w:tcPr>
          <w:p w14:paraId="5E3FABFA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73A5D">
              <w:rPr>
                <w:rFonts w:ascii="Angsana New" w:hAnsi="Angsana New" w:hint="eastAsia"/>
                <w:sz w:val="28"/>
                <w:szCs w:val="28"/>
                <w:cs/>
              </w:rPr>
              <w:t>นำทรัพย์พัฒนา 2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  <w:p w14:paraId="4BB5913A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F913E22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52094C95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</w:tcPr>
          <w:p w14:paraId="49CBCCBD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2A7A5BFB" w14:textId="77777777" w:rsidR="003F2D4D" w:rsidRPr="00273A5D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3327868C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184F3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E361AD2" w14:textId="77777777" w:rsidR="00960E15" w:rsidRPr="00273A5D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500</w:t>
            </w:r>
          </w:p>
        </w:tc>
        <w:tc>
          <w:tcPr>
            <w:tcW w:w="270" w:type="dxa"/>
          </w:tcPr>
          <w:p w14:paraId="0CAFBB24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CAB072E" w14:textId="77777777" w:rsidR="00960E15" w:rsidRPr="00273A5D" w:rsidRDefault="00960E15" w:rsidP="00FA62A2">
            <w:pPr>
              <w:tabs>
                <w:tab w:val="clear" w:pos="907"/>
                <w:tab w:val="left" w:pos="870"/>
              </w:tabs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(4,799)</w:t>
            </w:r>
          </w:p>
        </w:tc>
        <w:tc>
          <w:tcPr>
            <w:tcW w:w="270" w:type="dxa"/>
          </w:tcPr>
          <w:p w14:paraId="583F44E7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E433FEB" w14:textId="77777777" w:rsidR="00960E15" w:rsidRPr="00273A5D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(5,299)</w:t>
            </w:r>
          </w:p>
        </w:tc>
      </w:tr>
      <w:tr w:rsidR="00960E15" w:rsidRPr="00273A5D" w14:paraId="3389C30B" w14:textId="77777777" w:rsidTr="003724D7">
        <w:trPr>
          <w:trHeight w:val="20"/>
        </w:trPr>
        <w:tc>
          <w:tcPr>
            <w:tcW w:w="2610" w:type="dxa"/>
            <w:shd w:val="clear" w:color="auto" w:fill="auto"/>
          </w:tcPr>
          <w:p w14:paraId="6F9B66C8" w14:textId="77777777" w:rsidR="00960E15" w:rsidRPr="00273A5D" w:rsidRDefault="00960E15" w:rsidP="00FA62A2">
            <w:pPr>
              <w:ind w:left="166" w:right="-108" w:hanging="166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Pr="00273A5D">
              <w:rPr>
                <w:rFonts w:ascii="Angsana New" w:hAnsi="Angsana New" w:hint="eastAsia"/>
                <w:sz w:val="28"/>
                <w:szCs w:val="28"/>
                <w:cs/>
              </w:rPr>
              <w:t>ตลาดต่อยอดเออีซี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7C2ECEF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shd w:val="clear" w:color="auto" w:fill="auto"/>
          </w:tcPr>
          <w:p w14:paraId="4C08646A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  <w:r w:rsidRPr="00273A5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273A5D">
              <w:rPr>
                <w:rFonts w:ascii="Angsana New" w:hAnsi="Angsana New"/>
                <w:sz w:val="28"/>
                <w:szCs w:val="28"/>
              </w:rPr>
              <w:t>256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9011D4E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ACE41A2" w14:textId="77777777" w:rsidR="003F2D4D" w:rsidRPr="00273A5D" w:rsidRDefault="005E563B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100.00</w:t>
            </w:r>
          </w:p>
          <w:p w14:paraId="15B8A6EA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E82849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505E6B16" w14:textId="77777777" w:rsidR="00960E15" w:rsidRPr="00273A5D" w:rsidRDefault="00960E15" w:rsidP="00FA62A2">
            <w:pPr>
              <w:ind w:right="64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327,106</w:t>
            </w:r>
          </w:p>
        </w:tc>
        <w:tc>
          <w:tcPr>
            <w:tcW w:w="270" w:type="dxa"/>
            <w:shd w:val="clear" w:color="auto" w:fill="auto"/>
          </w:tcPr>
          <w:p w14:paraId="513EFA6A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819A306" w14:textId="77777777" w:rsidR="00960E15" w:rsidRPr="00273A5D" w:rsidRDefault="00960E15" w:rsidP="00FA62A2">
            <w:pPr>
              <w:tabs>
                <w:tab w:val="clear" w:pos="907"/>
                <w:tab w:val="left" w:pos="885"/>
              </w:tabs>
              <w:ind w:right="-1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(214,932)</w:t>
            </w:r>
          </w:p>
        </w:tc>
        <w:tc>
          <w:tcPr>
            <w:tcW w:w="270" w:type="dxa"/>
            <w:shd w:val="clear" w:color="auto" w:fill="auto"/>
          </w:tcPr>
          <w:p w14:paraId="0A901A50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554E2FBA" w14:textId="77777777" w:rsidR="00960E15" w:rsidRPr="00273A5D" w:rsidRDefault="00960E15" w:rsidP="00FA62A2">
            <w:pPr>
              <w:ind w:right="7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(542,038)</w:t>
            </w:r>
          </w:p>
        </w:tc>
      </w:tr>
      <w:tr w:rsidR="00960E15" w:rsidRPr="00273A5D" w14:paraId="658753FE" w14:textId="77777777" w:rsidTr="003724D7">
        <w:trPr>
          <w:trHeight w:val="20"/>
        </w:trPr>
        <w:tc>
          <w:tcPr>
            <w:tcW w:w="2610" w:type="dxa"/>
          </w:tcPr>
          <w:p w14:paraId="470C59FB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</w:tcPr>
          <w:p w14:paraId="3FE4DBFC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49D8184E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229464D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7AA2E9" w14:textId="77777777" w:rsidR="00960E15" w:rsidRPr="00273A5D" w:rsidRDefault="00960E15" w:rsidP="00FA62A2">
            <w:pPr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6FC87B31" w14:textId="77777777" w:rsidR="00960E15" w:rsidRPr="00273A5D" w:rsidRDefault="00960E15" w:rsidP="00FA62A2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92B009F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</w:rPr>
              <w:t>3,242,882</w:t>
            </w:r>
          </w:p>
        </w:tc>
        <w:tc>
          <w:tcPr>
            <w:tcW w:w="270" w:type="dxa"/>
          </w:tcPr>
          <w:p w14:paraId="01C3D22B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0627F95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</w:rPr>
              <w:t>532,894</w:t>
            </w:r>
          </w:p>
        </w:tc>
        <w:tc>
          <w:tcPr>
            <w:tcW w:w="270" w:type="dxa"/>
          </w:tcPr>
          <w:p w14:paraId="6DC5474D" w14:textId="77777777" w:rsidR="00960E15" w:rsidRPr="00273A5D" w:rsidRDefault="00960E15" w:rsidP="00FA62A2">
            <w:pPr>
              <w:tabs>
                <w:tab w:val="clear" w:pos="227"/>
              </w:tabs>
              <w:ind w:left="252"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4D5374" w14:textId="77777777" w:rsidR="00960E15" w:rsidRPr="00273A5D" w:rsidRDefault="00960E15" w:rsidP="00FA62A2">
            <w:pPr>
              <w:tabs>
                <w:tab w:val="clear" w:pos="227"/>
                <w:tab w:val="clear" w:pos="680"/>
                <w:tab w:val="clear" w:pos="907"/>
              </w:tabs>
              <w:ind w:left="-18" w:right="62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28"/>
                <w:szCs w:val="28"/>
              </w:rPr>
              <w:t>(2,709,988)</w:t>
            </w:r>
          </w:p>
        </w:tc>
      </w:tr>
    </w:tbl>
    <w:p w14:paraId="13AE22B9" w14:textId="77777777" w:rsidR="00960E15" w:rsidRPr="003A56F6" w:rsidRDefault="00960E15" w:rsidP="003A56F6">
      <w:pPr>
        <w:pStyle w:val="BodyText"/>
        <w:ind w:left="540" w:right="27"/>
        <w:contextualSpacing/>
        <w:jc w:val="thaiDistribute"/>
        <w:rPr>
          <w:rFonts w:ascii="Angsana New" w:hAnsi="Angsana New"/>
          <w:sz w:val="30"/>
          <w:szCs w:val="30"/>
        </w:rPr>
      </w:pPr>
    </w:p>
    <w:p w14:paraId="1A76D8D1" w14:textId="77777777" w:rsidR="00960E15" w:rsidRPr="003A56F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6F6">
        <w:rPr>
          <w:rFonts w:ascii="Angsana New" w:hAnsi="Angsana New"/>
          <w:sz w:val="30"/>
          <w:szCs w:val="30"/>
          <w:cs/>
        </w:rPr>
        <w:t xml:space="preserve">ก่อนการซื้อธุรกิจ บริษัท เดอะ โฮเทล สุขุมวิท </w:t>
      </w:r>
      <w:r w:rsidRPr="003A56F6">
        <w:rPr>
          <w:rFonts w:ascii="Angsana New" w:hAnsi="Angsana New"/>
          <w:sz w:val="30"/>
          <w:szCs w:val="30"/>
        </w:rPr>
        <w:t>50</w:t>
      </w:r>
      <w:r w:rsidRPr="003A56F6">
        <w:rPr>
          <w:rFonts w:ascii="Angsana New" w:hAnsi="Angsana New"/>
          <w:sz w:val="30"/>
          <w:szCs w:val="30"/>
          <w:cs/>
        </w:rPr>
        <w:t xml:space="preserve"> </w:t>
      </w:r>
      <w:r w:rsidR="00546826" w:rsidRPr="003A56F6">
        <w:rPr>
          <w:rFonts w:ascii="Angsana New" w:hAnsi="Angsana New" w:hint="cs"/>
          <w:sz w:val="30"/>
          <w:szCs w:val="30"/>
          <w:cs/>
        </w:rPr>
        <w:t xml:space="preserve">จำกัด </w:t>
      </w:r>
      <w:r w:rsidRPr="003A56F6">
        <w:rPr>
          <w:rFonts w:ascii="Angsana New" w:hAnsi="Angsana New"/>
          <w:sz w:val="30"/>
          <w:szCs w:val="30"/>
          <w:cs/>
        </w:rPr>
        <w:t xml:space="preserve">จ่ายคืนทุนแก่ผู้ถือหุ้นเดิม จำนวนเงิน </w:t>
      </w:r>
      <w:r w:rsidRPr="003A56F6">
        <w:rPr>
          <w:rFonts w:ascii="Angsana New" w:hAnsi="Angsana New"/>
          <w:sz w:val="30"/>
          <w:szCs w:val="30"/>
        </w:rPr>
        <w:t>159.75</w:t>
      </w:r>
      <w:r w:rsidRPr="003A56F6">
        <w:rPr>
          <w:rFonts w:ascii="Angsana New" w:hAnsi="Angsana New"/>
          <w:sz w:val="30"/>
          <w:szCs w:val="30"/>
          <w:cs/>
        </w:rPr>
        <w:t xml:space="preserve"> ล้านบาทตามที่แสดงในงบแสดงการเปลี่ยนแปลงส่วนของผู้ถือ</w:t>
      </w:r>
      <w:r w:rsidRPr="003A56F6">
        <w:rPr>
          <w:rFonts w:ascii="Angsana New" w:hAnsi="Angsana New" w:hint="cs"/>
          <w:sz w:val="30"/>
          <w:szCs w:val="30"/>
          <w:cs/>
        </w:rPr>
        <w:t>หุ้</w:t>
      </w:r>
      <w:r w:rsidRPr="003A56F6">
        <w:rPr>
          <w:rFonts w:ascii="Angsana New" w:hAnsi="Angsana New"/>
          <w:sz w:val="30"/>
          <w:szCs w:val="30"/>
          <w:cs/>
        </w:rPr>
        <w:t>น</w:t>
      </w:r>
    </w:p>
    <w:p w14:paraId="5C6899F3" w14:textId="77777777" w:rsidR="00960E15" w:rsidRPr="003A56F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3E6D8D1" w14:textId="77777777" w:rsidR="00960E15" w:rsidRPr="003A56F6" w:rsidRDefault="00960E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6F6">
        <w:rPr>
          <w:rFonts w:ascii="Angsana New" w:hAnsi="Angsana New" w:hint="cs"/>
          <w:sz w:val="30"/>
          <w:szCs w:val="30"/>
          <w:cs/>
        </w:rPr>
        <w:t xml:space="preserve">ณ วันซื้อธุรกิจ ส่วนต่างระหว่างเงินสดจ่ายซื้อและมูลค่าตามบัญชีของสินทรัพย์สุทธิจำนวน </w:t>
      </w:r>
      <w:r w:rsidRPr="003A56F6">
        <w:rPr>
          <w:rFonts w:ascii="Angsana New" w:hAnsi="Angsana New"/>
          <w:sz w:val="30"/>
          <w:szCs w:val="30"/>
        </w:rPr>
        <w:t xml:space="preserve">2,709.99 </w:t>
      </w:r>
      <w:r w:rsidRPr="003A56F6">
        <w:rPr>
          <w:rFonts w:ascii="Angsana New" w:hAnsi="Angsana New" w:hint="cs"/>
          <w:sz w:val="30"/>
          <w:szCs w:val="30"/>
          <w:cs/>
        </w:rPr>
        <w:t>ล้านบาท</w:t>
      </w:r>
      <w:r w:rsidR="00BB1C14">
        <w:rPr>
          <w:rFonts w:ascii="Angsana New" w:hAnsi="Angsana New"/>
          <w:sz w:val="30"/>
          <w:szCs w:val="30"/>
        </w:rPr>
        <w:br/>
      </w:r>
      <w:r w:rsidRPr="003A56F6">
        <w:rPr>
          <w:rFonts w:ascii="Angsana New" w:hAnsi="Angsana New" w:hint="cs"/>
          <w:sz w:val="30"/>
          <w:szCs w:val="30"/>
          <w:cs/>
        </w:rPr>
        <w:t xml:space="preserve">ถูกบันทึกเป็น </w:t>
      </w:r>
      <w:r w:rsidRPr="003A56F6">
        <w:rPr>
          <w:rFonts w:ascii="Angsana New" w:hAnsi="Angsana New"/>
          <w:sz w:val="30"/>
          <w:szCs w:val="30"/>
        </w:rPr>
        <w:t>“</w:t>
      </w:r>
      <w:r w:rsidRPr="003A56F6">
        <w:rPr>
          <w:rFonts w:ascii="Angsana New" w:hAnsi="Angsana New" w:hint="cs"/>
          <w:sz w:val="30"/>
          <w:szCs w:val="30"/>
          <w:cs/>
        </w:rPr>
        <w:t>ผลต่างจากการรวมธุรกิจภายใต้การควบคุมเดียวกัน</w:t>
      </w:r>
      <w:r w:rsidRPr="003A56F6">
        <w:rPr>
          <w:rFonts w:ascii="Angsana New" w:hAnsi="Angsana New"/>
          <w:sz w:val="30"/>
          <w:szCs w:val="30"/>
        </w:rPr>
        <w:t xml:space="preserve">” </w:t>
      </w:r>
      <w:r w:rsidRPr="003A56F6">
        <w:rPr>
          <w:rFonts w:ascii="Angsana New" w:hAnsi="Angsana New" w:hint="cs"/>
          <w:sz w:val="30"/>
          <w:szCs w:val="30"/>
          <w:cs/>
        </w:rPr>
        <w:t>ซึ่งถูกรับรู้ในงบแสดงการเปลี่ยนแปลงส่วนของผู้ถือหุ้นรวม</w:t>
      </w:r>
      <w:r w:rsidRPr="003A56F6">
        <w:rPr>
          <w:rFonts w:ascii="Angsana New" w:hAnsi="Angsana New"/>
          <w:sz w:val="30"/>
          <w:szCs w:val="30"/>
        </w:rPr>
        <w:t xml:space="preserve"> </w:t>
      </w:r>
      <w:r w:rsidRPr="003A56F6">
        <w:rPr>
          <w:rFonts w:ascii="Angsana New" w:hAnsi="Angsana New" w:hint="cs"/>
          <w:sz w:val="30"/>
          <w:szCs w:val="30"/>
          <w:cs/>
        </w:rPr>
        <w:t>โดยแสดงแยกเป็นองค์ประกอบหนึ่งในส่วนของผู้ถือหุ้น</w:t>
      </w:r>
    </w:p>
    <w:p w14:paraId="3A18A617" w14:textId="77777777" w:rsidR="009E6E6F" w:rsidRPr="003A56F6" w:rsidRDefault="009E6E6F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EA883DD" w14:textId="77777777" w:rsidR="00C15904" w:rsidRDefault="00C15904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C15904" w:rsidSect="00EF4C8F">
          <w:headerReference w:type="default" r:id="rId20"/>
          <w:footerReference w:type="default" r:id="rId21"/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6"/>
          <w:cols w:space="708"/>
          <w:docGrid w:linePitch="360"/>
        </w:sectPr>
      </w:pPr>
    </w:p>
    <w:p w14:paraId="01D7A861" w14:textId="77777777" w:rsidR="005F4A15" w:rsidRPr="003A56F6" w:rsidRDefault="005F4A15" w:rsidP="00C90F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3A56F6">
        <w:rPr>
          <w:rFonts w:ascii="Angsana New" w:hAnsi="Angsana New" w:hint="cs"/>
          <w:sz w:val="30"/>
          <w:szCs w:val="30"/>
          <w:cs/>
        </w:rPr>
        <w:lastRenderedPageBreak/>
        <w:t>ผลกระทบของ</w:t>
      </w:r>
      <w:r w:rsidRPr="003A56F6">
        <w:rPr>
          <w:rFonts w:ascii="Angsana New" w:hAnsi="Angsana New"/>
          <w:sz w:val="30"/>
          <w:szCs w:val="30"/>
          <w:cs/>
        </w:rPr>
        <w:t>การปรับปรุงใหม่ปี</w:t>
      </w:r>
      <w:r w:rsidRPr="003A56F6">
        <w:rPr>
          <w:rFonts w:ascii="Angsana New" w:hAnsi="Angsana New"/>
          <w:sz w:val="30"/>
          <w:szCs w:val="30"/>
        </w:rPr>
        <w:t xml:space="preserve"> </w:t>
      </w:r>
      <w:r w:rsidRPr="003A56F6">
        <w:rPr>
          <w:rFonts w:ascii="Angsana New" w:hAnsi="Angsana New"/>
          <w:sz w:val="30"/>
          <w:szCs w:val="30"/>
          <w:cs/>
        </w:rPr>
        <w:t>256</w:t>
      </w:r>
      <w:r w:rsidRPr="003A56F6">
        <w:rPr>
          <w:rFonts w:ascii="Angsana New" w:hAnsi="Angsana New"/>
          <w:sz w:val="30"/>
          <w:szCs w:val="30"/>
        </w:rPr>
        <w:t xml:space="preserve">1 </w:t>
      </w:r>
      <w:r w:rsidRPr="003A56F6">
        <w:rPr>
          <w:rFonts w:ascii="Angsana New" w:hAnsi="Angsana New" w:hint="cs"/>
          <w:sz w:val="30"/>
          <w:szCs w:val="30"/>
          <w:cs/>
        </w:rPr>
        <w:t>ต่องบการเงินรวมของกลุ่มบริษัทมีดังนี้</w:t>
      </w:r>
    </w:p>
    <w:p w14:paraId="496344B7" w14:textId="77777777" w:rsidR="00960E15" w:rsidRPr="00273A5D" w:rsidRDefault="00960E15" w:rsidP="00FA62A2">
      <w:pPr>
        <w:tabs>
          <w:tab w:val="clear" w:pos="454"/>
          <w:tab w:val="left" w:pos="450"/>
          <w:tab w:val="left" w:pos="720"/>
        </w:tabs>
        <w:jc w:val="both"/>
        <w:rPr>
          <w:rFonts w:ascii="Angsana New" w:hAnsi="Angsana New"/>
          <w:sz w:val="24"/>
          <w:szCs w:val="24"/>
        </w:r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70"/>
        <w:gridCol w:w="360"/>
        <w:gridCol w:w="1350"/>
        <w:gridCol w:w="270"/>
        <w:gridCol w:w="1332"/>
        <w:gridCol w:w="270"/>
        <w:gridCol w:w="1171"/>
      </w:tblGrid>
      <w:tr w:rsidR="00BB74AD" w:rsidRPr="00273A5D" w14:paraId="56C653DF" w14:textId="77777777" w:rsidTr="003A56F6">
        <w:trPr>
          <w:trHeight w:val="87"/>
          <w:tblHeader/>
        </w:trPr>
        <w:tc>
          <w:tcPr>
            <w:tcW w:w="4320" w:type="dxa"/>
          </w:tcPr>
          <w:p w14:paraId="004FF229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609B290" w14:textId="77777777" w:rsidR="00BB74AD" w:rsidRPr="00273A5D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D14037A" w14:textId="77777777" w:rsidR="00BB74AD" w:rsidRPr="00273A5D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  <w:vAlign w:val="bottom"/>
          </w:tcPr>
          <w:p w14:paraId="53D613E6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B74AD" w:rsidRPr="00273A5D" w14:paraId="7816E649" w14:textId="77777777" w:rsidTr="003A56F6">
        <w:trPr>
          <w:trHeight w:val="20"/>
          <w:tblHeader/>
        </w:trPr>
        <w:tc>
          <w:tcPr>
            <w:tcW w:w="4320" w:type="dxa"/>
          </w:tcPr>
          <w:p w14:paraId="118C84F4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</w:tabs>
              <w:spacing w:line="360" w:lineRule="exact"/>
              <w:ind w:left="-823" w:right="432" w:hanging="5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56D5508B" w14:textId="77777777" w:rsidR="00BB74AD" w:rsidRPr="00273A5D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07FBE69" w14:textId="77777777" w:rsidR="00BB74AD" w:rsidRPr="00273A5D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</w:tcPr>
          <w:p w14:paraId="4FB89AC9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="006259AA" w:rsidRPr="00273A5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BB74AD" w:rsidRPr="00273A5D" w14:paraId="64E59605" w14:textId="77777777" w:rsidTr="003A56F6">
        <w:trPr>
          <w:trHeight w:val="20"/>
          <w:tblHeader/>
        </w:trPr>
        <w:tc>
          <w:tcPr>
            <w:tcW w:w="4320" w:type="dxa"/>
          </w:tcPr>
          <w:p w14:paraId="218D737C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94245A" w14:textId="77777777" w:rsidR="00BB74AD" w:rsidRPr="00273A5D" w:rsidRDefault="00BB74AD" w:rsidP="00FA62A2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0437566" w14:textId="77777777" w:rsidR="00BB74AD" w:rsidRPr="00273A5D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26FBA8B1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F835197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BDDC5AE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55F5640D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420C1745" w14:textId="77777777" w:rsidR="00BB74AD" w:rsidRPr="00273A5D" w:rsidRDefault="00BB74AD" w:rsidP="00FA62A2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BB74AD" w:rsidRPr="00273A5D" w14:paraId="063A2329" w14:textId="77777777" w:rsidTr="003A56F6">
        <w:trPr>
          <w:trHeight w:val="20"/>
          <w:tblHeader/>
        </w:trPr>
        <w:tc>
          <w:tcPr>
            <w:tcW w:w="4320" w:type="dxa"/>
          </w:tcPr>
          <w:p w14:paraId="56B9237E" w14:textId="77777777" w:rsidR="00BB74AD" w:rsidRPr="00273A5D" w:rsidRDefault="00BB74AD" w:rsidP="00FA62A2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938546" w14:textId="77777777" w:rsidR="00BB74AD" w:rsidRPr="00273A5D" w:rsidRDefault="00BB74AD" w:rsidP="00FA62A2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116C8282" w14:textId="77777777" w:rsidR="00BB74AD" w:rsidRPr="00273A5D" w:rsidRDefault="00BB74AD" w:rsidP="00FA62A2">
            <w:pPr>
              <w:tabs>
                <w:tab w:val="clear" w:pos="227"/>
              </w:tabs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3" w:type="dxa"/>
            <w:gridSpan w:val="5"/>
          </w:tcPr>
          <w:p w14:paraId="0AD771EC" w14:textId="77777777" w:rsidR="00BB74AD" w:rsidRPr="00273A5D" w:rsidRDefault="00BB74AD" w:rsidP="00FA62A2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8" w:right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74AD" w:rsidRPr="00273A5D" w14:paraId="6F037C85" w14:textId="77777777" w:rsidTr="003A56F6">
        <w:trPr>
          <w:trHeight w:val="20"/>
        </w:trPr>
        <w:tc>
          <w:tcPr>
            <w:tcW w:w="4320" w:type="dxa"/>
          </w:tcPr>
          <w:p w14:paraId="7F6386C0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2835700F" w14:textId="77777777" w:rsidR="00BB74AD" w:rsidRPr="00273A5D" w:rsidRDefault="00BB74AD" w:rsidP="00FA62A2">
            <w:pPr>
              <w:tabs>
                <w:tab w:val="left" w:pos="1332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518B01D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3F291902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B13EB7" w14:textId="77777777" w:rsidR="00BB74AD" w:rsidRPr="00273A5D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8BFB5EA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DB2BE20" w14:textId="77777777" w:rsidR="00BB74AD" w:rsidRPr="00273A5D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7D34D605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273A5D" w14:paraId="74BCDDA0" w14:textId="77777777" w:rsidTr="003A56F6">
        <w:trPr>
          <w:trHeight w:val="20"/>
        </w:trPr>
        <w:tc>
          <w:tcPr>
            <w:tcW w:w="4320" w:type="dxa"/>
          </w:tcPr>
          <w:p w14:paraId="73CCDA26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270" w:type="dxa"/>
          </w:tcPr>
          <w:p w14:paraId="14D9C9EF" w14:textId="77777777" w:rsidR="00BB74AD" w:rsidRPr="00273A5D" w:rsidRDefault="00BB74AD" w:rsidP="00FA62A2">
            <w:pPr>
              <w:tabs>
                <w:tab w:val="left" w:pos="1332"/>
              </w:tabs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2249F7C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206FA5D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0BFA2F8" w14:textId="77777777" w:rsidR="00BB74AD" w:rsidRPr="00273A5D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2DBE521" w14:textId="77777777" w:rsidR="00BB74AD" w:rsidRPr="00273A5D" w:rsidRDefault="00BB74AD" w:rsidP="00FA62A2">
            <w:pPr>
              <w:tabs>
                <w:tab w:val="decimal" w:pos="612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8F1DF28" w14:textId="77777777" w:rsidR="00BB74AD" w:rsidRPr="00273A5D" w:rsidRDefault="00BB74AD" w:rsidP="00FA62A2">
            <w:pPr>
              <w:tabs>
                <w:tab w:val="clear" w:pos="680"/>
                <w:tab w:val="decimal" w:pos="684"/>
              </w:tabs>
              <w:spacing w:line="360" w:lineRule="exact"/>
              <w:ind w:left="-79"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020AD5E8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273A5D" w14:paraId="287E2F85" w14:textId="77777777" w:rsidTr="003A56F6">
        <w:trPr>
          <w:trHeight w:val="20"/>
        </w:trPr>
        <w:tc>
          <w:tcPr>
            <w:tcW w:w="4320" w:type="dxa"/>
          </w:tcPr>
          <w:p w14:paraId="0C8F33BF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6CC0F116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0EDDCDE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03EFE81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1,213.84 </w:t>
            </w:r>
          </w:p>
        </w:tc>
        <w:tc>
          <w:tcPr>
            <w:tcW w:w="270" w:type="dxa"/>
          </w:tcPr>
          <w:p w14:paraId="0BB643C7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A52E383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1.65 </w:t>
            </w:r>
          </w:p>
        </w:tc>
        <w:tc>
          <w:tcPr>
            <w:tcW w:w="270" w:type="dxa"/>
          </w:tcPr>
          <w:p w14:paraId="08EF05FB" w14:textId="77777777" w:rsidR="00BB74AD" w:rsidRPr="00273A5D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54C519DE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1,215.49 </w:t>
            </w:r>
          </w:p>
        </w:tc>
      </w:tr>
      <w:tr w:rsidR="00BB74AD" w:rsidRPr="00273A5D" w14:paraId="2239ABB8" w14:textId="77777777" w:rsidTr="003A56F6">
        <w:trPr>
          <w:trHeight w:val="20"/>
        </w:trPr>
        <w:tc>
          <w:tcPr>
            <w:tcW w:w="4320" w:type="dxa"/>
          </w:tcPr>
          <w:p w14:paraId="0BF1BAF1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70" w:type="dxa"/>
          </w:tcPr>
          <w:p w14:paraId="539D56D0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56184A4B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CE70C30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652.72 </w:t>
            </w:r>
          </w:p>
        </w:tc>
        <w:tc>
          <w:tcPr>
            <w:tcW w:w="270" w:type="dxa"/>
          </w:tcPr>
          <w:p w14:paraId="46CB91B0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AA0D758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(0.14)</w:t>
            </w:r>
          </w:p>
        </w:tc>
        <w:tc>
          <w:tcPr>
            <w:tcW w:w="270" w:type="dxa"/>
          </w:tcPr>
          <w:p w14:paraId="57720C9B" w14:textId="77777777" w:rsidR="00BB74AD" w:rsidRPr="00273A5D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D5A74A5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652.58 </w:t>
            </w:r>
          </w:p>
        </w:tc>
      </w:tr>
      <w:tr w:rsidR="00BB74AD" w:rsidRPr="00273A5D" w14:paraId="282E7BB3" w14:textId="77777777" w:rsidTr="003A56F6">
        <w:trPr>
          <w:trHeight w:val="20"/>
        </w:trPr>
        <w:tc>
          <w:tcPr>
            <w:tcW w:w="4320" w:type="dxa"/>
          </w:tcPr>
          <w:p w14:paraId="197D7A27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70" w:type="dxa"/>
          </w:tcPr>
          <w:p w14:paraId="7DC3E881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BBA1DC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C3D5EA5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677.20 </w:t>
            </w:r>
          </w:p>
        </w:tc>
        <w:tc>
          <w:tcPr>
            <w:tcW w:w="270" w:type="dxa"/>
          </w:tcPr>
          <w:p w14:paraId="1964C519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9EA0BCD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169.42 </w:t>
            </w:r>
          </w:p>
        </w:tc>
        <w:tc>
          <w:tcPr>
            <w:tcW w:w="270" w:type="dxa"/>
          </w:tcPr>
          <w:p w14:paraId="32D38865" w14:textId="77777777" w:rsidR="00BB74AD" w:rsidRPr="00273A5D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8246B1F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846.62 </w:t>
            </w:r>
          </w:p>
        </w:tc>
      </w:tr>
      <w:tr w:rsidR="00BB74AD" w:rsidRPr="00273A5D" w14:paraId="78CAAFB3" w14:textId="77777777" w:rsidTr="003A56F6">
        <w:trPr>
          <w:trHeight w:val="20"/>
        </w:trPr>
        <w:tc>
          <w:tcPr>
            <w:tcW w:w="4320" w:type="dxa"/>
          </w:tcPr>
          <w:p w14:paraId="1A4C4A30" w14:textId="77777777" w:rsidR="00BB74AD" w:rsidRPr="00273A5D" w:rsidRDefault="00BB74AD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270" w:type="dxa"/>
          </w:tcPr>
          <w:p w14:paraId="7BC6C3D6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353F5FC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7108729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36.40 </w:t>
            </w:r>
          </w:p>
        </w:tc>
        <w:tc>
          <w:tcPr>
            <w:tcW w:w="270" w:type="dxa"/>
          </w:tcPr>
          <w:p w14:paraId="701DF5BA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868C580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4.18 </w:t>
            </w:r>
          </w:p>
        </w:tc>
        <w:tc>
          <w:tcPr>
            <w:tcW w:w="270" w:type="dxa"/>
          </w:tcPr>
          <w:p w14:paraId="766D8CC0" w14:textId="77777777" w:rsidR="00BB74AD" w:rsidRPr="00273A5D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3BD8601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40.58 </w:t>
            </w:r>
          </w:p>
        </w:tc>
      </w:tr>
      <w:tr w:rsidR="005C740F" w:rsidRPr="00273A5D" w14:paraId="1B0B976C" w14:textId="77777777" w:rsidTr="003A56F6">
        <w:trPr>
          <w:trHeight w:val="20"/>
        </w:trPr>
        <w:tc>
          <w:tcPr>
            <w:tcW w:w="4320" w:type="dxa"/>
          </w:tcPr>
          <w:p w14:paraId="12C34FFB" w14:textId="77777777" w:rsidR="005C740F" w:rsidRPr="00273A5D" w:rsidRDefault="005C740F" w:rsidP="00FA62A2">
            <w:pPr>
              <w:spacing w:line="360" w:lineRule="exact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270" w:type="dxa"/>
          </w:tcPr>
          <w:p w14:paraId="69DFFDAA" w14:textId="77777777" w:rsidR="005C740F" w:rsidRPr="00273A5D" w:rsidRDefault="005C740F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1134669" w14:textId="77777777" w:rsidR="005C740F" w:rsidRPr="00273A5D" w:rsidRDefault="005C740F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B811A4F" w14:textId="77777777" w:rsidR="005C740F" w:rsidRPr="00273A5D" w:rsidRDefault="00FA1374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48.</w:t>
            </w:r>
            <w:r w:rsidR="003A6E9C" w:rsidRPr="00273A5D">
              <w:rPr>
                <w:rFonts w:ascii="Angsana New" w:hAnsi="Angsana New"/>
                <w:sz w:val="30"/>
                <w:szCs w:val="30"/>
              </w:rPr>
              <w:t>89</w:t>
            </w:r>
            <w:r w:rsidR="005C740F"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52DB45AE" w14:textId="77777777" w:rsidR="005C740F" w:rsidRPr="00273A5D" w:rsidRDefault="005C740F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10CFD27" w14:textId="77777777" w:rsidR="005C740F" w:rsidRPr="00273A5D" w:rsidRDefault="005C740F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0.07</w:t>
            </w:r>
            <w:r w:rsidR="00F8226E"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A588BF3" w14:textId="77777777" w:rsidR="005C740F" w:rsidRPr="00273A5D" w:rsidRDefault="005C740F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FDA765" w14:textId="77777777" w:rsidR="005C740F" w:rsidRPr="00273A5D" w:rsidRDefault="005C740F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48.96 </w:t>
            </w:r>
          </w:p>
        </w:tc>
      </w:tr>
      <w:tr w:rsidR="00BB74AD" w:rsidRPr="00273A5D" w14:paraId="518727DE" w14:textId="77777777" w:rsidTr="003A56F6">
        <w:trPr>
          <w:trHeight w:val="20"/>
        </w:trPr>
        <w:tc>
          <w:tcPr>
            <w:tcW w:w="4320" w:type="dxa"/>
          </w:tcPr>
          <w:p w14:paraId="26BCD9E3" w14:textId="77777777" w:rsidR="00BB74AD" w:rsidRPr="00273A5D" w:rsidRDefault="00BB74AD" w:rsidP="00FA62A2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270" w:type="dxa"/>
          </w:tcPr>
          <w:p w14:paraId="35FF902A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4A65AA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2AEC65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82.3</w:t>
            </w:r>
            <w:r w:rsidR="003A6E9C" w:rsidRPr="00273A5D">
              <w:rPr>
                <w:rFonts w:ascii="Angsana New" w:hAnsi="Angsana New"/>
                <w:sz w:val="30"/>
                <w:szCs w:val="30"/>
              </w:rPr>
              <w:t>3</w:t>
            </w:r>
            <w:r w:rsidR="00F8226E"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BBBD08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534F8351" w14:textId="77777777" w:rsidR="00BB74AD" w:rsidRPr="00273A5D" w:rsidRDefault="00BB74AD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162.3</w:t>
            </w:r>
            <w:r w:rsidR="00B27505" w:rsidRPr="00273A5D">
              <w:rPr>
                <w:rFonts w:ascii="Angsana New" w:hAnsi="Angsana New"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2C6DA919" w14:textId="77777777" w:rsidR="00BB74AD" w:rsidRPr="00273A5D" w:rsidRDefault="00BB74AD" w:rsidP="00F82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60" w:lineRule="exact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5FCE26D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244.68 </w:t>
            </w:r>
          </w:p>
        </w:tc>
      </w:tr>
      <w:tr w:rsidR="00BB74AD" w:rsidRPr="00273A5D" w14:paraId="428A7BC9" w14:textId="77777777" w:rsidTr="003A56F6">
        <w:trPr>
          <w:trHeight w:val="20"/>
        </w:trPr>
        <w:tc>
          <w:tcPr>
            <w:tcW w:w="4320" w:type="dxa"/>
          </w:tcPr>
          <w:p w14:paraId="4911594C" w14:textId="77777777" w:rsidR="00BB74AD" w:rsidRPr="00273A5D" w:rsidRDefault="00BB74AD" w:rsidP="00FA62A2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270" w:type="dxa"/>
          </w:tcPr>
          <w:p w14:paraId="399B96CC" w14:textId="77777777" w:rsidR="00BB74AD" w:rsidRPr="00273A5D" w:rsidRDefault="00BB74AD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0F4CFF3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ADA6DD3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2,711.38</w:t>
            </w:r>
          </w:p>
        </w:tc>
        <w:tc>
          <w:tcPr>
            <w:tcW w:w="270" w:type="dxa"/>
          </w:tcPr>
          <w:p w14:paraId="58B41B9B" w14:textId="77777777" w:rsidR="00BB74AD" w:rsidRPr="00273A5D" w:rsidRDefault="00BB74AD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1093EF24" w14:textId="77777777" w:rsidR="00BB74AD" w:rsidRPr="00273A5D" w:rsidRDefault="00BB74AD" w:rsidP="00222B93">
            <w:pPr>
              <w:tabs>
                <w:tab w:val="clear" w:pos="680"/>
                <w:tab w:val="clear" w:pos="907"/>
                <w:tab w:val="left" w:pos="772"/>
                <w:tab w:val="left" w:pos="914"/>
              </w:tabs>
              <w:spacing w:line="360" w:lineRule="exact"/>
              <w:ind w:left="227"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337.5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649E5CA" w14:textId="77777777" w:rsidR="00BB74AD" w:rsidRPr="00273A5D" w:rsidRDefault="00BB74AD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C012238" w14:textId="77777777" w:rsidR="00BB74AD" w:rsidRPr="00273A5D" w:rsidRDefault="00BB74AD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3,048.9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686A5B" w:rsidRPr="006167EA" w14:paraId="75968D89" w14:textId="77777777" w:rsidTr="003A56F6">
        <w:trPr>
          <w:trHeight w:val="20"/>
        </w:trPr>
        <w:tc>
          <w:tcPr>
            <w:tcW w:w="4320" w:type="dxa"/>
          </w:tcPr>
          <w:p w14:paraId="55BBA5C2" w14:textId="77777777" w:rsidR="00686A5B" w:rsidRPr="006167EA" w:rsidRDefault="00686A5B" w:rsidP="00FA62A2">
            <w:pPr>
              <w:spacing w:line="360" w:lineRule="exact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1AD2F838" w14:textId="77777777" w:rsidR="00686A5B" w:rsidRPr="006167EA" w:rsidRDefault="00686A5B" w:rsidP="00FA62A2">
            <w:pPr>
              <w:spacing w:line="360" w:lineRule="exact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2A892FAC" w14:textId="77777777" w:rsidR="00686A5B" w:rsidRPr="006167EA" w:rsidRDefault="00686A5B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BF69D38" w14:textId="77777777" w:rsidR="00686A5B" w:rsidRPr="006167EA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6EFA4EF9" w14:textId="77777777" w:rsidR="00686A5B" w:rsidRPr="006167EA" w:rsidRDefault="00686A5B" w:rsidP="00FA62A2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13B49A60" w14:textId="77777777" w:rsidR="00686A5B" w:rsidRPr="006167EA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293085B" w14:textId="77777777" w:rsidR="00686A5B" w:rsidRPr="006167EA" w:rsidRDefault="00686A5B" w:rsidP="00FA62A2">
            <w:pPr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2DB4365E" w14:textId="77777777" w:rsidR="00686A5B" w:rsidRPr="006167EA" w:rsidRDefault="00686A5B" w:rsidP="00FA62A2">
            <w:pPr>
              <w:tabs>
                <w:tab w:val="decimal" w:pos="876"/>
              </w:tabs>
              <w:spacing w:line="360" w:lineRule="exact"/>
              <w:ind w:right="125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BB74AD" w:rsidRPr="00273A5D" w14:paraId="50DBF2A9" w14:textId="77777777" w:rsidTr="003A56F6">
        <w:trPr>
          <w:trHeight w:val="20"/>
        </w:trPr>
        <w:tc>
          <w:tcPr>
            <w:tcW w:w="4320" w:type="dxa"/>
          </w:tcPr>
          <w:p w14:paraId="2BC0B55C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270" w:type="dxa"/>
          </w:tcPr>
          <w:p w14:paraId="1AFA562D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0C8C854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01B9F90A" w14:textId="77777777" w:rsidR="00BB74AD" w:rsidRPr="00273A5D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93A2CA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78D8F506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63CEFA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5AC19E1F" w14:textId="77777777" w:rsidR="00BB74AD" w:rsidRPr="00273A5D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273A5D" w14:paraId="0CDC445E" w14:textId="77777777" w:rsidTr="003A56F6">
        <w:trPr>
          <w:trHeight w:val="20"/>
        </w:trPr>
        <w:tc>
          <w:tcPr>
            <w:tcW w:w="4320" w:type="dxa"/>
          </w:tcPr>
          <w:p w14:paraId="20F930B6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12CE7E80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6D7B9D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D0014B6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2.09 </w:t>
            </w:r>
          </w:p>
        </w:tc>
        <w:tc>
          <w:tcPr>
            <w:tcW w:w="270" w:type="dxa"/>
            <w:tcBorders>
              <w:bottom w:val="nil"/>
            </w:tcBorders>
          </w:tcPr>
          <w:p w14:paraId="37277424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F9F63D0" w14:textId="77777777" w:rsidR="00BB74AD" w:rsidRPr="00273A5D" w:rsidRDefault="00CE298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(2.09)</w:t>
            </w:r>
          </w:p>
        </w:tc>
        <w:tc>
          <w:tcPr>
            <w:tcW w:w="270" w:type="dxa"/>
            <w:tcBorders>
              <w:bottom w:val="nil"/>
            </w:tcBorders>
          </w:tcPr>
          <w:p w14:paraId="20C5217E" w14:textId="77777777" w:rsidR="00BB74AD" w:rsidRPr="00273A5D" w:rsidRDefault="00BB74AD" w:rsidP="00FA62A2">
            <w:pPr>
              <w:tabs>
                <w:tab w:val="decimal" w:pos="735"/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45A2AD39" w14:textId="77777777" w:rsidR="00BB74AD" w:rsidRPr="00273A5D" w:rsidRDefault="00CE298E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B74AD" w:rsidRPr="00273A5D" w14:paraId="7359314B" w14:textId="77777777" w:rsidTr="003A56F6">
        <w:trPr>
          <w:trHeight w:val="20"/>
        </w:trPr>
        <w:tc>
          <w:tcPr>
            <w:tcW w:w="4320" w:type="dxa"/>
          </w:tcPr>
          <w:p w14:paraId="793789C2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เงินจ่ายล่วงหน้าค่าก่อสร้าง</w:t>
            </w:r>
          </w:p>
        </w:tc>
        <w:tc>
          <w:tcPr>
            <w:tcW w:w="270" w:type="dxa"/>
          </w:tcPr>
          <w:p w14:paraId="62ACDFD8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D1451CA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F927093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63.04 </w:t>
            </w:r>
          </w:p>
        </w:tc>
        <w:tc>
          <w:tcPr>
            <w:tcW w:w="270" w:type="dxa"/>
            <w:tcBorders>
              <w:bottom w:val="nil"/>
            </w:tcBorders>
          </w:tcPr>
          <w:p w14:paraId="1FF5881A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7318FA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3F91E5E5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B2D4912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63.04 </w:t>
            </w:r>
          </w:p>
        </w:tc>
      </w:tr>
      <w:tr w:rsidR="00BB74AD" w:rsidRPr="00273A5D" w14:paraId="5DE3F566" w14:textId="77777777" w:rsidTr="003A56F6">
        <w:trPr>
          <w:trHeight w:val="20"/>
        </w:trPr>
        <w:tc>
          <w:tcPr>
            <w:tcW w:w="4320" w:type="dxa"/>
          </w:tcPr>
          <w:p w14:paraId="3FC510D1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ค่าเช่าที่ดินจ่ายล่วงหน้า</w:t>
            </w:r>
          </w:p>
        </w:tc>
        <w:tc>
          <w:tcPr>
            <w:tcW w:w="270" w:type="dxa"/>
          </w:tcPr>
          <w:p w14:paraId="06230476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086ED0E0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E4FE915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330.48 </w:t>
            </w:r>
          </w:p>
        </w:tc>
        <w:tc>
          <w:tcPr>
            <w:tcW w:w="270" w:type="dxa"/>
            <w:tcBorders>
              <w:bottom w:val="nil"/>
            </w:tcBorders>
          </w:tcPr>
          <w:p w14:paraId="7AAD9DF2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71914C84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(330.48)</w:t>
            </w:r>
          </w:p>
        </w:tc>
        <w:tc>
          <w:tcPr>
            <w:tcW w:w="270" w:type="dxa"/>
            <w:tcBorders>
              <w:bottom w:val="nil"/>
            </w:tcBorders>
          </w:tcPr>
          <w:p w14:paraId="6E314AAD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40AD03F" w14:textId="77777777" w:rsidR="00BB74AD" w:rsidRPr="00273A5D" w:rsidRDefault="00BB74AD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</w:tr>
      <w:tr w:rsidR="00BB74AD" w:rsidRPr="00273A5D" w14:paraId="6A281372" w14:textId="77777777" w:rsidTr="003A56F6">
        <w:trPr>
          <w:trHeight w:val="20"/>
        </w:trPr>
        <w:tc>
          <w:tcPr>
            <w:tcW w:w="4320" w:type="dxa"/>
          </w:tcPr>
          <w:p w14:paraId="0D4A3548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0" w:type="dxa"/>
          </w:tcPr>
          <w:p w14:paraId="72EABBDB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235C34F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3928630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49,758.28 </w:t>
            </w:r>
          </w:p>
        </w:tc>
        <w:tc>
          <w:tcPr>
            <w:tcW w:w="270" w:type="dxa"/>
            <w:tcBorders>
              <w:bottom w:val="nil"/>
            </w:tcBorders>
          </w:tcPr>
          <w:p w14:paraId="3732CD22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32F46832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654E0DA5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E6E57B7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49,758.28 </w:t>
            </w:r>
          </w:p>
        </w:tc>
      </w:tr>
      <w:tr w:rsidR="00BB74AD" w:rsidRPr="00273A5D" w14:paraId="54CE43A2" w14:textId="77777777" w:rsidTr="003A56F6">
        <w:trPr>
          <w:trHeight w:val="20"/>
        </w:trPr>
        <w:tc>
          <w:tcPr>
            <w:tcW w:w="4320" w:type="dxa"/>
          </w:tcPr>
          <w:p w14:paraId="1E7EE1F2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270" w:type="dxa"/>
          </w:tcPr>
          <w:p w14:paraId="04AEB91D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E0049DA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C1E1281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38,327.10 </w:t>
            </w:r>
          </w:p>
        </w:tc>
        <w:tc>
          <w:tcPr>
            <w:tcW w:w="270" w:type="dxa"/>
          </w:tcPr>
          <w:p w14:paraId="18B89E55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D9ED095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0.30 </w:t>
            </w:r>
          </w:p>
        </w:tc>
        <w:tc>
          <w:tcPr>
            <w:tcW w:w="270" w:type="dxa"/>
          </w:tcPr>
          <w:p w14:paraId="50B4DCB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5832FD1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38,327.40 </w:t>
            </w:r>
          </w:p>
        </w:tc>
      </w:tr>
      <w:tr w:rsidR="00BB74AD" w:rsidRPr="00273A5D" w14:paraId="10524549" w14:textId="77777777" w:rsidTr="003A56F6">
        <w:trPr>
          <w:trHeight w:val="20"/>
        </w:trPr>
        <w:tc>
          <w:tcPr>
            <w:tcW w:w="4320" w:type="dxa"/>
          </w:tcPr>
          <w:p w14:paraId="08058E79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270" w:type="dxa"/>
          </w:tcPr>
          <w:p w14:paraId="58376BA8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6129F29B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14D17B3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1,176.03 </w:t>
            </w:r>
          </w:p>
        </w:tc>
        <w:tc>
          <w:tcPr>
            <w:tcW w:w="270" w:type="dxa"/>
          </w:tcPr>
          <w:p w14:paraId="2592FD61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130F336E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0.01 </w:t>
            </w:r>
          </w:p>
        </w:tc>
        <w:tc>
          <w:tcPr>
            <w:tcW w:w="270" w:type="dxa"/>
          </w:tcPr>
          <w:p w14:paraId="4934B77C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066FF68D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1,176.04 </w:t>
            </w:r>
          </w:p>
        </w:tc>
      </w:tr>
      <w:tr w:rsidR="00BB74AD" w:rsidRPr="00273A5D" w14:paraId="403A73FB" w14:textId="77777777" w:rsidTr="003A56F6">
        <w:trPr>
          <w:trHeight w:val="20"/>
        </w:trPr>
        <w:tc>
          <w:tcPr>
            <w:tcW w:w="4320" w:type="dxa"/>
          </w:tcPr>
          <w:p w14:paraId="3F38AEA0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สินทรัพย์ไม่มีตัวตนอื่น</w:t>
            </w:r>
          </w:p>
        </w:tc>
        <w:tc>
          <w:tcPr>
            <w:tcW w:w="270" w:type="dxa"/>
          </w:tcPr>
          <w:p w14:paraId="7C90174C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EDAC362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9865B58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73.5</w:t>
            </w:r>
            <w:r w:rsidR="005C740F" w:rsidRPr="00273A5D">
              <w:rPr>
                <w:rFonts w:ascii="Angsana New" w:hAnsi="Angsana New"/>
                <w:sz w:val="30"/>
                <w:szCs w:val="30"/>
              </w:rPr>
              <w:t>8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26B2984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4249208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0.0</w:t>
            </w:r>
            <w:r w:rsidR="005C740F" w:rsidRPr="00273A5D">
              <w:rPr>
                <w:rFonts w:ascii="Angsana New" w:hAnsi="Angsana New"/>
                <w:sz w:val="30"/>
                <w:szCs w:val="30"/>
              </w:rPr>
              <w:t>3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4A031805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73BD4CDB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73.61 </w:t>
            </w:r>
          </w:p>
        </w:tc>
      </w:tr>
      <w:tr w:rsidR="00BB74AD" w:rsidRPr="00273A5D" w14:paraId="016FCBF3" w14:textId="77777777" w:rsidTr="003A56F6">
        <w:trPr>
          <w:trHeight w:val="20"/>
        </w:trPr>
        <w:tc>
          <w:tcPr>
            <w:tcW w:w="4320" w:type="dxa"/>
          </w:tcPr>
          <w:p w14:paraId="1D8038EE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0" w:type="dxa"/>
          </w:tcPr>
          <w:p w14:paraId="5B14C6A5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7158D05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0CFD3EE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284.39 </w:t>
            </w:r>
          </w:p>
        </w:tc>
        <w:tc>
          <w:tcPr>
            <w:tcW w:w="270" w:type="dxa"/>
          </w:tcPr>
          <w:p w14:paraId="60022681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D8C02EC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8.48 </w:t>
            </w:r>
          </w:p>
        </w:tc>
        <w:tc>
          <w:tcPr>
            <w:tcW w:w="270" w:type="dxa"/>
          </w:tcPr>
          <w:p w14:paraId="0F58EC55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16F2F20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292.87 </w:t>
            </w:r>
          </w:p>
        </w:tc>
      </w:tr>
      <w:tr w:rsidR="00BB74AD" w:rsidRPr="00273A5D" w14:paraId="7A7DE24B" w14:textId="77777777" w:rsidTr="003A56F6">
        <w:trPr>
          <w:trHeight w:val="20"/>
        </w:trPr>
        <w:tc>
          <w:tcPr>
            <w:tcW w:w="4320" w:type="dxa"/>
          </w:tcPr>
          <w:p w14:paraId="38EFDD47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6508C8E1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D0F4E1C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F345100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316.95 </w:t>
            </w:r>
          </w:p>
        </w:tc>
        <w:tc>
          <w:tcPr>
            <w:tcW w:w="270" w:type="dxa"/>
          </w:tcPr>
          <w:p w14:paraId="45145C1E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91ED320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10.0</w:t>
            </w:r>
            <w:r w:rsidR="00CE298E" w:rsidRPr="00273A5D">
              <w:rPr>
                <w:rFonts w:ascii="Angsana New" w:hAnsi="Angsana New"/>
                <w:sz w:val="30"/>
                <w:szCs w:val="30"/>
              </w:rPr>
              <w:t>6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6E963F8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50EF947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</w:t>
            </w:r>
            <w:r w:rsidR="00B27505" w:rsidRPr="00273A5D">
              <w:rPr>
                <w:rFonts w:ascii="Angsana New" w:hAnsi="Angsana New"/>
                <w:sz w:val="30"/>
                <w:szCs w:val="30"/>
              </w:rPr>
              <w:t>27.01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BB74AD" w:rsidRPr="00273A5D" w14:paraId="34F7DE24" w14:textId="77777777" w:rsidTr="003A56F6">
        <w:trPr>
          <w:trHeight w:val="20"/>
        </w:trPr>
        <w:tc>
          <w:tcPr>
            <w:tcW w:w="4320" w:type="dxa"/>
          </w:tcPr>
          <w:p w14:paraId="4A5F5EB7" w14:textId="77777777" w:rsidR="00BB74AD" w:rsidRPr="00273A5D" w:rsidRDefault="00BB74AD" w:rsidP="00FA62A2">
            <w:pPr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270" w:type="dxa"/>
          </w:tcPr>
          <w:p w14:paraId="47C17BE8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4BB3C8F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E0F2C83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90,331.9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  <w:tcBorders>
              <w:bottom w:val="nil"/>
            </w:tcBorders>
          </w:tcPr>
          <w:p w14:paraId="272B9361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4DC1B865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(31</w:t>
            </w:r>
            <w:r w:rsidR="00CE298E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69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tcBorders>
              <w:bottom w:val="nil"/>
            </w:tcBorders>
          </w:tcPr>
          <w:p w14:paraId="1BCBD176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752F5C61" w14:textId="77777777" w:rsidR="00BB74AD" w:rsidRPr="00273A5D" w:rsidRDefault="00536084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90,018.25</w:t>
            </w:r>
          </w:p>
        </w:tc>
      </w:tr>
      <w:tr w:rsidR="00BB74AD" w:rsidRPr="00273A5D" w14:paraId="7E81DCFF" w14:textId="77777777" w:rsidTr="003A56F6">
        <w:trPr>
          <w:trHeight w:val="20"/>
        </w:trPr>
        <w:tc>
          <w:tcPr>
            <w:tcW w:w="4320" w:type="dxa"/>
          </w:tcPr>
          <w:p w14:paraId="2411C9F2" w14:textId="77777777" w:rsidR="00BB74AD" w:rsidRPr="00273A5D" w:rsidRDefault="00BB74AD" w:rsidP="00FA62A2">
            <w:pPr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270" w:type="dxa"/>
          </w:tcPr>
          <w:p w14:paraId="597D0B99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D32DFC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3BE8332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93,043.3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EBBE2B8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58F5603E" w14:textId="77777777" w:rsidR="00BB74AD" w:rsidRPr="00273A5D" w:rsidRDefault="00536084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23.84</w:t>
            </w:r>
          </w:p>
        </w:tc>
        <w:tc>
          <w:tcPr>
            <w:tcW w:w="270" w:type="dxa"/>
          </w:tcPr>
          <w:p w14:paraId="587A1B97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5F814D5D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93,06</w:t>
            </w:r>
            <w:r w:rsidR="00CE298E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.</w:t>
            </w:r>
            <w:r w:rsidR="00CE298E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5C740F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B74AD" w:rsidRPr="00273A5D" w14:paraId="690E63CE" w14:textId="77777777" w:rsidTr="003A56F6">
        <w:trPr>
          <w:trHeight w:val="20"/>
        </w:trPr>
        <w:tc>
          <w:tcPr>
            <w:tcW w:w="4320" w:type="dxa"/>
          </w:tcPr>
          <w:p w14:paraId="57081846" w14:textId="77777777" w:rsidR="00BB74AD" w:rsidRPr="00273A5D" w:rsidRDefault="00BB74AD" w:rsidP="00FA62A2">
            <w:pPr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270" w:type="dxa"/>
          </w:tcPr>
          <w:p w14:paraId="6C981629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360" w:type="dxa"/>
          </w:tcPr>
          <w:p w14:paraId="21970FD8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3B478924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650258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332" w:type="dxa"/>
            <w:tcBorders>
              <w:top w:val="double" w:sz="4" w:space="0" w:color="auto"/>
            </w:tcBorders>
          </w:tcPr>
          <w:p w14:paraId="3817C2C2" w14:textId="77777777" w:rsidR="00BB74AD" w:rsidRPr="00273A5D" w:rsidRDefault="00BB74AD" w:rsidP="00FA62A2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2976FB0" w14:textId="77777777" w:rsidR="00BB74AD" w:rsidRPr="00273A5D" w:rsidRDefault="00BB74AD" w:rsidP="00FA62A2">
            <w:pPr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</w:tcPr>
          <w:p w14:paraId="06A452F0" w14:textId="77777777" w:rsidR="00BB74AD" w:rsidRPr="00273A5D" w:rsidRDefault="00BB74AD" w:rsidP="00FA62A2">
            <w:pPr>
              <w:tabs>
                <w:tab w:val="decimal" w:pos="790"/>
              </w:tabs>
              <w:ind w:right="19"/>
              <w:jc w:val="right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</w:tr>
    </w:tbl>
    <w:p w14:paraId="6817C385" w14:textId="77777777" w:rsidR="00C15904" w:rsidRDefault="00C15904" w:rsidP="00FA62A2">
      <w:pPr>
        <w:spacing w:line="240" w:lineRule="auto"/>
        <w:ind w:left="144" w:right="-108" w:hanging="144"/>
        <w:jc w:val="both"/>
        <w:rPr>
          <w:rFonts w:ascii="Angsana New" w:eastAsia="Calibri" w:hAnsi="Angsana New"/>
          <w:b/>
          <w:bCs/>
          <w:color w:val="000000"/>
          <w:sz w:val="30"/>
          <w:szCs w:val="30"/>
          <w:cs/>
        </w:rPr>
        <w:sectPr w:rsidR="00C15904" w:rsidSect="007469A4"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34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270"/>
        <w:gridCol w:w="360"/>
        <w:gridCol w:w="1350"/>
        <w:gridCol w:w="270"/>
        <w:gridCol w:w="1332"/>
        <w:gridCol w:w="270"/>
        <w:gridCol w:w="1171"/>
      </w:tblGrid>
      <w:tr w:rsidR="00EF4C8F" w:rsidRPr="00273A5D" w14:paraId="77C1A106" w14:textId="77777777" w:rsidTr="00076E29">
        <w:trPr>
          <w:trHeight w:val="87"/>
          <w:tblHeader/>
        </w:trPr>
        <w:tc>
          <w:tcPr>
            <w:tcW w:w="4320" w:type="dxa"/>
          </w:tcPr>
          <w:p w14:paraId="72B4B33C" w14:textId="77777777" w:rsidR="00EF4C8F" w:rsidRPr="00273A5D" w:rsidRDefault="00EF4C8F" w:rsidP="00EA61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192" w:lineRule="auto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94CF08C" w14:textId="77777777" w:rsidR="00EF4C8F" w:rsidRPr="00273A5D" w:rsidRDefault="00EF4C8F" w:rsidP="00EA61BB">
            <w:pPr>
              <w:spacing w:line="192" w:lineRule="auto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37B4E621" w14:textId="77777777" w:rsidR="00EF4C8F" w:rsidRPr="00273A5D" w:rsidRDefault="00EF4C8F" w:rsidP="00EA61BB">
            <w:pPr>
              <w:tabs>
                <w:tab w:val="clear" w:pos="227"/>
              </w:tabs>
              <w:spacing w:line="192" w:lineRule="auto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  <w:vAlign w:val="bottom"/>
          </w:tcPr>
          <w:p w14:paraId="31ED4D77" w14:textId="77777777" w:rsidR="00EF4C8F" w:rsidRPr="00273A5D" w:rsidRDefault="00EF4C8F" w:rsidP="00EA61BB">
            <w:pPr>
              <w:spacing w:line="192" w:lineRule="auto"/>
              <w:ind w:left="-79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EF4C8F" w:rsidRPr="00273A5D" w14:paraId="2BC13477" w14:textId="77777777" w:rsidTr="00076E29">
        <w:trPr>
          <w:trHeight w:val="20"/>
          <w:tblHeader/>
        </w:trPr>
        <w:tc>
          <w:tcPr>
            <w:tcW w:w="4320" w:type="dxa"/>
          </w:tcPr>
          <w:p w14:paraId="5A4B585E" w14:textId="77777777" w:rsidR="00EF4C8F" w:rsidRPr="00273A5D" w:rsidRDefault="00EF4C8F" w:rsidP="0007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3742"/>
              </w:tabs>
              <w:spacing w:line="360" w:lineRule="exact"/>
              <w:ind w:left="-823" w:right="432" w:hanging="5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งบแสดงฐานะการเงิน ณ วันที่</w:t>
            </w:r>
          </w:p>
        </w:tc>
        <w:tc>
          <w:tcPr>
            <w:tcW w:w="270" w:type="dxa"/>
          </w:tcPr>
          <w:p w14:paraId="1789EB49" w14:textId="77777777" w:rsidR="00EF4C8F" w:rsidRPr="00273A5D" w:rsidRDefault="00EF4C8F" w:rsidP="00076E2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11420E5" w14:textId="77777777" w:rsidR="00EF4C8F" w:rsidRPr="00273A5D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393" w:type="dxa"/>
            <w:gridSpan w:val="5"/>
          </w:tcPr>
          <w:p w14:paraId="1C3EAEB6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cs="Angsana New"/>
                <w:sz w:val="30"/>
                <w:szCs w:val="30"/>
                <w:cs/>
              </w:rPr>
              <w:t xml:space="preserve">ธันวาคม 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2561</w:t>
            </w:r>
          </w:p>
        </w:tc>
      </w:tr>
      <w:tr w:rsidR="00EF4C8F" w:rsidRPr="00273A5D" w14:paraId="700BD3CC" w14:textId="77777777" w:rsidTr="00076E29">
        <w:trPr>
          <w:trHeight w:val="20"/>
          <w:tblHeader/>
        </w:trPr>
        <w:tc>
          <w:tcPr>
            <w:tcW w:w="4320" w:type="dxa"/>
          </w:tcPr>
          <w:p w14:paraId="2E06837C" w14:textId="77777777" w:rsidR="00EF4C8F" w:rsidRPr="00273A5D" w:rsidRDefault="00EF4C8F" w:rsidP="00076E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360" w:lineRule="exact"/>
              <w:ind w:left="-108" w:right="-108" w:firstLine="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AEF061C" w14:textId="77777777" w:rsidR="00EF4C8F" w:rsidRPr="00273A5D" w:rsidRDefault="00EF4C8F" w:rsidP="00076E29">
            <w:pPr>
              <w:spacing w:line="360" w:lineRule="exac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CA46C0" w14:textId="77777777" w:rsidR="00EF4C8F" w:rsidRPr="00273A5D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10900C7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ที่รายงานไว้เดิม</w:t>
            </w:r>
          </w:p>
        </w:tc>
        <w:tc>
          <w:tcPr>
            <w:tcW w:w="270" w:type="dxa"/>
            <w:vAlign w:val="bottom"/>
          </w:tcPr>
          <w:p w14:paraId="116FA1A5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32" w:type="dxa"/>
            <w:vAlign w:val="bottom"/>
          </w:tcPr>
          <w:p w14:paraId="0298F822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70" w:type="dxa"/>
            <w:vAlign w:val="bottom"/>
          </w:tcPr>
          <w:p w14:paraId="4173E4E0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171" w:type="dxa"/>
            <w:vAlign w:val="bottom"/>
          </w:tcPr>
          <w:p w14:paraId="16204BE2" w14:textId="77777777" w:rsidR="00EF4C8F" w:rsidRPr="00273A5D" w:rsidRDefault="00EF4C8F" w:rsidP="00076E29">
            <w:pPr>
              <w:pStyle w:val="acctfourfigures"/>
              <w:tabs>
                <w:tab w:val="left" w:pos="720"/>
              </w:tabs>
              <w:spacing w:line="360" w:lineRule="exact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ปรับปรุงใหม่</w:t>
            </w:r>
          </w:p>
        </w:tc>
      </w:tr>
      <w:tr w:rsidR="00EF4C8F" w:rsidRPr="00273A5D" w14:paraId="4A8A4B33" w14:textId="77777777" w:rsidTr="00076E29">
        <w:trPr>
          <w:trHeight w:val="20"/>
          <w:tblHeader/>
        </w:trPr>
        <w:tc>
          <w:tcPr>
            <w:tcW w:w="4320" w:type="dxa"/>
          </w:tcPr>
          <w:p w14:paraId="10C929E1" w14:textId="77777777" w:rsidR="00EF4C8F" w:rsidRPr="00273A5D" w:rsidRDefault="00EF4C8F" w:rsidP="00076E29">
            <w:pPr>
              <w:spacing w:line="360" w:lineRule="exact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0585E74" w14:textId="77777777" w:rsidR="00EF4C8F" w:rsidRPr="00273A5D" w:rsidRDefault="00EF4C8F" w:rsidP="00076E29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0" w:type="dxa"/>
          </w:tcPr>
          <w:p w14:paraId="292C4715" w14:textId="77777777" w:rsidR="00EF4C8F" w:rsidRPr="00273A5D" w:rsidRDefault="00EF4C8F" w:rsidP="00076E29">
            <w:pPr>
              <w:tabs>
                <w:tab w:val="clear" w:pos="227"/>
              </w:tabs>
              <w:spacing w:line="360" w:lineRule="exact"/>
              <w:ind w:left="252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4393" w:type="dxa"/>
            <w:gridSpan w:val="5"/>
          </w:tcPr>
          <w:p w14:paraId="22AFBA49" w14:textId="77777777" w:rsidR="00EF4C8F" w:rsidRPr="00273A5D" w:rsidRDefault="00EF4C8F" w:rsidP="00076E29">
            <w:pPr>
              <w:tabs>
                <w:tab w:val="clear" w:pos="227"/>
                <w:tab w:val="clear" w:pos="680"/>
                <w:tab w:val="clear" w:pos="907"/>
              </w:tabs>
              <w:spacing w:line="360" w:lineRule="exact"/>
              <w:ind w:left="-18" w:right="6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BB74AD" w:rsidRPr="00273A5D" w14:paraId="5FDA24E0" w14:textId="77777777" w:rsidTr="003A56F6">
        <w:trPr>
          <w:trHeight w:val="20"/>
        </w:trPr>
        <w:tc>
          <w:tcPr>
            <w:tcW w:w="4320" w:type="dxa"/>
          </w:tcPr>
          <w:p w14:paraId="3673C4B6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270" w:type="dxa"/>
          </w:tcPr>
          <w:p w14:paraId="124E4426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992AF6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1212124F" w14:textId="77777777" w:rsidR="00BB74AD" w:rsidRPr="00273A5D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A552C9A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109CE9DD" w14:textId="77777777" w:rsidR="00BB74AD" w:rsidRPr="00273A5D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EC4758F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01DEEA96" w14:textId="77777777" w:rsidR="00BB74AD" w:rsidRPr="00273A5D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273A5D" w14:paraId="218014B1" w14:textId="77777777" w:rsidTr="003A56F6">
        <w:trPr>
          <w:trHeight w:val="20"/>
        </w:trPr>
        <w:tc>
          <w:tcPr>
            <w:tcW w:w="4320" w:type="dxa"/>
          </w:tcPr>
          <w:p w14:paraId="4EC5A1E8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270" w:type="dxa"/>
          </w:tcPr>
          <w:p w14:paraId="0EE12DC8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FA605BB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4F36B9FD" w14:textId="77777777" w:rsidR="00BB74AD" w:rsidRPr="00273A5D" w:rsidRDefault="00BB74AD" w:rsidP="00FA62A2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189FDD9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  <w:vAlign w:val="bottom"/>
          </w:tcPr>
          <w:p w14:paraId="25DC26A1" w14:textId="77777777" w:rsidR="00BB74AD" w:rsidRPr="00273A5D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9C2BC32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  <w:vAlign w:val="bottom"/>
          </w:tcPr>
          <w:p w14:paraId="0EBA70A5" w14:textId="77777777" w:rsidR="00BB74AD" w:rsidRPr="00273A5D" w:rsidRDefault="00BB74AD" w:rsidP="00FA62A2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B74AD" w:rsidRPr="00273A5D" w14:paraId="6E010C9C" w14:textId="77777777" w:rsidTr="003A56F6">
        <w:trPr>
          <w:trHeight w:val="20"/>
        </w:trPr>
        <w:tc>
          <w:tcPr>
            <w:tcW w:w="4320" w:type="dxa"/>
          </w:tcPr>
          <w:p w14:paraId="49A6829C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270" w:type="dxa"/>
          </w:tcPr>
          <w:p w14:paraId="13ED74A0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179FE71C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C71CD80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420.55</w:t>
            </w:r>
          </w:p>
        </w:tc>
        <w:tc>
          <w:tcPr>
            <w:tcW w:w="270" w:type="dxa"/>
            <w:tcBorders>
              <w:bottom w:val="nil"/>
            </w:tcBorders>
          </w:tcPr>
          <w:p w14:paraId="64E58768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4888DCD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0.10 </w:t>
            </w:r>
          </w:p>
        </w:tc>
        <w:tc>
          <w:tcPr>
            <w:tcW w:w="270" w:type="dxa"/>
            <w:tcBorders>
              <w:bottom w:val="nil"/>
            </w:tcBorders>
          </w:tcPr>
          <w:p w14:paraId="15B4D654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58F1AB9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420.65 </w:t>
            </w:r>
          </w:p>
        </w:tc>
      </w:tr>
      <w:tr w:rsidR="00BB74AD" w:rsidRPr="00273A5D" w14:paraId="31274296" w14:textId="77777777" w:rsidTr="003A56F6">
        <w:trPr>
          <w:trHeight w:val="20"/>
        </w:trPr>
        <w:tc>
          <w:tcPr>
            <w:tcW w:w="4320" w:type="dxa"/>
          </w:tcPr>
          <w:p w14:paraId="394DC1F8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270" w:type="dxa"/>
          </w:tcPr>
          <w:p w14:paraId="77172653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4E26392F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B6CA3CE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1,663.30</w:t>
            </w:r>
          </w:p>
        </w:tc>
        <w:tc>
          <w:tcPr>
            <w:tcW w:w="270" w:type="dxa"/>
            <w:tcBorders>
              <w:bottom w:val="nil"/>
            </w:tcBorders>
          </w:tcPr>
          <w:p w14:paraId="01D4E69D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F9FC12B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5.84 </w:t>
            </w:r>
          </w:p>
        </w:tc>
        <w:tc>
          <w:tcPr>
            <w:tcW w:w="270" w:type="dxa"/>
            <w:tcBorders>
              <w:bottom w:val="nil"/>
            </w:tcBorders>
          </w:tcPr>
          <w:p w14:paraId="0EC267F1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31A4072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1,669.14 </w:t>
            </w:r>
          </w:p>
        </w:tc>
      </w:tr>
      <w:tr w:rsidR="00BB74AD" w:rsidRPr="00273A5D" w14:paraId="35D888D9" w14:textId="77777777" w:rsidTr="003A56F6">
        <w:trPr>
          <w:trHeight w:val="20"/>
        </w:trPr>
        <w:tc>
          <w:tcPr>
            <w:tcW w:w="4320" w:type="dxa"/>
          </w:tcPr>
          <w:p w14:paraId="4A3240EB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270" w:type="dxa"/>
          </w:tcPr>
          <w:p w14:paraId="04F15BB4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A57C42F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540E16F7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3B93DE0B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20,330.69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2BA1D72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0862E6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41C6EC25" w14:textId="77777777" w:rsidR="00BB74AD" w:rsidRPr="00273A5D" w:rsidRDefault="00BB74AD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75E1213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3EE81315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830DE99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20,330.69 </w:t>
            </w:r>
          </w:p>
        </w:tc>
      </w:tr>
      <w:tr w:rsidR="00BB74AD" w:rsidRPr="00273A5D" w14:paraId="15470FC8" w14:textId="77777777" w:rsidTr="003A56F6">
        <w:trPr>
          <w:trHeight w:val="20"/>
        </w:trPr>
        <w:tc>
          <w:tcPr>
            <w:tcW w:w="4320" w:type="dxa"/>
          </w:tcPr>
          <w:p w14:paraId="4F06AA93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270" w:type="dxa"/>
          </w:tcPr>
          <w:p w14:paraId="4DCA96A7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700268EB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278000ED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4B039D1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7A71032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19.78 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251F03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E238F8D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19.78 </w:t>
            </w:r>
          </w:p>
        </w:tc>
      </w:tr>
      <w:tr w:rsidR="00BB74AD" w:rsidRPr="00273A5D" w14:paraId="1814A813" w14:textId="77777777" w:rsidTr="003A56F6">
        <w:trPr>
          <w:trHeight w:val="20"/>
        </w:trPr>
        <w:tc>
          <w:tcPr>
            <w:tcW w:w="4320" w:type="dxa"/>
          </w:tcPr>
          <w:p w14:paraId="62353349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ภาษีเงินได้ค้างจ่าย</w:t>
            </w:r>
          </w:p>
        </w:tc>
        <w:tc>
          <w:tcPr>
            <w:tcW w:w="270" w:type="dxa"/>
          </w:tcPr>
          <w:p w14:paraId="2DFD6A3C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E15D28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9BFADCE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10.46</w:t>
            </w:r>
          </w:p>
        </w:tc>
        <w:tc>
          <w:tcPr>
            <w:tcW w:w="270" w:type="dxa"/>
            <w:tcBorders>
              <w:bottom w:val="nil"/>
            </w:tcBorders>
          </w:tcPr>
          <w:p w14:paraId="497BB5CA" w14:textId="77777777" w:rsidR="00BB74AD" w:rsidRPr="00273A5D" w:rsidRDefault="00BB74AD" w:rsidP="00FA62A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29F9ED43" w14:textId="77777777" w:rsidR="00BB74AD" w:rsidRPr="00273A5D" w:rsidRDefault="00BB74AD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 xml:space="preserve"> -</w:t>
            </w:r>
          </w:p>
        </w:tc>
        <w:tc>
          <w:tcPr>
            <w:tcW w:w="270" w:type="dxa"/>
            <w:tcBorders>
              <w:bottom w:val="nil"/>
            </w:tcBorders>
          </w:tcPr>
          <w:p w14:paraId="740FE5E0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20F2A79B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10.46 </w:t>
            </w:r>
          </w:p>
        </w:tc>
      </w:tr>
      <w:tr w:rsidR="00BB74AD" w:rsidRPr="00273A5D" w14:paraId="2182F7F6" w14:textId="77777777" w:rsidTr="003A56F6">
        <w:trPr>
          <w:trHeight w:val="20"/>
        </w:trPr>
        <w:tc>
          <w:tcPr>
            <w:tcW w:w="4320" w:type="dxa"/>
          </w:tcPr>
          <w:p w14:paraId="6B808E4E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270" w:type="dxa"/>
          </w:tcPr>
          <w:p w14:paraId="3DE04963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06C28F7" w14:textId="77777777" w:rsidR="00BB74AD" w:rsidRPr="00273A5D" w:rsidRDefault="00BB74AD" w:rsidP="00FA62A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06C68F1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260.01</w:t>
            </w:r>
          </w:p>
        </w:tc>
        <w:tc>
          <w:tcPr>
            <w:tcW w:w="270" w:type="dxa"/>
            <w:tcBorders>
              <w:bottom w:val="nil"/>
            </w:tcBorders>
          </w:tcPr>
          <w:p w14:paraId="4A02BDE4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63BB396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5.34 </w:t>
            </w:r>
          </w:p>
        </w:tc>
        <w:tc>
          <w:tcPr>
            <w:tcW w:w="270" w:type="dxa"/>
            <w:tcBorders>
              <w:bottom w:val="nil"/>
            </w:tcBorders>
          </w:tcPr>
          <w:p w14:paraId="1B656094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1B36D480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265.35 </w:t>
            </w:r>
          </w:p>
        </w:tc>
      </w:tr>
      <w:tr w:rsidR="00BB74AD" w:rsidRPr="00273A5D" w14:paraId="68E2C1D8" w14:textId="77777777" w:rsidTr="003A56F6">
        <w:trPr>
          <w:trHeight w:val="20"/>
        </w:trPr>
        <w:tc>
          <w:tcPr>
            <w:tcW w:w="4320" w:type="dxa"/>
          </w:tcPr>
          <w:p w14:paraId="386F5A74" w14:textId="77777777" w:rsidR="00BB74AD" w:rsidRPr="00273A5D" w:rsidRDefault="00BB74AD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270" w:type="dxa"/>
          </w:tcPr>
          <w:p w14:paraId="22EDF5ED" w14:textId="77777777" w:rsidR="00BB74AD" w:rsidRPr="00273A5D" w:rsidRDefault="00BB74AD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1E003A26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09C38E5D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22,685.01</w:t>
            </w:r>
          </w:p>
        </w:tc>
        <w:tc>
          <w:tcPr>
            <w:tcW w:w="270" w:type="dxa"/>
            <w:tcBorders>
              <w:bottom w:val="nil"/>
            </w:tcBorders>
          </w:tcPr>
          <w:p w14:paraId="2E392EFF" w14:textId="77777777" w:rsidR="00BB74AD" w:rsidRPr="00273A5D" w:rsidRDefault="00BB74AD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62CCC2BA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31.06</w:t>
            </w:r>
          </w:p>
        </w:tc>
        <w:tc>
          <w:tcPr>
            <w:tcW w:w="270" w:type="dxa"/>
            <w:tcBorders>
              <w:bottom w:val="nil"/>
            </w:tcBorders>
          </w:tcPr>
          <w:p w14:paraId="64574E75" w14:textId="77777777" w:rsidR="00BB74AD" w:rsidRPr="00273A5D" w:rsidRDefault="00BB74AD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469C622" w14:textId="77777777" w:rsidR="00BB74AD" w:rsidRPr="00273A5D" w:rsidRDefault="00BB74AD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22,716.07</w:t>
            </w:r>
          </w:p>
        </w:tc>
      </w:tr>
      <w:tr w:rsidR="00706D78" w:rsidRPr="00C15904" w14:paraId="5E2D6234" w14:textId="77777777" w:rsidTr="003A56F6">
        <w:trPr>
          <w:trHeight w:val="20"/>
        </w:trPr>
        <w:tc>
          <w:tcPr>
            <w:tcW w:w="4320" w:type="dxa"/>
          </w:tcPr>
          <w:p w14:paraId="5E335DD9" w14:textId="77777777" w:rsidR="00706D78" w:rsidRPr="00C15904" w:rsidRDefault="00706D78" w:rsidP="00FA62A2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73A43AA0" w14:textId="77777777" w:rsidR="00706D78" w:rsidRPr="00C15904" w:rsidRDefault="00706D78" w:rsidP="00FA62A2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7E6A026F" w14:textId="77777777" w:rsidR="00706D78" w:rsidRPr="00C15904" w:rsidRDefault="00706D78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3EC5555" w14:textId="77777777" w:rsidR="00706D78" w:rsidRPr="00C15904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5C928534" w14:textId="77777777" w:rsidR="00706D78" w:rsidRPr="00C15904" w:rsidRDefault="00706D78" w:rsidP="00FA62A2">
            <w:pPr>
              <w:tabs>
                <w:tab w:val="decimal" w:pos="648"/>
              </w:tabs>
              <w:ind w:right="-180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7C0D083C" w14:textId="77777777" w:rsidR="00706D78" w:rsidRPr="00C15904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B01D8AA" w14:textId="77777777" w:rsidR="00706D78" w:rsidRPr="00C15904" w:rsidRDefault="00706D78" w:rsidP="00FA62A2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E1B6C5" w14:textId="77777777" w:rsidR="00706D78" w:rsidRPr="00C15904" w:rsidRDefault="00706D78" w:rsidP="00FA62A2">
            <w:pPr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184E" w:rsidRPr="00273A5D" w14:paraId="4A2433AA" w14:textId="77777777" w:rsidTr="003A56F6">
        <w:trPr>
          <w:trHeight w:val="20"/>
        </w:trPr>
        <w:tc>
          <w:tcPr>
            <w:tcW w:w="4320" w:type="dxa"/>
          </w:tcPr>
          <w:p w14:paraId="0E1D5F67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270" w:type="dxa"/>
          </w:tcPr>
          <w:p w14:paraId="17E1A539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68C3507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BDB25AA" w14:textId="77777777" w:rsidR="0030184E" w:rsidRPr="00273A5D" w:rsidRDefault="0030184E" w:rsidP="0030184E">
            <w:pPr>
              <w:tabs>
                <w:tab w:val="decimal" w:pos="790"/>
              </w:tabs>
              <w:ind w:right="-18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1408F3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54C44F55" w14:textId="77777777" w:rsidR="0030184E" w:rsidRPr="00273A5D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A245C01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2FEA49F6" w14:textId="77777777" w:rsidR="0030184E" w:rsidRPr="00273A5D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273A5D" w14:paraId="78B5245B" w14:textId="77777777" w:rsidTr="003A56F6">
        <w:trPr>
          <w:trHeight w:val="20"/>
        </w:trPr>
        <w:tc>
          <w:tcPr>
            <w:tcW w:w="4320" w:type="dxa"/>
          </w:tcPr>
          <w:p w14:paraId="69DEDDAB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270" w:type="dxa"/>
          </w:tcPr>
          <w:p w14:paraId="25EACBF4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B9F1985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A2E0E6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42,794.05 </w:t>
            </w:r>
          </w:p>
        </w:tc>
        <w:tc>
          <w:tcPr>
            <w:tcW w:w="270" w:type="dxa"/>
          </w:tcPr>
          <w:p w14:paraId="409AD2BD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0E9367D1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48027785" w14:textId="77777777" w:rsidR="0030184E" w:rsidRPr="00273A5D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1B004CE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42,794.05 </w:t>
            </w:r>
          </w:p>
        </w:tc>
      </w:tr>
      <w:tr w:rsidR="0030184E" w:rsidRPr="00273A5D" w14:paraId="620CE160" w14:textId="77777777" w:rsidTr="003A56F6">
        <w:trPr>
          <w:trHeight w:val="20"/>
        </w:trPr>
        <w:tc>
          <w:tcPr>
            <w:tcW w:w="4320" w:type="dxa"/>
          </w:tcPr>
          <w:p w14:paraId="5840A8E0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270" w:type="dxa"/>
          </w:tcPr>
          <w:p w14:paraId="439B6FEB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D215C58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E06ADE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215.72 </w:t>
            </w:r>
          </w:p>
        </w:tc>
        <w:tc>
          <w:tcPr>
            <w:tcW w:w="270" w:type="dxa"/>
            <w:vAlign w:val="bottom"/>
          </w:tcPr>
          <w:p w14:paraId="1370AAC1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4537B5D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  <w:tab w:val="left" w:pos="40"/>
                <w:tab w:val="left" w:pos="976"/>
              </w:tabs>
              <w:spacing w:line="240" w:lineRule="auto"/>
              <w:ind w:right="-834" w:firstLine="52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0.09 </w:t>
            </w:r>
          </w:p>
        </w:tc>
        <w:tc>
          <w:tcPr>
            <w:tcW w:w="270" w:type="dxa"/>
            <w:vAlign w:val="bottom"/>
          </w:tcPr>
          <w:p w14:paraId="71B08309" w14:textId="77777777" w:rsidR="0030184E" w:rsidRPr="00273A5D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1B9FF1D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215.81 </w:t>
            </w:r>
          </w:p>
        </w:tc>
      </w:tr>
      <w:tr w:rsidR="0030184E" w:rsidRPr="00273A5D" w14:paraId="2ECFD60E" w14:textId="77777777" w:rsidTr="003A56F6">
        <w:trPr>
          <w:trHeight w:val="20"/>
        </w:trPr>
        <w:tc>
          <w:tcPr>
            <w:tcW w:w="4320" w:type="dxa"/>
          </w:tcPr>
          <w:p w14:paraId="232F02C8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เงินมัดจำรับจากผู้เช่า</w:t>
            </w:r>
          </w:p>
        </w:tc>
        <w:tc>
          <w:tcPr>
            <w:tcW w:w="270" w:type="dxa"/>
          </w:tcPr>
          <w:p w14:paraId="5D8A8381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</w:tcPr>
          <w:p w14:paraId="25E3C554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15FCB6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907.21 </w:t>
            </w:r>
          </w:p>
        </w:tc>
        <w:tc>
          <w:tcPr>
            <w:tcW w:w="270" w:type="dxa"/>
          </w:tcPr>
          <w:p w14:paraId="1C8C99C0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58F3271A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(0.38)</w:t>
            </w:r>
          </w:p>
        </w:tc>
        <w:tc>
          <w:tcPr>
            <w:tcW w:w="270" w:type="dxa"/>
          </w:tcPr>
          <w:p w14:paraId="032FEDCF" w14:textId="77777777" w:rsidR="0030184E" w:rsidRPr="00273A5D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0C2DE1D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906.83 </w:t>
            </w:r>
          </w:p>
        </w:tc>
      </w:tr>
      <w:tr w:rsidR="00C90F15" w:rsidRPr="00273A5D" w14:paraId="33F4D32F" w14:textId="77777777" w:rsidTr="003A56F6">
        <w:trPr>
          <w:trHeight w:val="20"/>
        </w:trPr>
        <w:tc>
          <w:tcPr>
            <w:tcW w:w="4320" w:type="dxa"/>
          </w:tcPr>
          <w:p w14:paraId="7653A78E" w14:textId="77777777" w:rsidR="00C90F15" w:rsidRPr="00273A5D" w:rsidRDefault="00C90F15" w:rsidP="00C90F1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0" w:type="dxa"/>
          </w:tcPr>
          <w:p w14:paraId="024FF5F0" w14:textId="77777777" w:rsidR="00C90F15" w:rsidRPr="00273A5D" w:rsidRDefault="00C90F15" w:rsidP="00C90F15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09ABBB2" w14:textId="77777777" w:rsidR="00C90F15" w:rsidRPr="00273A5D" w:rsidRDefault="00C90F15" w:rsidP="00C90F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B1F8EC1" w14:textId="77777777" w:rsidR="00C90F15" w:rsidRPr="00273A5D" w:rsidRDefault="00C90F15" w:rsidP="00C90F15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1,378.99 </w:t>
            </w:r>
          </w:p>
        </w:tc>
        <w:tc>
          <w:tcPr>
            <w:tcW w:w="270" w:type="dxa"/>
          </w:tcPr>
          <w:p w14:paraId="64B472F4" w14:textId="77777777" w:rsidR="00C90F15" w:rsidRPr="00273A5D" w:rsidRDefault="00C90F15" w:rsidP="00C90F15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79AAE99B" w14:textId="77777777" w:rsidR="00C90F15" w:rsidRPr="00273A5D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CD0DFE3" w14:textId="77777777" w:rsidR="00C90F15" w:rsidRPr="00273A5D" w:rsidRDefault="00C90F15" w:rsidP="00C90F15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6429D59D" w14:textId="77777777" w:rsidR="00C90F15" w:rsidRPr="00273A5D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1,378.99</w:t>
            </w:r>
          </w:p>
        </w:tc>
      </w:tr>
      <w:tr w:rsidR="00C90F15" w:rsidRPr="00273A5D" w14:paraId="57B380DF" w14:textId="77777777" w:rsidTr="003A56F6">
        <w:trPr>
          <w:trHeight w:val="20"/>
        </w:trPr>
        <w:tc>
          <w:tcPr>
            <w:tcW w:w="4320" w:type="dxa"/>
          </w:tcPr>
          <w:p w14:paraId="5256822C" w14:textId="77777777" w:rsidR="00C90F15" w:rsidRPr="00273A5D" w:rsidRDefault="00C90F15" w:rsidP="00C90F15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270" w:type="dxa"/>
          </w:tcPr>
          <w:p w14:paraId="5BCCB27E" w14:textId="77777777" w:rsidR="00C90F15" w:rsidRPr="00273A5D" w:rsidRDefault="00C90F15" w:rsidP="00C90F15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6E863D0" w14:textId="77777777" w:rsidR="00C90F15" w:rsidRPr="00273A5D" w:rsidRDefault="00C90F15" w:rsidP="00C90F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C4A0CD0" w14:textId="77777777" w:rsidR="00C90F15" w:rsidRPr="00273A5D" w:rsidRDefault="00C90F15" w:rsidP="00C90F15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56.86 </w:t>
            </w:r>
          </w:p>
        </w:tc>
        <w:tc>
          <w:tcPr>
            <w:tcW w:w="270" w:type="dxa"/>
          </w:tcPr>
          <w:p w14:paraId="2FDA50C5" w14:textId="77777777" w:rsidR="00C90F15" w:rsidRPr="00273A5D" w:rsidRDefault="00C90F15" w:rsidP="00C90F15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65595ACC" w14:textId="77777777" w:rsidR="00C90F15" w:rsidRPr="00273A5D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 xml:space="preserve"> -</w:t>
            </w:r>
          </w:p>
        </w:tc>
        <w:tc>
          <w:tcPr>
            <w:tcW w:w="270" w:type="dxa"/>
          </w:tcPr>
          <w:p w14:paraId="2FFD3E05" w14:textId="77777777" w:rsidR="00C90F15" w:rsidRPr="00273A5D" w:rsidRDefault="00C90F15" w:rsidP="00C90F15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21410D9A" w14:textId="77777777" w:rsidR="00C90F15" w:rsidRPr="00273A5D" w:rsidRDefault="00C90F15" w:rsidP="00C90F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56.86 </w:t>
            </w:r>
          </w:p>
        </w:tc>
      </w:tr>
      <w:tr w:rsidR="0030184E" w:rsidRPr="00273A5D" w14:paraId="4DCEF443" w14:textId="77777777" w:rsidTr="003A56F6">
        <w:trPr>
          <w:trHeight w:val="20"/>
        </w:trPr>
        <w:tc>
          <w:tcPr>
            <w:tcW w:w="4320" w:type="dxa"/>
          </w:tcPr>
          <w:p w14:paraId="1C63C022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270" w:type="dxa"/>
          </w:tcPr>
          <w:p w14:paraId="39CE9904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45D0FEED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7DD0A715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45,352.83</w:t>
            </w:r>
          </w:p>
        </w:tc>
        <w:tc>
          <w:tcPr>
            <w:tcW w:w="270" w:type="dxa"/>
          </w:tcPr>
          <w:p w14:paraId="48A6BA6D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3F4AD3B8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(0.29)</w:t>
            </w:r>
          </w:p>
        </w:tc>
        <w:tc>
          <w:tcPr>
            <w:tcW w:w="270" w:type="dxa"/>
          </w:tcPr>
          <w:p w14:paraId="34A917CE" w14:textId="77777777" w:rsidR="0030184E" w:rsidRPr="00273A5D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56030B22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45,352.54</w:t>
            </w:r>
          </w:p>
        </w:tc>
      </w:tr>
      <w:tr w:rsidR="0030184E" w:rsidRPr="00273A5D" w14:paraId="7470D0F6" w14:textId="77777777" w:rsidTr="003A56F6">
        <w:trPr>
          <w:trHeight w:val="20"/>
        </w:trPr>
        <w:tc>
          <w:tcPr>
            <w:tcW w:w="4320" w:type="dxa"/>
          </w:tcPr>
          <w:p w14:paraId="177D912C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270" w:type="dxa"/>
          </w:tcPr>
          <w:p w14:paraId="47370EDD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64211D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FB46CD4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68,037.84</w:t>
            </w:r>
          </w:p>
        </w:tc>
        <w:tc>
          <w:tcPr>
            <w:tcW w:w="270" w:type="dxa"/>
          </w:tcPr>
          <w:p w14:paraId="57BFF288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79C82C5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30.77 </w:t>
            </w:r>
          </w:p>
        </w:tc>
        <w:tc>
          <w:tcPr>
            <w:tcW w:w="270" w:type="dxa"/>
          </w:tcPr>
          <w:p w14:paraId="0F5AC747" w14:textId="77777777" w:rsidR="0030184E" w:rsidRPr="00273A5D" w:rsidRDefault="0030184E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289B9A07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68,068.61 </w:t>
            </w:r>
          </w:p>
        </w:tc>
      </w:tr>
      <w:tr w:rsidR="00C15904" w:rsidRPr="00C15904" w14:paraId="66D1D9DD" w14:textId="77777777" w:rsidTr="00C15904">
        <w:trPr>
          <w:trHeight w:val="20"/>
        </w:trPr>
        <w:tc>
          <w:tcPr>
            <w:tcW w:w="4320" w:type="dxa"/>
          </w:tcPr>
          <w:p w14:paraId="270D6614" w14:textId="77777777" w:rsidR="00C15904" w:rsidRPr="00C15904" w:rsidRDefault="00C15904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14:paraId="4811D8B8" w14:textId="77777777" w:rsidR="00C15904" w:rsidRPr="00C15904" w:rsidRDefault="00C15904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22"/>
                <w:szCs w:val="22"/>
              </w:rPr>
            </w:pPr>
          </w:p>
        </w:tc>
        <w:tc>
          <w:tcPr>
            <w:tcW w:w="360" w:type="dxa"/>
          </w:tcPr>
          <w:p w14:paraId="6FB3E14F" w14:textId="77777777" w:rsidR="00C15904" w:rsidRPr="00C15904" w:rsidRDefault="00C15904" w:rsidP="003018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2D78510" w14:textId="77777777" w:rsidR="00C15904" w:rsidRPr="00C15904" w:rsidRDefault="00C15904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118B047" w14:textId="77777777" w:rsidR="00C15904" w:rsidRPr="00C15904" w:rsidRDefault="00C15904" w:rsidP="0030184E">
            <w:pPr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</w:tcPr>
          <w:p w14:paraId="2B2F31C4" w14:textId="77777777" w:rsidR="00C15904" w:rsidRPr="00C15904" w:rsidRDefault="00C15904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4C94F8DB" w14:textId="77777777" w:rsidR="00C15904" w:rsidRPr="00C15904" w:rsidRDefault="00C15904" w:rsidP="0030184E">
            <w:pPr>
              <w:tabs>
                <w:tab w:val="decimal" w:pos="648"/>
              </w:tabs>
              <w:ind w:right="70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A1BC7EF" w14:textId="77777777" w:rsidR="00C15904" w:rsidRPr="00C15904" w:rsidRDefault="00C15904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30184E" w:rsidRPr="00273A5D" w14:paraId="1951B817" w14:textId="77777777" w:rsidTr="003A56F6">
        <w:trPr>
          <w:trHeight w:val="20"/>
        </w:trPr>
        <w:tc>
          <w:tcPr>
            <w:tcW w:w="4320" w:type="dxa"/>
          </w:tcPr>
          <w:p w14:paraId="1B9FDC69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eastAsia="Calibri" w:hAnsi="Angsana New"/>
                <w:b/>
                <w:bCs/>
                <w:color w:val="000000"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270" w:type="dxa"/>
          </w:tcPr>
          <w:p w14:paraId="5ED77BEA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0BB99CB3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BD2696" w14:textId="77777777" w:rsidR="0030184E" w:rsidRPr="00273A5D" w:rsidRDefault="0030184E" w:rsidP="0030184E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57E4518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082DAC8C" w14:textId="77777777" w:rsidR="0030184E" w:rsidRPr="00273A5D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413007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6EDC6D15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273A5D" w14:paraId="5157DD8F" w14:textId="77777777" w:rsidTr="003A56F6">
        <w:trPr>
          <w:trHeight w:val="20"/>
        </w:trPr>
        <w:tc>
          <w:tcPr>
            <w:tcW w:w="4320" w:type="dxa"/>
          </w:tcPr>
          <w:p w14:paraId="6F100EC3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eastAsia="Calibri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eastAsia="Calibri" w:hAnsi="Angsana New" w:hint="cs"/>
                <w:color w:val="000000"/>
                <w:sz w:val="30"/>
                <w:szCs w:val="30"/>
                <w:cs/>
              </w:rPr>
              <w:t>ทุนเรือนหุ้น</w:t>
            </w:r>
          </w:p>
        </w:tc>
        <w:tc>
          <w:tcPr>
            <w:tcW w:w="270" w:type="dxa"/>
          </w:tcPr>
          <w:p w14:paraId="561348D2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DD9567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1BB96697" w14:textId="77777777" w:rsidR="0030184E" w:rsidRPr="00273A5D" w:rsidRDefault="0030184E" w:rsidP="0030184E">
            <w:pPr>
              <w:tabs>
                <w:tab w:val="decimal" w:pos="88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2A15DFD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vAlign w:val="bottom"/>
          </w:tcPr>
          <w:p w14:paraId="739F700C" w14:textId="77777777" w:rsidR="0030184E" w:rsidRPr="00273A5D" w:rsidRDefault="0030184E" w:rsidP="0030184E">
            <w:pPr>
              <w:tabs>
                <w:tab w:val="decimal" w:pos="79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9A84F4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vAlign w:val="bottom"/>
          </w:tcPr>
          <w:p w14:paraId="30EB639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273A5D" w14:paraId="478770B4" w14:textId="77777777" w:rsidTr="003A56F6">
        <w:trPr>
          <w:trHeight w:val="20"/>
        </w:trPr>
        <w:tc>
          <w:tcPr>
            <w:tcW w:w="4320" w:type="dxa"/>
          </w:tcPr>
          <w:p w14:paraId="32DBAB04" w14:textId="77777777" w:rsidR="0030184E" w:rsidRPr="00273A5D" w:rsidRDefault="0030184E" w:rsidP="0030184E">
            <w:pPr>
              <w:tabs>
                <w:tab w:val="clear" w:pos="227"/>
                <w:tab w:val="left" w:pos="348"/>
              </w:tabs>
              <w:spacing w:line="240" w:lineRule="auto"/>
              <w:ind w:left="258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270" w:type="dxa"/>
          </w:tcPr>
          <w:p w14:paraId="303C79CB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B192336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E688684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24,000.00</w:t>
            </w:r>
          </w:p>
        </w:tc>
        <w:tc>
          <w:tcPr>
            <w:tcW w:w="270" w:type="dxa"/>
            <w:vAlign w:val="bottom"/>
          </w:tcPr>
          <w:p w14:paraId="7AFD3CC2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6010D144" w14:textId="77777777" w:rsidR="0030184E" w:rsidRPr="00273A5D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0390209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260FCF10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24,000.00 </w:t>
            </w:r>
          </w:p>
        </w:tc>
      </w:tr>
      <w:tr w:rsidR="0030184E" w:rsidRPr="00273A5D" w14:paraId="46387F81" w14:textId="77777777" w:rsidTr="003A56F6">
        <w:trPr>
          <w:trHeight w:val="20"/>
        </w:trPr>
        <w:tc>
          <w:tcPr>
            <w:tcW w:w="4320" w:type="dxa"/>
          </w:tcPr>
          <w:p w14:paraId="31FB9417" w14:textId="77777777" w:rsidR="0030184E" w:rsidRPr="00273A5D" w:rsidRDefault="0030184E" w:rsidP="0030184E">
            <w:pPr>
              <w:tabs>
                <w:tab w:val="clear" w:pos="227"/>
                <w:tab w:val="left" w:pos="366"/>
              </w:tabs>
              <w:spacing w:line="240" w:lineRule="auto"/>
              <w:ind w:left="144" w:right="-108" w:hanging="66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ทุนเรือนหุ้นที่ออกและชำระแล้ว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  <w:tc>
          <w:tcPr>
            <w:tcW w:w="270" w:type="dxa"/>
          </w:tcPr>
          <w:p w14:paraId="1B6D0302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40193699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2506161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00B478E5" w14:textId="77777777" w:rsidR="0030184E" w:rsidRPr="00273A5D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8E9494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</w:tcPr>
          <w:p w14:paraId="46E6ABC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1A582D7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10.10 </w:t>
            </w:r>
          </w:p>
        </w:tc>
        <w:tc>
          <w:tcPr>
            <w:tcW w:w="270" w:type="dxa"/>
            <w:vAlign w:val="bottom"/>
          </w:tcPr>
          <w:p w14:paraId="43D4493A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</w:tcPr>
          <w:p w14:paraId="420A159B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17EBA57E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10.10 </w:t>
            </w:r>
          </w:p>
        </w:tc>
      </w:tr>
      <w:tr w:rsidR="0030184E" w:rsidRPr="00273A5D" w14:paraId="06D6CA42" w14:textId="77777777" w:rsidTr="003A56F6">
        <w:trPr>
          <w:trHeight w:val="20"/>
        </w:trPr>
        <w:tc>
          <w:tcPr>
            <w:tcW w:w="4320" w:type="dxa"/>
          </w:tcPr>
          <w:p w14:paraId="00806291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ผลต่างจากการรวมธุรกิจภายใต้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br/>
              <w:t>การควบคุมเดียวกัน</w:t>
            </w:r>
          </w:p>
        </w:tc>
        <w:tc>
          <w:tcPr>
            <w:tcW w:w="270" w:type="dxa"/>
          </w:tcPr>
          <w:p w14:paraId="5851FAF7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C15A89A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5F1FD34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F8B84E3" w14:textId="77777777" w:rsidR="0030184E" w:rsidRPr="00273A5D" w:rsidRDefault="0030184E" w:rsidP="002F30CF">
            <w:pPr>
              <w:tabs>
                <w:tab w:val="decimal" w:pos="790"/>
              </w:tabs>
              <w:ind w:right="-16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(4,587.97)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675DFDD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031A149B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1A952054" w14:textId="77777777" w:rsidR="0030184E" w:rsidRPr="00273A5D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05FBD3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0E9ABF2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61A4B594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(4,587.97)</w:t>
            </w:r>
          </w:p>
        </w:tc>
      </w:tr>
      <w:tr w:rsidR="0030184E" w:rsidRPr="00273A5D" w14:paraId="7A61E5E0" w14:textId="77777777" w:rsidTr="00C15904">
        <w:trPr>
          <w:trHeight w:val="416"/>
        </w:trPr>
        <w:tc>
          <w:tcPr>
            <w:tcW w:w="4320" w:type="dxa"/>
          </w:tcPr>
          <w:p w14:paraId="7919F122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กำไร (ขาดทุน) สะสม</w:t>
            </w:r>
          </w:p>
        </w:tc>
        <w:tc>
          <w:tcPr>
            <w:tcW w:w="270" w:type="dxa"/>
          </w:tcPr>
          <w:p w14:paraId="7344972A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2968232A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1B19D44F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8F28A34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1BACCCE0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F3C7B00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5E478FBB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0184E" w:rsidRPr="00273A5D" w14:paraId="47AB00E1" w14:textId="77777777" w:rsidTr="003A56F6">
        <w:trPr>
          <w:trHeight w:val="20"/>
        </w:trPr>
        <w:tc>
          <w:tcPr>
            <w:tcW w:w="4320" w:type="dxa"/>
          </w:tcPr>
          <w:p w14:paraId="18BCC6A0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จัดสรรเป็นทุนสำรองตามกฎหมาย</w:t>
            </w:r>
          </w:p>
        </w:tc>
        <w:tc>
          <w:tcPr>
            <w:tcW w:w="270" w:type="dxa"/>
          </w:tcPr>
          <w:p w14:paraId="1D1CB288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0F9CD0A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A3BFD55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4.69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A7273BB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03CE9C36" w14:textId="77777777" w:rsidR="0030184E" w:rsidRPr="00273A5D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84B7DD7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32759C0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4.69 </w:t>
            </w:r>
          </w:p>
        </w:tc>
      </w:tr>
      <w:tr w:rsidR="0030184E" w:rsidRPr="00273A5D" w14:paraId="6C7D3DBE" w14:textId="77777777" w:rsidTr="003A56F6">
        <w:trPr>
          <w:trHeight w:val="20"/>
        </w:trPr>
        <w:tc>
          <w:tcPr>
            <w:tcW w:w="4320" w:type="dxa"/>
          </w:tcPr>
          <w:p w14:paraId="064D8166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จัดสรรเป็นทุนสำรองตามกฎหมาย</w:t>
            </w:r>
          </w:p>
          <w:p w14:paraId="6669C85F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ก่อนการจัดโครงสร้างธุรกิจ</w:t>
            </w:r>
          </w:p>
        </w:tc>
        <w:tc>
          <w:tcPr>
            <w:tcW w:w="270" w:type="dxa"/>
          </w:tcPr>
          <w:p w14:paraId="0338C5B3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340507B2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4004FCD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1A640E3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0B82D6A3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3570DF97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463E7C6C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6380988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0ED29F7E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413D6CA1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1.00</w:t>
            </w:r>
          </w:p>
        </w:tc>
      </w:tr>
      <w:tr w:rsidR="0030184E" w:rsidRPr="00273A5D" w14:paraId="712F7BAD" w14:textId="77777777" w:rsidTr="003A56F6">
        <w:trPr>
          <w:trHeight w:val="20"/>
        </w:trPr>
        <w:tc>
          <w:tcPr>
            <w:tcW w:w="4320" w:type="dxa"/>
          </w:tcPr>
          <w:p w14:paraId="1BB69963" w14:textId="77777777" w:rsidR="0030184E" w:rsidRPr="00273A5D" w:rsidRDefault="0030184E" w:rsidP="0030184E">
            <w:pPr>
              <w:tabs>
                <w:tab w:val="left" w:pos="90"/>
              </w:tabs>
              <w:spacing w:line="240" w:lineRule="auto"/>
              <w:ind w:left="144" w:right="-108" w:hanging="138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ยังไม่ได้จัดสรร</w:t>
            </w:r>
          </w:p>
        </w:tc>
        <w:tc>
          <w:tcPr>
            <w:tcW w:w="270" w:type="dxa"/>
            <w:vAlign w:val="center"/>
          </w:tcPr>
          <w:p w14:paraId="47272C14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center"/>
          </w:tcPr>
          <w:p w14:paraId="44D2CF2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666328B2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557.84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051D20B7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497CBD1C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23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(2.06)</w:t>
            </w:r>
          </w:p>
        </w:tc>
        <w:tc>
          <w:tcPr>
            <w:tcW w:w="270" w:type="dxa"/>
            <w:tcBorders>
              <w:bottom w:val="nil"/>
            </w:tcBorders>
            <w:vAlign w:val="center"/>
          </w:tcPr>
          <w:p w14:paraId="516FB097" w14:textId="77777777" w:rsidR="0030184E" w:rsidRPr="00273A5D" w:rsidRDefault="0030184E" w:rsidP="0030184E">
            <w:pPr>
              <w:ind w:right="7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44D66D64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555.78</w:t>
            </w:r>
          </w:p>
        </w:tc>
      </w:tr>
      <w:tr w:rsidR="0030184E" w:rsidRPr="00273A5D" w14:paraId="7847009C" w14:textId="77777777" w:rsidTr="003A56F6">
        <w:trPr>
          <w:trHeight w:val="20"/>
        </w:trPr>
        <w:tc>
          <w:tcPr>
            <w:tcW w:w="4320" w:type="dxa"/>
          </w:tcPr>
          <w:p w14:paraId="45A8A0B2" w14:textId="77777777" w:rsidR="0030184E" w:rsidRPr="00273A5D" w:rsidRDefault="0030184E" w:rsidP="0030184E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ยังไม่ได้จัดสรรก่อนการจัด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</w:p>
          <w:p w14:paraId="7129A873" w14:textId="77777777" w:rsidR="0030184E" w:rsidRPr="00273A5D" w:rsidRDefault="0030184E" w:rsidP="0030184E">
            <w:pPr>
              <w:spacing w:line="240" w:lineRule="auto"/>
              <w:ind w:left="180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   โ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ครงสร้างธุรกิจ</w:t>
            </w:r>
          </w:p>
        </w:tc>
        <w:tc>
          <w:tcPr>
            <w:tcW w:w="270" w:type="dxa"/>
          </w:tcPr>
          <w:p w14:paraId="6630312C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61DB4651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34256965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</w:p>
          <w:p w14:paraId="1A49049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28"/>
                <w:szCs w:val="28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E42A1F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nil"/>
            </w:tcBorders>
          </w:tcPr>
          <w:p w14:paraId="5D4D9ED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  <w:p w14:paraId="05D43511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(15.97)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39048A2B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nil"/>
            </w:tcBorders>
          </w:tcPr>
          <w:p w14:paraId="7E3567E9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</w:p>
          <w:p w14:paraId="61E0631B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(15.97)</w:t>
            </w:r>
          </w:p>
        </w:tc>
      </w:tr>
      <w:tr w:rsidR="0030184E" w:rsidRPr="00273A5D" w14:paraId="3B9B5FC6" w14:textId="77777777" w:rsidTr="003A56F6">
        <w:trPr>
          <w:trHeight w:val="20"/>
        </w:trPr>
        <w:tc>
          <w:tcPr>
            <w:tcW w:w="4320" w:type="dxa"/>
          </w:tcPr>
          <w:p w14:paraId="56EF5FE6" w14:textId="77777777" w:rsidR="0030184E" w:rsidRPr="00273A5D" w:rsidRDefault="0030184E" w:rsidP="0030184E">
            <w:pPr>
              <w:spacing w:line="240" w:lineRule="auto"/>
              <w:ind w:left="180" w:right="-108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ส่วนเกินทุนจากการตีราคาที่ดิน</w:t>
            </w:r>
          </w:p>
        </w:tc>
        <w:tc>
          <w:tcPr>
            <w:tcW w:w="270" w:type="dxa"/>
          </w:tcPr>
          <w:p w14:paraId="383EE4E1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5FDF5BE9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D5E120" w14:textId="77777777" w:rsidR="0030184E" w:rsidRPr="00273A5D" w:rsidRDefault="0030184E" w:rsidP="0030184E">
            <w:pPr>
              <w:tabs>
                <w:tab w:val="decimal" w:pos="790"/>
              </w:tabs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5,030.92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62A362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</w:tcPr>
          <w:p w14:paraId="3C6D6D56" w14:textId="77777777" w:rsidR="0030184E" w:rsidRPr="00273A5D" w:rsidRDefault="00C90F15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356EA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D0841ED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50D5F817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5,030.92</w:t>
            </w:r>
          </w:p>
        </w:tc>
      </w:tr>
      <w:tr w:rsidR="0030184E" w:rsidRPr="00273A5D" w14:paraId="5E79D10A" w14:textId="77777777" w:rsidTr="003A56F6">
        <w:trPr>
          <w:trHeight w:val="20"/>
        </w:trPr>
        <w:tc>
          <w:tcPr>
            <w:tcW w:w="4320" w:type="dxa"/>
          </w:tcPr>
          <w:p w14:paraId="52B60B77" w14:textId="77777777" w:rsidR="0030184E" w:rsidRPr="00273A5D" w:rsidRDefault="0030184E" w:rsidP="0030184E">
            <w:pPr>
              <w:spacing w:line="240" w:lineRule="auto"/>
              <w:ind w:left="144" w:right="-108" w:hanging="144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270" w:type="dxa"/>
          </w:tcPr>
          <w:p w14:paraId="2CE2BA96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111CC49E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7AF96C0" w14:textId="77777777" w:rsidR="0030184E" w:rsidRPr="00273A5D" w:rsidRDefault="0030184E" w:rsidP="0030184E">
            <w:pPr>
              <w:tabs>
                <w:tab w:val="decimal" w:pos="880"/>
              </w:tabs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25,005.48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463703D0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nil"/>
            </w:tcBorders>
          </w:tcPr>
          <w:p w14:paraId="479A2804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(6.93)</w:t>
            </w:r>
          </w:p>
        </w:tc>
        <w:tc>
          <w:tcPr>
            <w:tcW w:w="270" w:type="dxa"/>
            <w:tcBorders>
              <w:bottom w:val="nil"/>
            </w:tcBorders>
          </w:tcPr>
          <w:p w14:paraId="7FFDF90A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nil"/>
            </w:tcBorders>
          </w:tcPr>
          <w:p w14:paraId="4D4801CC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24,998.55</w:t>
            </w:r>
          </w:p>
        </w:tc>
      </w:tr>
      <w:tr w:rsidR="0030184E" w:rsidRPr="00273A5D" w14:paraId="093F8B28" w14:textId="77777777" w:rsidTr="003A56F6">
        <w:trPr>
          <w:trHeight w:val="20"/>
        </w:trPr>
        <w:tc>
          <w:tcPr>
            <w:tcW w:w="4320" w:type="dxa"/>
          </w:tcPr>
          <w:p w14:paraId="025555FC" w14:textId="77777777" w:rsidR="0030184E" w:rsidRPr="00273A5D" w:rsidRDefault="0030184E" w:rsidP="003018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270" w:type="dxa"/>
          </w:tcPr>
          <w:p w14:paraId="1ED066DC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3C06D63F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6D5614F0" w14:textId="77777777" w:rsidR="0030184E" w:rsidRPr="00273A5D" w:rsidRDefault="0030184E" w:rsidP="0030184E">
            <w:pPr>
              <w:tabs>
                <w:tab w:val="decimal" w:pos="79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25,005.48 </w:t>
            </w:r>
          </w:p>
        </w:tc>
        <w:tc>
          <w:tcPr>
            <w:tcW w:w="270" w:type="dxa"/>
            <w:tcBorders>
              <w:bottom w:val="nil"/>
            </w:tcBorders>
          </w:tcPr>
          <w:p w14:paraId="1A6E242A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</w:tcPr>
          <w:p w14:paraId="0E6E252B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(6.93)</w:t>
            </w:r>
          </w:p>
        </w:tc>
        <w:tc>
          <w:tcPr>
            <w:tcW w:w="270" w:type="dxa"/>
            <w:tcBorders>
              <w:bottom w:val="nil"/>
            </w:tcBorders>
          </w:tcPr>
          <w:p w14:paraId="3294A828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</w:tcPr>
          <w:p w14:paraId="0C03CF97" w14:textId="77777777" w:rsidR="0030184E" w:rsidRPr="00273A5D" w:rsidRDefault="0030184E" w:rsidP="009B04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24,998.55</w:t>
            </w:r>
          </w:p>
        </w:tc>
      </w:tr>
      <w:tr w:rsidR="0030184E" w:rsidRPr="00273A5D" w14:paraId="4CAE9D93" w14:textId="77777777" w:rsidTr="003A56F6">
        <w:trPr>
          <w:trHeight w:val="20"/>
        </w:trPr>
        <w:tc>
          <w:tcPr>
            <w:tcW w:w="4320" w:type="dxa"/>
          </w:tcPr>
          <w:p w14:paraId="65CA32F4" w14:textId="77777777" w:rsidR="0030184E" w:rsidRPr="00273A5D" w:rsidRDefault="0030184E" w:rsidP="0030184E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270" w:type="dxa"/>
          </w:tcPr>
          <w:p w14:paraId="1911A80A" w14:textId="77777777" w:rsidR="0030184E" w:rsidRPr="00273A5D" w:rsidRDefault="0030184E" w:rsidP="0030184E">
            <w:pPr>
              <w:spacing w:line="240" w:lineRule="auto"/>
              <w:ind w:left="-79"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568429A" w14:textId="77777777" w:rsidR="0030184E" w:rsidRPr="00273A5D" w:rsidRDefault="0030184E" w:rsidP="0030184E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BCFE5EA" w14:textId="77777777" w:rsidR="0030184E" w:rsidRPr="00273A5D" w:rsidRDefault="0030184E" w:rsidP="0030184E">
            <w:pPr>
              <w:tabs>
                <w:tab w:val="decimal" w:pos="790"/>
              </w:tabs>
              <w:ind w:right="69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93,043.32</w:t>
            </w:r>
          </w:p>
        </w:tc>
        <w:tc>
          <w:tcPr>
            <w:tcW w:w="270" w:type="dxa"/>
            <w:tcBorders>
              <w:bottom w:val="nil"/>
            </w:tcBorders>
          </w:tcPr>
          <w:p w14:paraId="11B3FEED" w14:textId="77777777" w:rsidR="0030184E" w:rsidRPr="00273A5D" w:rsidRDefault="0030184E" w:rsidP="0030184E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2" w:type="dxa"/>
            <w:tcBorders>
              <w:top w:val="single" w:sz="4" w:space="0" w:color="auto"/>
              <w:bottom w:val="double" w:sz="4" w:space="0" w:color="auto"/>
            </w:tcBorders>
          </w:tcPr>
          <w:p w14:paraId="4147976D" w14:textId="77777777" w:rsidR="0030184E" w:rsidRPr="00273A5D" w:rsidRDefault="0030184E" w:rsidP="009B04D3">
            <w:pPr>
              <w:tabs>
                <w:tab w:val="clear" w:pos="680"/>
                <w:tab w:val="clear" w:pos="907"/>
                <w:tab w:val="left" w:pos="699"/>
                <w:tab w:val="decimal" w:pos="790"/>
              </w:tabs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23.84</w:t>
            </w:r>
          </w:p>
        </w:tc>
        <w:tc>
          <w:tcPr>
            <w:tcW w:w="270" w:type="dxa"/>
            <w:tcBorders>
              <w:bottom w:val="nil"/>
            </w:tcBorders>
          </w:tcPr>
          <w:p w14:paraId="7288F574" w14:textId="77777777" w:rsidR="0030184E" w:rsidRPr="00273A5D" w:rsidRDefault="0030184E" w:rsidP="0030184E">
            <w:pPr>
              <w:tabs>
                <w:tab w:val="decimal" w:pos="648"/>
              </w:tabs>
              <w:ind w:right="-18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B3D6093" w14:textId="77777777" w:rsidR="0030184E" w:rsidRPr="00273A5D" w:rsidRDefault="0030184E" w:rsidP="003018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6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93,067.16</w:t>
            </w:r>
          </w:p>
        </w:tc>
      </w:tr>
    </w:tbl>
    <w:p w14:paraId="61DFF6C1" w14:textId="77777777" w:rsidR="00491124" w:rsidRDefault="00491124" w:rsidP="00FA62A2">
      <w:pPr>
        <w:pStyle w:val="BodyText"/>
        <w:spacing w:after="0"/>
        <w:jc w:val="both"/>
        <w:rPr>
          <w:rFonts w:ascii="Angsana New" w:hAnsi="Angsana New"/>
          <w:sz w:val="28"/>
          <w:szCs w:val="28"/>
          <w:cs/>
        </w:rPr>
      </w:pPr>
    </w:p>
    <w:tbl>
      <w:tblPr>
        <w:tblW w:w="943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670"/>
        <w:gridCol w:w="271"/>
        <w:gridCol w:w="1008"/>
        <w:gridCol w:w="236"/>
        <w:gridCol w:w="1008"/>
        <w:gridCol w:w="236"/>
        <w:gridCol w:w="1008"/>
      </w:tblGrid>
      <w:tr w:rsidR="00CD0073" w:rsidRPr="00273A5D" w14:paraId="4E6F90AC" w14:textId="77777777" w:rsidTr="00076E29">
        <w:trPr>
          <w:trHeight w:val="20"/>
          <w:tblHeader/>
        </w:trPr>
        <w:tc>
          <w:tcPr>
            <w:tcW w:w="5941" w:type="dxa"/>
            <w:gridSpan w:val="2"/>
          </w:tcPr>
          <w:p w14:paraId="680A2899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496" w:type="dxa"/>
            <w:gridSpan w:val="5"/>
            <w:vAlign w:val="bottom"/>
            <w:hideMark/>
          </w:tcPr>
          <w:p w14:paraId="68C4514B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CD0073" w:rsidRPr="00273A5D" w14:paraId="6347B3B1" w14:textId="77777777" w:rsidTr="00076E29">
        <w:trPr>
          <w:trHeight w:val="20"/>
          <w:tblHeader/>
        </w:trPr>
        <w:tc>
          <w:tcPr>
            <w:tcW w:w="5670" w:type="dxa"/>
            <w:vAlign w:val="bottom"/>
            <w:hideMark/>
          </w:tcPr>
          <w:p w14:paraId="290DFBF0" w14:textId="77777777" w:rsidR="00CD0073" w:rsidRPr="0095586A" w:rsidRDefault="00CD0073" w:rsidP="00DB1C62">
            <w:pPr>
              <w:tabs>
                <w:tab w:val="left" w:pos="4014"/>
              </w:tabs>
              <w:spacing w:line="228" w:lineRule="auto"/>
              <w:ind w:left="270" w:right="-11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95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งบกำไรขาดทุนเบ็ดเสร็จอื่นสำหรับงวดสามเดือนสิ้นสุดวันที่</w:t>
            </w:r>
            <w:r w:rsidRPr="0095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95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95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30 มิถุนายน </w:t>
            </w:r>
            <w:r w:rsidRPr="0095586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271" w:type="dxa"/>
            <w:vAlign w:val="bottom"/>
          </w:tcPr>
          <w:p w14:paraId="1886FDC8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DC2A219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36" w:type="dxa"/>
            <w:vAlign w:val="bottom"/>
          </w:tcPr>
          <w:p w14:paraId="7ED154A6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3FA94DA7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36" w:type="dxa"/>
            <w:vAlign w:val="bottom"/>
          </w:tcPr>
          <w:p w14:paraId="5D14E87E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vAlign w:val="bottom"/>
            <w:hideMark/>
          </w:tcPr>
          <w:p w14:paraId="06280809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48C90814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CD0073" w:rsidRPr="00273A5D" w14:paraId="23043BB1" w14:textId="77777777" w:rsidTr="00076E29">
        <w:trPr>
          <w:trHeight w:val="20"/>
          <w:tblHeader/>
        </w:trPr>
        <w:tc>
          <w:tcPr>
            <w:tcW w:w="5670" w:type="dxa"/>
          </w:tcPr>
          <w:p w14:paraId="50C571A1" w14:textId="77777777" w:rsidR="00CD0073" w:rsidRPr="00273A5D" w:rsidRDefault="00CD0073" w:rsidP="00DB1C62">
            <w:pPr>
              <w:tabs>
                <w:tab w:val="left" w:pos="4014"/>
              </w:tabs>
              <w:spacing w:line="228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  <w:vAlign w:val="bottom"/>
          </w:tcPr>
          <w:p w14:paraId="41A50FA5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496" w:type="dxa"/>
            <w:gridSpan w:val="5"/>
            <w:vAlign w:val="bottom"/>
            <w:hideMark/>
          </w:tcPr>
          <w:p w14:paraId="745604D4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0073" w:rsidRPr="00273A5D" w14:paraId="6BD8FD27" w14:textId="77777777" w:rsidTr="00076E29">
        <w:trPr>
          <w:trHeight w:val="20"/>
        </w:trPr>
        <w:tc>
          <w:tcPr>
            <w:tcW w:w="5670" w:type="dxa"/>
            <w:hideMark/>
          </w:tcPr>
          <w:p w14:paraId="7472C6BF" w14:textId="77777777" w:rsidR="00CD0073" w:rsidRPr="00273A5D" w:rsidRDefault="00CD0073" w:rsidP="00DB1C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271" w:type="dxa"/>
          </w:tcPr>
          <w:p w14:paraId="723F783B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07F4708A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78E1069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018616A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25DEE1C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58847067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073" w:rsidRPr="00273A5D" w14:paraId="2B2FA7A3" w14:textId="77777777" w:rsidTr="00076E29">
        <w:trPr>
          <w:trHeight w:val="20"/>
        </w:trPr>
        <w:tc>
          <w:tcPr>
            <w:tcW w:w="5670" w:type="dxa"/>
            <w:hideMark/>
          </w:tcPr>
          <w:p w14:paraId="7E74A3EC" w14:textId="77777777" w:rsidR="00CD0073" w:rsidRPr="00273A5D" w:rsidRDefault="00CD0073" w:rsidP="00DB1C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271" w:type="dxa"/>
          </w:tcPr>
          <w:p w14:paraId="5BC17E28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1B440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1,392.25</w:t>
            </w:r>
          </w:p>
        </w:tc>
        <w:tc>
          <w:tcPr>
            <w:tcW w:w="236" w:type="dxa"/>
            <w:shd w:val="clear" w:color="auto" w:fill="auto"/>
          </w:tcPr>
          <w:p w14:paraId="273CCE6C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2C7D089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11.94</w:t>
            </w:r>
          </w:p>
        </w:tc>
        <w:tc>
          <w:tcPr>
            <w:tcW w:w="236" w:type="dxa"/>
            <w:shd w:val="clear" w:color="auto" w:fill="auto"/>
          </w:tcPr>
          <w:p w14:paraId="269806AA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1447B01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1,404.19</w:t>
            </w:r>
          </w:p>
        </w:tc>
      </w:tr>
      <w:tr w:rsidR="00CD0073" w:rsidRPr="00273A5D" w14:paraId="71E1CAF3" w14:textId="77777777" w:rsidTr="00076E29">
        <w:trPr>
          <w:trHeight w:val="20"/>
        </w:trPr>
        <w:tc>
          <w:tcPr>
            <w:tcW w:w="5670" w:type="dxa"/>
            <w:hideMark/>
          </w:tcPr>
          <w:p w14:paraId="5E3EDC9F" w14:textId="77777777" w:rsidR="00CD0073" w:rsidRPr="00273A5D" w:rsidRDefault="00CD0073" w:rsidP="00DB1C62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271" w:type="dxa"/>
          </w:tcPr>
          <w:p w14:paraId="2CA2B9BF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BCA322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1,120.55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CB4BE2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62AF2BF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6.94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AF5478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9483338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1,127.49</w:t>
            </w:r>
          </w:p>
        </w:tc>
      </w:tr>
      <w:tr w:rsidR="00CD0073" w:rsidRPr="00273A5D" w14:paraId="649D08C6" w14:textId="77777777" w:rsidTr="00076E29">
        <w:trPr>
          <w:trHeight w:val="20"/>
        </w:trPr>
        <w:tc>
          <w:tcPr>
            <w:tcW w:w="5670" w:type="dxa"/>
            <w:hideMark/>
          </w:tcPr>
          <w:p w14:paraId="7E33C3C9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271" w:type="dxa"/>
          </w:tcPr>
          <w:p w14:paraId="22EAEB6F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6CD14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107.59</w:t>
            </w:r>
          </w:p>
        </w:tc>
        <w:tc>
          <w:tcPr>
            <w:tcW w:w="236" w:type="dxa"/>
            <w:shd w:val="clear" w:color="auto" w:fill="auto"/>
          </w:tcPr>
          <w:p w14:paraId="0206443F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574DF68" w14:textId="77777777" w:rsidR="00CD0073" w:rsidRPr="0095586A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(17.10)</w:t>
            </w:r>
          </w:p>
        </w:tc>
        <w:tc>
          <w:tcPr>
            <w:tcW w:w="236" w:type="dxa"/>
            <w:shd w:val="clear" w:color="auto" w:fill="auto"/>
          </w:tcPr>
          <w:p w14:paraId="2FAB6D4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E8D0F9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90.49</w:t>
            </w:r>
          </w:p>
        </w:tc>
      </w:tr>
      <w:tr w:rsidR="00CD0073" w:rsidRPr="00273A5D" w14:paraId="48E9048C" w14:textId="77777777" w:rsidTr="00076E29">
        <w:trPr>
          <w:trHeight w:val="20"/>
        </w:trPr>
        <w:tc>
          <w:tcPr>
            <w:tcW w:w="5670" w:type="dxa"/>
            <w:hideMark/>
          </w:tcPr>
          <w:p w14:paraId="77666EBD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271" w:type="dxa"/>
          </w:tcPr>
          <w:p w14:paraId="2FB34E8F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98E35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7.69</w:t>
            </w:r>
          </w:p>
        </w:tc>
        <w:tc>
          <w:tcPr>
            <w:tcW w:w="236" w:type="dxa"/>
            <w:shd w:val="clear" w:color="auto" w:fill="auto"/>
          </w:tcPr>
          <w:p w14:paraId="11313AF5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8AF8938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184.63</w:t>
            </w:r>
          </w:p>
        </w:tc>
        <w:tc>
          <w:tcPr>
            <w:tcW w:w="236" w:type="dxa"/>
            <w:shd w:val="clear" w:color="auto" w:fill="auto"/>
          </w:tcPr>
          <w:p w14:paraId="712FF65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80B69DC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192.32</w:t>
            </w:r>
          </w:p>
        </w:tc>
      </w:tr>
      <w:tr w:rsidR="00CD0073" w:rsidRPr="00273A5D" w14:paraId="4252A7DD" w14:textId="77777777" w:rsidTr="00076E29">
        <w:trPr>
          <w:trHeight w:val="20"/>
        </w:trPr>
        <w:tc>
          <w:tcPr>
            <w:tcW w:w="5670" w:type="dxa"/>
            <w:hideMark/>
          </w:tcPr>
          <w:p w14:paraId="2E6050B8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271" w:type="dxa"/>
          </w:tcPr>
          <w:p w14:paraId="40055EDD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0AB8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26.98</w:t>
            </w:r>
          </w:p>
        </w:tc>
        <w:tc>
          <w:tcPr>
            <w:tcW w:w="236" w:type="dxa"/>
            <w:shd w:val="clear" w:color="auto" w:fill="auto"/>
          </w:tcPr>
          <w:p w14:paraId="274904CB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49B251" w14:textId="77777777" w:rsidR="00CD0073" w:rsidRPr="0095586A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(3.04)</w:t>
            </w:r>
          </w:p>
        </w:tc>
        <w:tc>
          <w:tcPr>
            <w:tcW w:w="236" w:type="dxa"/>
            <w:shd w:val="clear" w:color="auto" w:fill="auto"/>
          </w:tcPr>
          <w:p w14:paraId="214AADB6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F6E241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23.94</w:t>
            </w:r>
          </w:p>
        </w:tc>
      </w:tr>
      <w:tr w:rsidR="00CD0073" w:rsidRPr="00273A5D" w14:paraId="4B20EAD4" w14:textId="77777777" w:rsidTr="00076E29">
        <w:trPr>
          <w:trHeight w:val="379"/>
        </w:trPr>
        <w:tc>
          <w:tcPr>
            <w:tcW w:w="5670" w:type="dxa"/>
            <w:hideMark/>
          </w:tcPr>
          <w:p w14:paraId="77FE915D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271" w:type="dxa"/>
          </w:tcPr>
          <w:p w14:paraId="7C1B92F2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E138FD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2,655.06</w:t>
            </w:r>
          </w:p>
        </w:tc>
        <w:tc>
          <w:tcPr>
            <w:tcW w:w="236" w:type="dxa"/>
            <w:shd w:val="clear" w:color="auto" w:fill="auto"/>
          </w:tcPr>
          <w:p w14:paraId="03540B1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3B4322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183.37</w:t>
            </w:r>
          </w:p>
        </w:tc>
        <w:tc>
          <w:tcPr>
            <w:tcW w:w="236" w:type="dxa"/>
            <w:shd w:val="clear" w:color="auto" w:fill="auto"/>
          </w:tcPr>
          <w:p w14:paraId="5E8B42E6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925057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2,838.43</w:t>
            </w:r>
          </w:p>
        </w:tc>
      </w:tr>
      <w:tr w:rsidR="00CD0073" w:rsidRPr="00DB1C62" w14:paraId="00B3B735" w14:textId="77777777" w:rsidTr="00DB1C62">
        <w:trPr>
          <w:trHeight w:hRule="exact" w:val="318"/>
        </w:trPr>
        <w:tc>
          <w:tcPr>
            <w:tcW w:w="5670" w:type="dxa"/>
          </w:tcPr>
          <w:p w14:paraId="48DD9CF5" w14:textId="77777777" w:rsidR="00CD0073" w:rsidRPr="00DB1C62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bCs/>
                <w:sz w:val="22"/>
                <w:szCs w:val="22"/>
              </w:rPr>
            </w:pPr>
          </w:p>
        </w:tc>
        <w:tc>
          <w:tcPr>
            <w:tcW w:w="271" w:type="dxa"/>
          </w:tcPr>
          <w:p w14:paraId="78DB49F4" w14:textId="77777777" w:rsidR="00CD0073" w:rsidRPr="00DB1C62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Cs w:val="22"/>
                <w:cs/>
                <w:lang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B10583" w14:textId="77777777" w:rsidR="00CD0073" w:rsidRPr="00DB1C62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152D2D69" w14:textId="77777777" w:rsidR="00CD0073" w:rsidRPr="00DB1C62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33DF2E" w14:textId="77777777" w:rsidR="00CD0073" w:rsidRPr="00DB1C62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E058682" w14:textId="77777777" w:rsidR="00CD0073" w:rsidRPr="00DB1C62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05F5CD" w14:textId="77777777" w:rsidR="00CD0073" w:rsidRPr="00DB1C62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D0073" w:rsidRPr="00273A5D" w14:paraId="50F21054" w14:textId="77777777" w:rsidTr="00076E29">
        <w:trPr>
          <w:trHeight w:val="20"/>
        </w:trPr>
        <w:tc>
          <w:tcPr>
            <w:tcW w:w="5670" w:type="dxa"/>
            <w:hideMark/>
          </w:tcPr>
          <w:p w14:paraId="098817F1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271" w:type="dxa"/>
          </w:tcPr>
          <w:p w14:paraId="450B280E" w14:textId="77777777" w:rsidR="00CD0073" w:rsidRPr="00273A5D" w:rsidRDefault="00CD0073" w:rsidP="00DB1C62">
            <w:pPr>
              <w:pStyle w:val="acctfourfigures"/>
              <w:tabs>
                <w:tab w:val="left" w:pos="720"/>
              </w:tabs>
              <w:spacing w:line="22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8" w:type="dxa"/>
            <w:vAlign w:val="bottom"/>
          </w:tcPr>
          <w:p w14:paraId="580C8C92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4799959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77FCE324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BA2C700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6EB92CA1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0073" w:rsidRPr="0095586A" w14:paraId="00B9C222" w14:textId="77777777" w:rsidTr="00076E29">
        <w:trPr>
          <w:trHeight w:val="20"/>
        </w:trPr>
        <w:tc>
          <w:tcPr>
            <w:tcW w:w="5670" w:type="dxa"/>
            <w:hideMark/>
          </w:tcPr>
          <w:p w14:paraId="71693975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271" w:type="dxa"/>
          </w:tcPr>
          <w:p w14:paraId="6CCE40A0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F923588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776.33</w:t>
            </w:r>
          </w:p>
        </w:tc>
        <w:tc>
          <w:tcPr>
            <w:tcW w:w="236" w:type="dxa"/>
            <w:shd w:val="clear" w:color="auto" w:fill="auto"/>
          </w:tcPr>
          <w:p w14:paraId="671C828A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C8C3B2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12.92</w:t>
            </w:r>
          </w:p>
        </w:tc>
        <w:tc>
          <w:tcPr>
            <w:tcW w:w="236" w:type="dxa"/>
            <w:shd w:val="clear" w:color="auto" w:fill="auto"/>
          </w:tcPr>
          <w:p w14:paraId="70085C27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BC431D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789.25</w:t>
            </w:r>
          </w:p>
        </w:tc>
      </w:tr>
      <w:tr w:rsidR="00CD0073" w:rsidRPr="00273A5D" w14:paraId="1751F88B" w14:textId="77777777" w:rsidTr="00076E29">
        <w:trPr>
          <w:trHeight w:val="20"/>
        </w:trPr>
        <w:tc>
          <w:tcPr>
            <w:tcW w:w="5670" w:type="dxa"/>
            <w:hideMark/>
          </w:tcPr>
          <w:p w14:paraId="71593378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271" w:type="dxa"/>
          </w:tcPr>
          <w:p w14:paraId="06186761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714298BA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597.63</w:t>
            </w:r>
          </w:p>
        </w:tc>
        <w:tc>
          <w:tcPr>
            <w:tcW w:w="236" w:type="dxa"/>
            <w:shd w:val="clear" w:color="auto" w:fill="auto"/>
          </w:tcPr>
          <w:p w14:paraId="22EA0305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6829C94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8.70</w:t>
            </w:r>
          </w:p>
        </w:tc>
        <w:tc>
          <w:tcPr>
            <w:tcW w:w="236" w:type="dxa"/>
            <w:shd w:val="clear" w:color="auto" w:fill="auto"/>
          </w:tcPr>
          <w:p w14:paraId="5BBD915C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7E6E16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606.33</w:t>
            </w:r>
          </w:p>
        </w:tc>
      </w:tr>
      <w:tr w:rsidR="00CD0073" w:rsidRPr="00273A5D" w14:paraId="054C329C" w14:textId="77777777" w:rsidTr="00076E29">
        <w:trPr>
          <w:trHeight w:val="20"/>
        </w:trPr>
        <w:tc>
          <w:tcPr>
            <w:tcW w:w="5670" w:type="dxa"/>
            <w:hideMark/>
          </w:tcPr>
          <w:p w14:paraId="3EB8A8F7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271" w:type="dxa"/>
          </w:tcPr>
          <w:p w14:paraId="4D36D59C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4BAD9F42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60.54</w:t>
            </w:r>
          </w:p>
        </w:tc>
        <w:tc>
          <w:tcPr>
            <w:tcW w:w="236" w:type="dxa"/>
            <w:shd w:val="clear" w:color="auto" w:fill="auto"/>
          </w:tcPr>
          <w:p w14:paraId="5EC37BCB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C710C44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33.43</w:t>
            </w:r>
          </w:p>
        </w:tc>
        <w:tc>
          <w:tcPr>
            <w:tcW w:w="236" w:type="dxa"/>
            <w:shd w:val="clear" w:color="auto" w:fill="auto"/>
          </w:tcPr>
          <w:p w14:paraId="67F0474C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7EC0A1A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93.97</w:t>
            </w:r>
          </w:p>
        </w:tc>
      </w:tr>
      <w:tr w:rsidR="00CD0073" w:rsidRPr="00273A5D" w14:paraId="14774F5D" w14:textId="77777777" w:rsidTr="00076E29">
        <w:trPr>
          <w:trHeight w:val="20"/>
        </w:trPr>
        <w:tc>
          <w:tcPr>
            <w:tcW w:w="5670" w:type="dxa"/>
            <w:hideMark/>
          </w:tcPr>
          <w:p w14:paraId="573E2FC3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271" w:type="dxa"/>
          </w:tcPr>
          <w:p w14:paraId="07BB2250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311FFBB4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140.91</w:t>
            </w:r>
          </w:p>
        </w:tc>
        <w:tc>
          <w:tcPr>
            <w:tcW w:w="236" w:type="dxa"/>
            <w:shd w:val="clear" w:color="auto" w:fill="auto"/>
          </w:tcPr>
          <w:p w14:paraId="3307FB6A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444CEE0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5.18</w:t>
            </w:r>
          </w:p>
        </w:tc>
        <w:tc>
          <w:tcPr>
            <w:tcW w:w="236" w:type="dxa"/>
            <w:shd w:val="clear" w:color="auto" w:fill="auto"/>
          </w:tcPr>
          <w:p w14:paraId="6EC13825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593DC4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146.09</w:t>
            </w:r>
          </w:p>
        </w:tc>
      </w:tr>
      <w:tr w:rsidR="00CD0073" w:rsidRPr="00273A5D" w14:paraId="558E1399" w14:textId="77777777" w:rsidTr="00076E29">
        <w:trPr>
          <w:trHeight w:val="20"/>
        </w:trPr>
        <w:tc>
          <w:tcPr>
            <w:tcW w:w="5670" w:type="dxa"/>
            <w:hideMark/>
          </w:tcPr>
          <w:p w14:paraId="402C7103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271" w:type="dxa"/>
          </w:tcPr>
          <w:p w14:paraId="03F84BD9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67826972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488.37</w:t>
            </w:r>
          </w:p>
        </w:tc>
        <w:tc>
          <w:tcPr>
            <w:tcW w:w="236" w:type="dxa"/>
            <w:shd w:val="clear" w:color="auto" w:fill="auto"/>
          </w:tcPr>
          <w:p w14:paraId="11141B4D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B680721" w14:textId="77777777" w:rsidR="00CD0073" w:rsidRPr="0095586A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(39.53)</w:t>
            </w:r>
          </w:p>
        </w:tc>
        <w:tc>
          <w:tcPr>
            <w:tcW w:w="236" w:type="dxa"/>
            <w:shd w:val="clear" w:color="auto" w:fill="auto"/>
          </w:tcPr>
          <w:p w14:paraId="70E652A1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4EFCDBEE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448.84</w:t>
            </w:r>
          </w:p>
        </w:tc>
      </w:tr>
      <w:tr w:rsidR="00DB1C62" w:rsidRPr="00273A5D" w14:paraId="06E6770C" w14:textId="77777777" w:rsidTr="00076E29">
        <w:trPr>
          <w:trHeight w:val="20"/>
        </w:trPr>
        <w:tc>
          <w:tcPr>
            <w:tcW w:w="5670" w:type="dxa"/>
          </w:tcPr>
          <w:p w14:paraId="4692C221" w14:textId="77777777" w:rsidR="00DB1C62" w:rsidRPr="00273A5D" w:rsidRDefault="00DB1C62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1" w:type="dxa"/>
          </w:tcPr>
          <w:p w14:paraId="072E34E6" w14:textId="77777777" w:rsidR="00DB1C62" w:rsidRPr="00273A5D" w:rsidRDefault="00DB1C62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12B004EB" w14:textId="77777777" w:rsidR="00DB1C62" w:rsidRPr="0095586A" w:rsidRDefault="00DB1C62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5B9690A" w14:textId="77777777" w:rsidR="00DB1C62" w:rsidRPr="0095586A" w:rsidRDefault="00DB1C62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34FF6AEB" w14:textId="77777777" w:rsidR="00DB1C62" w:rsidRPr="0095586A" w:rsidRDefault="00DB1C62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5B57B62" w14:textId="77777777" w:rsidR="00DB1C62" w:rsidRPr="0095586A" w:rsidRDefault="00DB1C62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5E4B396A" w14:textId="77777777" w:rsidR="00DB1C62" w:rsidRPr="0095586A" w:rsidRDefault="00DB1C62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D0073" w:rsidRPr="00273A5D" w14:paraId="1F205E09" w14:textId="77777777" w:rsidTr="00076E29">
        <w:trPr>
          <w:trHeight w:val="20"/>
        </w:trPr>
        <w:tc>
          <w:tcPr>
            <w:tcW w:w="5670" w:type="dxa"/>
            <w:hideMark/>
          </w:tcPr>
          <w:p w14:paraId="5271AB2D" w14:textId="77777777" w:rsidR="00CD0073" w:rsidRPr="00273A5D" w:rsidRDefault="00CD0073" w:rsidP="00DB1C62">
            <w:pPr>
              <w:tabs>
                <w:tab w:val="left" w:pos="34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lastRenderedPageBreak/>
              <w:t>ต้นทุนทางการเงิน</w:t>
            </w:r>
          </w:p>
        </w:tc>
        <w:tc>
          <w:tcPr>
            <w:tcW w:w="271" w:type="dxa"/>
          </w:tcPr>
          <w:p w14:paraId="6DC0B071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DC9C0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694.82</w:t>
            </w:r>
          </w:p>
        </w:tc>
        <w:tc>
          <w:tcPr>
            <w:tcW w:w="236" w:type="dxa"/>
            <w:shd w:val="clear" w:color="auto" w:fill="auto"/>
          </w:tcPr>
          <w:p w14:paraId="21719767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CA1D4B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141.84</w:t>
            </w:r>
          </w:p>
        </w:tc>
        <w:tc>
          <w:tcPr>
            <w:tcW w:w="236" w:type="dxa"/>
            <w:shd w:val="clear" w:color="auto" w:fill="auto"/>
          </w:tcPr>
          <w:p w14:paraId="6DD275AC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946DD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95586A">
              <w:rPr>
                <w:rFonts w:ascii="Angsana New" w:hAnsi="Angsana New"/>
                <w:sz w:val="30"/>
                <w:szCs w:val="30"/>
              </w:rPr>
              <w:t>836.66</w:t>
            </w:r>
          </w:p>
        </w:tc>
      </w:tr>
      <w:tr w:rsidR="00CD0073" w:rsidRPr="00273A5D" w14:paraId="7187EC40" w14:textId="77777777" w:rsidTr="00076E29">
        <w:trPr>
          <w:trHeight w:val="20"/>
        </w:trPr>
        <w:tc>
          <w:tcPr>
            <w:tcW w:w="5670" w:type="dxa"/>
            <w:hideMark/>
          </w:tcPr>
          <w:p w14:paraId="37C43944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271" w:type="dxa"/>
          </w:tcPr>
          <w:p w14:paraId="7DD5AFCE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66454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2,758.60</w:t>
            </w:r>
          </w:p>
        </w:tc>
        <w:tc>
          <w:tcPr>
            <w:tcW w:w="236" w:type="dxa"/>
            <w:shd w:val="clear" w:color="auto" w:fill="auto"/>
          </w:tcPr>
          <w:p w14:paraId="1B03B2F9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F5C6BB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162.54</w:t>
            </w:r>
          </w:p>
        </w:tc>
        <w:tc>
          <w:tcPr>
            <w:tcW w:w="236" w:type="dxa"/>
            <w:shd w:val="clear" w:color="auto" w:fill="auto"/>
          </w:tcPr>
          <w:p w14:paraId="2AD5F0B1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F7A69" w14:textId="77777777" w:rsidR="00CD0073" w:rsidRPr="0095586A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5586A">
              <w:rPr>
                <w:rFonts w:ascii="Angsana New" w:hAnsi="Angsana New"/>
                <w:b/>
                <w:bCs/>
                <w:sz w:val="30"/>
                <w:szCs w:val="30"/>
              </w:rPr>
              <w:t>2,921.14</w:t>
            </w:r>
          </w:p>
        </w:tc>
      </w:tr>
      <w:tr w:rsidR="00CD0073" w:rsidRPr="00273A5D" w14:paraId="15EC84D2" w14:textId="77777777" w:rsidTr="00076E29">
        <w:trPr>
          <w:trHeight w:val="20"/>
        </w:trPr>
        <w:tc>
          <w:tcPr>
            <w:tcW w:w="5670" w:type="dxa"/>
            <w:hideMark/>
          </w:tcPr>
          <w:p w14:paraId="067F58DA" w14:textId="77777777" w:rsidR="00CD0073" w:rsidRPr="00273A5D" w:rsidRDefault="00CD0073" w:rsidP="00DB1C62">
            <w:pPr>
              <w:spacing w:line="228" w:lineRule="auto"/>
              <w:ind w:left="162" w:right="-115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ส่วนแบ่ง</w:t>
            </w:r>
            <w:r w:rsidR="00DB1C62" w:rsidRPr="00DB1C62">
              <w:rPr>
                <w:rFonts w:ascii="Angsana New" w:hAnsi="Angsana New"/>
                <w:sz w:val="30"/>
                <w:szCs w:val="30"/>
                <w:cs/>
              </w:rPr>
              <w:t xml:space="preserve">กำไร (ขาดทุน)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271" w:type="dxa"/>
          </w:tcPr>
          <w:p w14:paraId="5E805193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C65EF2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1.06</w:t>
            </w:r>
          </w:p>
        </w:tc>
        <w:tc>
          <w:tcPr>
            <w:tcW w:w="236" w:type="dxa"/>
            <w:shd w:val="clear" w:color="auto" w:fill="auto"/>
          </w:tcPr>
          <w:p w14:paraId="0435755C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3FF40" w14:textId="77777777" w:rsidR="00CD0073" w:rsidRPr="00A07C4B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(1.07)</w:t>
            </w:r>
          </w:p>
        </w:tc>
        <w:tc>
          <w:tcPr>
            <w:tcW w:w="236" w:type="dxa"/>
            <w:shd w:val="clear" w:color="auto" w:fill="auto"/>
          </w:tcPr>
          <w:p w14:paraId="72C3EFE5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D7267D" w14:textId="77777777" w:rsidR="00CD0073" w:rsidRPr="00A07C4B" w:rsidRDefault="00CD0073" w:rsidP="00DB1C62">
            <w:pPr>
              <w:tabs>
                <w:tab w:val="clear" w:pos="907"/>
                <w:tab w:val="left" w:pos="194"/>
              </w:tabs>
              <w:spacing w:line="228" w:lineRule="auto"/>
              <w:ind w:right="-3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(0.01)</w:t>
            </w:r>
          </w:p>
        </w:tc>
      </w:tr>
      <w:tr w:rsidR="00CD0073" w:rsidRPr="00273A5D" w14:paraId="0F45551B" w14:textId="77777777" w:rsidTr="00076E29">
        <w:trPr>
          <w:trHeight w:val="20"/>
        </w:trPr>
        <w:tc>
          <w:tcPr>
            <w:tcW w:w="5670" w:type="dxa"/>
            <w:hideMark/>
          </w:tcPr>
          <w:p w14:paraId="2DB025FC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9300E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ก่อนค่าใช้จ่ายภาษีเงินได้</w:t>
            </w:r>
          </w:p>
        </w:tc>
        <w:tc>
          <w:tcPr>
            <w:tcW w:w="271" w:type="dxa"/>
          </w:tcPr>
          <w:p w14:paraId="59AE0924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186B2" w14:textId="77777777" w:rsidR="00CD0073" w:rsidRPr="00A07C4B" w:rsidRDefault="00CD0073" w:rsidP="00DB1C62">
            <w:pPr>
              <w:tabs>
                <w:tab w:val="clear" w:pos="680"/>
                <w:tab w:val="clear" w:pos="907"/>
                <w:tab w:val="left" w:pos="522"/>
                <w:tab w:val="left" w:pos="702"/>
              </w:tabs>
              <w:spacing w:line="228" w:lineRule="auto"/>
              <w:ind w:right="-26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C4B">
              <w:rPr>
                <w:rFonts w:ascii="Angsana New" w:hAnsi="Angsana New"/>
                <w:b/>
                <w:bCs/>
                <w:sz w:val="30"/>
                <w:szCs w:val="30"/>
              </w:rPr>
              <w:t>(102.48)</w:t>
            </w:r>
          </w:p>
        </w:tc>
        <w:tc>
          <w:tcPr>
            <w:tcW w:w="236" w:type="dxa"/>
            <w:shd w:val="clear" w:color="auto" w:fill="auto"/>
          </w:tcPr>
          <w:p w14:paraId="43B8FB42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8BED57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C4B">
              <w:rPr>
                <w:rFonts w:ascii="Angsana New" w:hAnsi="Angsana New"/>
                <w:b/>
                <w:bCs/>
                <w:sz w:val="30"/>
                <w:szCs w:val="30"/>
              </w:rPr>
              <w:t>19.76</w:t>
            </w:r>
          </w:p>
        </w:tc>
        <w:tc>
          <w:tcPr>
            <w:tcW w:w="236" w:type="dxa"/>
            <w:shd w:val="clear" w:color="auto" w:fill="auto"/>
          </w:tcPr>
          <w:p w14:paraId="551CFEB1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463AF35" w14:textId="77777777" w:rsidR="00CD0073" w:rsidRPr="00A07C4B" w:rsidRDefault="00CD0073" w:rsidP="00DB1C62">
            <w:pPr>
              <w:tabs>
                <w:tab w:val="clear" w:pos="907"/>
                <w:tab w:val="left" w:pos="374"/>
              </w:tabs>
              <w:spacing w:line="228" w:lineRule="auto"/>
              <w:ind w:right="-3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07C4B">
              <w:rPr>
                <w:rFonts w:ascii="Angsana New" w:hAnsi="Angsana New"/>
                <w:b/>
                <w:bCs/>
                <w:sz w:val="30"/>
                <w:szCs w:val="30"/>
              </w:rPr>
              <w:t>(82.72)</w:t>
            </w:r>
          </w:p>
        </w:tc>
      </w:tr>
      <w:tr w:rsidR="00CD0073" w:rsidRPr="00273A5D" w14:paraId="798B0671" w14:textId="77777777" w:rsidTr="00076E29">
        <w:trPr>
          <w:trHeight w:val="20"/>
        </w:trPr>
        <w:tc>
          <w:tcPr>
            <w:tcW w:w="5670" w:type="dxa"/>
            <w:hideMark/>
          </w:tcPr>
          <w:p w14:paraId="71DE9FE8" w14:textId="77777777" w:rsidR="00CD0073" w:rsidRPr="00273A5D" w:rsidRDefault="000C0496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รายได้</w:t>
            </w:r>
            <w:r w:rsidR="00CD0073" w:rsidRPr="00273A5D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271" w:type="dxa"/>
          </w:tcPr>
          <w:p w14:paraId="04A982D8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0D39CF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16.17</w:t>
            </w:r>
          </w:p>
        </w:tc>
        <w:tc>
          <w:tcPr>
            <w:tcW w:w="236" w:type="dxa"/>
            <w:shd w:val="clear" w:color="auto" w:fill="auto"/>
          </w:tcPr>
          <w:p w14:paraId="746FB3E1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4BE56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9.36</w:t>
            </w:r>
          </w:p>
        </w:tc>
        <w:tc>
          <w:tcPr>
            <w:tcW w:w="236" w:type="dxa"/>
            <w:shd w:val="clear" w:color="auto" w:fill="auto"/>
          </w:tcPr>
          <w:p w14:paraId="5A16F655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4F5EB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25.53</w:t>
            </w:r>
          </w:p>
        </w:tc>
      </w:tr>
      <w:tr w:rsidR="00CD0073" w:rsidRPr="00273A5D" w14:paraId="1EC09A48" w14:textId="77777777" w:rsidTr="00076E29">
        <w:trPr>
          <w:trHeight w:val="20"/>
        </w:trPr>
        <w:tc>
          <w:tcPr>
            <w:tcW w:w="5670" w:type="dxa"/>
            <w:hideMark/>
          </w:tcPr>
          <w:p w14:paraId="65832797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กำไร</w:t>
            </w:r>
            <w:r w:rsidR="009300E2">
              <w:rPr>
                <w:rFonts w:ascii="Angsana New" w:hAnsi="Angsana New" w:hint="cs"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1" w:type="dxa"/>
          </w:tcPr>
          <w:p w14:paraId="7392C683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0D676B1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(86.31)</w:t>
            </w:r>
          </w:p>
        </w:tc>
        <w:tc>
          <w:tcPr>
            <w:tcW w:w="236" w:type="dxa"/>
            <w:shd w:val="clear" w:color="auto" w:fill="auto"/>
          </w:tcPr>
          <w:p w14:paraId="1E943BBF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C4C0E4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34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29.12</w:t>
            </w:r>
          </w:p>
        </w:tc>
        <w:tc>
          <w:tcPr>
            <w:tcW w:w="236" w:type="dxa"/>
            <w:shd w:val="clear" w:color="auto" w:fill="auto"/>
          </w:tcPr>
          <w:p w14:paraId="1228AEA4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C08BD1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(57.19)</w:t>
            </w:r>
          </w:p>
        </w:tc>
      </w:tr>
      <w:tr w:rsidR="00CD0073" w:rsidRPr="00273A5D" w14:paraId="7F9CEE09" w14:textId="77777777" w:rsidTr="00076E29">
        <w:trPr>
          <w:trHeight w:val="20"/>
        </w:trPr>
        <w:tc>
          <w:tcPr>
            <w:tcW w:w="5670" w:type="dxa"/>
          </w:tcPr>
          <w:p w14:paraId="5DEB8F53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71" w:type="dxa"/>
          </w:tcPr>
          <w:p w14:paraId="30E654D2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0C4D3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89B7F89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787D0A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5961D368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F8107B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CD0073" w:rsidRPr="00273A5D" w14:paraId="0272097D" w14:textId="77777777" w:rsidTr="00076E29">
        <w:trPr>
          <w:trHeight w:val="20"/>
        </w:trPr>
        <w:tc>
          <w:tcPr>
            <w:tcW w:w="5670" w:type="dxa"/>
            <w:hideMark/>
          </w:tcPr>
          <w:p w14:paraId="4264C7AE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  <w:r w:rsidR="00D8175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</w:t>
            </w:r>
          </w:p>
        </w:tc>
        <w:tc>
          <w:tcPr>
            <w:tcW w:w="271" w:type="dxa"/>
          </w:tcPr>
          <w:p w14:paraId="2F4D3428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3FD6A31F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83CA5C5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39B03150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7608D20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vAlign w:val="bottom"/>
          </w:tcPr>
          <w:p w14:paraId="0E12CDE9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0073" w:rsidRPr="00273A5D" w14:paraId="0D4C2B5E" w14:textId="77777777" w:rsidTr="00076E29">
        <w:trPr>
          <w:trHeight w:val="20"/>
        </w:trPr>
        <w:tc>
          <w:tcPr>
            <w:tcW w:w="5670" w:type="dxa"/>
            <w:hideMark/>
          </w:tcPr>
          <w:p w14:paraId="6BE2A978" w14:textId="77777777" w:rsidR="00CD0073" w:rsidRPr="00273A5D" w:rsidRDefault="00CD0073" w:rsidP="00DB1C62">
            <w:pPr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1" w:type="dxa"/>
          </w:tcPr>
          <w:p w14:paraId="718C4F1D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EC3F94E" w14:textId="77777777" w:rsidR="00CD0073" w:rsidRPr="00A07C4B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(86.31)</w:t>
            </w:r>
          </w:p>
        </w:tc>
        <w:tc>
          <w:tcPr>
            <w:tcW w:w="236" w:type="dxa"/>
            <w:shd w:val="clear" w:color="auto" w:fill="auto"/>
          </w:tcPr>
          <w:p w14:paraId="2F400339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45C86C09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1.22</w:t>
            </w:r>
          </w:p>
        </w:tc>
        <w:tc>
          <w:tcPr>
            <w:tcW w:w="236" w:type="dxa"/>
            <w:shd w:val="clear" w:color="auto" w:fill="auto"/>
          </w:tcPr>
          <w:p w14:paraId="34E5764D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shd w:val="clear" w:color="auto" w:fill="auto"/>
          </w:tcPr>
          <w:p w14:paraId="61F84A6D" w14:textId="77777777" w:rsidR="00CD0073" w:rsidRPr="00A07C4B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(85.09)</w:t>
            </w:r>
          </w:p>
        </w:tc>
      </w:tr>
      <w:tr w:rsidR="00CD0073" w:rsidRPr="00273A5D" w14:paraId="0716D210" w14:textId="77777777" w:rsidTr="00076E29">
        <w:trPr>
          <w:trHeight w:val="20"/>
        </w:trPr>
        <w:tc>
          <w:tcPr>
            <w:tcW w:w="5670" w:type="dxa"/>
            <w:hideMark/>
          </w:tcPr>
          <w:p w14:paraId="3E285A9D" w14:textId="77777777" w:rsidR="00CD0073" w:rsidRPr="00273A5D" w:rsidRDefault="00CD0073" w:rsidP="00DB1C62">
            <w:pPr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1" w:type="dxa"/>
          </w:tcPr>
          <w:p w14:paraId="2D290BFB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shd w:val="clear" w:color="auto" w:fill="auto"/>
          </w:tcPr>
          <w:p w14:paraId="1ABD78F3" w14:textId="77777777" w:rsidR="00CD0073" w:rsidRPr="008F6983" w:rsidRDefault="00CD0073" w:rsidP="00DB1C62">
            <w:pPr>
              <w:pStyle w:val="acctfourfigures"/>
              <w:tabs>
                <w:tab w:val="clear" w:pos="765"/>
                <w:tab w:val="decimal" w:pos="611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</w:t>
            </w:r>
            <w:r w:rsidRPr="008F6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71D5B0CE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2DECC752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27.90</w:t>
            </w:r>
          </w:p>
        </w:tc>
        <w:tc>
          <w:tcPr>
            <w:tcW w:w="236" w:type="dxa"/>
            <w:shd w:val="clear" w:color="auto" w:fill="auto"/>
          </w:tcPr>
          <w:p w14:paraId="6FA7719F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shd w:val="clear" w:color="auto" w:fill="auto"/>
          </w:tcPr>
          <w:p w14:paraId="05BEE2FE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27.90</w:t>
            </w:r>
          </w:p>
        </w:tc>
      </w:tr>
      <w:tr w:rsidR="00CD0073" w:rsidRPr="00273A5D" w14:paraId="2DAA31B7" w14:textId="77777777" w:rsidTr="00076E29">
        <w:trPr>
          <w:trHeight w:val="20"/>
        </w:trPr>
        <w:tc>
          <w:tcPr>
            <w:tcW w:w="5670" w:type="dxa"/>
            <w:hideMark/>
          </w:tcPr>
          <w:p w14:paraId="1185749A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095B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สำหรับงวด</w:t>
            </w:r>
          </w:p>
        </w:tc>
        <w:tc>
          <w:tcPr>
            <w:tcW w:w="271" w:type="dxa"/>
          </w:tcPr>
          <w:p w14:paraId="47D6E1AE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99CB0B9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(86.31)</w:t>
            </w:r>
          </w:p>
        </w:tc>
        <w:tc>
          <w:tcPr>
            <w:tcW w:w="236" w:type="dxa"/>
            <w:shd w:val="clear" w:color="auto" w:fill="auto"/>
          </w:tcPr>
          <w:p w14:paraId="2B345AE3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8F7A5A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29.12</w:t>
            </w:r>
          </w:p>
        </w:tc>
        <w:tc>
          <w:tcPr>
            <w:tcW w:w="236" w:type="dxa"/>
            <w:shd w:val="clear" w:color="auto" w:fill="auto"/>
          </w:tcPr>
          <w:p w14:paraId="255597E7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FB13E26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(57.19)</w:t>
            </w:r>
          </w:p>
        </w:tc>
      </w:tr>
      <w:tr w:rsidR="00CD0073" w:rsidRPr="00273A5D" w14:paraId="3F32B081" w14:textId="77777777" w:rsidTr="00076E29">
        <w:trPr>
          <w:trHeight w:val="20"/>
        </w:trPr>
        <w:tc>
          <w:tcPr>
            <w:tcW w:w="5670" w:type="dxa"/>
          </w:tcPr>
          <w:p w14:paraId="75420142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</w:t>
            </w:r>
            <w:r w:rsidR="00095B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เบ็ดเสร็จรวม</w:t>
            </w:r>
          </w:p>
        </w:tc>
        <w:tc>
          <w:tcPr>
            <w:tcW w:w="271" w:type="dxa"/>
          </w:tcPr>
          <w:p w14:paraId="003741A2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2DD92AE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69510B34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6527CAFD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42A34AD7" w14:textId="77777777" w:rsidR="00CD0073" w:rsidRPr="00273A5D" w:rsidRDefault="00CD0073" w:rsidP="00DB1C62">
            <w:pPr>
              <w:pStyle w:val="acctfourfigures"/>
              <w:tabs>
                <w:tab w:val="decimal" w:pos="684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vAlign w:val="bottom"/>
          </w:tcPr>
          <w:p w14:paraId="0D7AE869" w14:textId="77777777" w:rsidR="00CD0073" w:rsidRPr="00273A5D" w:rsidRDefault="00CD0073" w:rsidP="00DB1C62">
            <w:pPr>
              <w:pStyle w:val="acctfourfigures"/>
              <w:tabs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CD0073" w:rsidRPr="00273A5D" w14:paraId="04B1E072" w14:textId="77777777" w:rsidTr="00076E29">
        <w:trPr>
          <w:trHeight w:val="20"/>
        </w:trPr>
        <w:tc>
          <w:tcPr>
            <w:tcW w:w="5670" w:type="dxa"/>
          </w:tcPr>
          <w:p w14:paraId="16AA0CB9" w14:textId="77777777" w:rsidR="00CD0073" w:rsidRPr="00273A5D" w:rsidRDefault="00CD0073" w:rsidP="00DB1C62">
            <w:pPr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271" w:type="dxa"/>
          </w:tcPr>
          <w:p w14:paraId="14B6D01B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5A4671" w14:textId="77777777" w:rsidR="00CD0073" w:rsidRPr="0077488A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77488A">
              <w:rPr>
                <w:rFonts w:ascii="Angsana New" w:hAnsi="Angsana New"/>
                <w:sz w:val="30"/>
                <w:szCs w:val="30"/>
              </w:rPr>
              <w:t>(86.31)</w:t>
            </w:r>
          </w:p>
        </w:tc>
        <w:tc>
          <w:tcPr>
            <w:tcW w:w="236" w:type="dxa"/>
            <w:shd w:val="clear" w:color="auto" w:fill="auto"/>
          </w:tcPr>
          <w:p w14:paraId="564D4473" w14:textId="77777777" w:rsidR="00CD0073" w:rsidRPr="00DA0F15" w:rsidRDefault="00CD0073" w:rsidP="00DB1C62">
            <w:pPr>
              <w:spacing w:line="228" w:lineRule="auto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47E317" w14:textId="77777777" w:rsidR="00CD0073" w:rsidRPr="009B04D3" w:rsidRDefault="00CD0073" w:rsidP="00DB1C62">
            <w:pPr>
              <w:spacing w:line="228" w:lineRule="auto"/>
              <w:jc w:val="right"/>
              <w:rPr>
                <w:rFonts w:ascii="Angsana New" w:hAnsi="Angsana New" w:cstheme="minorBidi"/>
                <w:sz w:val="30"/>
                <w:szCs w:val="30"/>
                <w:lang w:val="en-GB"/>
              </w:rPr>
            </w:pPr>
            <w:r w:rsidRPr="00DA0F15">
              <w:rPr>
                <w:rFonts w:ascii="Angsana New" w:hAnsi="Angsana New" w:cs="Times New Roman"/>
                <w:sz w:val="30"/>
                <w:szCs w:val="30"/>
                <w:lang w:val="en-GB"/>
              </w:rPr>
              <w:t>1.22</w:t>
            </w:r>
          </w:p>
        </w:tc>
        <w:tc>
          <w:tcPr>
            <w:tcW w:w="236" w:type="dxa"/>
            <w:shd w:val="clear" w:color="auto" w:fill="auto"/>
          </w:tcPr>
          <w:p w14:paraId="79DFD819" w14:textId="77777777" w:rsidR="00CD0073" w:rsidRPr="00DA0F15" w:rsidRDefault="00CD0073" w:rsidP="00DB1C62">
            <w:pPr>
              <w:spacing w:line="228" w:lineRule="auto"/>
              <w:jc w:val="right"/>
              <w:rPr>
                <w:rFonts w:ascii="Angsana New" w:hAnsi="Angsana New" w:cs="Times New Roman"/>
                <w:sz w:val="30"/>
                <w:szCs w:val="30"/>
                <w:lang w:val="en-GB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B7222E8" w14:textId="77777777" w:rsidR="00CD0073" w:rsidRPr="0077488A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28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77488A">
              <w:rPr>
                <w:rFonts w:ascii="Angsana New" w:hAnsi="Angsana New"/>
                <w:sz w:val="30"/>
                <w:szCs w:val="30"/>
              </w:rPr>
              <w:t>(85.09)</w:t>
            </w:r>
          </w:p>
        </w:tc>
      </w:tr>
      <w:tr w:rsidR="00CD0073" w:rsidRPr="00DA0F15" w14:paraId="7C6D4FCE" w14:textId="77777777" w:rsidTr="00076E29">
        <w:trPr>
          <w:trHeight w:val="20"/>
        </w:trPr>
        <w:tc>
          <w:tcPr>
            <w:tcW w:w="5670" w:type="dxa"/>
          </w:tcPr>
          <w:p w14:paraId="36FC37CD" w14:textId="77777777" w:rsidR="00CD0073" w:rsidRPr="00273A5D" w:rsidRDefault="00CD0073" w:rsidP="00DB1C62">
            <w:pPr>
              <w:spacing w:line="228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271" w:type="dxa"/>
          </w:tcPr>
          <w:p w14:paraId="04F58AC5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94C21" w14:textId="77777777" w:rsidR="00CD0073" w:rsidRPr="008F6983" w:rsidRDefault="00CD0073" w:rsidP="00DB1C62">
            <w:pPr>
              <w:pStyle w:val="acctfourfigures"/>
              <w:tabs>
                <w:tab w:val="clear" w:pos="765"/>
                <w:tab w:val="decimal" w:pos="611"/>
              </w:tabs>
              <w:spacing w:line="228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F6983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 xml:space="preserve">    </w:t>
            </w:r>
            <w:r w:rsidRPr="008F698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-   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D4A8067" w14:textId="77777777" w:rsidR="00CD0073" w:rsidRPr="00273A5D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E2CD746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27.90</w:t>
            </w:r>
          </w:p>
        </w:tc>
        <w:tc>
          <w:tcPr>
            <w:tcW w:w="236" w:type="dxa"/>
            <w:shd w:val="clear" w:color="auto" w:fill="auto"/>
          </w:tcPr>
          <w:p w14:paraId="694B4276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741A540" w14:textId="77777777" w:rsidR="00CD0073" w:rsidRPr="00A07C4B" w:rsidRDefault="00CD0073" w:rsidP="00DB1C62">
            <w:pPr>
              <w:spacing w:line="228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A07C4B">
              <w:rPr>
                <w:rFonts w:ascii="Angsana New" w:hAnsi="Angsana New"/>
                <w:sz w:val="30"/>
                <w:szCs w:val="30"/>
              </w:rPr>
              <w:t>27.90</w:t>
            </w:r>
          </w:p>
        </w:tc>
      </w:tr>
      <w:tr w:rsidR="00CD0073" w:rsidRPr="00273A5D" w14:paraId="024B9FCE" w14:textId="77777777" w:rsidTr="00076E29">
        <w:trPr>
          <w:trHeight w:val="20"/>
        </w:trPr>
        <w:tc>
          <w:tcPr>
            <w:tcW w:w="5670" w:type="dxa"/>
          </w:tcPr>
          <w:p w14:paraId="089B7D96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095B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เบ็ดเสร็จรวมสำหรับงวด</w:t>
            </w:r>
          </w:p>
        </w:tc>
        <w:tc>
          <w:tcPr>
            <w:tcW w:w="271" w:type="dxa"/>
          </w:tcPr>
          <w:p w14:paraId="502D9EC3" w14:textId="77777777" w:rsidR="00CD0073" w:rsidRPr="00273A5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1306C52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(86.31)</w:t>
            </w:r>
          </w:p>
        </w:tc>
        <w:tc>
          <w:tcPr>
            <w:tcW w:w="236" w:type="dxa"/>
            <w:shd w:val="clear" w:color="auto" w:fill="auto"/>
          </w:tcPr>
          <w:p w14:paraId="39B83239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6A6B8388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33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29.12</w:t>
            </w:r>
          </w:p>
        </w:tc>
        <w:tc>
          <w:tcPr>
            <w:tcW w:w="236" w:type="dxa"/>
            <w:shd w:val="clear" w:color="auto" w:fill="auto"/>
          </w:tcPr>
          <w:p w14:paraId="39A1E102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241D316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(57.19)</w:t>
            </w:r>
          </w:p>
        </w:tc>
      </w:tr>
      <w:tr w:rsidR="00CD0073" w:rsidRPr="00AF00ED" w14:paraId="76220E29" w14:textId="77777777" w:rsidTr="00EA61BB">
        <w:trPr>
          <w:trHeight w:val="170"/>
        </w:trPr>
        <w:tc>
          <w:tcPr>
            <w:tcW w:w="5670" w:type="dxa"/>
          </w:tcPr>
          <w:p w14:paraId="2A3E46C7" w14:textId="77777777" w:rsidR="00CD0073" w:rsidRPr="00AF00E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271" w:type="dxa"/>
          </w:tcPr>
          <w:p w14:paraId="322E08D4" w14:textId="77777777" w:rsidR="00CD0073" w:rsidRPr="00AF00ED" w:rsidRDefault="00CD0073" w:rsidP="00DB1C62">
            <w:pPr>
              <w:spacing w:line="228" w:lineRule="auto"/>
              <w:ind w:left="144" w:hanging="144"/>
              <w:jc w:val="center"/>
              <w:rPr>
                <w:rFonts w:ascii="Angsana New" w:hAnsi="Angsana New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1570E7" w14:textId="77777777" w:rsidR="00CD0073" w:rsidRPr="00AF00ED" w:rsidRDefault="00CD0073" w:rsidP="00DB1C62">
            <w:pPr>
              <w:pStyle w:val="acctfourfigures"/>
              <w:tabs>
                <w:tab w:val="clear" w:pos="765"/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099171F" w14:textId="77777777" w:rsidR="00CD0073" w:rsidRPr="00AF00ED" w:rsidRDefault="00CD0073" w:rsidP="00DB1C62">
            <w:pPr>
              <w:pStyle w:val="acctfourfigures"/>
              <w:tabs>
                <w:tab w:val="clear" w:pos="765"/>
                <w:tab w:val="decimal" w:pos="612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18EBDC" w14:textId="77777777" w:rsidR="00CD0073" w:rsidRPr="00AF00ED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-73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36" w:type="dxa"/>
            <w:shd w:val="clear" w:color="auto" w:fill="auto"/>
          </w:tcPr>
          <w:p w14:paraId="231D2A78" w14:textId="77777777" w:rsidR="00CD0073" w:rsidRPr="00AF00ED" w:rsidRDefault="00CD0073" w:rsidP="00DB1C62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28" w:lineRule="auto"/>
              <w:ind w:left="-79" w:right="-180"/>
              <w:rPr>
                <w:rFonts w:ascii="Angsana New" w:hAnsi="Angsana New" w:cs="Angsana New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0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F30560" w14:textId="77777777" w:rsidR="00CD0073" w:rsidRPr="00AF00ED" w:rsidRDefault="00CD0073" w:rsidP="00DB1C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2"/>
              </w:tabs>
              <w:spacing w:line="228" w:lineRule="auto"/>
              <w:ind w:right="-730"/>
              <w:rPr>
                <w:rFonts w:ascii="Angsana New" w:hAnsi="Angsana New"/>
                <w:b/>
                <w:bCs/>
              </w:rPr>
            </w:pPr>
          </w:p>
        </w:tc>
      </w:tr>
      <w:tr w:rsidR="00CD0073" w:rsidRPr="00273A5D" w14:paraId="74D42F4C" w14:textId="77777777" w:rsidTr="00AF00ED">
        <w:trPr>
          <w:trHeight w:val="80"/>
        </w:trPr>
        <w:tc>
          <w:tcPr>
            <w:tcW w:w="5670" w:type="dxa"/>
            <w:vAlign w:val="center"/>
            <w:hideMark/>
          </w:tcPr>
          <w:p w14:paraId="13863661" w14:textId="77777777" w:rsidR="00CD0073" w:rsidRPr="00273A5D" w:rsidRDefault="00CD0073" w:rsidP="00DB1C62">
            <w:pPr>
              <w:tabs>
                <w:tab w:val="clear" w:pos="227"/>
                <w:tab w:val="left" w:pos="252"/>
              </w:tabs>
              <w:spacing w:line="228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="00095B6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ต่อหุ้นขั้นพื้นฐาน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บาท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271" w:type="dxa"/>
            <w:vAlign w:val="center"/>
          </w:tcPr>
          <w:p w14:paraId="1EE0E7E7" w14:textId="77777777" w:rsidR="00CD0073" w:rsidRPr="00273A5D" w:rsidRDefault="00CD0073" w:rsidP="00DB1C62">
            <w:pPr>
              <w:spacing w:line="228" w:lineRule="auto"/>
              <w:ind w:left="144" w:hanging="14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52D5964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43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(0.10</w:t>
            </w:r>
            <w:r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</w:t>
            </w: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7CB2E51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8BC9CDD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0.091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36DA900B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9D4D3F4" w14:textId="77777777" w:rsidR="00CD0073" w:rsidRPr="00A07C4B" w:rsidRDefault="00CD0073" w:rsidP="00DB1C62">
            <w:pPr>
              <w:pStyle w:val="acctfourfigures"/>
              <w:tabs>
                <w:tab w:val="clear" w:pos="765"/>
                <w:tab w:val="decimal" w:pos="521"/>
              </w:tabs>
              <w:spacing w:line="228" w:lineRule="auto"/>
              <w:ind w:left="-79" w:right="-3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A07C4B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(0.009)</w:t>
            </w:r>
          </w:p>
        </w:tc>
      </w:tr>
    </w:tbl>
    <w:p w14:paraId="0B2779F6" w14:textId="77777777" w:rsidR="00CD0073" w:rsidRPr="00AF00ED" w:rsidRDefault="00CD0073" w:rsidP="001304EF">
      <w:pPr>
        <w:pStyle w:val="BodyText"/>
        <w:spacing w:after="0" w:line="235" w:lineRule="auto"/>
        <w:jc w:val="both"/>
        <w:rPr>
          <w:rFonts w:ascii="Angsana New" w:hAnsi="Angsana New"/>
          <w:sz w:val="20"/>
          <w:szCs w:val="20"/>
          <w:cs/>
        </w:rPr>
      </w:pPr>
    </w:p>
    <w:tbl>
      <w:tblPr>
        <w:tblW w:w="9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557"/>
        <w:gridCol w:w="383"/>
        <w:gridCol w:w="1005"/>
        <w:gridCol w:w="236"/>
        <w:gridCol w:w="1005"/>
        <w:gridCol w:w="267"/>
        <w:gridCol w:w="1005"/>
      </w:tblGrid>
      <w:tr w:rsidR="00491124" w:rsidRPr="00273A5D" w14:paraId="0900A013" w14:textId="77777777" w:rsidTr="00AF00ED">
        <w:trPr>
          <w:trHeight w:val="20"/>
          <w:tblHeader/>
        </w:trPr>
        <w:tc>
          <w:tcPr>
            <w:tcW w:w="5940" w:type="dxa"/>
            <w:gridSpan w:val="2"/>
          </w:tcPr>
          <w:p w14:paraId="047E95E2" w14:textId="77777777" w:rsidR="00491124" w:rsidRPr="00273A5D" w:rsidRDefault="00491124" w:rsidP="00EA61BB">
            <w:pPr>
              <w:pStyle w:val="acctfourfigures"/>
              <w:tabs>
                <w:tab w:val="left" w:pos="720"/>
              </w:tabs>
              <w:spacing w:line="168" w:lineRule="auto"/>
              <w:ind w:right="-11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br w:type="page"/>
            </w: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br w:type="page"/>
            </w:r>
          </w:p>
        </w:tc>
        <w:tc>
          <w:tcPr>
            <w:tcW w:w="3518" w:type="dxa"/>
            <w:gridSpan w:val="5"/>
            <w:vAlign w:val="bottom"/>
            <w:hideMark/>
          </w:tcPr>
          <w:p w14:paraId="0748A578" w14:textId="77777777" w:rsidR="00491124" w:rsidRPr="00273A5D" w:rsidRDefault="00491124" w:rsidP="00EA61BB">
            <w:pPr>
              <w:pStyle w:val="acctfourfigures"/>
              <w:tabs>
                <w:tab w:val="left" w:pos="720"/>
              </w:tabs>
              <w:spacing w:line="168" w:lineRule="auto"/>
              <w:ind w:left="-79" w:right="-11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491124" w:rsidRPr="00273A5D" w14:paraId="4F64A7B6" w14:textId="77777777" w:rsidTr="00AF00ED">
        <w:trPr>
          <w:trHeight w:val="20"/>
          <w:tblHeader/>
        </w:trPr>
        <w:tc>
          <w:tcPr>
            <w:tcW w:w="5557" w:type="dxa"/>
            <w:vAlign w:val="bottom"/>
            <w:hideMark/>
          </w:tcPr>
          <w:p w14:paraId="7809A435" w14:textId="77777777" w:rsidR="00491124" w:rsidRPr="00273A5D" w:rsidRDefault="00491124" w:rsidP="001304EF">
            <w:pPr>
              <w:tabs>
                <w:tab w:val="left" w:pos="4014"/>
              </w:tabs>
              <w:spacing w:line="235" w:lineRule="auto"/>
              <w:ind w:left="270" w:right="-115" w:hanging="270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งบกำไรขาดทุนเบ็ดเสร็จอื่นสำหรับ</w:t>
            </w:r>
            <w:r w:rsidR="00261050"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BD0213"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="00261050"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="00261050"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BD0213"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30 มิถุนายน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</w:t>
            </w:r>
            <w:r w:rsidR="00261050"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6</w:t>
            </w:r>
            <w:r w:rsidR="005F4A15"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383" w:type="dxa"/>
            <w:vAlign w:val="bottom"/>
          </w:tcPr>
          <w:p w14:paraId="24ED8502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47146C07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ที่รายงาน</w:t>
            </w: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  <w:t>ไว้เดิม</w:t>
            </w:r>
          </w:p>
        </w:tc>
        <w:tc>
          <w:tcPr>
            <w:tcW w:w="236" w:type="dxa"/>
            <w:vAlign w:val="bottom"/>
          </w:tcPr>
          <w:p w14:paraId="75811B43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74FFC78E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รายการปรับปรุง</w:t>
            </w:r>
          </w:p>
        </w:tc>
        <w:tc>
          <w:tcPr>
            <w:tcW w:w="267" w:type="dxa"/>
            <w:vAlign w:val="bottom"/>
          </w:tcPr>
          <w:p w14:paraId="13979A49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vAlign w:val="bottom"/>
            <w:hideMark/>
          </w:tcPr>
          <w:p w14:paraId="3A069433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ปรับปรุง</w:t>
            </w:r>
          </w:p>
          <w:p w14:paraId="29702C6A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ใหม่</w:t>
            </w:r>
          </w:p>
        </w:tc>
      </w:tr>
      <w:tr w:rsidR="00491124" w:rsidRPr="00273A5D" w14:paraId="47DFDA71" w14:textId="77777777" w:rsidTr="00AF00ED">
        <w:trPr>
          <w:trHeight w:val="20"/>
          <w:tblHeader/>
        </w:trPr>
        <w:tc>
          <w:tcPr>
            <w:tcW w:w="5557" w:type="dxa"/>
          </w:tcPr>
          <w:p w14:paraId="6382DCB6" w14:textId="77777777" w:rsidR="00491124" w:rsidRPr="00273A5D" w:rsidRDefault="00491124" w:rsidP="001304EF">
            <w:pPr>
              <w:tabs>
                <w:tab w:val="left" w:pos="4014"/>
              </w:tabs>
              <w:spacing w:line="235" w:lineRule="auto"/>
              <w:ind w:right="-1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3" w:type="dxa"/>
            <w:vAlign w:val="bottom"/>
          </w:tcPr>
          <w:p w14:paraId="2E5A2C07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3518" w:type="dxa"/>
            <w:gridSpan w:val="5"/>
            <w:vAlign w:val="bottom"/>
            <w:hideMark/>
          </w:tcPr>
          <w:p w14:paraId="5457D053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1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491124" w:rsidRPr="00273A5D" w14:paraId="67A2D2DC" w14:textId="77777777" w:rsidTr="00AF00ED">
        <w:trPr>
          <w:trHeight w:val="20"/>
        </w:trPr>
        <w:tc>
          <w:tcPr>
            <w:tcW w:w="5557" w:type="dxa"/>
            <w:hideMark/>
          </w:tcPr>
          <w:p w14:paraId="71CBF62B" w14:textId="77777777" w:rsidR="00491124" w:rsidRPr="00273A5D" w:rsidRDefault="00491124" w:rsidP="001304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383" w:type="dxa"/>
          </w:tcPr>
          <w:p w14:paraId="38AFB6A6" w14:textId="77777777" w:rsidR="00491124" w:rsidRPr="00273A5D" w:rsidRDefault="00491124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vAlign w:val="bottom"/>
          </w:tcPr>
          <w:p w14:paraId="47FECEDA" w14:textId="77777777" w:rsidR="00491124" w:rsidRPr="00273A5D" w:rsidRDefault="00491124" w:rsidP="001304EF">
            <w:pPr>
              <w:pStyle w:val="acctfourfigures"/>
              <w:tabs>
                <w:tab w:val="decimal" w:pos="612"/>
              </w:tabs>
              <w:spacing w:line="235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15526527" w14:textId="77777777" w:rsidR="00491124" w:rsidRPr="00273A5D" w:rsidRDefault="00491124" w:rsidP="001304EF">
            <w:pPr>
              <w:pStyle w:val="acctfourfigures"/>
              <w:tabs>
                <w:tab w:val="decimal" w:pos="684"/>
              </w:tabs>
              <w:spacing w:line="235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4FF487C" w14:textId="77777777" w:rsidR="00491124" w:rsidRPr="00273A5D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208C832F" w14:textId="77777777" w:rsidR="00491124" w:rsidRPr="00273A5D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9915626" w14:textId="77777777" w:rsidR="00491124" w:rsidRPr="00273A5D" w:rsidRDefault="00491124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A6287" w:rsidRPr="00273A5D" w14:paraId="3F8E3667" w14:textId="77777777" w:rsidTr="00AF00ED">
        <w:trPr>
          <w:trHeight w:val="20"/>
        </w:trPr>
        <w:tc>
          <w:tcPr>
            <w:tcW w:w="5557" w:type="dxa"/>
            <w:hideMark/>
          </w:tcPr>
          <w:p w14:paraId="6C8020B4" w14:textId="77777777" w:rsidR="007A6287" w:rsidRPr="00273A5D" w:rsidRDefault="007A6287" w:rsidP="001304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รายได้จากการประกอบกิจการโรงแรมและบริการที่เกี่ยวข้อง</w:t>
            </w:r>
          </w:p>
        </w:tc>
        <w:tc>
          <w:tcPr>
            <w:tcW w:w="383" w:type="dxa"/>
          </w:tcPr>
          <w:p w14:paraId="0A7390FB" w14:textId="77777777" w:rsidR="007A6287" w:rsidRPr="00273A5D" w:rsidRDefault="007A6287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D9CC4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3,310.23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9C3CBCA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76DF441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28.26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401C5B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68CB87B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3,338.49 </w:t>
            </w:r>
          </w:p>
        </w:tc>
      </w:tr>
      <w:tr w:rsidR="007A6287" w:rsidRPr="00273A5D" w14:paraId="27B6B5F1" w14:textId="77777777" w:rsidTr="00AF00ED">
        <w:trPr>
          <w:trHeight w:val="20"/>
        </w:trPr>
        <w:tc>
          <w:tcPr>
            <w:tcW w:w="5557" w:type="dxa"/>
            <w:hideMark/>
          </w:tcPr>
          <w:p w14:paraId="4DC9E096" w14:textId="77777777" w:rsidR="007A6287" w:rsidRPr="00273A5D" w:rsidRDefault="007A6287" w:rsidP="001304EF">
            <w:pPr>
              <w:pStyle w:val="StandaardOpinion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35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รายได้จากการให้เช่าและให้บริการอาคารพาณิชยกรรม</w:t>
            </w:r>
          </w:p>
        </w:tc>
        <w:tc>
          <w:tcPr>
            <w:tcW w:w="383" w:type="dxa"/>
          </w:tcPr>
          <w:p w14:paraId="54B9CC28" w14:textId="77777777" w:rsidR="007A6287" w:rsidRPr="00273A5D" w:rsidRDefault="007A6287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A096C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2,212.70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5A86DD8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98AC9D1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11.89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C6D224D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1C9D9D6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2,224.59 </w:t>
            </w:r>
          </w:p>
        </w:tc>
      </w:tr>
      <w:tr w:rsidR="007A6287" w:rsidRPr="00273A5D" w14:paraId="15BD22D8" w14:textId="77777777" w:rsidTr="00AF00ED">
        <w:trPr>
          <w:trHeight w:val="20"/>
        </w:trPr>
        <w:tc>
          <w:tcPr>
            <w:tcW w:w="5557" w:type="dxa"/>
            <w:hideMark/>
          </w:tcPr>
          <w:p w14:paraId="276EB82B" w14:textId="77777777" w:rsidR="007A6287" w:rsidRPr="00273A5D" w:rsidRDefault="007A6287" w:rsidP="001304EF">
            <w:pPr>
              <w:tabs>
                <w:tab w:val="left" w:pos="3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383" w:type="dxa"/>
          </w:tcPr>
          <w:p w14:paraId="5D9C0663" w14:textId="77777777" w:rsidR="007A6287" w:rsidRPr="00273A5D" w:rsidRDefault="007A6287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DE9B8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217.91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EC04F2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8868E3B" w14:textId="77777777" w:rsidR="007A6287" w:rsidRPr="00273A5D" w:rsidRDefault="007A6287" w:rsidP="001304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(19.11)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0B50DE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062A098D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198.80 </w:t>
            </w:r>
          </w:p>
        </w:tc>
      </w:tr>
      <w:tr w:rsidR="007A6287" w:rsidRPr="00273A5D" w14:paraId="60277955" w14:textId="77777777" w:rsidTr="00AF00ED">
        <w:trPr>
          <w:trHeight w:val="20"/>
        </w:trPr>
        <w:tc>
          <w:tcPr>
            <w:tcW w:w="5557" w:type="dxa"/>
            <w:hideMark/>
          </w:tcPr>
          <w:p w14:paraId="13EE69ED" w14:textId="77777777" w:rsidR="007A6287" w:rsidRPr="00273A5D" w:rsidRDefault="007A6287" w:rsidP="001304EF">
            <w:pPr>
              <w:tabs>
                <w:tab w:val="left" w:pos="342"/>
              </w:tabs>
              <w:spacing w:line="235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383" w:type="dxa"/>
          </w:tcPr>
          <w:p w14:paraId="3C625814" w14:textId="77777777" w:rsidR="007A6287" w:rsidRPr="00273A5D" w:rsidRDefault="007A6287" w:rsidP="001304EF">
            <w:pPr>
              <w:pStyle w:val="acctfourfigures"/>
              <w:tabs>
                <w:tab w:val="left" w:pos="720"/>
              </w:tabs>
              <w:spacing w:line="235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9CCD6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7.70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93F1D9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B2164E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708.25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0E8D93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59EEB5" w14:textId="77777777" w:rsidR="007A6287" w:rsidRPr="00273A5D" w:rsidRDefault="007A6287" w:rsidP="001304EF">
            <w:pPr>
              <w:spacing w:line="235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715.95 </w:t>
            </w:r>
          </w:p>
        </w:tc>
      </w:tr>
      <w:tr w:rsidR="007A6287" w:rsidRPr="00273A5D" w14:paraId="4004E4BC" w14:textId="77777777" w:rsidTr="00AF00ED">
        <w:trPr>
          <w:trHeight w:val="20"/>
        </w:trPr>
        <w:tc>
          <w:tcPr>
            <w:tcW w:w="5557" w:type="dxa"/>
            <w:hideMark/>
          </w:tcPr>
          <w:p w14:paraId="65669B14" w14:textId="77777777" w:rsidR="007A6287" w:rsidRPr="00273A5D" w:rsidRDefault="007A6287" w:rsidP="007A628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383" w:type="dxa"/>
          </w:tcPr>
          <w:p w14:paraId="2C582901" w14:textId="77777777" w:rsidR="007A6287" w:rsidRPr="00273A5D" w:rsidRDefault="007A6287" w:rsidP="007A6287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E3EE" w14:textId="77777777" w:rsidR="007A6287" w:rsidRPr="00273A5D" w:rsidRDefault="007A6287" w:rsidP="007A62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51.60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19EFC2" w14:textId="77777777" w:rsidR="007A6287" w:rsidRPr="00273A5D" w:rsidRDefault="007A6287" w:rsidP="007A62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0FDE90" w14:textId="77777777" w:rsidR="007A6287" w:rsidRPr="00273A5D" w:rsidRDefault="007A6287" w:rsidP="00DD02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35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(6.09)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4DA022B" w14:textId="77777777" w:rsidR="007A6287" w:rsidRPr="00273A5D" w:rsidRDefault="007A6287" w:rsidP="007A62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920CE1" w14:textId="77777777" w:rsidR="007A6287" w:rsidRPr="00273A5D" w:rsidRDefault="007A6287" w:rsidP="007A62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45.51 </w:t>
            </w:r>
          </w:p>
        </w:tc>
      </w:tr>
      <w:tr w:rsidR="007A6287" w:rsidRPr="00273A5D" w14:paraId="233E023B" w14:textId="77777777" w:rsidTr="00AF00ED">
        <w:trPr>
          <w:trHeight w:val="379"/>
        </w:trPr>
        <w:tc>
          <w:tcPr>
            <w:tcW w:w="5557" w:type="dxa"/>
            <w:hideMark/>
          </w:tcPr>
          <w:p w14:paraId="16C7E7B3" w14:textId="77777777" w:rsidR="007A6287" w:rsidRPr="00273A5D" w:rsidRDefault="007A6287" w:rsidP="007A628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383" w:type="dxa"/>
          </w:tcPr>
          <w:p w14:paraId="0E108AFB" w14:textId="77777777" w:rsidR="007A6287" w:rsidRPr="00273A5D" w:rsidRDefault="007A6287" w:rsidP="007A6287">
            <w:pPr>
              <w:pStyle w:val="acctfourfigures"/>
              <w:tabs>
                <w:tab w:val="left" w:pos="720"/>
              </w:tabs>
              <w:spacing w:line="240" w:lineRule="auto"/>
              <w:ind w:right="-108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B08791" w14:textId="77777777" w:rsidR="007A6287" w:rsidRPr="00273A5D" w:rsidRDefault="007A6287" w:rsidP="007A62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5,800.14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4D8AFC" w14:textId="77777777" w:rsidR="007A6287" w:rsidRPr="00273A5D" w:rsidRDefault="007A6287" w:rsidP="007A628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9C00F" w14:textId="77777777" w:rsidR="007A6287" w:rsidRPr="00273A5D" w:rsidRDefault="007A6287" w:rsidP="007A62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723.20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FA9E97A" w14:textId="77777777" w:rsidR="007A6287" w:rsidRPr="00273A5D" w:rsidRDefault="007A6287" w:rsidP="007A62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6EA1B3" w14:textId="77777777" w:rsidR="007A6287" w:rsidRPr="00273A5D" w:rsidRDefault="007A6287" w:rsidP="007A6287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6,523.34 </w:t>
            </w:r>
          </w:p>
        </w:tc>
      </w:tr>
      <w:tr w:rsidR="007A6287" w:rsidRPr="00273A5D" w14:paraId="23AD8E11" w14:textId="77777777" w:rsidTr="00AF00ED">
        <w:trPr>
          <w:trHeight w:hRule="exact" w:val="399"/>
        </w:trPr>
        <w:tc>
          <w:tcPr>
            <w:tcW w:w="5557" w:type="dxa"/>
          </w:tcPr>
          <w:p w14:paraId="1CE85FBC" w14:textId="77777777" w:rsidR="007A6287" w:rsidRPr="00273A5D" w:rsidRDefault="007A6287" w:rsidP="007A6287">
            <w:pPr>
              <w:tabs>
                <w:tab w:val="left" w:pos="342"/>
              </w:tabs>
              <w:spacing w:line="168" w:lineRule="auto"/>
              <w:ind w:right="-108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19AD8205" w14:textId="77777777" w:rsidR="007A6287" w:rsidRPr="00273A5D" w:rsidRDefault="007A6287" w:rsidP="007A6287">
            <w:pPr>
              <w:pStyle w:val="acctfourfigures"/>
              <w:tabs>
                <w:tab w:val="left" w:pos="720"/>
              </w:tabs>
              <w:spacing w:line="168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61C1AD" w14:textId="77777777" w:rsidR="007A6287" w:rsidRPr="00273A5D" w:rsidRDefault="007A6287" w:rsidP="007A6287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14FC4BE" w14:textId="77777777" w:rsidR="007A6287" w:rsidRPr="00273A5D" w:rsidRDefault="007A6287" w:rsidP="007A6287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3B7E05" w14:textId="77777777" w:rsidR="007A6287" w:rsidRPr="00273A5D" w:rsidRDefault="007A6287" w:rsidP="007A6287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715E6D37" w14:textId="77777777" w:rsidR="007A6287" w:rsidRPr="00273A5D" w:rsidRDefault="007A6287" w:rsidP="007A6287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90CA4B" w14:textId="77777777" w:rsidR="007A6287" w:rsidRPr="00273A5D" w:rsidRDefault="007A6287" w:rsidP="007A6287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7A6287" w:rsidRPr="00273A5D" w14:paraId="27DC22DB" w14:textId="77777777" w:rsidTr="00AF00ED">
        <w:trPr>
          <w:trHeight w:val="20"/>
        </w:trPr>
        <w:tc>
          <w:tcPr>
            <w:tcW w:w="5557" w:type="dxa"/>
            <w:hideMark/>
          </w:tcPr>
          <w:p w14:paraId="542FEE74" w14:textId="77777777" w:rsidR="007A6287" w:rsidRPr="00273A5D" w:rsidRDefault="007A6287" w:rsidP="007A6287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bCs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Cs/>
                <w:sz w:val="30"/>
                <w:szCs w:val="30"/>
                <w:cs/>
              </w:rPr>
              <w:t>ค่าใช้จ่าย</w:t>
            </w:r>
          </w:p>
        </w:tc>
        <w:tc>
          <w:tcPr>
            <w:tcW w:w="383" w:type="dxa"/>
          </w:tcPr>
          <w:p w14:paraId="4DDBAE88" w14:textId="77777777" w:rsidR="007A6287" w:rsidRPr="00273A5D" w:rsidRDefault="007A6287" w:rsidP="007A6287">
            <w:pPr>
              <w:pStyle w:val="acctfourfigures"/>
              <w:tabs>
                <w:tab w:val="left" w:pos="720"/>
              </w:tabs>
              <w:spacing w:line="240" w:lineRule="auto"/>
              <w:ind w:left="-79" w:right="-108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05" w:type="dxa"/>
            <w:vAlign w:val="bottom"/>
          </w:tcPr>
          <w:p w14:paraId="7FC381CD" w14:textId="77777777" w:rsidR="007A6287" w:rsidRPr="00273A5D" w:rsidRDefault="007A6287" w:rsidP="007A6287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A5792FB" w14:textId="77777777" w:rsidR="007A6287" w:rsidRPr="00273A5D" w:rsidRDefault="007A6287" w:rsidP="007A6287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5CAE6440" w14:textId="77777777" w:rsidR="007A6287" w:rsidRPr="00273A5D" w:rsidRDefault="007A6287" w:rsidP="007A6287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948C684" w14:textId="77777777" w:rsidR="007A6287" w:rsidRPr="00273A5D" w:rsidRDefault="007A6287" w:rsidP="007A6287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67F47291" w14:textId="77777777" w:rsidR="007A6287" w:rsidRPr="00273A5D" w:rsidRDefault="007A6287" w:rsidP="007A6287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304F" w:rsidRPr="00273A5D" w14:paraId="44AC48A0" w14:textId="77777777" w:rsidTr="00AF00ED">
        <w:trPr>
          <w:trHeight w:val="20"/>
        </w:trPr>
        <w:tc>
          <w:tcPr>
            <w:tcW w:w="5557" w:type="dxa"/>
            <w:hideMark/>
          </w:tcPr>
          <w:p w14:paraId="433200E7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ต้นทุนจากการประกอบกิจการโรงแรมและบริการที่เกี่ยวข้อง</w:t>
            </w:r>
          </w:p>
        </w:tc>
        <w:tc>
          <w:tcPr>
            <w:tcW w:w="383" w:type="dxa"/>
          </w:tcPr>
          <w:p w14:paraId="7059737C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2B04685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1,649.39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F8E3A81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7E6726B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11.72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4497F0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085B638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1,661.11 </w:t>
            </w:r>
          </w:p>
        </w:tc>
      </w:tr>
      <w:tr w:rsidR="0005304F" w:rsidRPr="00273A5D" w14:paraId="72D91CBF" w14:textId="77777777" w:rsidTr="00AF00ED">
        <w:trPr>
          <w:trHeight w:val="20"/>
        </w:trPr>
        <w:tc>
          <w:tcPr>
            <w:tcW w:w="5557" w:type="dxa"/>
            <w:hideMark/>
          </w:tcPr>
          <w:p w14:paraId="206B0A81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ต้นทุนการให้เช่าและให้บริการอาคารพาณิชยกรรม</w:t>
            </w:r>
          </w:p>
        </w:tc>
        <w:tc>
          <w:tcPr>
            <w:tcW w:w="383" w:type="dxa"/>
          </w:tcPr>
          <w:p w14:paraId="457EAB50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77EFB99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1,174.26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86E6C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B4F99EF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8.35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47D15086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440AF155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1,182.61 </w:t>
            </w:r>
          </w:p>
        </w:tc>
      </w:tr>
      <w:tr w:rsidR="0005304F" w:rsidRPr="00273A5D" w14:paraId="27056D74" w14:textId="77777777" w:rsidTr="00AF00ED">
        <w:trPr>
          <w:trHeight w:val="20"/>
        </w:trPr>
        <w:tc>
          <w:tcPr>
            <w:tcW w:w="5557" w:type="dxa"/>
            <w:hideMark/>
          </w:tcPr>
          <w:p w14:paraId="0E30C78C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383" w:type="dxa"/>
          </w:tcPr>
          <w:p w14:paraId="0063F897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6446B36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107.34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1AC7E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5BD3369E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D05BB" w:rsidRPr="00273A5D">
              <w:rPr>
                <w:rFonts w:ascii="Angsana New" w:hAnsi="Angsana New"/>
                <w:sz w:val="30"/>
                <w:szCs w:val="30"/>
              </w:rPr>
              <w:t>33.14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E33D70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8B8DD0F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5532" w:rsidRPr="00273A5D">
              <w:rPr>
                <w:rFonts w:ascii="Angsana New" w:hAnsi="Angsana New"/>
                <w:sz w:val="30"/>
                <w:szCs w:val="30"/>
              </w:rPr>
              <w:t>140.48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5304F" w:rsidRPr="00273A5D" w14:paraId="5327C4D7" w14:textId="77777777" w:rsidTr="00AF00ED">
        <w:trPr>
          <w:trHeight w:val="20"/>
        </w:trPr>
        <w:tc>
          <w:tcPr>
            <w:tcW w:w="5557" w:type="dxa"/>
            <w:hideMark/>
          </w:tcPr>
          <w:p w14:paraId="1644CF4A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383" w:type="dxa"/>
          </w:tcPr>
          <w:p w14:paraId="68D0FCAF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347AA54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273.74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022AD17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D573C9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9.04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6BB987D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65D5B904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282.78 </w:t>
            </w:r>
          </w:p>
        </w:tc>
      </w:tr>
      <w:tr w:rsidR="0005304F" w:rsidRPr="00273A5D" w14:paraId="094FE492" w14:textId="77777777" w:rsidTr="00AF00ED">
        <w:trPr>
          <w:trHeight w:val="20"/>
        </w:trPr>
        <w:tc>
          <w:tcPr>
            <w:tcW w:w="5557" w:type="dxa"/>
            <w:hideMark/>
          </w:tcPr>
          <w:p w14:paraId="37B745A5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383" w:type="dxa"/>
          </w:tcPr>
          <w:p w14:paraId="0CF7A71B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13D27A5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1,007.09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AB6885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26D569CB" w14:textId="77777777" w:rsidR="0005304F" w:rsidRPr="00273A5D" w:rsidRDefault="0005304F" w:rsidP="006019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B17B5C" w:rsidRPr="00273A5D">
              <w:rPr>
                <w:rFonts w:ascii="Angsana New" w:hAnsi="Angsana New"/>
                <w:sz w:val="30"/>
                <w:szCs w:val="30"/>
              </w:rPr>
              <w:t>(18.37)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448626B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47F47C4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905532" w:rsidRPr="00273A5D">
              <w:rPr>
                <w:rFonts w:ascii="Angsana New" w:hAnsi="Angsana New"/>
                <w:sz w:val="30"/>
                <w:szCs w:val="30"/>
              </w:rPr>
              <w:t>988.72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</w:tr>
      <w:tr w:rsidR="0005304F" w:rsidRPr="00273A5D" w14:paraId="14575610" w14:textId="77777777" w:rsidTr="00AF00ED">
        <w:trPr>
          <w:trHeight w:val="20"/>
        </w:trPr>
        <w:tc>
          <w:tcPr>
            <w:tcW w:w="5557" w:type="dxa"/>
            <w:hideMark/>
          </w:tcPr>
          <w:p w14:paraId="59005A6D" w14:textId="77777777" w:rsidR="0005304F" w:rsidRPr="00273A5D" w:rsidRDefault="0005304F" w:rsidP="0005304F">
            <w:pPr>
              <w:tabs>
                <w:tab w:val="left" w:pos="34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ต้นทุนทางการเงิน</w:t>
            </w:r>
          </w:p>
        </w:tc>
        <w:tc>
          <w:tcPr>
            <w:tcW w:w="383" w:type="dxa"/>
          </w:tcPr>
          <w:p w14:paraId="7D99F9EF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164D1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1,349.13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D97802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1B74F6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544.01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062EEB0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E6BB04D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1,893.14 </w:t>
            </w:r>
          </w:p>
        </w:tc>
      </w:tr>
      <w:tr w:rsidR="0005304F" w:rsidRPr="00273A5D" w14:paraId="5E472B14" w14:textId="77777777" w:rsidTr="00AF00ED">
        <w:trPr>
          <w:trHeight w:val="20"/>
        </w:trPr>
        <w:tc>
          <w:tcPr>
            <w:tcW w:w="5557" w:type="dxa"/>
            <w:hideMark/>
          </w:tcPr>
          <w:p w14:paraId="758D605A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  <w:cs/>
              </w:rPr>
              <w:t>รวมค่าใช้จ่าย</w:t>
            </w:r>
          </w:p>
        </w:tc>
        <w:tc>
          <w:tcPr>
            <w:tcW w:w="383" w:type="dxa"/>
          </w:tcPr>
          <w:p w14:paraId="4BB653E8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BDC4D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5,560.95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348874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8DA8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587.89 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73E0C65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6E5889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6,148.84 </w:t>
            </w:r>
          </w:p>
        </w:tc>
      </w:tr>
      <w:tr w:rsidR="0005304F" w:rsidRPr="00273A5D" w14:paraId="4751D8C7" w14:textId="77777777" w:rsidTr="00AF00ED">
        <w:trPr>
          <w:trHeight w:val="20"/>
        </w:trPr>
        <w:tc>
          <w:tcPr>
            <w:tcW w:w="5557" w:type="dxa"/>
            <w:hideMark/>
          </w:tcPr>
          <w:p w14:paraId="6B4C77A8" w14:textId="77777777" w:rsidR="0005304F" w:rsidRPr="00273A5D" w:rsidRDefault="0005304F" w:rsidP="0005304F">
            <w:pPr>
              <w:spacing w:line="240" w:lineRule="auto"/>
              <w:ind w:left="162" w:right="-115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383" w:type="dxa"/>
          </w:tcPr>
          <w:p w14:paraId="6F974D42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7BC61B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2.15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6BA74B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DA589" w14:textId="77777777" w:rsidR="0005304F" w:rsidRPr="00273A5D" w:rsidRDefault="0005304F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(1.96)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0AC468F1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FA95CE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0.19</w:t>
            </w:r>
          </w:p>
        </w:tc>
      </w:tr>
      <w:tr w:rsidR="0005304F" w:rsidRPr="00273A5D" w14:paraId="53FBBC85" w14:textId="77777777" w:rsidTr="00AF00ED">
        <w:trPr>
          <w:trHeight w:val="20"/>
        </w:trPr>
        <w:tc>
          <w:tcPr>
            <w:tcW w:w="5557" w:type="dxa"/>
            <w:hideMark/>
          </w:tcPr>
          <w:p w14:paraId="29F61513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  <w:cs/>
              </w:rPr>
              <w:t>กำไรก่อน</w:t>
            </w:r>
            <w:r w:rsidR="00905532"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ค่าใช้จ่าย</w:t>
            </w:r>
            <w:r w:rsidRPr="00273A5D">
              <w:rPr>
                <w:rFonts w:ascii="Angsana New" w:hAnsi="Angsana New"/>
                <w:b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383" w:type="dxa"/>
          </w:tcPr>
          <w:p w14:paraId="60933804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D8E18D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241.34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D51878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C86349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133.35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5195D849" w14:textId="77777777" w:rsidR="0005304F" w:rsidRPr="00273A5D" w:rsidRDefault="0005304F" w:rsidP="0005304F">
            <w:pPr>
              <w:tabs>
                <w:tab w:val="decimal" w:pos="648"/>
              </w:tabs>
              <w:ind w:right="-18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75097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374.69</w:t>
            </w:r>
          </w:p>
        </w:tc>
      </w:tr>
      <w:tr w:rsidR="0005304F" w:rsidRPr="00273A5D" w14:paraId="0A890DA2" w14:textId="77777777" w:rsidTr="00AF00ED">
        <w:trPr>
          <w:trHeight w:val="20"/>
        </w:trPr>
        <w:tc>
          <w:tcPr>
            <w:tcW w:w="5557" w:type="dxa"/>
            <w:hideMark/>
          </w:tcPr>
          <w:p w14:paraId="7B7C2A55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ค่าใช้จ่ายภาษีเงินได้</w:t>
            </w:r>
          </w:p>
        </w:tc>
        <w:tc>
          <w:tcPr>
            <w:tcW w:w="383" w:type="dxa"/>
          </w:tcPr>
          <w:p w14:paraId="6570EDEC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645811" w14:textId="77777777" w:rsidR="0005304F" w:rsidRPr="00273A5D" w:rsidRDefault="0005304F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(52.02)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35C23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42B45C" w14:textId="77777777" w:rsidR="0005304F" w:rsidRPr="00273A5D" w:rsidRDefault="0005304F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(13.61)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660DFAD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C3C7B" w14:textId="77777777" w:rsidR="0005304F" w:rsidRPr="00273A5D" w:rsidRDefault="0005304F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(65.63)</w:t>
            </w:r>
          </w:p>
        </w:tc>
      </w:tr>
      <w:tr w:rsidR="0005304F" w:rsidRPr="00273A5D" w14:paraId="52C5274C" w14:textId="77777777" w:rsidTr="00AF00ED">
        <w:trPr>
          <w:trHeight w:val="20"/>
        </w:trPr>
        <w:tc>
          <w:tcPr>
            <w:tcW w:w="5557" w:type="dxa"/>
            <w:hideMark/>
          </w:tcPr>
          <w:p w14:paraId="46DCB640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  <w:cs/>
              </w:rPr>
              <w:t>กำไรสำหรับ</w:t>
            </w: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งวด</w:t>
            </w:r>
          </w:p>
        </w:tc>
        <w:tc>
          <w:tcPr>
            <w:tcW w:w="383" w:type="dxa"/>
          </w:tcPr>
          <w:p w14:paraId="1C488A25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5E87F91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189.32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29426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DAA51AB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119.74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4A0BDB1F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3E21179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309.06</w:t>
            </w:r>
          </w:p>
        </w:tc>
      </w:tr>
      <w:tr w:rsidR="0005304F" w:rsidRPr="00273A5D" w14:paraId="1A85DBAC" w14:textId="77777777" w:rsidTr="00AF00ED">
        <w:trPr>
          <w:trHeight w:val="20"/>
        </w:trPr>
        <w:tc>
          <w:tcPr>
            <w:tcW w:w="5557" w:type="dxa"/>
          </w:tcPr>
          <w:p w14:paraId="70816E5D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383" w:type="dxa"/>
          </w:tcPr>
          <w:p w14:paraId="3073EB3C" w14:textId="77777777" w:rsidR="0005304F" w:rsidRPr="00273A5D" w:rsidRDefault="0005304F" w:rsidP="0005304F">
            <w:pPr>
              <w:spacing w:line="168" w:lineRule="auto"/>
              <w:ind w:left="144" w:hanging="144"/>
              <w:jc w:val="center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A14239A" w14:textId="77777777" w:rsidR="0005304F" w:rsidRPr="00273A5D" w:rsidRDefault="0005304F" w:rsidP="0005304F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1A6BDBD" w14:textId="77777777" w:rsidR="0005304F" w:rsidRPr="00273A5D" w:rsidRDefault="0005304F" w:rsidP="0005304F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4C9B9A1" w14:textId="77777777" w:rsidR="0005304F" w:rsidRPr="00273A5D" w:rsidRDefault="0005304F" w:rsidP="0005304F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67" w:type="dxa"/>
            <w:vAlign w:val="bottom"/>
          </w:tcPr>
          <w:p w14:paraId="19E31149" w14:textId="77777777" w:rsidR="0005304F" w:rsidRPr="00273A5D" w:rsidRDefault="0005304F" w:rsidP="0005304F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371ACF0C" w14:textId="77777777" w:rsidR="0005304F" w:rsidRPr="00273A5D" w:rsidRDefault="0005304F" w:rsidP="0005304F">
            <w:pPr>
              <w:spacing w:line="168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05304F" w:rsidRPr="00273A5D" w14:paraId="5F3004D3" w14:textId="77777777" w:rsidTr="00AF00ED">
        <w:trPr>
          <w:trHeight w:val="20"/>
        </w:trPr>
        <w:tc>
          <w:tcPr>
            <w:tcW w:w="5557" w:type="dxa"/>
            <w:hideMark/>
          </w:tcPr>
          <w:p w14:paraId="1C4926EF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</w:t>
            </w:r>
          </w:p>
        </w:tc>
        <w:tc>
          <w:tcPr>
            <w:tcW w:w="383" w:type="dxa"/>
          </w:tcPr>
          <w:p w14:paraId="3D67634F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vAlign w:val="bottom"/>
          </w:tcPr>
          <w:p w14:paraId="4259A84A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99E984" w14:textId="77777777" w:rsidR="0005304F" w:rsidRPr="00273A5D" w:rsidRDefault="0005304F" w:rsidP="0005304F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1FA01D22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5C8A7352" w14:textId="77777777" w:rsidR="0005304F" w:rsidRPr="00273A5D" w:rsidRDefault="0005304F" w:rsidP="0005304F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vAlign w:val="bottom"/>
          </w:tcPr>
          <w:p w14:paraId="4677060D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05304F" w:rsidRPr="00273A5D" w14:paraId="5C67D34A" w14:textId="77777777" w:rsidTr="00AF00ED">
        <w:trPr>
          <w:trHeight w:val="20"/>
        </w:trPr>
        <w:tc>
          <w:tcPr>
            <w:tcW w:w="5557" w:type="dxa"/>
            <w:hideMark/>
          </w:tcPr>
          <w:p w14:paraId="50360644" w14:textId="77777777" w:rsidR="0005304F" w:rsidRPr="00273A5D" w:rsidRDefault="0005304F" w:rsidP="0005304F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383" w:type="dxa"/>
          </w:tcPr>
          <w:p w14:paraId="439B42F5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6648C31" w14:textId="77777777" w:rsidR="0005304F" w:rsidRPr="00273A5D" w:rsidRDefault="007240CA" w:rsidP="0005304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4A630FD0" w14:textId="77777777" w:rsidR="0005304F" w:rsidRPr="00273A5D" w:rsidRDefault="0005304F" w:rsidP="0005304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shd w:val="clear" w:color="auto" w:fill="auto"/>
          </w:tcPr>
          <w:p w14:paraId="55627A80" w14:textId="77777777" w:rsidR="0005304F" w:rsidRPr="00273A5D" w:rsidRDefault="007240CA" w:rsidP="00CF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345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20.60</w:t>
            </w:r>
          </w:p>
        </w:tc>
        <w:tc>
          <w:tcPr>
            <w:tcW w:w="267" w:type="dxa"/>
            <w:shd w:val="clear" w:color="auto" w:fill="auto"/>
          </w:tcPr>
          <w:p w14:paraId="3E025578" w14:textId="77777777" w:rsidR="0005304F" w:rsidRPr="00273A5D" w:rsidRDefault="0005304F" w:rsidP="0005304F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7A95B5AE" w14:textId="77777777" w:rsidR="0005304F" w:rsidRPr="00273A5D" w:rsidRDefault="007240CA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167.02</w:t>
            </w:r>
          </w:p>
        </w:tc>
      </w:tr>
      <w:tr w:rsidR="0005304F" w:rsidRPr="00273A5D" w14:paraId="67F9541E" w14:textId="77777777" w:rsidTr="00AF00ED">
        <w:trPr>
          <w:trHeight w:val="20"/>
        </w:trPr>
        <w:tc>
          <w:tcPr>
            <w:tcW w:w="5557" w:type="dxa"/>
            <w:hideMark/>
          </w:tcPr>
          <w:p w14:paraId="16219A1F" w14:textId="77777777" w:rsidR="0005304F" w:rsidRPr="00273A5D" w:rsidRDefault="0005304F" w:rsidP="0005304F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383" w:type="dxa"/>
          </w:tcPr>
          <w:p w14:paraId="222261BE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shd w:val="clear" w:color="auto" w:fill="auto"/>
          </w:tcPr>
          <w:p w14:paraId="1C0C7EA2" w14:textId="77777777" w:rsidR="0005304F" w:rsidRPr="00273A5D" w:rsidRDefault="007240CA" w:rsidP="00C90F15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662C0B4" w14:textId="77777777" w:rsidR="0005304F" w:rsidRPr="00273A5D" w:rsidRDefault="0005304F" w:rsidP="0005304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shd w:val="clear" w:color="auto" w:fill="auto"/>
          </w:tcPr>
          <w:p w14:paraId="3587878B" w14:textId="77777777" w:rsidR="0005304F" w:rsidRPr="00273A5D" w:rsidRDefault="007240CA" w:rsidP="00CF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345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99.14</w:t>
            </w:r>
          </w:p>
        </w:tc>
        <w:tc>
          <w:tcPr>
            <w:tcW w:w="267" w:type="dxa"/>
            <w:shd w:val="clear" w:color="auto" w:fill="auto"/>
          </w:tcPr>
          <w:p w14:paraId="2B67A448" w14:textId="77777777" w:rsidR="0005304F" w:rsidRPr="00273A5D" w:rsidRDefault="0005304F" w:rsidP="0005304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shd w:val="clear" w:color="auto" w:fill="auto"/>
          </w:tcPr>
          <w:p w14:paraId="42162E41" w14:textId="77777777" w:rsidR="0005304F" w:rsidRPr="00273A5D" w:rsidRDefault="007240CA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99.14</w:t>
            </w:r>
          </w:p>
        </w:tc>
      </w:tr>
      <w:tr w:rsidR="00DE3F52" w:rsidRPr="00273A5D" w14:paraId="2371F5A0" w14:textId="77777777" w:rsidTr="00AF00ED">
        <w:trPr>
          <w:trHeight w:val="20"/>
        </w:trPr>
        <w:tc>
          <w:tcPr>
            <w:tcW w:w="5557" w:type="dxa"/>
            <w:hideMark/>
          </w:tcPr>
          <w:p w14:paraId="631D014D" w14:textId="77777777" w:rsidR="00DE3F52" w:rsidRPr="00273A5D" w:rsidRDefault="00DE3F52" w:rsidP="00DE3F5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83" w:type="dxa"/>
          </w:tcPr>
          <w:p w14:paraId="6AC7D138" w14:textId="77777777" w:rsidR="00DE3F52" w:rsidRPr="00273A5D" w:rsidRDefault="00DE3F52" w:rsidP="00DE3F5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B240EA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42.90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7711650" w14:textId="77777777" w:rsidR="00DE3F52" w:rsidRPr="00273A5D" w:rsidRDefault="00DE3F52" w:rsidP="00DE3F52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71FBF0" w14:textId="77777777" w:rsidR="00DE3F52" w:rsidRPr="00273A5D" w:rsidRDefault="00C90F15" w:rsidP="00DE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4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47DB1036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9C25B" w14:textId="77777777" w:rsidR="00DE3F52" w:rsidRPr="00273A5D" w:rsidRDefault="00DE3F52" w:rsidP="00DE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42.90</w:t>
            </w:r>
          </w:p>
        </w:tc>
      </w:tr>
      <w:tr w:rsidR="0005304F" w:rsidRPr="00273A5D" w14:paraId="72D3D882" w14:textId="77777777" w:rsidTr="003925AC">
        <w:trPr>
          <w:trHeight w:val="20"/>
        </w:trPr>
        <w:tc>
          <w:tcPr>
            <w:tcW w:w="5557" w:type="dxa"/>
            <w:hideMark/>
          </w:tcPr>
          <w:p w14:paraId="65E8C96C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กำไรสำหรั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บงวด</w:t>
            </w:r>
          </w:p>
        </w:tc>
        <w:tc>
          <w:tcPr>
            <w:tcW w:w="383" w:type="dxa"/>
          </w:tcPr>
          <w:p w14:paraId="2E842D52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FCB6AA6" w14:textId="77777777" w:rsidR="0005304F" w:rsidRPr="00273A5D" w:rsidRDefault="007240CA" w:rsidP="0005304F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9C71D32" w14:textId="77777777" w:rsidR="0005304F" w:rsidRPr="00273A5D" w:rsidRDefault="0005304F" w:rsidP="0005304F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6B7FE86" w14:textId="77777777" w:rsidR="0005304F" w:rsidRPr="00273A5D" w:rsidRDefault="007240CA" w:rsidP="00CF77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2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119.7</w:t>
            </w:r>
            <w:r w:rsidR="00DE3F52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67" w:type="dxa"/>
            <w:shd w:val="clear" w:color="auto" w:fill="auto"/>
          </w:tcPr>
          <w:p w14:paraId="1BAC4215" w14:textId="77777777" w:rsidR="0005304F" w:rsidRPr="00273A5D" w:rsidRDefault="0005304F" w:rsidP="0005304F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A6FEC95" w14:textId="77777777" w:rsidR="0005304F" w:rsidRPr="00273A5D" w:rsidRDefault="007240CA" w:rsidP="00053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309.0</w:t>
            </w:r>
            <w:r w:rsidR="00DE3F52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</w:t>
            </w:r>
          </w:p>
        </w:tc>
      </w:tr>
      <w:tr w:rsidR="003925AC" w:rsidRPr="003925AC" w14:paraId="2079C2A8" w14:textId="77777777" w:rsidTr="003925AC">
        <w:trPr>
          <w:trHeight w:val="20"/>
        </w:trPr>
        <w:tc>
          <w:tcPr>
            <w:tcW w:w="5557" w:type="dxa"/>
          </w:tcPr>
          <w:p w14:paraId="4425DEE6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  <w:cs/>
              </w:rPr>
            </w:pPr>
          </w:p>
        </w:tc>
        <w:tc>
          <w:tcPr>
            <w:tcW w:w="383" w:type="dxa"/>
          </w:tcPr>
          <w:p w14:paraId="7BE4F824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1A106E13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035B7F16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8271A99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7" w:type="dxa"/>
            <w:shd w:val="clear" w:color="auto" w:fill="auto"/>
          </w:tcPr>
          <w:p w14:paraId="3F3454D8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55A7C692" w14:textId="77777777" w:rsidR="003925AC" w:rsidRPr="003925AC" w:rsidRDefault="003925AC" w:rsidP="003925AC">
            <w:pPr>
              <w:tabs>
                <w:tab w:val="clear" w:pos="227"/>
                <w:tab w:val="left" w:pos="252"/>
              </w:tabs>
              <w:spacing w:line="168" w:lineRule="auto"/>
              <w:ind w:left="162" w:right="-108" w:hanging="162"/>
              <w:rPr>
                <w:rFonts w:ascii="Angsana New" w:hAnsi="Angsana New"/>
                <w:bCs/>
                <w:sz w:val="30"/>
                <w:szCs w:val="30"/>
              </w:rPr>
            </w:pPr>
          </w:p>
        </w:tc>
      </w:tr>
      <w:tr w:rsidR="0005304F" w:rsidRPr="00273A5D" w14:paraId="7B7FDF49" w14:textId="77777777" w:rsidTr="003925AC">
        <w:trPr>
          <w:trHeight w:val="20"/>
        </w:trPr>
        <w:tc>
          <w:tcPr>
            <w:tcW w:w="5557" w:type="dxa"/>
          </w:tcPr>
          <w:p w14:paraId="7A2D64EB" w14:textId="77777777" w:rsidR="0005304F" w:rsidRPr="00273A5D" w:rsidRDefault="0005304F" w:rsidP="0005304F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การแบ่งปันกำไรเบ็ดเสร็จรวม</w:t>
            </w:r>
          </w:p>
        </w:tc>
        <w:tc>
          <w:tcPr>
            <w:tcW w:w="383" w:type="dxa"/>
          </w:tcPr>
          <w:p w14:paraId="3A858CEC" w14:textId="77777777" w:rsidR="0005304F" w:rsidRPr="00273A5D" w:rsidRDefault="0005304F" w:rsidP="0005304F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307C15D3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35DFC32" w14:textId="77777777" w:rsidR="0005304F" w:rsidRPr="00273A5D" w:rsidRDefault="0005304F" w:rsidP="0005304F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67A0DB02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67" w:type="dxa"/>
            <w:vAlign w:val="bottom"/>
          </w:tcPr>
          <w:p w14:paraId="20FEDB8E" w14:textId="77777777" w:rsidR="0005304F" w:rsidRPr="00273A5D" w:rsidRDefault="0005304F" w:rsidP="0005304F">
            <w:pPr>
              <w:pStyle w:val="acctfourfigures"/>
              <w:tabs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vAlign w:val="bottom"/>
          </w:tcPr>
          <w:p w14:paraId="6C39ABC7" w14:textId="77777777" w:rsidR="0005304F" w:rsidRPr="00273A5D" w:rsidRDefault="0005304F" w:rsidP="0005304F">
            <w:pPr>
              <w:pStyle w:val="acctfourfigures"/>
              <w:tabs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E216E4" w:rsidRPr="00273A5D" w14:paraId="06B8AF7D" w14:textId="77777777" w:rsidTr="00AF00ED">
        <w:trPr>
          <w:trHeight w:val="20"/>
        </w:trPr>
        <w:tc>
          <w:tcPr>
            <w:tcW w:w="5557" w:type="dxa"/>
          </w:tcPr>
          <w:p w14:paraId="73A5E63B" w14:textId="77777777" w:rsidR="00E216E4" w:rsidRPr="00273A5D" w:rsidRDefault="00E216E4" w:rsidP="00E216E4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ส่วนที่เป็นของบริษัทใหญ่</w:t>
            </w:r>
          </w:p>
        </w:tc>
        <w:tc>
          <w:tcPr>
            <w:tcW w:w="383" w:type="dxa"/>
          </w:tcPr>
          <w:p w14:paraId="3E7E693C" w14:textId="77777777" w:rsidR="00E216E4" w:rsidRPr="00273A5D" w:rsidRDefault="00E216E4" w:rsidP="00E216E4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97E9C2" w14:textId="77777777" w:rsidR="00E216E4" w:rsidRPr="00273A5D" w:rsidRDefault="00E216E4" w:rsidP="0077488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146.42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8EF6B7A" w14:textId="77777777" w:rsidR="00E216E4" w:rsidRPr="00273A5D" w:rsidRDefault="00E216E4" w:rsidP="00E216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3FB0368" w14:textId="77777777" w:rsidR="00E216E4" w:rsidRPr="00273A5D" w:rsidRDefault="00E216E4" w:rsidP="0077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345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20.60</w:t>
            </w:r>
          </w:p>
        </w:tc>
        <w:tc>
          <w:tcPr>
            <w:tcW w:w="267" w:type="dxa"/>
            <w:shd w:val="clear" w:color="auto" w:fill="auto"/>
          </w:tcPr>
          <w:p w14:paraId="0FBE8FB1" w14:textId="77777777" w:rsidR="00E216E4" w:rsidRPr="00273A5D" w:rsidRDefault="00E216E4" w:rsidP="00E216E4">
            <w:pPr>
              <w:pStyle w:val="acctfourfigures"/>
              <w:tabs>
                <w:tab w:val="clear" w:pos="765"/>
                <w:tab w:val="decimal" w:pos="684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9B23CA" w14:textId="77777777" w:rsidR="00E216E4" w:rsidRPr="00273A5D" w:rsidRDefault="00E216E4" w:rsidP="00E2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167.02</w:t>
            </w:r>
          </w:p>
        </w:tc>
      </w:tr>
      <w:tr w:rsidR="00E216E4" w:rsidRPr="00273A5D" w14:paraId="50D72133" w14:textId="77777777" w:rsidTr="00AF00ED">
        <w:trPr>
          <w:trHeight w:val="20"/>
        </w:trPr>
        <w:tc>
          <w:tcPr>
            <w:tcW w:w="5557" w:type="dxa"/>
          </w:tcPr>
          <w:p w14:paraId="7630FD3D" w14:textId="77777777" w:rsidR="00E216E4" w:rsidRPr="00273A5D" w:rsidRDefault="00E216E4" w:rsidP="00E216E4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ส่วนที่เป็นของบริษัทอื่นในกลุ่มก่อนการจัดโครงสร้างธุรกิจ</w:t>
            </w:r>
          </w:p>
        </w:tc>
        <w:tc>
          <w:tcPr>
            <w:tcW w:w="383" w:type="dxa"/>
          </w:tcPr>
          <w:p w14:paraId="506FFB27" w14:textId="77777777" w:rsidR="00E216E4" w:rsidRPr="00273A5D" w:rsidRDefault="00E216E4" w:rsidP="00E216E4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302F9E1" w14:textId="77777777" w:rsidR="00E216E4" w:rsidRPr="00273A5D" w:rsidRDefault="00C90F15" w:rsidP="0077488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393076" w14:textId="77777777" w:rsidR="00E216E4" w:rsidRPr="00273A5D" w:rsidRDefault="00E216E4" w:rsidP="00E216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05054C" w14:textId="77777777" w:rsidR="00E216E4" w:rsidRPr="00273A5D" w:rsidRDefault="00E216E4" w:rsidP="0077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345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99.14</w:t>
            </w:r>
          </w:p>
        </w:tc>
        <w:tc>
          <w:tcPr>
            <w:tcW w:w="267" w:type="dxa"/>
            <w:shd w:val="clear" w:color="auto" w:fill="auto"/>
          </w:tcPr>
          <w:p w14:paraId="28A8F3B3" w14:textId="77777777" w:rsidR="00E216E4" w:rsidRPr="00273A5D" w:rsidRDefault="00E216E4" w:rsidP="00E216E4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99F19E" w14:textId="77777777" w:rsidR="00E216E4" w:rsidRPr="00273A5D" w:rsidRDefault="00E216E4" w:rsidP="00E21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right="-64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99.14</w:t>
            </w:r>
          </w:p>
        </w:tc>
      </w:tr>
      <w:tr w:rsidR="00DE3F52" w:rsidRPr="00273A5D" w14:paraId="24D0BA1C" w14:textId="77777777" w:rsidTr="00AF00ED">
        <w:trPr>
          <w:trHeight w:val="20"/>
        </w:trPr>
        <w:tc>
          <w:tcPr>
            <w:tcW w:w="5557" w:type="dxa"/>
          </w:tcPr>
          <w:p w14:paraId="68218375" w14:textId="77777777" w:rsidR="00DE3F52" w:rsidRPr="00273A5D" w:rsidRDefault="00DE3F52" w:rsidP="00DE3F52">
            <w:pPr>
              <w:spacing w:line="240" w:lineRule="auto"/>
              <w:ind w:left="162" w:right="-108" w:hanging="16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383" w:type="dxa"/>
          </w:tcPr>
          <w:p w14:paraId="68BD08DA" w14:textId="77777777" w:rsidR="00DE3F52" w:rsidRPr="00273A5D" w:rsidRDefault="00DE3F52" w:rsidP="00DE3F5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097BDF" w14:textId="77777777" w:rsidR="00DE3F52" w:rsidRPr="00273A5D" w:rsidRDefault="00DE3F52" w:rsidP="0077488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42.90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01E1EA57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E7B44A" w14:textId="77777777" w:rsidR="00DE3F52" w:rsidRPr="00273A5D" w:rsidRDefault="00C90F15" w:rsidP="0077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435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67" w:type="dxa"/>
            <w:shd w:val="clear" w:color="auto" w:fill="auto"/>
          </w:tcPr>
          <w:p w14:paraId="1DFC6CEE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40" w:lineRule="atLeast"/>
              <w:ind w:left="-79" w:right="-180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EB9C1B" w14:textId="77777777" w:rsidR="00DE3F52" w:rsidRPr="00273A5D" w:rsidRDefault="00DE3F52" w:rsidP="00DE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52"/>
              </w:tabs>
              <w:spacing w:line="240" w:lineRule="auto"/>
              <w:ind w:right="-730" w:firstLine="360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42.90</w:t>
            </w:r>
          </w:p>
        </w:tc>
      </w:tr>
      <w:tr w:rsidR="00DE3F52" w:rsidRPr="00273A5D" w14:paraId="0CA15B64" w14:textId="77777777" w:rsidTr="00AF00ED">
        <w:trPr>
          <w:trHeight w:val="20"/>
        </w:trPr>
        <w:tc>
          <w:tcPr>
            <w:tcW w:w="5557" w:type="dxa"/>
          </w:tcPr>
          <w:p w14:paraId="76809936" w14:textId="77777777" w:rsidR="00DE3F52" w:rsidRPr="00273A5D" w:rsidRDefault="00DE3F52" w:rsidP="00DE3F5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กำไรเบ็ดเสร็จรวมสำหรั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บงวด</w:t>
            </w:r>
          </w:p>
        </w:tc>
        <w:tc>
          <w:tcPr>
            <w:tcW w:w="383" w:type="dxa"/>
          </w:tcPr>
          <w:p w14:paraId="3E82B30A" w14:textId="77777777" w:rsidR="00DE3F52" w:rsidRPr="00273A5D" w:rsidRDefault="00DE3F52" w:rsidP="00DE3F5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71B5B61" w14:textId="77777777" w:rsidR="00DE3F52" w:rsidRPr="00273A5D" w:rsidRDefault="00DE3F52" w:rsidP="0077488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189.32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F8D5C6D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D1F8050" w14:textId="77777777" w:rsidR="00DE3F52" w:rsidRPr="00273A5D" w:rsidRDefault="00DE3F52" w:rsidP="0077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652" w:right="-730" w:hanging="42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119.74</w:t>
            </w:r>
          </w:p>
        </w:tc>
        <w:tc>
          <w:tcPr>
            <w:tcW w:w="267" w:type="dxa"/>
            <w:shd w:val="clear" w:color="auto" w:fill="auto"/>
          </w:tcPr>
          <w:p w14:paraId="1C8A582E" w14:textId="77777777" w:rsidR="00DE3F52" w:rsidRPr="00273A5D" w:rsidRDefault="00DE3F52" w:rsidP="00DE3F52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2658B65" w14:textId="77777777" w:rsidR="00DE3F52" w:rsidRPr="00273A5D" w:rsidRDefault="00DE3F52" w:rsidP="00DE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309.06</w:t>
            </w:r>
          </w:p>
        </w:tc>
      </w:tr>
      <w:tr w:rsidR="0077488A" w:rsidRPr="0077488A" w14:paraId="257FD1AD" w14:textId="77777777" w:rsidTr="00AF00ED">
        <w:trPr>
          <w:trHeight w:val="20"/>
        </w:trPr>
        <w:tc>
          <w:tcPr>
            <w:tcW w:w="5557" w:type="dxa"/>
          </w:tcPr>
          <w:p w14:paraId="253BB990" w14:textId="77777777" w:rsidR="0077488A" w:rsidRPr="0077488A" w:rsidRDefault="0077488A" w:rsidP="00DE3F52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83" w:type="dxa"/>
          </w:tcPr>
          <w:p w14:paraId="7F4A968D" w14:textId="77777777" w:rsidR="0077488A" w:rsidRPr="0077488A" w:rsidRDefault="0077488A" w:rsidP="00DE3F52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6B7E9A97" w14:textId="77777777" w:rsidR="0077488A" w:rsidRPr="0077488A" w:rsidRDefault="0077488A" w:rsidP="0077488A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36" w:type="dxa"/>
            <w:shd w:val="clear" w:color="auto" w:fill="auto"/>
            <w:vAlign w:val="center"/>
          </w:tcPr>
          <w:p w14:paraId="72FD82B8" w14:textId="77777777" w:rsidR="0077488A" w:rsidRPr="0077488A" w:rsidRDefault="0077488A" w:rsidP="00DE3F52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028CD465" w14:textId="77777777" w:rsidR="0077488A" w:rsidRPr="0077488A" w:rsidRDefault="0077488A" w:rsidP="007748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0" w:firstLine="202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67" w:type="dxa"/>
            <w:shd w:val="clear" w:color="auto" w:fill="auto"/>
          </w:tcPr>
          <w:p w14:paraId="6FBCCA6E" w14:textId="77777777" w:rsidR="0077488A" w:rsidRPr="0077488A" w:rsidRDefault="0077488A" w:rsidP="00DE3F52">
            <w:pPr>
              <w:pStyle w:val="acctfourfigures"/>
              <w:tabs>
                <w:tab w:val="clear" w:pos="765"/>
                <w:tab w:val="decimal" w:pos="540"/>
                <w:tab w:val="decimal" w:pos="612"/>
              </w:tabs>
              <w:spacing w:line="240" w:lineRule="atLeast"/>
              <w:ind w:left="-79" w:right="-180"/>
              <w:rPr>
                <w:rFonts w:ascii="Angsana New" w:hAnsi="Angsana New" w:cs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005" w:type="dxa"/>
            <w:tcBorders>
              <w:top w:val="double" w:sz="4" w:space="0" w:color="auto"/>
              <w:left w:val="nil"/>
              <w:right w:val="nil"/>
            </w:tcBorders>
            <w:shd w:val="clear" w:color="auto" w:fill="auto"/>
          </w:tcPr>
          <w:p w14:paraId="38AED074" w14:textId="77777777" w:rsidR="0077488A" w:rsidRPr="0077488A" w:rsidRDefault="0077488A" w:rsidP="00DE3F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64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E216E4" w:rsidRPr="00273A5D" w14:paraId="625D0DEA" w14:textId="77777777" w:rsidTr="00AF00ED">
        <w:trPr>
          <w:trHeight w:val="80"/>
        </w:trPr>
        <w:tc>
          <w:tcPr>
            <w:tcW w:w="5557" w:type="dxa"/>
            <w:hideMark/>
          </w:tcPr>
          <w:p w14:paraId="339BA407" w14:textId="77777777" w:rsidR="00E216E4" w:rsidRPr="00273A5D" w:rsidRDefault="00E216E4" w:rsidP="00E216E4">
            <w:pPr>
              <w:tabs>
                <w:tab w:val="clear" w:pos="227"/>
                <w:tab w:val="left" w:pos="252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383" w:type="dxa"/>
          </w:tcPr>
          <w:p w14:paraId="74F073A3" w14:textId="77777777" w:rsidR="00E216E4" w:rsidRPr="00273A5D" w:rsidRDefault="00E216E4" w:rsidP="00E216E4">
            <w:pPr>
              <w:spacing w:line="240" w:lineRule="auto"/>
              <w:ind w:left="144" w:hanging="14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47911EEA" w14:textId="77777777" w:rsidR="00E216E4" w:rsidRPr="00273A5D" w:rsidRDefault="00DF54F8" w:rsidP="0077488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0.16</w:t>
            </w:r>
            <w:r w:rsidR="00B17B5C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255BC3A9" w14:textId="77777777" w:rsidR="00E216E4" w:rsidRPr="00273A5D" w:rsidRDefault="00E216E4" w:rsidP="0077488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C6DFD44" w14:textId="77777777" w:rsidR="00E216E4" w:rsidRPr="0077488A" w:rsidRDefault="00B17B5C" w:rsidP="0077488A">
            <w:pPr>
              <w:tabs>
                <w:tab w:val="clear" w:pos="454"/>
                <w:tab w:val="clear" w:pos="680"/>
                <w:tab w:val="left" w:pos="472"/>
              </w:tabs>
              <w:ind w:right="-4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7488A">
              <w:rPr>
                <w:rFonts w:ascii="Angsana New" w:hAnsi="Angsana New"/>
                <w:b/>
                <w:bCs/>
                <w:sz w:val="30"/>
                <w:szCs w:val="30"/>
              </w:rPr>
              <w:t>(0.141)</w:t>
            </w:r>
          </w:p>
        </w:tc>
        <w:tc>
          <w:tcPr>
            <w:tcW w:w="267" w:type="dxa"/>
            <w:shd w:val="clear" w:color="auto" w:fill="auto"/>
            <w:vAlign w:val="center"/>
          </w:tcPr>
          <w:p w14:paraId="3299EF7F" w14:textId="77777777" w:rsidR="00E216E4" w:rsidRPr="00273A5D" w:rsidRDefault="00E216E4" w:rsidP="0077488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5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5685B427" w14:textId="77777777" w:rsidR="00E216E4" w:rsidRPr="00273A5D" w:rsidRDefault="00DF54F8" w:rsidP="0077488A">
            <w:pPr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0.01</w:t>
            </w:r>
            <w:r w:rsidR="00B17B5C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</w:t>
            </w:r>
          </w:p>
        </w:tc>
      </w:tr>
    </w:tbl>
    <w:p w14:paraId="26EBAA5E" w14:textId="77777777" w:rsidR="003925AC" w:rsidRDefault="003925AC" w:rsidP="00CF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  <w:sectPr w:rsidR="003925AC" w:rsidSect="007469A4"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39F3A241" w14:textId="77777777" w:rsidR="00E66B73" w:rsidRPr="00273A5D" w:rsidRDefault="00E07024" w:rsidP="00CF11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ind w:left="567" w:hanging="567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4</w:t>
      </w:r>
      <w:r w:rsidR="00B4316E" w:rsidRPr="00273A5D">
        <w:rPr>
          <w:rFonts w:ascii="Angsana New" w:hAnsi="Angsana New"/>
          <w:b/>
          <w:bCs/>
          <w:sz w:val="30"/>
          <w:szCs w:val="30"/>
        </w:rPr>
        <w:tab/>
      </w:r>
      <w:r w:rsidR="00F96459" w:rsidRPr="00273A5D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52A463BD" w14:textId="77777777" w:rsidR="00C61BCB" w:rsidRPr="003A56F6" w:rsidRDefault="00C61BCB" w:rsidP="00FA62A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33" w:lineRule="auto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</w:p>
    <w:p w14:paraId="0793387C" w14:textId="77777777" w:rsidR="00EB5670" w:rsidRDefault="00EB5670" w:rsidP="00EB5670">
      <w:pPr>
        <w:ind w:left="540" w:right="45"/>
        <w:jc w:val="thaiDistribute"/>
        <w:rPr>
          <w:rFonts w:ascii="Angsana New" w:hAnsi="Angsana New"/>
          <w:b/>
          <w:i/>
          <w:iCs/>
          <w:color w:val="0000FF"/>
          <w:sz w:val="30"/>
          <w:szCs w:val="30"/>
        </w:rPr>
      </w:pPr>
      <w:r w:rsidRPr="007B765A">
        <w:rPr>
          <w:rFonts w:ascii="Angsana New" w:hAnsi="Angsana New" w:hint="cs"/>
          <w:b/>
          <w:sz w:val="30"/>
          <w:szCs w:val="30"/>
          <w:cs/>
        </w:rPr>
        <w:t>ความสัมพันธ์ที่มีกับบริษัทย่อย บริษัทร่วม ได้เปิดเผยในหมายเหตุข้อ</w:t>
      </w:r>
      <w:r w:rsidRPr="007B765A">
        <w:rPr>
          <w:rFonts w:ascii="Angsana New" w:hAnsi="Angsana New" w:hint="cs"/>
          <w:bCs/>
          <w:sz w:val="30"/>
          <w:szCs w:val="30"/>
        </w:rPr>
        <w:t xml:space="preserve"> </w:t>
      </w:r>
      <w:r w:rsidR="007B765A" w:rsidRPr="007B765A">
        <w:rPr>
          <w:rFonts w:ascii="Angsana New" w:hAnsi="Angsana New"/>
          <w:bCs/>
          <w:sz w:val="30"/>
          <w:szCs w:val="30"/>
        </w:rPr>
        <w:t xml:space="preserve">6 </w:t>
      </w:r>
      <w:r w:rsidR="007B765A" w:rsidRPr="007B765A">
        <w:rPr>
          <w:rFonts w:ascii="Angsana New" w:hAnsi="Angsana New" w:hint="cs"/>
          <w:b/>
          <w:sz w:val="30"/>
          <w:szCs w:val="30"/>
          <w:cs/>
        </w:rPr>
        <w:t>และ</w:t>
      </w:r>
      <w:r w:rsidR="007B765A" w:rsidRPr="007B765A">
        <w:rPr>
          <w:rFonts w:ascii="Angsana New" w:hAnsi="Angsana New" w:hint="cs"/>
          <w:bCs/>
          <w:sz w:val="30"/>
          <w:szCs w:val="30"/>
          <w:cs/>
        </w:rPr>
        <w:t xml:space="preserve"> </w:t>
      </w:r>
      <w:r w:rsidR="007B765A" w:rsidRPr="007B765A">
        <w:rPr>
          <w:rFonts w:ascii="Angsana New" w:hAnsi="Angsana New"/>
          <w:bCs/>
          <w:sz w:val="30"/>
          <w:szCs w:val="30"/>
        </w:rPr>
        <w:t>7</w:t>
      </w:r>
      <w:r w:rsidR="00BF2E7A" w:rsidRPr="007B765A">
        <w:rPr>
          <w:rFonts w:ascii="Angsana New" w:hAnsi="Angsana New"/>
          <w:bCs/>
          <w:sz w:val="30"/>
          <w:szCs w:val="30"/>
        </w:rPr>
        <w:t xml:space="preserve"> </w:t>
      </w:r>
      <w:r w:rsidRPr="007B765A">
        <w:rPr>
          <w:rFonts w:ascii="Angsana New" w:hAnsi="Angsana New" w:hint="cs"/>
          <w:b/>
          <w:sz w:val="30"/>
          <w:szCs w:val="30"/>
          <w:cs/>
        </w:rPr>
        <w:t>สำหรับบุคคลหรือกิจการที่เกี่ยวข้องกันอื่นที่ความสัมพันธ์เปลี่ยนแปลงอย่างมีสาระสำคัญและ</w:t>
      </w:r>
      <w:r w:rsidRPr="007B765A">
        <w:rPr>
          <w:rFonts w:ascii="Angsana New" w:hAnsi="Angsana New" w:hint="cs"/>
          <w:sz w:val="30"/>
          <w:szCs w:val="30"/>
          <w:cs/>
        </w:rPr>
        <w:t>กลุ่มบริษัท</w:t>
      </w:r>
      <w:r w:rsidRPr="007B765A">
        <w:rPr>
          <w:rFonts w:ascii="Angsana New" w:hAnsi="Angsana New" w:hint="cs"/>
          <w:b/>
          <w:sz w:val="30"/>
          <w:szCs w:val="30"/>
          <w:cs/>
        </w:rPr>
        <w:t>มีรายการระหว่างกันที่มีนัยสำคัญในระหว่างงวดมีดังต่อไปนี้</w:t>
      </w:r>
    </w:p>
    <w:p w14:paraId="35EA92F6" w14:textId="77777777" w:rsidR="00445298" w:rsidRPr="003A56F6" w:rsidRDefault="00445298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50"/>
        <w:gridCol w:w="4320"/>
      </w:tblGrid>
      <w:tr w:rsidR="00535EDA" w:rsidRPr="00273A5D" w14:paraId="09AE235E" w14:textId="77777777" w:rsidTr="003A56F6">
        <w:trPr>
          <w:trHeight w:val="20"/>
          <w:tblHeader/>
        </w:trPr>
        <w:tc>
          <w:tcPr>
            <w:tcW w:w="3870" w:type="dxa"/>
          </w:tcPr>
          <w:p w14:paraId="0314BDC3" w14:textId="77777777" w:rsidR="00535EDA" w:rsidRPr="00273A5D" w:rsidRDefault="00535EDA" w:rsidP="00ED51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4DC0A5E0" w14:textId="77777777" w:rsidR="00535EDA" w:rsidRPr="00273A5D" w:rsidRDefault="00535EDA" w:rsidP="00ED5156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72A85984" w14:textId="77777777" w:rsidR="00535EDA" w:rsidRPr="00273A5D" w:rsidRDefault="00535EDA" w:rsidP="00ED5156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/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320" w:type="dxa"/>
          </w:tcPr>
          <w:p w14:paraId="3F7F1750" w14:textId="77777777" w:rsidR="00535EDA" w:rsidRPr="00273A5D" w:rsidRDefault="00535EDA" w:rsidP="00ED5156">
            <w:pPr>
              <w:tabs>
                <w:tab w:val="clear" w:pos="227"/>
              </w:tabs>
              <w:ind w:left="252" w:right="-1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7E2AEA" w:rsidRPr="00273A5D" w14:paraId="701EA792" w14:textId="77777777" w:rsidTr="003A56F6">
        <w:trPr>
          <w:trHeight w:val="20"/>
        </w:trPr>
        <w:tc>
          <w:tcPr>
            <w:tcW w:w="3870" w:type="dxa"/>
            <w:shd w:val="clear" w:color="auto" w:fill="auto"/>
          </w:tcPr>
          <w:p w14:paraId="788F95AD" w14:textId="77777777" w:rsidR="007E2AEA" w:rsidRPr="00273A5D" w:rsidRDefault="007E2AEA" w:rsidP="007E2AE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ทรัพย์ พันธุ์ทิพย์พลาซ่าบางกะปิ จำกัด</w:t>
            </w:r>
          </w:p>
        </w:tc>
        <w:tc>
          <w:tcPr>
            <w:tcW w:w="1350" w:type="dxa"/>
            <w:shd w:val="clear" w:color="auto" w:fill="auto"/>
          </w:tcPr>
          <w:p w14:paraId="376E0775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320E5DA" w14:textId="77777777" w:rsidR="007E2AEA" w:rsidRPr="00273A5D" w:rsidRDefault="007E2AEA" w:rsidP="007E2AE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7E2AEA" w:rsidRPr="00273A5D" w14:paraId="114896B9" w14:textId="77777777" w:rsidTr="003A56F6">
        <w:trPr>
          <w:trHeight w:val="20"/>
        </w:trPr>
        <w:tc>
          <w:tcPr>
            <w:tcW w:w="3870" w:type="dxa"/>
          </w:tcPr>
          <w:p w14:paraId="630F81E6" w14:textId="77777777" w:rsidR="007E2AEA" w:rsidRPr="002C6011" w:rsidRDefault="007E2AEA" w:rsidP="007E2AEA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ฐานนิรันดร์ จำกัด</w:t>
            </w:r>
          </w:p>
        </w:tc>
        <w:tc>
          <w:tcPr>
            <w:tcW w:w="1350" w:type="dxa"/>
            <w:shd w:val="clear" w:color="auto" w:fill="auto"/>
          </w:tcPr>
          <w:p w14:paraId="64F74A1E" w14:textId="77777777" w:rsidR="007E2AEA" w:rsidRPr="002C6011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7DE33A82" w14:textId="77777777" w:rsidR="007E2AEA" w:rsidRPr="002C6011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7E2AEA" w:rsidRPr="00273A5D" w14:paraId="5B6BA976" w14:textId="77777777" w:rsidTr="003A56F6">
        <w:trPr>
          <w:trHeight w:val="20"/>
        </w:trPr>
        <w:tc>
          <w:tcPr>
            <w:tcW w:w="3870" w:type="dxa"/>
          </w:tcPr>
          <w:p w14:paraId="28CAF6AC" w14:textId="77777777" w:rsidR="007E2AEA" w:rsidRPr="00273A5D" w:rsidRDefault="007E2AEA" w:rsidP="007E2AE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ทีซีซี พีดี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8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0D65F88F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</w:tc>
        <w:tc>
          <w:tcPr>
            <w:tcW w:w="4320" w:type="dxa"/>
            <w:shd w:val="clear" w:color="auto" w:fill="auto"/>
          </w:tcPr>
          <w:p w14:paraId="1BFD31C9" w14:textId="77777777" w:rsidR="007E2AEA" w:rsidRPr="00273A5D" w:rsidRDefault="007E2AEA" w:rsidP="007E2AEA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มีผู้ถือหุ้นรายใหญ่ในลำดับสูงสุดร่วมกัน</w:t>
            </w:r>
          </w:p>
        </w:tc>
      </w:tr>
      <w:tr w:rsidR="007E2AEA" w:rsidRPr="00273A5D" w14:paraId="0DAFA032" w14:textId="77777777" w:rsidTr="003A56F6">
        <w:trPr>
          <w:trHeight w:val="20"/>
        </w:trPr>
        <w:tc>
          <w:tcPr>
            <w:tcW w:w="3870" w:type="dxa"/>
          </w:tcPr>
          <w:p w14:paraId="4C50EB9C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โฮเทลส์ เวิลด์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6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จำกัด</w:t>
            </w:r>
          </w:p>
          <w:p w14:paraId="576B8E0C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4353C0C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194D8276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4D92A423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379468A1" w14:textId="77777777" w:rsidTr="003A56F6">
        <w:trPr>
          <w:trHeight w:val="20"/>
        </w:trPr>
        <w:tc>
          <w:tcPr>
            <w:tcW w:w="3870" w:type="dxa"/>
          </w:tcPr>
          <w:p w14:paraId="25A14A99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ทีซีซีซีแอล จอมเทียน จำกัด</w:t>
            </w:r>
          </w:p>
          <w:p w14:paraId="37B79E68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A44D8EB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5E4280BE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3851DCE7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3CD1C487" w14:textId="77777777" w:rsidTr="003A56F6">
        <w:trPr>
          <w:trHeight w:val="20"/>
        </w:trPr>
        <w:tc>
          <w:tcPr>
            <w:tcW w:w="3870" w:type="dxa"/>
          </w:tcPr>
          <w:p w14:paraId="537EB2BE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เพิ่มทรัพย์สิริ 2 จำกัด</w:t>
            </w:r>
          </w:p>
        </w:tc>
        <w:tc>
          <w:tcPr>
            <w:tcW w:w="1350" w:type="dxa"/>
            <w:shd w:val="clear" w:color="auto" w:fill="auto"/>
          </w:tcPr>
          <w:p w14:paraId="3E9BFD16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01491B93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6CB37D10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63CD5B00" w14:textId="77777777" w:rsidTr="003A56F6">
        <w:trPr>
          <w:trHeight w:val="20"/>
        </w:trPr>
        <w:tc>
          <w:tcPr>
            <w:tcW w:w="3870" w:type="dxa"/>
          </w:tcPr>
          <w:p w14:paraId="566D3BD8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เอส เอ็ม เจ ซี เรียลเอสเตท จำกัด</w:t>
            </w:r>
          </w:p>
        </w:tc>
        <w:tc>
          <w:tcPr>
            <w:tcW w:w="1350" w:type="dxa"/>
            <w:shd w:val="clear" w:color="auto" w:fill="auto"/>
          </w:tcPr>
          <w:p w14:paraId="379DAE47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3733A758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53A7B4BB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0292204F" w14:textId="77777777" w:rsidTr="003A56F6">
        <w:trPr>
          <w:trHeight w:val="20"/>
        </w:trPr>
        <w:tc>
          <w:tcPr>
            <w:tcW w:w="3870" w:type="dxa"/>
          </w:tcPr>
          <w:p w14:paraId="5828EC82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โฮเทลส์ เวิลด์ 1 จำกัด</w:t>
            </w:r>
          </w:p>
        </w:tc>
        <w:tc>
          <w:tcPr>
            <w:tcW w:w="1350" w:type="dxa"/>
            <w:shd w:val="clear" w:color="auto" w:fill="auto"/>
          </w:tcPr>
          <w:p w14:paraId="35062B71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48BD5D53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23B219BD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2157CD76" w14:textId="77777777" w:rsidTr="003A56F6">
        <w:trPr>
          <w:trHeight w:val="20"/>
        </w:trPr>
        <w:tc>
          <w:tcPr>
            <w:tcW w:w="3870" w:type="dxa"/>
          </w:tcPr>
          <w:p w14:paraId="3AEE3677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ทีซีซีซีแอล พหลโยธิน จำกัด</w:t>
            </w:r>
          </w:p>
        </w:tc>
        <w:tc>
          <w:tcPr>
            <w:tcW w:w="1350" w:type="dxa"/>
            <w:shd w:val="clear" w:color="auto" w:fill="auto"/>
          </w:tcPr>
          <w:p w14:paraId="5FAC3CD0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6DA5D046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D341008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192444EB" w14:textId="77777777" w:rsidTr="003A56F6">
        <w:trPr>
          <w:trHeight w:val="362"/>
        </w:trPr>
        <w:tc>
          <w:tcPr>
            <w:tcW w:w="3870" w:type="dxa"/>
          </w:tcPr>
          <w:p w14:paraId="4071F771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ธุรกิจ พร็อพเพอร์ตี้ จำกัด</w:t>
            </w:r>
          </w:p>
        </w:tc>
        <w:tc>
          <w:tcPr>
            <w:tcW w:w="1350" w:type="dxa"/>
            <w:shd w:val="clear" w:color="auto" w:fill="auto"/>
          </w:tcPr>
          <w:p w14:paraId="6F2E8024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65F6D9F7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4A14C05B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4DB33513" w14:textId="77777777" w:rsidTr="003A56F6">
        <w:trPr>
          <w:trHeight w:val="20"/>
        </w:trPr>
        <w:tc>
          <w:tcPr>
            <w:tcW w:w="3870" w:type="dxa"/>
          </w:tcPr>
          <w:p w14:paraId="1F74A764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บางนาพัฒนกิจ จำกัด</w:t>
            </w:r>
          </w:p>
        </w:tc>
        <w:tc>
          <w:tcPr>
            <w:tcW w:w="1350" w:type="dxa"/>
            <w:shd w:val="clear" w:color="auto" w:fill="auto"/>
          </w:tcPr>
          <w:p w14:paraId="59466DC2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7DEDA1C9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206494F5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0667BA89" w14:textId="77777777" w:rsidTr="003A56F6">
        <w:trPr>
          <w:trHeight w:val="20"/>
        </w:trPr>
        <w:tc>
          <w:tcPr>
            <w:tcW w:w="3870" w:type="dxa"/>
          </w:tcPr>
          <w:p w14:paraId="6F07EAF9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รัตนสูตร จำกัด</w:t>
            </w:r>
          </w:p>
        </w:tc>
        <w:tc>
          <w:tcPr>
            <w:tcW w:w="1350" w:type="dxa"/>
            <w:shd w:val="clear" w:color="auto" w:fill="auto"/>
          </w:tcPr>
          <w:p w14:paraId="1DCE40D4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0C99CDED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37DA676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1AFE61C0" w14:textId="77777777" w:rsidTr="003A56F6">
        <w:trPr>
          <w:trHeight w:val="20"/>
        </w:trPr>
        <w:tc>
          <w:tcPr>
            <w:tcW w:w="3870" w:type="dxa"/>
          </w:tcPr>
          <w:p w14:paraId="546BE00D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รีเทล เวิลด์ 5 จำกัด</w:t>
            </w:r>
          </w:p>
        </w:tc>
        <w:tc>
          <w:tcPr>
            <w:tcW w:w="1350" w:type="dxa"/>
            <w:shd w:val="clear" w:color="auto" w:fill="auto"/>
          </w:tcPr>
          <w:p w14:paraId="497F3B19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310B08E5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0F6118BA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59156FC4" w14:textId="77777777" w:rsidTr="003A56F6">
        <w:trPr>
          <w:trHeight w:val="20"/>
        </w:trPr>
        <w:tc>
          <w:tcPr>
            <w:tcW w:w="3870" w:type="dxa"/>
          </w:tcPr>
          <w:p w14:paraId="2BF8D5D9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 xml:space="preserve">บริษัท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อินทรประกันภัย จำกัด (มหาชน)</w:t>
            </w:r>
          </w:p>
        </w:tc>
        <w:tc>
          <w:tcPr>
            <w:tcW w:w="1350" w:type="dxa"/>
            <w:shd w:val="clear" w:color="auto" w:fill="auto"/>
          </w:tcPr>
          <w:p w14:paraId="0430AA2C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59FD0045" w14:textId="77777777" w:rsidR="007E2AEA" w:rsidRPr="00273A5D" w:rsidRDefault="007E2AEA" w:rsidP="007E2AEA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5A00504D" w14:textId="77777777" w:rsidR="007E2AEA" w:rsidRPr="00273A5D" w:rsidRDefault="007E2AEA" w:rsidP="007E2AEA">
            <w:pPr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ผู้ถือหุ้นรายใหญ่ในลำดับสูงสุดร่วมกันและมีกรรมการร่วมกัน</w:t>
            </w:r>
          </w:p>
        </w:tc>
      </w:tr>
      <w:tr w:rsidR="007E2AEA" w:rsidRPr="00273A5D" w14:paraId="5912CF9E" w14:textId="77777777" w:rsidTr="003A56F6">
        <w:trPr>
          <w:trHeight w:val="20"/>
        </w:trPr>
        <w:tc>
          <w:tcPr>
            <w:tcW w:w="3870" w:type="dxa"/>
          </w:tcPr>
          <w:p w14:paraId="266D8B38" w14:textId="77777777" w:rsidR="007E2AEA" w:rsidRPr="00273A5D" w:rsidRDefault="007E2AEA" w:rsidP="007E2AEA">
            <w:pPr>
              <w:spacing w:line="228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Oishi Group Limited Liability Company</w:t>
            </w:r>
          </w:p>
          <w:p w14:paraId="5382B517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6A13B6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สาธารณรัฐสังคมนิยม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เวียดนาม</w:t>
            </w:r>
          </w:p>
        </w:tc>
        <w:tc>
          <w:tcPr>
            <w:tcW w:w="4320" w:type="dxa"/>
            <w:shd w:val="clear" w:color="auto" w:fill="auto"/>
          </w:tcPr>
          <w:p w14:paraId="78831D95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6FD3595A" w14:textId="77777777" w:rsidTr="003A56F6">
        <w:trPr>
          <w:trHeight w:val="20"/>
        </w:trPr>
        <w:tc>
          <w:tcPr>
            <w:tcW w:w="3870" w:type="dxa"/>
          </w:tcPr>
          <w:p w14:paraId="41B3CF38" w14:textId="77777777" w:rsidR="007E2AEA" w:rsidRPr="00273A5D" w:rsidRDefault="007E2AEA" w:rsidP="007E2AEA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เดอะ คิวเอสอาร์ ออฟ เอเชีย จำกัด</w:t>
            </w:r>
          </w:p>
          <w:p w14:paraId="2A21639F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DF7A127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7FEE3F90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720974D1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4280406F" w14:textId="77777777" w:rsidTr="003A56F6">
        <w:trPr>
          <w:trHeight w:val="20"/>
        </w:trPr>
        <w:tc>
          <w:tcPr>
            <w:tcW w:w="3870" w:type="dxa"/>
          </w:tcPr>
          <w:p w14:paraId="1A17D366" w14:textId="77777777" w:rsidR="007E2AEA" w:rsidRDefault="007E2AEA" w:rsidP="007E2AEA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คอสมอส บริวเวอรี่ (ประเทศไทย)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</w:p>
          <w:p w14:paraId="1F15B3B8" w14:textId="77777777" w:rsidR="007E2AEA" w:rsidRPr="00273A5D" w:rsidRDefault="007E2AEA" w:rsidP="007E2AEA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จำ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กัด</w:t>
            </w:r>
          </w:p>
        </w:tc>
        <w:tc>
          <w:tcPr>
            <w:tcW w:w="1350" w:type="dxa"/>
            <w:shd w:val="clear" w:color="auto" w:fill="auto"/>
          </w:tcPr>
          <w:p w14:paraId="1E9C4E25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6D6EB309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4AD7590E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0AD36ED2" w14:textId="77777777" w:rsidTr="003A56F6">
        <w:trPr>
          <w:trHeight w:val="20"/>
        </w:trPr>
        <w:tc>
          <w:tcPr>
            <w:tcW w:w="3870" w:type="dxa"/>
          </w:tcPr>
          <w:p w14:paraId="4D34ADB4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บิสโตร เอเชีย จำกัด</w:t>
            </w:r>
          </w:p>
          <w:p w14:paraId="78F8A1E3" w14:textId="77777777" w:rsidR="007E2AEA" w:rsidRPr="00273A5D" w:rsidRDefault="007E2AEA" w:rsidP="007E2AEA">
            <w:pPr>
              <w:spacing w:line="233" w:lineRule="auto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56776F3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1D4B414A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6B1474D8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36ECD3D4" w14:textId="77777777" w:rsidTr="003A56F6">
        <w:trPr>
          <w:trHeight w:val="20"/>
        </w:trPr>
        <w:tc>
          <w:tcPr>
            <w:tcW w:w="3870" w:type="dxa"/>
          </w:tcPr>
          <w:p w14:paraId="6C4F1493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FA452A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สโตนเฮ้นจ์ อินเตอร์ จำกัด</w:t>
            </w:r>
            <w:r w:rsidRPr="00FA45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FA452A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Pr="00FA452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มหาชน</w:t>
            </w:r>
            <w:r w:rsidRPr="00FA452A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  <w:p w14:paraId="30D544A3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0B6F729" w14:textId="77777777" w:rsidR="007E2AEA" w:rsidRPr="00FA452A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0634A07D" w14:textId="77777777" w:rsidR="007E2AEA" w:rsidRPr="00FA452A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2BFD7E8E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2F3F4685" w14:textId="77777777" w:rsidTr="003A56F6">
        <w:trPr>
          <w:trHeight w:val="20"/>
        </w:trPr>
        <w:tc>
          <w:tcPr>
            <w:tcW w:w="3870" w:type="dxa"/>
          </w:tcPr>
          <w:p w14:paraId="36873615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กองทุนรวมรีเจนท์โกลด์พร็อพเพอร์ตี้</w:t>
            </w:r>
          </w:p>
          <w:p w14:paraId="7C329F7D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D1D72C6" w14:textId="77777777" w:rsidR="007E2AEA" w:rsidRPr="00FA452A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2DC8F338" w14:textId="77777777" w:rsidR="007E2AEA" w:rsidRPr="00FA452A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1127644B" w14:textId="77777777" w:rsidR="007E2AEA" w:rsidRPr="00FA452A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A452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09BAB608" w14:textId="77777777" w:rsidTr="003A56F6">
        <w:trPr>
          <w:trHeight w:val="20"/>
        </w:trPr>
        <w:tc>
          <w:tcPr>
            <w:tcW w:w="3870" w:type="dxa"/>
          </w:tcPr>
          <w:p w14:paraId="29813BC7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แคชแวน แมนเนจเม้นท์ จำกัด</w:t>
            </w:r>
          </w:p>
        </w:tc>
        <w:tc>
          <w:tcPr>
            <w:tcW w:w="1350" w:type="dxa"/>
            <w:shd w:val="clear" w:color="auto" w:fill="auto"/>
          </w:tcPr>
          <w:p w14:paraId="5DDF0481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4FBCA014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12560998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057A6DDE" w14:textId="77777777" w:rsidTr="003A56F6">
        <w:trPr>
          <w:trHeight w:val="20"/>
        </w:trPr>
        <w:tc>
          <w:tcPr>
            <w:tcW w:w="3870" w:type="dxa"/>
          </w:tcPr>
          <w:p w14:paraId="5AE61205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โออิชิ เทรดดิ้ง จำกัด</w:t>
            </w:r>
          </w:p>
        </w:tc>
        <w:tc>
          <w:tcPr>
            <w:tcW w:w="1350" w:type="dxa"/>
            <w:shd w:val="clear" w:color="auto" w:fill="auto"/>
          </w:tcPr>
          <w:p w14:paraId="474E1DBC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1AD79FEC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5D1EE66B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6D02070D" w14:textId="77777777" w:rsidTr="003A56F6">
        <w:trPr>
          <w:trHeight w:val="20"/>
        </w:trPr>
        <w:tc>
          <w:tcPr>
            <w:tcW w:w="3870" w:type="dxa"/>
          </w:tcPr>
          <w:p w14:paraId="44D58CB4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สตาร์บัคส์ คอฟฟี่ (ประเทศไทย) จำกัด</w:t>
            </w:r>
          </w:p>
        </w:tc>
        <w:tc>
          <w:tcPr>
            <w:tcW w:w="1350" w:type="dxa"/>
            <w:shd w:val="clear" w:color="auto" w:fill="auto"/>
          </w:tcPr>
          <w:p w14:paraId="4F83B1ED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0A4DB774" w14:textId="77777777" w:rsidR="007E2AEA" w:rsidRPr="00273A5D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62839543" w14:textId="77777777" w:rsidR="007E2AEA" w:rsidRPr="00273A5D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0FCB9473" w14:textId="77777777" w:rsidTr="003A56F6">
        <w:trPr>
          <w:trHeight w:val="20"/>
        </w:trPr>
        <w:tc>
          <w:tcPr>
            <w:tcW w:w="3870" w:type="dxa"/>
          </w:tcPr>
          <w:p w14:paraId="01D56427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proofErr w:type="spellStart"/>
            <w:r w:rsidRPr="002C6011">
              <w:rPr>
                <w:rFonts w:ascii="Angsana New" w:hAnsi="Angsana New"/>
                <w:color w:val="000000"/>
                <w:sz w:val="30"/>
                <w:szCs w:val="30"/>
              </w:rPr>
              <w:t>Berli</w:t>
            </w:r>
            <w:proofErr w:type="spellEnd"/>
            <w:r w:rsidRPr="002C6011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proofErr w:type="spellStart"/>
            <w:r w:rsidRPr="002C6011">
              <w:rPr>
                <w:rFonts w:ascii="Angsana New" w:hAnsi="Angsana New"/>
                <w:color w:val="000000"/>
                <w:sz w:val="30"/>
                <w:szCs w:val="30"/>
              </w:rPr>
              <w:t>Jucker</w:t>
            </w:r>
            <w:proofErr w:type="spellEnd"/>
            <w:r w:rsidRPr="002C6011">
              <w:rPr>
                <w:rFonts w:ascii="Angsana New" w:hAnsi="Angsana New"/>
                <w:color w:val="000000"/>
                <w:sz w:val="30"/>
                <w:szCs w:val="30"/>
              </w:rPr>
              <w:t xml:space="preserve"> (Myanmar) Limited</w:t>
            </w:r>
          </w:p>
        </w:tc>
        <w:tc>
          <w:tcPr>
            <w:tcW w:w="1350" w:type="dxa"/>
            <w:shd w:val="clear" w:color="auto" w:fill="auto"/>
          </w:tcPr>
          <w:p w14:paraId="726FEB54" w14:textId="77777777" w:rsidR="007E2AEA" w:rsidRPr="002C6011" w:rsidRDefault="000A0273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A0273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สาธารณรัฐแห่งสหภาพ</w:t>
            </w:r>
            <w:r w:rsidR="003C2AAF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พม่า</w:t>
            </w:r>
          </w:p>
        </w:tc>
        <w:tc>
          <w:tcPr>
            <w:tcW w:w="4320" w:type="dxa"/>
            <w:shd w:val="clear" w:color="auto" w:fill="auto"/>
          </w:tcPr>
          <w:p w14:paraId="4AA3FA71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5B375034" w14:textId="77777777" w:rsidTr="003A56F6">
        <w:trPr>
          <w:trHeight w:val="20"/>
        </w:trPr>
        <w:tc>
          <w:tcPr>
            <w:tcW w:w="3870" w:type="dxa"/>
          </w:tcPr>
          <w:p w14:paraId="100AB9A0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C60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พระราม 2 บิ๊กซี จำกัด</w:t>
            </w:r>
          </w:p>
        </w:tc>
        <w:tc>
          <w:tcPr>
            <w:tcW w:w="1350" w:type="dxa"/>
            <w:shd w:val="clear" w:color="auto" w:fill="auto"/>
          </w:tcPr>
          <w:p w14:paraId="067FEB4C" w14:textId="77777777" w:rsidR="007E2AEA" w:rsidRPr="002C6011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7472709D" w14:textId="77777777" w:rsidR="007E2AEA" w:rsidRPr="002C6011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6557251A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  <w:tr w:rsidR="007E2AEA" w:rsidRPr="00273A5D" w14:paraId="19F904C6" w14:textId="77777777" w:rsidTr="003A56F6">
        <w:trPr>
          <w:trHeight w:val="20"/>
        </w:trPr>
        <w:tc>
          <w:tcPr>
            <w:tcW w:w="3870" w:type="dxa"/>
          </w:tcPr>
          <w:p w14:paraId="740CBB18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</w:t>
            </w:r>
            <w:r w:rsidRPr="002C6011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สารพัดสรรพศิลป์ (วิสาหกิจเพื่อสังคม)</w:t>
            </w:r>
            <w:r w:rsidR="003E71C9">
              <w:rPr>
                <w:rFonts w:ascii="Angsana New" w:hAnsi="Angsana New"/>
                <w:color w:val="000000"/>
                <w:sz w:val="30"/>
                <w:szCs w:val="30"/>
                <w:cs/>
              </w:rPr>
              <w:br/>
            </w:r>
            <w:r w:rsidR="003E71C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จำกัด</w:t>
            </w:r>
          </w:p>
        </w:tc>
        <w:tc>
          <w:tcPr>
            <w:tcW w:w="1350" w:type="dxa"/>
            <w:shd w:val="clear" w:color="auto" w:fill="auto"/>
          </w:tcPr>
          <w:p w14:paraId="2772909D" w14:textId="77777777" w:rsidR="007E2AEA" w:rsidRPr="002C6011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ไทย</w:t>
            </w:r>
          </w:p>
          <w:p w14:paraId="7122AB7A" w14:textId="77777777" w:rsidR="007E2AEA" w:rsidRPr="002C6011" w:rsidRDefault="007E2AEA" w:rsidP="007E2AEA">
            <w:pPr>
              <w:spacing w:line="233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4320" w:type="dxa"/>
            <w:shd w:val="clear" w:color="auto" w:fill="auto"/>
          </w:tcPr>
          <w:p w14:paraId="5A195C5B" w14:textId="77777777" w:rsidR="007E2AEA" w:rsidRPr="002C6011" w:rsidRDefault="007E2AEA" w:rsidP="007E2AEA">
            <w:pPr>
              <w:spacing w:line="233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C601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กรรมการมีความเกี่ยวโยงเป็นบุคคลที่เกี่ยวข้องกันกับกรรมการของกลุ่มบริษัท</w:t>
            </w:r>
          </w:p>
        </w:tc>
      </w:tr>
    </w:tbl>
    <w:p w14:paraId="0138E11F" w14:textId="77777777" w:rsidR="009505B1" w:rsidRDefault="009505B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3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1C7C5F37" w14:textId="59EA1ABA" w:rsidR="00CD49AC" w:rsidRPr="009B66D5" w:rsidRDefault="00CD49AC" w:rsidP="00EC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3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05103ED2" w14:textId="77777777" w:rsidR="00EC578F" w:rsidRDefault="00EC578F" w:rsidP="00EC57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3" w:lineRule="auto"/>
        <w:jc w:val="thaiDistribute"/>
        <w:rPr>
          <w:rFonts w:ascii="Angsana New" w:hAnsi="Angsana New"/>
          <w:b/>
          <w:sz w:val="30"/>
          <w:szCs w:val="30"/>
        </w:rPr>
      </w:pPr>
    </w:p>
    <w:p w14:paraId="22E9C8E5" w14:textId="77777777" w:rsidR="00F96459" w:rsidRPr="00D76101" w:rsidRDefault="00F96459" w:rsidP="00D76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76101">
        <w:rPr>
          <w:rFonts w:ascii="Angsana New" w:hAnsi="Angsana New"/>
          <w:sz w:val="30"/>
          <w:szCs w:val="30"/>
          <w:cs/>
        </w:rPr>
        <w:lastRenderedPageBreak/>
        <w:t>นโยบายการกำหนดรา</w:t>
      </w:r>
      <w:r w:rsidR="00732D1D">
        <w:rPr>
          <w:rFonts w:ascii="Angsana New" w:hAnsi="Angsana New" w:hint="cs"/>
          <w:sz w:val="30"/>
          <w:szCs w:val="30"/>
          <w:cs/>
        </w:rPr>
        <w:t>คาสำหรับรายการแต่ละประเภทอธิบายได้ดัง</w:t>
      </w:r>
      <w:r w:rsidR="00B315A9" w:rsidRPr="00D76101">
        <w:rPr>
          <w:rFonts w:ascii="Angsana New" w:hAnsi="Angsana New" w:hint="cs"/>
          <w:sz w:val="30"/>
          <w:szCs w:val="30"/>
          <w:cs/>
        </w:rPr>
        <w:t>ต่อไปนี้</w:t>
      </w:r>
    </w:p>
    <w:p w14:paraId="7DCCC8B0" w14:textId="77777777" w:rsidR="006D0DAB" w:rsidRPr="00585A18" w:rsidRDefault="006D0DA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rPr>
          <w:rFonts w:ascii="Angsana New" w:hAnsi="Angsana New"/>
          <w:b/>
          <w:sz w:val="30"/>
          <w:szCs w:val="30"/>
        </w:rPr>
      </w:pPr>
    </w:p>
    <w:tbl>
      <w:tblPr>
        <w:tblW w:w="9378" w:type="dxa"/>
        <w:tblInd w:w="450" w:type="dxa"/>
        <w:tblLook w:val="01E0" w:firstRow="1" w:lastRow="1" w:firstColumn="1" w:lastColumn="1" w:noHBand="0" w:noVBand="0"/>
      </w:tblPr>
      <w:tblGrid>
        <w:gridCol w:w="3528"/>
        <w:gridCol w:w="5850"/>
      </w:tblGrid>
      <w:tr w:rsidR="00FB3DF7" w:rsidRPr="00273A5D" w14:paraId="58805EC6" w14:textId="77777777" w:rsidTr="009E6E6F">
        <w:trPr>
          <w:tblHeader/>
        </w:trPr>
        <w:tc>
          <w:tcPr>
            <w:tcW w:w="3528" w:type="dxa"/>
          </w:tcPr>
          <w:p w14:paraId="343BFD6D" w14:textId="77777777" w:rsidR="00FB3DF7" w:rsidRPr="00273A5D" w:rsidRDefault="00FB3DF7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รายการ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  <w:tc>
          <w:tcPr>
            <w:tcW w:w="5850" w:type="dxa"/>
          </w:tcPr>
          <w:p w14:paraId="7C76113D" w14:textId="77777777" w:rsidR="00FB3DF7" w:rsidRPr="00273A5D" w:rsidRDefault="00FB3DF7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lang w:bidi="ar-SA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  <w:t>นโยบายการกำหนดราคา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 xml:space="preserve"> </w:t>
            </w:r>
          </w:p>
        </w:tc>
      </w:tr>
      <w:tr w:rsidR="00706B39" w:rsidRPr="00273A5D" w14:paraId="3D025E14" w14:textId="77777777" w:rsidTr="009E6E6F">
        <w:tc>
          <w:tcPr>
            <w:tcW w:w="3528" w:type="dxa"/>
          </w:tcPr>
          <w:p w14:paraId="4FC0B775" w14:textId="77777777" w:rsidR="00706B39" w:rsidRPr="00273A5D" w:rsidRDefault="00706B3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ประกอบกิจการโรงแรม</w:t>
            </w:r>
          </w:p>
          <w:p w14:paraId="2F4AE211" w14:textId="77777777" w:rsidR="00706B39" w:rsidRPr="00273A5D" w:rsidRDefault="002D40F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AB56A8" w:rsidRPr="00273A5D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="00706B39"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66CF627E" w14:textId="77777777" w:rsidR="00706B39" w:rsidRPr="00273A5D" w:rsidRDefault="00706B39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BC1C56" w:rsidRPr="00273A5D" w14:paraId="06CD6F93" w14:textId="77777777" w:rsidTr="009E6E6F">
        <w:tc>
          <w:tcPr>
            <w:tcW w:w="3528" w:type="dxa"/>
          </w:tcPr>
          <w:p w14:paraId="1EE00B18" w14:textId="77777777" w:rsidR="00BC1C56" w:rsidRPr="00273A5D" w:rsidRDefault="00BC1C56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รายได้จากการให้เช่าและให้บริการ</w:t>
            </w:r>
          </w:p>
          <w:p w14:paraId="14166BCB" w14:textId="77777777" w:rsidR="00BC1C56" w:rsidRPr="00273A5D" w:rsidRDefault="002D40F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 xml:space="preserve"> </w:t>
            </w:r>
            <w:r w:rsidR="00AB56A8" w:rsidRPr="00273A5D"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  <w:r w:rsidR="00BC1C56"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5850" w:type="dxa"/>
          </w:tcPr>
          <w:p w14:paraId="3B31F694" w14:textId="77777777" w:rsidR="00BC1C56" w:rsidRPr="00273A5D" w:rsidRDefault="00BC1C56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273A5D" w14:paraId="4C558364" w14:textId="77777777" w:rsidTr="009E6E6F">
        <w:tc>
          <w:tcPr>
            <w:tcW w:w="3528" w:type="dxa"/>
          </w:tcPr>
          <w:p w14:paraId="123E0BC9" w14:textId="77777777" w:rsidR="003925AC" w:rsidRPr="00273A5D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</w:t>
            </w:r>
          </w:p>
          <w:p w14:paraId="7156C607" w14:textId="77777777" w:rsidR="003925AC" w:rsidRPr="00273A5D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และบริการที่เกี่ยวข้อง</w:t>
            </w:r>
          </w:p>
        </w:tc>
        <w:tc>
          <w:tcPr>
            <w:tcW w:w="5850" w:type="dxa"/>
          </w:tcPr>
          <w:p w14:paraId="28F7FA99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273A5D" w14:paraId="49B9AD62" w14:textId="77777777" w:rsidTr="009E6E6F">
        <w:tc>
          <w:tcPr>
            <w:tcW w:w="3528" w:type="dxa"/>
          </w:tcPr>
          <w:p w14:paraId="079E7BEF" w14:textId="77777777" w:rsidR="003925AC" w:rsidRPr="00273A5D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660522D0" w14:textId="77777777" w:rsidR="003925AC" w:rsidRPr="00273A5D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อาคารพาณิชยกรรม</w:t>
            </w:r>
          </w:p>
        </w:tc>
        <w:tc>
          <w:tcPr>
            <w:tcW w:w="5850" w:type="dxa"/>
          </w:tcPr>
          <w:p w14:paraId="6E157F18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273A5D" w14:paraId="4393E9C3" w14:textId="77777777" w:rsidTr="009E6E6F">
        <w:tc>
          <w:tcPr>
            <w:tcW w:w="3528" w:type="dxa"/>
          </w:tcPr>
          <w:p w14:paraId="733D7791" w14:textId="77777777" w:rsidR="003925AC" w:rsidRPr="00273A5D" w:rsidRDefault="003925AC" w:rsidP="003925AC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5850" w:type="dxa"/>
          </w:tcPr>
          <w:p w14:paraId="1820F641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ราค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าทางการค้าปกติและตามอัตราที่ตกลงกัน</w:t>
            </w:r>
          </w:p>
        </w:tc>
      </w:tr>
      <w:tr w:rsidR="003925AC" w:rsidRPr="00273A5D" w14:paraId="7BEEC73B" w14:textId="77777777" w:rsidTr="009E6E6F">
        <w:tc>
          <w:tcPr>
            <w:tcW w:w="3528" w:type="dxa"/>
          </w:tcPr>
          <w:p w14:paraId="1C7BC8FD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ซื้ออุปกรณ์</w:t>
            </w:r>
          </w:p>
        </w:tc>
        <w:tc>
          <w:tcPr>
            <w:tcW w:w="5850" w:type="dxa"/>
          </w:tcPr>
          <w:p w14:paraId="53DA6202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925AC" w:rsidRPr="00273A5D" w14:paraId="71560859" w14:textId="77777777" w:rsidTr="009E6E6F">
        <w:tc>
          <w:tcPr>
            <w:tcW w:w="3528" w:type="dxa"/>
          </w:tcPr>
          <w:p w14:paraId="125E20D7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รายได้ค่าบริหารงานและรายได้อื่น </w:t>
            </w:r>
          </w:p>
        </w:tc>
        <w:tc>
          <w:tcPr>
            <w:tcW w:w="5850" w:type="dxa"/>
          </w:tcPr>
          <w:p w14:paraId="401E9C11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925AC" w:rsidRPr="00273A5D" w14:paraId="2AC92B65" w14:textId="77777777" w:rsidTr="009E6E6F">
        <w:tc>
          <w:tcPr>
            <w:tcW w:w="3528" w:type="dxa"/>
          </w:tcPr>
          <w:p w14:paraId="0C8B25D0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5850" w:type="dxa"/>
          </w:tcPr>
          <w:p w14:paraId="51364A31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925AC" w:rsidRPr="00273A5D" w14:paraId="391E0E15" w14:textId="77777777" w:rsidTr="009E6E6F">
        <w:tc>
          <w:tcPr>
            <w:tcW w:w="3528" w:type="dxa"/>
          </w:tcPr>
          <w:p w14:paraId="02928342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 xml:space="preserve">ค่าใช้จ่ายในการบริหาร </w:t>
            </w:r>
          </w:p>
        </w:tc>
        <w:tc>
          <w:tcPr>
            <w:tcW w:w="5850" w:type="dxa"/>
          </w:tcPr>
          <w:p w14:paraId="49C22BFB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ราคาที่ตกลงกันตามสัญญา</w:t>
            </w:r>
          </w:p>
        </w:tc>
      </w:tr>
      <w:tr w:rsidR="003925AC" w:rsidRPr="00273A5D" w14:paraId="44C220A8" w14:textId="77777777" w:rsidTr="009E6E6F">
        <w:tc>
          <w:tcPr>
            <w:tcW w:w="3528" w:type="dxa"/>
          </w:tcPr>
          <w:p w14:paraId="510F1A90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ดอกเบี้ยรับ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และดอกเบี้ยจ่าย</w:t>
            </w:r>
          </w:p>
        </w:tc>
        <w:tc>
          <w:tcPr>
            <w:tcW w:w="5850" w:type="dxa"/>
          </w:tcPr>
          <w:p w14:paraId="4B7AE579" w14:textId="77777777" w:rsidR="003925AC" w:rsidRPr="00273A5D" w:rsidRDefault="003925AC" w:rsidP="003925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  <w:rtl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en-GB"/>
              </w:rPr>
              <w:t>อัตรา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ตามที่ตกลงร่วมกันโดยอ้างอิงจากอัตราดอกเบี้ยจากสถาบันการเงิน</w:t>
            </w:r>
          </w:p>
        </w:tc>
      </w:tr>
    </w:tbl>
    <w:p w14:paraId="666BB4BB" w14:textId="77777777" w:rsidR="00585A18" w:rsidRDefault="00585A18" w:rsidP="00D76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D0152C2" w14:textId="77777777" w:rsidR="002F7135" w:rsidRPr="00D76101" w:rsidRDefault="002F7135" w:rsidP="00D761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รายการที่สำคัญกับกิจการที่เกี่ยวข้องกัน</w:t>
      </w:r>
      <w:r w:rsidRPr="00D76101">
        <w:rPr>
          <w:rFonts w:ascii="Angsana New" w:hAnsi="Angsana New"/>
          <w:sz w:val="30"/>
          <w:szCs w:val="30"/>
          <w:cs/>
        </w:rPr>
        <w:t>สำหรับงวดสามเดือน</w:t>
      </w:r>
      <w:r w:rsidRPr="00D76101">
        <w:rPr>
          <w:rFonts w:ascii="Angsana New" w:hAnsi="Angsana New" w:hint="cs"/>
          <w:sz w:val="30"/>
          <w:szCs w:val="30"/>
          <w:cs/>
        </w:rPr>
        <w:t>และหกเดือน</w:t>
      </w:r>
      <w:r w:rsidRPr="00D76101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D76101">
        <w:rPr>
          <w:rFonts w:ascii="Angsana New" w:hAnsi="Angsana New"/>
          <w:sz w:val="30"/>
          <w:szCs w:val="30"/>
        </w:rPr>
        <w:t xml:space="preserve">30 </w:t>
      </w:r>
      <w:r w:rsidRPr="00D76101">
        <w:rPr>
          <w:rFonts w:ascii="Angsana New" w:hAnsi="Angsana New" w:hint="cs"/>
          <w:sz w:val="30"/>
          <w:szCs w:val="30"/>
          <w:cs/>
        </w:rPr>
        <w:t>มิถุนายน</w:t>
      </w:r>
      <w:r w:rsidRPr="00D76101">
        <w:rPr>
          <w:rFonts w:ascii="Angsana New" w:hAnsi="Angsana New"/>
          <w:sz w:val="30"/>
          <w:szCs w:val="30"/>
          <w:cs/>
        </w:rPr>
        <w:t xml:space="preserve"> </w:t>
      </w:r>
      <w:r w:rsidR="00257A2F" w:rsidRPr="00D76101">
        <w:rPr>
          <w:rFonts w:ascii="Angsana New" w:hAnsi="Angsana New"/>
          <w:sz w:val="30"/>
          <w:szCs w:val="30"/>
        </w:rPr>
        <w:t xml:space="preserve">2562 </w:t>
      </w:r>
      <w:r w:rsidR="00257A2F" w:rsidRPr="00D76101">
        <w:rPr>
          <w:rFonts w:ascii="Angsana New" w:hAnsi="Angsana New" w:hint="cs"/>
          <w:sz w:val="30"/>
          <w:szCs w:val="30"/>
          <w:cs/>
        </w:rPr>
        <w:t xml:space="preserve">และ </w:t>
      </w:r>
      <w:r w:rsidR="00257A2F" w:rsidRPr="00D76101">
        <w:rPr>
          <w:rFonts w:ascii="Angsana New" w:hAnsi="Angsana New"/>
          <w:sz w:val="30"/>
          <w:szCs w:val="30"/>
        </w:rPr>
        <w:t>2561</w:t>
      </w:r>
      <w:r w:rsidRPr="00D76101">
        <w:rPr>
          <w:rFonts w:ascii="Angsana New" w:hAnsi="Angsana New"/>
          <w:sz w:val="30"/>
          <w:szCs w:val="30"/>
          <w:cs/>
        </w:rPr>
        <w:t>สรุปได้ดังนี้</w:t>
      </w:r>
    </w:p>
    <w:p w14:paraId="46D0BABC" w14:textId="77777777" w:rsidR="00257A2F" w:rsidRPr="00273A5D" w:rsidRDefault="00257A2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tbl>
      <w:tblPr>
        <w:tblW w:w="93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7"/>
        <w:gridCol w:w="1081"/>
        <w:gridCol w:w="271"/>
        <w:gridCol w:w="1249"/>
        <w:gridCol w:w="10"/>
        <w:gridCol w:w="261"/>
        <w:gridCol w:w="9"/>
        <w:gridCol w:w="1079"/>
        <w:gridCol w:w="271"/>
        <w:gridCol w:w="1081"/>
        <w:gridCol w:w="6"/>
      </w:tblGrid>
      <w:tr w:rsidR="002F7135" w:rsidRPr="00273A5D" w14:paraId="5E17A579" w14:textId="77777777" w:rsidTr="00C62BA6">
        <w:trPr>
          <w:trHeight w:val="335"/>
        </w:trPr>
        <w:tc>
          <w:tcPr>
            <w:tcW w:w="4047" w:type="dxa"/>
          </w:tcPr>
          <w:p w14:paraId="5098AB77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0BF6E706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1A098F26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7BC56098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7135" w:rsidRPr="00273A5D" w14:paraId="362798C1" w14:textId="77777777" w:rsidTr="00C62BA6">
        <w:tc>
          <w:tcPr>
            <w:tcW w:w="4047" w:type="dxa"/>
          </w:tcPr>
          <w:p w14:paraId="4C33EF58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dxa"/>
          </w:tcPr>
          <w:p w14:paraId="7F71DB61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4DFA2554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1076E28F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3BDE2FA9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5D74A93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F54BD9F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30FB5CE5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FE67EC" w:rsidRPr="00273A5D" w14:paraId="30E9DDB0" w14:textId="77777777" w:rsidTr="00C62BA6">
        <w:tc>
          <w:tcPr>
            <w:tcW w:w="4047" w:type="dxa"/>
          </w:tcPr>
          <w:p w14:paraId="281BFC9B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54B68DA4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A64A36B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1DE2DB8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</w:tcPr>
          <w:p w14:paraId="438CAA69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06724B54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9C07D13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88B3E83" w14:textId="77777777" w:rsidR="00FE67EC" w:rsidRPr="00273A5D" w:rsidRDefault="00FE67E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2F7135" w:rsidRPr="00273A5D" w14:paraId="4C55C207" w14:textId="77777777" w:rsidTr="00C62BA6">
        <w:tc>
          <w:tcPr>
            <w:tcW w:w="4047" w:type="dxa"/>
          </w:tcPr>
          <w:p w14:paraId="16EA8853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10"/>
          </w:tcPr>
          <w:p w14:paraId="3E7C9465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F7135" w:rsidRPr="00273A5D" w14:paraId="1F5210AB" w14:textId="77777777" w:rsidTr="00C62BA6">
        <w:tc>
          <w:tcPr>
            <w:tcW w:w="4047" w:type="dxa"/>
          </w:tcPr>
          <w:p w14:paraId="1101707F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0"/>
              </w:tabs>
              <w:spacing w:line="240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7F456577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24528250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0C5E091D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0" w:type="dxa"/>
            <w:gridSpan w:val="2"/>
          </w:tcPr>
          <w:p w14:paraId="0E904D0B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50E8589E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7C9C7305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8F58DEA" w14:textId="77777777" w:rsidR="002F7135" w:rsidRPr="00273A5D" w:rsidRDefault="002F713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C61C73" w:rsidRPr="00273A5D" w14:paraId="20C933EE" w14:textId="77777777" w:rsidTr="00C62BA6">
        <w:tc>
          <w:tcPr>
            <w:tcW w:w="4047" w:type="dxa"/>
          </w:tcPr>
          <w:p w14:paraId="2A562E9D" w14:textId="77777777" w:rsidR="00C61C73" w:rsidRPr="00273A5D" w:rsidRDefault="00C61C73" w:rsidP="00C61C7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4747033E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A5442EF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5D988365" w14:textId="77777777" w:rsidR="00C61C73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3EF598DA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EF5B0E5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02,7</w:t>
            </w:r>
            <w:r w:rsidR="00D95CB2" w:rsidRPr="00273A5D">
              <w:rPr>
                <w:rFonts w:ascii="Angsana New" w:hAnsi="Angsana New"/>
                <w:sz w:val="30"/>
                <w:szCs w:val="30"/>
              </w:rPr>
              <w:t>0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</w:tcPr>
          <w:p w14:paraId="629028E4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F7D9BA7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40,200</w:t>
            </w:r>
          </w:p>
        </w:tc>
      </w:tr>
      <w:tr w:rsidR="00C61C73" w:rsidRPr="00273A5D" w14:paraId="6779673E" w14:textId="77777777" w:rsidTr="00C62BA6">
        <w:tc>
          <w:tcPr>
            <w:tcW w:w="4047" w:type="dxa"/>
          </w:tcPr>
          <w:p w14:paraId="61D9F844" w14:textId="77777777" w:rsidR="00C61C73" w:rsidRPr="00273A5D" w:rsidRDefault="00C61C73" w:rsidP="00C61C7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02163B7F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9F5351B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3F03089B" w14:textId="77777777" w:rsidR="00C61C73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26DEAD6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DD70D59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477,736</w:t>
            </w:r>
          </w:p>
        </w:tc>
        <w:tc>
          <w:tcPr>
            <w:tcW w:w="271" w:type="dxa"/>
          </w:tcPr>
          <w:p w14:paraId="3E28080B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20C95973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404,255</w:t>
            </w:r>
          </w:p>
        </w:tc>
      </w:tr>
      <w:tr w:rsidR="00C61C73" w:rsidRPr="00273A5D" w14:paraId="7FC28555" w14:textId="77777777" w:rsidTr="00C62BA6">
        <w:tc>
          <w:tcPr>
            <w:tcW w:w="4047" w:type="dxa"/>
          </w:tcPr>
          <w:p w14:paraId="377AA6E4" w14:textId="77777777" w:rsidR="00C61C73" w:rsidRPr="00273A5D" w:rsidRDefault="00C61C73" w:rsidP="00C61C7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77614BD8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AA7A78F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3CD41029" w14:textId="77777777" w:rsidR="00C61C73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E7CCE5C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505749F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21,036</w:t>
            </w:r>
          </w:p>
        </w:tc>
        <w:tc>
          <w:tcPr>
            <w:tcW w:w="271" w:type="dxa"/>
          </w:tcPr>
          <w:p w14:paraId="3D579908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64969442" w14:textId="77777777" w:rsidR="00C61C73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61C73" w:rsidRPr="00273A5D" w14:paraId="675106FE" w14:textId="77777777" w:rsidTr="00C62BA6">
        <w:tc>
          <w:tcPr>
            <w:tcW w:w="4047" w:type="dxa"/>
          </w:tcPr>
          <w:p w14:paraId="64821A84" w14:textId="77777777" w:rsidR="00C61C73" w:rsidRPr="00273A5D" w:rsidRDefault="00C61C73" w:rsidP="00C61C7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6E4037E8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0ADA616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10C95590" w14:textId="77777777" w:rsidR="00C61C73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16E4384D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C50A449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,516</w:t>
            </w:r>
          </w:p>
        </w:tc>
        <w:tc>
          <w:tcPr>
            <w:tcW w:w="271" w:type="dxa"/>
          </w:tcPr>
          <w:p w14:paraId="4CBB54D8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9B2B185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191</w:t>
            </w:r>
          </w:p>
        </w:tc>
      </w:tr>
      <w:tr w:rsidR="00C61C73" w:rsidRPr="00273A5D" w14:paraId="431DB656" w14:textId="77777777" w:rsidTr="00C62BA6">
        <w:tc>
          <w:tcPr>
            <w:tcW w:w="4047" w:type="dxa"/>
          </w:tcPr>
          <w:p w14:paraId="2A8629A6" w14:textId="77777777" w:rsidR="00C61C73" w:rsidRPr="00273A5D" w:rsidRDefault="00C61C73" w:rsidP="00C61C73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7F883F1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3EAAF10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D4AABB1" w14:textId="77777777" w:rsidR="00C61C73" w:rsidRPr="00273A5D" w:rsidRDefault="00C61C73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24A96597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11AB25DA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6,994</w:t>
            </w:r>
          </w:p>
        </w:tc>
        <w:tc>
          <w:tcPr>
            <w:tcW w:w="271" w:type="dxa"/>
          </w:tcPr>
          <w:p w14:paraId="6DD7E76C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0ED6022A" w14:textId="77777777" w:rsidR="00C61C73" w:rsidRPr="00273A5D" w:rsidRDefault="00C61C73" w:rsidP="00C61C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6,654</w:t>
            </w:r>
          </w:p>
        </w:tc>
      </w:tr>
      <w:tr w:rsidR="001D0884" w:rsidRPr="00273A5D" w14:paraId="76EB9942" w14:textId="77777777" w:rsidTr="00C62BA6">
        <w:tc>
          <w:tcPr>
            <w:tcW w:w="4047" w:type="dxa"/>
          </w:tcPr>
          <w:p w14:paraId="65E8DA1B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10427FC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77EB0CA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250D860" w14:textId="77777777" w:rsidR="001D0884" w:rsidRPr="00273A5D" w:rsidRDefault="001D0884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1289AE0C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E6CDAA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F6CBB4A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2959D921" w14:textId="77777777" w:rsidR="001D0884" w:rsidRPr="00273A5D" w:rsidRDefault="001D0884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BA6" w:rsidRPr="00273A5D" w14:paraId="16A77400" w14:textId="77777777" w:rsidTr="0047425D">
        <w:trPr>
          <w:trHeight w:val="335"/>
        </w:trPr>
        <w:tc>
          <w:tcPr>
            <w:tcW w:w="4047" w:type="dxa"/>
          </w:tcPr>
          <w:p w14:paraId="476363C0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4AF69072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0103B21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39B95966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BA6" w:rsidRPr="00273A5D" w14:paraId="7AA62623" w14:textId="77777777" w:rsidTr="0047425D">
        <w:tc>
          <w:tcPr>
            <w:tcW w:w="4047" w:type="dxa"/>
          </w:tcPr>
          <w:p w14:paraId="3119E497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dxa"/>
          </w:tcPr>
          <w:p w14:paraId="49633E5C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7F5C3087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EBE9478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405288F3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395CA573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243F815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4910628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62BA6" w:rsidRPr="00273A5D" w14:paraId="31909B2C" w14:textId="77777777" w:rsidTr="0047425D">
        <w:tc>
          <w:tcPr>
            <w:tcW w:w="4047" w:type="dxa"/>
          </w:tcPr>
          <w:p w14:paraId="5312056C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7566F20C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960B332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5DC729F4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</w:tcPr>
          <w:p w14:paraId="3CA15699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4840713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8100F10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B1EA445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BA6" w:rsidRPr="00273A5D" w14:paraId="6603D330" w14:textId="77777777" w:rsidTr="0047425D">
        <w:tc>
          <w:tcPr>
            <w:tcW w:w="4047" w:type="dxa"/>
          </w:tcPr>
          <w:p w14:paraId="139DB1FE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10"/>
          </w:tcPr>
          <w:p w14:paraId="23C209EF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D0884" w:rsidRPr="00273A5D" w14:paraId="7465F446" w14:textId="77777777" w:rsidTr="00C62BA6">
        <w:tc>
          <w:tcPr>
            <w:tcW w:w="4047" w:type="dxa"/>
          </w:tcPr>
          <w:p w14:paraId="3BC9CF93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482D0CE6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0354ACE0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278AE44" w14:textId="77777777" w:rsidR="001D0884" w:rsidRPr="00825B8F" w:rsidRDefault="001D0884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4AC25CF1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79" w:type="dxa"/>
            <w:shd w:val="clear" w:color="auto" w:fill="auto"/>
          </w:tcPr>
          <w:p w14:paraId="1D746C29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166615DF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6561CF98" w14:textId="77777777" w:rsidR="001D0884" w:rsidRPr="003600C6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884" w:rsidRPr="00273A5D" w14:paraId="221CA652" w14:textId="77777777" w:rsidTr="00C62BA6">
        <w:tc>
          <w:tcPr>
            <w:tcW w:w="4047" w:type="dxa"/>
          </w:tcPr>
          <w:p w14:paraId="06591D84" w14:textId="77777777" w:rsidR="001D0884" w:rsidRPr="00273A5D" w:rsidRDefault="001D0884" w:rsidP="001D08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23CDFCA3" w14:textId="77777777" w:rsidR="001D0884" w:rsidRPr="00273A5D" w:rsidRDefault="00825B8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3061CF15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3352389D" w14:textId="77777777" w:rsidR="001D0884" w:rsidRPr="00273A5D" w:rsidRDefault="001D0884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7452ACA8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2B6B021" w14:textId="77777777" w:rsidR="001D0884" w:rsidRPr="00273A5D" w:rsidRDefault="00C61C7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58FA8A5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0345A6CD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341,228</w:t>
            </w:r>
          </w:p>
        </w:tc>
      </w:tr>
      <w:tr w:rsidR="00440008" w:rsidRPr="00273A5D" w14:paraId="7AC43B7F" w14:textId="77777777" w:rsidTr="00C62BA6">
        <w:tc>
          <w:tcPr>
            <w:tcW w:w="4047" w:type="dxa"/>
          </w:tcPr>
          <w:p w14:paraId="402552D6" w14:textId="77777777" w:rsidR="00440008" w:rsidRPr="00273A5D" w:rsidRDefault="00440008" w:rsidP="001D0884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72E7AB50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3CA41885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E4D74EA" w14:textId="77777777" w:rsidR="00440008" w:rsidRPr="00273A5D" w:rsidRDefault="00440008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7C8B2399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00E1A8AF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C10FE0A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62EEB5E0" w14:textId="77777777" w:rsidR="00440008" w:rsidRPr="00273A5D" w:rsidRDefault="00440008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884" w:rsidRPr="00273A5D" w14:paraId="22D8642D" w14:textId="77777777" w:rsidTr="00C62BA6">
        <w:tc>
          <w:tcPr>
            <w:tcW w:w="4047" w:type="dxa"/>
          </w:tcPr>
          <w:p w14:paraId="552B7145" w14:textId="77777777" w:rsidR="001D0884" w:rsidRPr="00273A5D" w:rsidRDefault="002C1DA3" w:rsidP="004400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br w:type="page"/>
            </w:r>
            <w:r w:rsidR="001D0884"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7EA540E6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4B7B9C8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375EFBCF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8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51EEF8FC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7D2ABA5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80FB973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E4A48D2" w14:textId="77777777" w:rsidR="001D0884" w:rsidRPr="00273A5D" w:rsidRDefault="001D0884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0884" w:rsidRPr="00273A5D" w14:paraId="1F608401" w14:textId="77777777" w:rsidTr="00C62BA6">
        <w:tc>
          <w:tcPr>
            <w:tcW w:w="4047" w:type="dxa"/>
          </w:tcPr>
          <w:p w14:paraId="6287DB8D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10FE9BD3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2AC9AD6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02BCCB87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14:paraId="1FD8ADF8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696D837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3F18DA5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4D3E0B7" w14:textId="77777777" w:rsidR="001D0884" w:rsidRPr="00273A5D" w:rsidRDefault="001D0884" w:rsidP="001D08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4107F" w:rsidRPr="00273A5D" w14:paraId="677B4058" w14:textId="77777777" w:rsidTr="00C62BA6">
        <w:tc>
          <w:tcPr>
            <w:tcW w:w="4047" w:type="dxa"/>
          </w:tcPr>
          <w:p w14:paraId="54B4E4B1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1" w:type="dxa"/>
            <w:shd w:val="clear" w:color="auto" w:fill="auto"/>
          </w:tcPr>
          <w:p w14:paraId="3AB63B55" w14:textId="77777777" w:rsidR="0044107F" w:rsidRPr="00273A5D" w:rsidRDefault="00E60712" w:rsidP="00E6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23,194</w:t>
            </w:r>
          </w:p>
        </w:tc>
        <w:tc>
          <w:tcPr>
            <w:tcW w:w="271" w:type="dxa"/>
          </w:tcPr>
          <w:p w14:paraId="7C0F0E55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8A5C6A4" w14:textId="77777777" w:rsidR="0044107F" w:rsidRPr="00273A5D" w:rsidRDefault="0044107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12,498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3AC273D8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0E2FF62" w14:textId="77777777" w:rsidR="0044107F" w:rsidRPr="00273A5D" w:rsidRDefault="00E60712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23,194</w:t>
            </w:r>
          </w:p>
        </w:tc>
        <w:tc>
          <w:tcPr>
            <w:tcW w:w="271" w:type="dxa"/>
            <w:shd w:val="clear" w:color="auto" w:fill="auto"/>
          </w:tcPr>
          <w:p w14:paraId="2F6C2B3E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63C3BECA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4,797</w:t>
            </w:r>
          </w:p>
        </w:tc>
      </w:tr>
      <w:tr w:rsidR="0044107F" w:rsidRPr="00273A5D" w14:paraId="38703DC3" w14:textId="77777777" w:rsidTr="00C62BA6">
        <w:tc>
          <w:tcPr>
            <w:tcW w:w="4047" w:type="dxa"/>
          </w:tcPr>
          <w:p w14:paraId="7E605E8F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shd w:val="clear" w:color="auto" w:fill="auto"/>
          </w:tcPr>
          <w:p w14:paraId="5218980C" w14:textId="77777777" w:rsidR="0044107F" w:rsidRPr="00273A5D" w:rsidRDefault="00E60712" w:rsidP="00E607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1" w:type="dxa"/>
          </w:tcPr>
          <w:p w14:paraId="148DE731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2EB0CAF" w14:textId="77777777" w:rsidR="0044107F" w:rsidRPr="00273A5D" w:rsidRDefault="0044107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501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2E524CCC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5902EE" w14:textId="77777777" w:rsidR="0044107F" w:rsidRPr="00273A5D" w:rsidRDefault="00E60712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354</w:t>
            </w:r>
          </w:p>
        </w:tc>
        <w:tc>
          <w:tcPr>
            <w:tcW w:w="271" w:type="dxa"/>
            <w:shd w:val="clear" w:color="auto" w:fill="auto"/>
          </w:tcPr>
          <w:p w14:paraId="3FD22F9D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7D797AFD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204</w:t>
            </w:r>
          </w:p>
        </w:tc>
      </w:tr>
      <w:tr w:rsidR="0044107F" w:rsidRPr="00273A5D" w14:paraId="2F959B35" w14:textId="77777777" w:rsidTr="00C62BA6">
        <w:tc>
          <w:tcPr>
            <w:tcW w:w="4047" w:type="dxa"/>
          </w:tcPr>
          <w:p w14:paraId="44FE3370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08221B" w14:textId="77777777" w:rsidR="0044107F" w:rsidRPr="00273A5D" w:rsidRDefault="00087071" w:rsidP="000870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A973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1" w:type="dxa"/>
          </w:tcPr>
          <w:p w14:paraId="3E115E85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63DFB2" w14:textId="77777777" w:rsidR="0044107F" w:rsidRPr="00273A5D" w:rsidRDefault="0044107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12,999</w:t>
            </w:r>
          </w:p>
        </w:tc>
        <w:tc>
          <w:tcPr>
            <w:tcW w:w="270" w:type="dxa"/>
            <w:gridSpan w:val="2"/>
            <w:shd w:val="clear" w:color="auto" w:fill="auto"/>
          </w:tcPr>
          <w:p w14:paraId="01897F2B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E03D63" w14:textId="77777777" w:rsidR="0044107F" w:rsidRPr="00273A5D" w:rsidRDefault="00FD4B20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23,</w:t>
            </w:r>
            <w:r w:rsidR="00A973AE">
              <w:rPr>
                <w:rFonts w:ascii="Angsana New" w:hAnsi="Angsana New"/>
                <w:b/>
                <w:bCs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271" w:type="dxa"/>
            <w:shd w:val="clear" w:color="auto" w:fill="auto"/>
          </w:tcPr>
          <w:p w14:paraId="3F9FAB40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7982A3" w14:textId="77777777" w:rsidR="0044107F" w:rsidRPr="00273A5D" w:rsidRDefault="0044107F" w:rsidP="004410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5,001</w:t>
            </w:r>
          </w:p>
        </w:tc>
      </w:tr>
      <w:tr w:rsidR="001D0884" w:rsidRPr="00195585" w14:paraId="4DE4AD56" w14:textId="77777777" w:rsidTr="00C62BA6">
        <w:tc>
          <w:tcPr>
            <w:tcW w:w="4047" w:type="dxa"/>
          </w:tcPr>
          <w:p w14:paraId="196FFAA0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tcBorders>
              <w:top w:val="double" w:sz="4" w:space="0" w:color="auto"/>
            </w:tcBorders>
          </w:tcPr>
          <w:p w14:paraId="77EE92B4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67F07A4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</w:tcPr>
          <w:p w14:paraId="2254E8FC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2E7ACD2F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tcBorders>
              <w:top w:val="double" w:sz="4" w:space="0" w:color="auto"/>
            </w:tcBorders>
          </w:tcPr>
          <w:p w14:paraId="381E6269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00B223ED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tcBorders>
              <w:top w:val="double" w:sz="4" w:space="0" w:color="auto"/>
            </w:tcBorders>
          </w:tcPr>
          <w:p w14:paraId="4D18DD0A" w14:textId="77777777" w:rsidR="001D0884" w:rsidRPr="00195585" w:rsidRDefault="001D0884" w:rsidP="00195585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0DE" w:rsidRPr="00273A5D" w14:paraId="1EE87620" w14:textId="77777777" w:rsidTr="00C62BA6">
        <w:tc>
          <w:tcPr>
            <w:tcW w:w="4047" w:type="dxa"/>
          </w:tcPr>
          <w:p w14:paraId="58DAA657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572C393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569CA6A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52B18E0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gridSpan w:val="2"/>
          </w:tcPr>
          <w:p w14:paraId="00A1D7EB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5BE50924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C9CA1D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FF897E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F640DE" w:rsidRPr="00273A5D" w14:paraId="77FA34A0" w14:textId="77777777" w:rsidTr="00C62BA6">
        <w:tc>
          <w:tcPr>
            <w:tcW w:w="4047" w:type="dxa"/>
          </w:tcPr>
          <w:p w14:paraId="5708711B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79E7FD95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53F84918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7719033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13,334</w:t>
            </w:r>
          </w:p>
        </w:tc>
        <w:tc>
          <w:tcPr>
            <w:tcW w:w="271" w:type="dxa"/>
          </w:tcPr>
          <w:p w14:paraId="159E667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8CD063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6C7568C3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10,208</w:t>
            </w:r>
          </w:p>
        </w:tc>
        <w:tc>
          <w:tcPr>
            <w:tcW w:w="270" w:type="dxa"/>
            <w:gridSpan w:val="2"/>
          </w:tcPr>
          <w:p w14:paraId="6F4104F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C674E0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1228DFC6" w14:textId="77777777" w:rsidR="00F640DE" w:rsidRPr="00273A5D" w:rsidRDefault="00F640DE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51D6D1F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4F00EF6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587ABEE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1FACBE5E" w14:textId="77777777" w:rsidTr="00C62BA6">
        <w:tc>
          <w:tcPr>
            <w:tcW w:w="4047" w:type="dxa"/>
          </w:tcPr>
          <w:p w14:paraId="54C1CB5F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29A3CF0F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1" w:type="dxa"/>
            <w:shd w:val="clear" w:color="auto" w:fill="auto"/>
          </w:tcPr>
          <w:p w14:paraId="0C4B3A3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3D05C3B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46,655</w:t>
            </w:r>
          </w:p>
        </w:tc>
        <w:tc>
          <w:tcPr>
            <w:tcW w:w="271" w:type="dxa"/>
          </w:tcPr>
          <w:p w14:paraId="21326554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566082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56549D2F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59,077</w:t>
            </w:r>
          </w:p>
        </w:tc>
        <w:tc>
          <w:tcPr>
            <w:tcW w:w="270" w:type="dxa"/>
            <w:gridSpan w:val="2"/>
          </w:tcPr>
          <w:p w14:paraId="071EF11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912B63F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6DE67B01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1" w:type="dxa"/>
          </w:tcPr>
          <w:p w14:paraId="3E09D9B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AF1066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2B8EC87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150</w:t>
            </w:r>
          </w:p>
        </w:tc>
      </w:tr>
      <w:tr w:rsidR="00F640DE" w:rsidRPr="00273A5D" w14:paraId="23FDDA93" w14:textId="77777777" w:rsidTr="00C62BA6">
        <w:tc>
          <w:tcPr>
            <w:tcW w:w="4047" w:type="dxa"/>
          </w:tcPr>
          <w:p w14:paraId="410FE6C7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1A1536D6" w14:textId="77777777" w:rsidR="00F640DE" w:rsidRPr="00273A5D" w:rsidRDefault="00F640DE" w:rsidP="00F640DE">
            <w:pPr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3AE581B7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11AE1862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27,827</w:t>
            </w:r>
          </w:p>
        </w:tc>
        <w:tc>
          <w:tcPr>
            <w:tcW w:w="271" w:type="dxa"/>
          </w:tcPr>
          <w:p w14:paraId="5EEA2557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57A76E38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4D3C3E99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33,436</w:t>
            </w:r>
          </w:p>
        </w:tc>
        <w:tc>
          <w:tcPr>
            <w:tcW w:w="270" w:type="dxa"/>
            <w:gridSpan w:val="2"/>
          </w:tcPr>
          <w:p w14:paraId="1B3A4EC6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6ECB79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624B84B3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62EC25D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AE31C8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05C9A64F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6F760159" w14:textId="77777777" w:rsidTr="00C62BA6">
        <w:tc>
          <w:tcPr>
            <w:tcW w:w="4047" w:type="dxa"/>
          </w:tcPr>
          <w:p w14:paraId="5CB703E1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741CBDB4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081" w:type="dxa"/>
            <w:shd w:val="clear" w:color="auto" w:fill="auto"/>
          </w:tcPr>
          <w:p w14:paraId="0DA6A2F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4CC6D23E" w14:textId="77777777" w:rsidR="00F640DE" w:rsidRPr="00273A5D" w:rsidRDefault="00AA177D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49,646</w:t>
            </w:r>
          </w:p>
        </w:tc>
        <w:tc>
          <w:tcPr>
            <w:tcW w:w="271" w:type="dxa"/>
          </w:tcPr>
          <w:p w14:paraId="027C7FAD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D3AB994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50EE69A3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48,686</w:t>
            </w:r>
          </w:p>
        </w:tc>
        <w:tc>
          <w:tcPr>
            <w:tcW w:w="270" w:type="dxa"/>
            <w:gridSpan w:val="2"/>
          </w:tcPr>
          <w:p w14:paraId="6557815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9098207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2CCE32D1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D80417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3C5C14E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</w:p>
          <w:p w14:paraId="339B7F79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537B445F" w14:textId="77777777" w:rsidTr="00C62BA6">
        <w:tc>
          <w:tcPr>
            <w:tcW w:w="4047" w:type="dxa"/>
          </w:tcPr>
          <w:p w14:paraId="1D1E9C9C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3A6AC817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71" w:type="dxa"/>
          </w:tcPr>
          <w:p w14:paraId="2D8AF5C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703511F" w14:textId="77777777" w:rsidR="00F640DE" w:rsidRPr="00273A5D" w:rsidRDefault="00F640DE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654BE1D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2B23A4D6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5,818</w:t>
            </w:r>
          </w:p>
        </w:tc>
        <w:tc>
          <w:tcPr>
            <w:tcW w:w="271" w:type="dxa"/>
          </w:tcPr>
          <w:p w14:paraId="11777445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2EB43C5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39284BFB" w14:textId="77777777" w:rsidTr="00C62BA6">
        <w:tc>
          <w:tcPr>
            <w:tcW w:w="4047" w:type="dxa"/>
          </w:tcPr>
          <w:p w14:paraId="3AFAD2E5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1" w:type="dxa"/>
            <w:shd w:val="clear" w:color="auto" w:fill="auto"/>
          </w:tcPr>
          <w:p w14:paraId="437961A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1" w:type="dxa"/>
          </w:tcPr>
          <w:p w14:paraId="22A30713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63533679" w14:textId="77777777" w:rsidR="00F640DE" w:rsidRPr="00273A5D" w:rsidRDefault="00F640DE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gridSpan w:val="2"/>
          </w:tcPr>
          <w:p w14:paraId="0A5DA03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4D92DA9" w14:textId="77777777" w:rsidR="00F640DE" w:rsidRPr="00273A5D" w:rsidRDefault="00F640DE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5AB97CA4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8EF8E06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17CD456B" w14:textId="77777777" w:rsidTr="00C62BA6">
        <w:tc>
          <w:tcPr>
            <w:tcW w:w="4047" w:type="dxa"/>
          </w:tcPr>
          <w:p w14:paraId="59F7A0D1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0BE15A74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226,782</w:t>
            </w:r>
          </w:p>
        </w:tc>
        <w:tc>
          <w:tcPr>
            <w:tcW w:w="271" w:type="dxa"/>
          </w:tcPr>
          <w:p w14:paraId="5F57D687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7CDD056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75,434</w:t>
            </w:r>
          </w:p>
        </w:tc>
        <w:tc>
          <w:tcPr>
            <w:tcW w:w="270" w:type="dxa"/>
            <w:gridSpan w:val="2"/>
          </w:tcPr>
          <w:p w14:paraId="3DBE3E2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663EA0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217,309</w:t>
            </w:r>
          </w:p>
        </w:tc>
        <w:tc>
          <w:tcPr>
            <w:tcW w:w="271" w:type="dxa"/>
          </w:tcPr>
          <w:p w14:paraId="0216432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2B19CCA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F640DE" w:rsidRPr="00273A5D" w14:paraId="38AC45FA" w14:textId="77777777" w:rsidTr="00C62BA6">
        <w:tc>
          <w:tcPr>
            <w:tcW w:w="4047" w:type="dxa"/>
          </w:tcPr>
          <w:p w14:paraId="38ECD211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7043B8DB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769</w:t>
            </w:r>
          </w:p>
        </w:tc>
        <w:tc>
          <w:tcPr>
            <w:tcW w:w="271" w:type="dxa"/>
          </w:tcPr>
          <w:p w14:paraId="71178BDD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2F5D831D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3,587</w:t>
            </w:r>
          </w:p>
        </w:tc>
        <w:tc>
          <w:tcPr>
            <w:tcW w:w="270" w:type="dxa"/>
            <w:gridSpan w:val="2"/>
          </w:tcPr>
          <w:p w14:paraId="317BC3A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740EC35F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756A198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02635B2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613C3763" w14:textId="77777777" w:rsidTr="00C62BA6">
        <w:tc>
          <w:tcPr>
            <w:tcW w:w="4047" w:type="dxa"/>
          </w:tcPr>
          <w:p w14:paraId="44054FC1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1AD177FB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1" w:type="dxa"/>
          </w:tcPr>
          <w:p w14:paraId="70F49BF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31147DF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183</w:t>
            </w:r>
            <w:r w:rsidRPr="00273A5D">
              <w:rPr>
                <w:rFonts w:ascii="Angsana New" w:hAnsi="Angsana New"/>
                <w:sz w:val="30"/>
                <w:szCs w:val="30"/>
              </w:rPr>
              <w:t>,696</w:t>
            </w:r>
          </w:p>
        </w:tc>
        <w:tc>
          <w:tcPr>
            <w:tcW w:w="270" w:type="dxa"/>
            <w:gridSpan w:val="2"/>
          </w:tcPr>
          <w:p w14:paraId="78FF25BA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6F574A2D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C59910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718D9FE6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3AAE0DF2" w14:textId="77777777" w:rsidTr="00C62BA6">
        <w:tc>
          <w:tcPr>
            <w:tcW w:w="4047" w:type="dxa"/>
          </w:tcPr>
          <w:p w14:paraId="5E25B30B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6752A448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1" w:type="dxa"/>
          </w:tcPr>
          <w:p w14:paraId="68753E96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4EEF7ED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469,540</w:t>
            </w:r>
          </w:p>
        </w:tc>
        <w:tc>
          <w:tcPr>
            <w:tcW w:w="270" w:type="dxa"/>
            <w:gridSpan w:val="2"/>
          </w:tcPr>
          <w:p w14:paraId="0EAA2D78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319F1D80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403B873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46BF79BC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273A5D" w14:paraId="3A713818" w14:textId="77777777" w:rsidTr="00C62BA6">
        <w:tc>
          <w:tcPr>
            <w:tcW w:w="4047" w:type="dxa"/>
          </w:tcPr>
          <w:p w14:paraId="4259BEED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07FE64EA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14,214</w:t>
            </w:r>
          </w:p>
        </w:tc>
        <w:tc>
          <w:tcPr>
            <w:tcW w:w="271" w:type="dxa"/>
          </w:tcPr>
          <w:p w14:paraId="45721E2E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45FC94E4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17,389</w:t>
            </w:r>
          </w:p>
        </w:tc>
        <w:tc>
          <w:tcPr>
            <w:tcW w:w="270" w:type="dxa"/>
            <w:gridSpan w:val="2"/>
          </w:tcPr>
          <w:p w14:paraId="05E8C1ED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4D64656F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2,916</w:t>
            </w:r>
          </w:p>
        </w:tc>
        <w:tc>
          <w:tcPr>
            <w:tcW w:w="271" w:type="dxa"/>
          </w:tcPr>
          <w:p w14:paraId="1F941FFA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109B8CB2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5,107</w:t>
            </w:r>
          </w:p>
        </w:tc>
      </w:tr>
      <w:tr w:rsidR="00F640DE" w:rsidRPr="00273A5D" w14:paraId="13352FD0" w14:textId="77777777" w:rsidTr="00C62BA6">
        <w:tc>
          <w:tcPr>
            <w:tcW w:w="4047" w:type="dxa"/>
          </w:tcPr>
          <w:p w14:paraId="2481C9BC" w14:textId="77777777" w:rsidR="00F640DE" w:rsidRPr="00273A5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shd w:val="clear" w:color="auto" w:fill="auto"/>
          </w:tcPr>
          <w:p w14:paraId="2225030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165</w:t>
            </w:r>
          </w:p>
        </w:tc>
        <w:tc>
          <w:tcPr>
            <w:tcW w:w="271" w:type="dxa"/>
          </w:tcPr>
          <w:p w14:paraId="00F29D5C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  <w:shd w:val="clear" w:color="auto" w:fill="auto"/>
          </w:tcPr>
          <w:p w14:paraId="768B7629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3,169</w:t>
            </w:r>
          </w:p>
        </w:tc>
        <w:tc>
          <w:tcPr>
            <w:tcW w:w="270" w:type="dxa"/>
            <w:gridSpan w:val="2"/>
          </w:tcPr>
          <w:p w14:paraId="5F40F562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  <w:shd w:val="clear" w:color="auto" w:fill="auto"/>
          </w:tcPr>
          <w:p w14:paraId="5A12AAF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9356A99" w14:textId="77777777" w:rsidR="00F640DE" w:rsidRPr="00273A5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  <w:shd w:val="clear" w:color="auto" w:fill="auto"/>
          </w:tcPr>
          <w:p w14:paraId="31473125" w14:textId="77777777" w:rsidR="00F640DE" w:rsidRPr="00273A5D" w:rsidRDefault="00F640D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640DE" w:rsidRPr="00AA177D" w14:paraId="5649C1BF" w14:textId="77777777" w:rsidTr="00C62BA6">
        <w:tc>
          <w:tcPr>
            <w:tcW w:w="4047" w:type="dxa"/>
          </w:tcPr>
          <w:p w14:paraId="7A77EA18" w14:textId="77777777" w:rsidR="00F640DE" w:rsidRPr="00AA177D" w:rsidRDefault="00F640DE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1" w:type="dxa"/>
            <w:gridSpan w:val="4"/>
            <w:shd w:val="clear" w:color="auto" w:fill="auto"/>
          </w:tcPr>
          <w:p w14:paraId="655C8903" w14:textId="77777777" w:rsidR="00F640DE" w:rsidRPr="00AA177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2A012051" w14:textId="77777777" w:rsidR="00F640DE" w:rsidRPr="00AA177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7" w:type="dxa"/>
            <w:gridSpan w:val="4"/>
            <w:shd w:val="clear" w:color="auto" w:fill="auto"/>
          </w:tcPr>
          <w:p w14:paraId="0841904E" w14:textId="77777777" w:rsidR="00F640DE" w:rsidRPr="00AA177D" w:rsidRDefault="00F640DE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8E7F78" w:rsidRPr="00AA177D" w14:paraId="32540AE0" w14:textId="77777777" w:rsidTr="00C62BA6">
        <w:tc>
          <w:tcPr>
            <w:tcW w:w="4047" w:type="dxa"/>
          </w:tcPr>
          <w:p w14:paraId="5A81DCF0" w14:textId="77777777" w:rsidR="008E7F78" w:rsidRPr="00AA177D" w:rsidRDefault="008E7F78" w:rsidP="00F640DE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2611" w:type="dxa"/>
            <w:gridSpan w:val="4"/>
            <w:shd w:val="clear" w:color="auto" w:fill="auto"/>
          </w:tcPr>
          <w:p w14:paraId="4305D108" w14:textId="77777777" w:rsidR="008E7F78" w:rsidRPr="00AA177D" w:rsidRDefault="008E7F78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70" w:type="dxa"/>
            <w:gridSpan w:val="2"/>
          </w:tcPr>
          <w:p w14:paraId="513104AF" w14:textId="77777777" w:rsidR="008E7F78" w:rsidRPr="00AA177D" w:rsidRDefault="008E7F78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437" w:type="dxa"/>
            <w:gridSpan w:val="4"/>
            <w:shd w:val="clear" w:color="auto" w:fill="auto"/>
          </w:tcPr>
          <w:p w14:paraId="608D932D" w14:textId="77777777" w:rsidR="008E7F78" w:rsidRPr="00AA177D" w:rsidRDefault="008E7F78" w:rsidP="00F640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</w:tr>
      <w:tr w:rsidR="00C62BA6" w:rsidRPr="00273A5D" w14:paraId="0150C93F" w14:textId="77777777" w:rsidTr="0047425D">
        <w:trPr>
          <w:trHeight w:val="335"/>
        </w:trPr>
        <w:tc>
          <w:tcPr>
            <w:tcW w:w="4047" w:type="dxa"/>
          </w:tcPr>
          <w:p w14:paraId="669AAC2D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56CC3AD9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73FA8460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6CB54624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2BA6" w:rsidRPr="00273A5D" w14:paraId="2694763D" w14:textId="77777777" w:rsidTr="0047425D">
        <w:tc>
          <w:tcPr>
            <w:tcW w:w="4047" w:type="dxa"/>
          </w:tcPr>
          <w:p w14:paraId="1345143C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dxa"/>
          </w:tcPr>
          <w:p w14:paraId="5C260AED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A7E163A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1227956D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139C2EB9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69B9248E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7EBC4202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173D528C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C62BA6" w:rsidRPr="00273A5D" w14:paraId="58D8A0B9" w14:textId="77777777" w:rsidTr="0047425D">
        <w:tc>
          <w:tcPr>
            <w:tcW w:w="4047" w:type="dxa"/>
          </w:tcPr>
          <w:p w14:paraId="2888D089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3B4F176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9FFF9A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681D9893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</w:tcPr>
          <w:p w14:paraId="52733351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8848431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7ED01680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0FFC3061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62BA6" w:rsidRPr="00273A5D" w14:paraId="387A72BC" w14:textId="77777777" w:rsidTr="0047425D">
        <w:tc>
          <w:tcPr>
            <w:tcW w:w="4047" w:type="dxa"/>
          </w:tcPr>
          <w:p w14:paraId="099ACED9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10"/>
          </w:tcPr>
          <w:p w14:paraId="12FE150E" w14:textId="77777777" w:rsidR="00C62BA6" w:rsidRPr="00273A5D" w:rsidRDefault="00C62BA6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F0F" w:rsidRPr="00273A5D" w14:paraId="0E617C42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4C90560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200"/>
              </w:tabs>
              <w:spacing w:line="235" w:lineRule="auto"/>
              <w:ind w:right="-43"/>
              <w:rPr>
                <w:rFonts w:ascii="Angsana New" w:hAnsi="Angsana New"/>
                <w:sz w:val="20"/>
                <w:szCs w:val="2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58426D6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076B7D6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49" w:type="dxa"/>
          </w:tcPr>
          <w:p w14:paraId="41B6BDB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  <w:gridSpan w:val="2"/>
          </w:tcPr>
          <w:p w14:paraId="1A992BDD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13485F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271" w:type="dxa"/>
          </w:tcPr>
          <w:p w14:paraId="570435E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081" w:type="dxa"/>
          </w:tcPr>
          <w:p w14:paraId="57951C0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57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472F0F" w:rsidRPr="00273A5D" w14:paraId="04E3CDF0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4CE8B489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1662CD5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76BD60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EFE7B19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73C53C8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0B00E10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36,554</w:t>
            </w:r>
          </w:p>
        </w:tc>
        <w:tc>
          <w:tcPr>
            <w:tcW w:w="271" w:type="dxa"/>
          </w:tcPr>
          <w:p w14:paraId="2D1861F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B722435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80,400</w:t>
            </w:r>
          </w:p>
        </w:tc>
      </w:tr>
      <w:tr w:rsidR="00472F0F" w:rsidRPr="00273A5D" w14:paraId="7EC6C8C5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2602B02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2E5EB5C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26F98A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E3F71CC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32FD44A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93F8539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789,421</w:t>
            </w:r>
          </w:p>
        </w:tc>
        <w:tc>
          <w:tcPr>
            <w:tcW w:w="271" w:type="dxa"/>
          </w:tcPr>
          <w:p w14:paraId="54E6AB4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3045BF40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654,414</w:t>
            </w:r>
          </w:p>
        </w:tc>
      </w:tr>
      <w:tr w:rsidR="00472F0F" w:rsidRPr="00273A5D" w14:paraId="14C89D0C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B113B8F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4F26988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16B5E94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BC417A5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0CCC0BA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AE6EE8B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24,259</w:t>
            </w:r>
          </w:p>
        </w:tc>
        <w:tc>
          <w:tcPr>
            <w:tcW w:w="271" w:type="dxa"/>
          </w:tcPr>
          <w:p w14:paraId="5859EFC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D51C393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2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0979FAE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6F3D8323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25DCD53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23ED8B5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B08081C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2E2C032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9818EB6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1,59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1" w:type="dxa"/>
          </w:tcPr>
          <w:p w14:paraId="2A4CC80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EA20A82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237</w:t>
            </w:r>
          </w:p>
        </w:tc>
      </w:tr>
      <w:tr w:rsidR="00472F0F" w:rsidRPr="00273A5D" w14:paraId="5A090F3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79AB241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4B52EA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65CB514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3F9C278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</w:tcPr>
          <w:p w14:paraId="5FA65FD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CB7AAAD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13,979</w:t>
            </w:r>
          </w:p>
        </w:tc>
        <w:tc>
          <w:tcPr>
            <w:tcW w:w="271" w:type="dxa"/>
          </w:tcPr>
          <w:p w14:paraId="7D1B741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411D2D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13,623</w:t>
            </w:r>
          </w:p>
        </w:tc>
      </w:tr>
      <w:tr w:rsidR="00472F0F" w:rsidRPr="00273A5D" w14:paraId="73485716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28991F26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154CC5C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D4D30E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558CE53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AF034E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C2A20D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773B98C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461B42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71E57226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3941E5EC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1" w:type="dxa"/>
            <w:shd w:val="clear" w:color="auto" w:fill="auto"/>
          </w:tcPr>
          <w:p w14:paraId="301E5D3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17E9B4B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7BC74FE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28517FA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99AF39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880FF5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7CF971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76E3D4E6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0A591F9B" w14:textId="77777777" w:rsidR="00472F0F" w:rsidRPr="00273A5D" w:rsidRDefault="00472F0F" w:rsidP="002858D6">
            <w:pPr>
              <w:spacing w:line="235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181E444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C2DBF1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207CB43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67,962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00DAC3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795BDBD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7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69CAEC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3E94409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513,492</w:t>
            </w:r>
          </w:p>
        </w:tc>
      </w:tr>
      <w:tr w:rsidR="00472F0F" w:rsidRPr="00273A5D" w14:paraId="4D3F62BF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1D6B6E4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28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  <w:shd w:val="clear" w:color="auto" w:fill="auto"/>
          </w:tcPr>
          <w:p w14:paraId="3D722A8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FD55DB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77A3BC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8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475447DD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0755CBD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0178E54D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6015C5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7B0A3DF1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13BC1E2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1928"/>
              </w:tabs>
              <w:spacing w:line="235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ผู้บริหารสำคัญ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081" w:type="dxa"/>
            <w:shd w:val="clear" w:color="auto" w:fill="auto"/>
          </w:tcPr>
          <w:p w14:paraId="32DCA6F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55FE167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0FAFB62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88"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62ECE75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573CC4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left="-95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367060D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ind w:left="-88" w:right="-12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03FCF8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ind w:left="-95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3D118703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52F7521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081" w:type="dxa"/>
            <w:shd w:val="clear" w:color="auto" w:fill="auto"/>
          </w:tcPr>
          <w:p w14:paraId="7514386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23C4CCA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FEB87EB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  <w:shd w:val="clear" w:color="auto" w:fill="auto"/>
          </w:tcPr>
          <w:p w14:paraId="19CA222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A8C2B1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shd w:val="clear" w:color="auto" w:fill="auto"/>
          </w:tcPr>
          <w:p w14:paraId="6E5D3EA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0A38B8AD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01BC" w:rsidRPr="00273A5D" w14:paraId="2E51A1D7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4754079" w14:textId="77777777" w:rsidR="003801BC" w:rsidRPr="00273A5D" w:rsidRDefault="003801BC" w:rsidP="0038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81" w:type="dxa"/>
            <w:shd w:val="clear" w:color="auto" w:fill="auto"/>
          </w:tcPr>
          <w:p w14:paraId="01375F9E" w14:textId="77777777" w:rsidR="003801BC" w:rsidRPr="00273A5D" w:rsidRDefault="003801BC" w:rsidP="0038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45,997</w:t>
            </w:r>
          </w:p>
        </w:tc>
        <w:tc>
          <w:tcPr>
            <w:tcW w:w="271" w:type="dxa"/>
            <w:shd w:val="clear" w:color="auto" w:fill="auto"/>
          </w:tcPr>
          <w:p w14:paraId="445BD4F7" w14:textId="77777777" w:rsidR="003801BC" w:rsidRPr="00273A5D" w:rsidRDefault="003801BC" w:rsidP="0038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1205D3C9" w14:textId="77777777" w:rsidR="003801BC" w:rsidRPr="00273A5D" w:rsidRDefault="003801BC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28,166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49A92FA" w14:textId="77777777" w:rsidR="003801BC" w:rsidRPr="00273A5D" w:rsidRDefault="003801BC" w:rsidP="0038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90522D7" w14:textId="77777777" w:rsidR="003801BC" w:rsidRPr="003600C6" w:rsidRDefault="003801BC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3600C6">
              <w:rPr>
                <w:rFonts w:ascii="Angsana New" w:hAnsi="Angsana New"/>
                <w:sz w:val="30"/>
                <w:szCs w:val="30"/>
              </w:rPr>
              <w:t>45,997</w:t>
            </w:r>
          </w:p>
        </w:tc>
        <w:tc>
          <w:tcPr>
            <w:tcW w:w="271" w:type="dxa"/>
            <w:shd w:val="clear" w:color="auto" w:fill="auto"/>
          </w:tcPr>
          <w:p w14:paraId="1516576B" w14:textId="77777777" w:rsidR="003801BC" w:rsidRPr="00273A5D" w:rsidRDefault="003801BC" w:rsidP="003801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15245806" w14:textId="77777777" w:rsidR="003801BC" w:rsidRPr="00273A5D" w:rsidRDefault="003801BC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9,535</w:t>
            </w:r>
          </w:p>
        </w:tc>
      </w:tr>
      <w:tr w:rsidR="00C10D8D" w:rsidRPr="00273A5D" w14:paraId="641ABA65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0CBA8FC6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1" w:type="dxa"/>
            <w:shd w:val="clear" w:color="auto" w:fill="auto"/>
          </w:tcPr>
          <w:p w14:paraId="6C2A4A29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1" w:type="dxa"/>
            <w:shd w:val="clear" w:color="auto" w:fill="auto"/>
          </w:tcPr>
          <w:p w14:paraId="2D6BFFAE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33C888F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1,002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44FA153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DECE303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708</w:t>
            </w:r>
          </w:p>
        </w:tc>
        <w:tc>
          <w:tcPr>
            <w:tcW w:w="271" w:type="dxa"/>
            <w:shd w:val="clear" w:color="auto" w:fill="auto"/>
          </w:tcPr>
          <w:p w14:paraId="63CDDF93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C070369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408</w:t>
            </w:r>
          </w:p>
        </w:tc>
      </w:tr>
      <w:tr w:rsidR="00C10D8D" w:rsidRPr="00273A5D" w14:paraId="6A8E00ED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706D9A37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C234E7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46,705</w:t>
            </w:r>
          </w:p>
        </w:tc>
        <w:tc>
          <w:tcPr>
            <w:tcW w:w="271" w:type="dxa"/>
            <w:shd w:val="clear" w:color="auto" w:fill="auto"/>
          </w:tcPr>
          <w:p w14:paraId="307464C0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49E3A0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29,168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9AE7513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CE2ECB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46,705</w:t>
            </w:r>
          </w:p>
        </w:tc>
        <w:tc>
          <w:tcPr>
            <w:tcW w:w="271" w:type="dxa"/>
            <w:shd w:val="clear" w:color="auto" w:fill="auto"/>
          </w:tcPr>
          <w:p w14:paraId="24E61A3C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892645" w14:textId="77777777" w:rsidR="00C10D8D" w:rsidRPr="00273A5D" w:rsidRDefault="00C10D8D" w:rsidP="00C10D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5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9,943</w:t>
            </w:r>
          </w:p>
        </w:tc>
      </w:tr>
      <w:tr w:rsidR="00D2787D" w:rsidRPr="00273A5D" w14:paraId="16F41CF2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64C67876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2D082414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3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C5CEB9C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03C77912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167C6043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C85B113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6FE6EB5C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8E010E0" w14:textId="77777777" w:rsidR="00D2787D" w:rsidRPr="00273A5D" w:rsidRDefault="00D2787D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718CA05A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2E0732E7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1" w:type="dxa"/>
          </w:tcPr>
          <w:p w14:paraId="65388A3A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3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51BC9C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</w:tcPr>
          <w:p w14:paraId="5617E68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  <w:gridSpan w:val="2"/>
          </w:tcPr>
          <w:p w14:paraId="6DF394B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</w:tcPr>
          <w:p w14:paraId="349D423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33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10021D1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C21A39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F0F" w:rsidRPr="00273A5D" w14:paraId="07F54484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AF0A31E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ประกอบกิจการโรงแรม</w:t>
            </w:r>
          </w:p>
          <w:p w14:paraId="3CAE8AA5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และบริการที่เกี่ยวข้อง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0F09A021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7F50D0B3" w14:textId="77777777" w:rsidR="00472F0F" w:rsidRPr="00273A5D" w:rsidRDefault="00F63358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39,394</w:t>
            </w:r>
          </w:p>
        </w:tc>
        <w:tc>
          <w:tcPr>
            <w:tcW w:w="271" w:type="dxa"/>
          </w:tcPr>
          <w:p w14:paraId="5A63648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2137DE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33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30D20D57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24,948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556973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65F35C23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44229809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7E2F6BA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C4101E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64F4372A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6F422E7E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75231E6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รายได้จากการให้เช่า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และให้บริการ</w:t>
            </w:r>
          </w:p>
          <w:p w14:paraId="57513C5D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อาคารพาณิชกรรม</w:t>
            </w:r>
          </w:p>
        </w:tc>
        <w:tc>
          <w:tcPr>
            <w:tcW w:w="1081" w:type="dxa"/>
            <w:shd w:val="clear" w:color="auto" w:fill="auto"/>
          </w:tcPr>
          <w:p w14:paraId="6285A6A2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3C566F71" w14:textId="77777777" w:rsidR="00472F0F" w:rsidRPr="00273A5D" w:rsidRDefault="00AD030D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88,172</w:t>
            </w:r>
          </w:p>
        </w:tc>
        <w:tc>
          <w:tcPr>
            <w:tcW w:w="271" w:type="dxa"/>
          </w:tcPr>
          <w:p w14:paraId="5AFE0CAE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F3945C0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33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3335CF16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</w:rPr>
              <w:t>12</w:t>
            </w:r>
            <w:r w:rsidRPr="00273A5D">
              <w:rPr>
                <w:rFonts w:ascii="Angsana New" w:hAnsi="Angsana New"/>
                <w:sz w:val="30"/>
                <w:szCs w:val="30"/>
              </w:rPr>
              <w:t>4,082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2564DE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3F707E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26F82914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330</w:t>
            </w:r>
          </w:p>
        </w:tc>
        <w:tc>
          <w:tcPr>
            <w:tcW w:w="271" w:type="dxa"/>
            <w:shd w:val="clear" w:color="auto" w:fill="auto"/>
          </w:tcPr>
          <w:p w14:paraId="194CA22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BF5B3B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0BFC75D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300</w:t>
            </w:r>
          </w:p>
        </w:tc>
      </w:tr>
      <w:tr w:rsidR="00D03193" w:rsidRPr="00273A5D" w14:paraId="1C016E2C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58FE931B" w14:textId="77777777" w:rsidR="00D03193" w:rsidRDefault="00D03193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ต้นทุนจากการประกอบกิจการโรงแรมและ</w:t>
            </w:r>
          </w:p>
          <w:p w14:paraId="395E4C0D" w14:textId="77777777" w:rsidR="00D03193" w:rsidRPr="00273A5D" w:rsidRDefault="00D03193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 บริการที่เกี่ยวข้อง</w:t>
            </w:r>
          </w:p>
        </w:tc>
        <w:tc>
          <w:tcPr>
            <w:tcW w:w="1081" w:type="dxa"/>
            <w:shd w:val="clear" w:color="auto" w:fill="auto"/>
          </w:tcPr>
          <w:p w14:paraId="71984F02" w14:textId="77777777" w:rsidR="00D03193" w:rsidRDefault="00D03193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7B1BFA15" w14:textId="77777777" w:rsidR="00D03193" w:rsidRPr="00273A5D" w:rsidRDefault="00C2326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55,628</w:t>
            </w:r>
          </w:p>
        </w:tc>
        <w:tc>
          <w:tcPr>
            <w:tcW w:w="271" w:type="dxa"/>
          </w:tcPr>
          <w:p w14:paraId="7B55E94B" w14:textId="77777777" w:rsidR="00D03193" w:rsidRPr="00273A5D" w:rsidRDefault="00D03193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9E3D137" w14:textId="77777777" w:rsidR="00D03193" w:rsidRDefault="00D03193" w:rsidP="00C2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23DE0545" w14:textId="77777777" w:rsidR="00C2326E" w:rsidRPr="00273A5D" w:rsidRDefault="00C2326E" w:rsidP="00C2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63,973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77CFD30" w14:textId="77777777" w:rsidR="00D03193" w:rsidRPr="00273A5D" w:rsidRDefault="00D03193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109DB1A" w14:textId="77777777" w:rsidR="00D03193" w:rsidRDefault="00D03193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622744EB" w14:textId="77777777" w:rsidR="00C2326E" w:rsidRPr="00273A5D" w:rsidRDefault="00C2326E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178BC85C" w14:textId="77777777" w:rsidR="00D03193" w:rsidRPr="00273A5D" w:rsidRDefault="00D03193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89234DB" w14:textId="77777777" w:rsidR="00D03193" w:rsidRDefault="00D03193" w:rsidP="00C2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4C02A1AE" w14:textId="77777777" w:rsidR="00C2326E" w:rsidRPr="00273A5D" w:rsidRDefault="00C2326E" w:rsidP="00C232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432E6A9A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7DEC5F47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ต้นทุนการให้เช่าและให้บริการ</w:t>
            </w:r>
          </w:p>
          <w:p w14:paraId="70102A11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อาคารพาณิชยกรรม</w:t>
            </w:r>
          </w:p>
        </w:tc>
        <w:tc>
          <w:tcPr>
            <w:tcW w:w="1081" w:type="dxa"/>
            <w:shd w:val="clear" w:color="auto" w:fill="auto"/>
          </w:tcPr>
          <w:p w14:paraId="372AB102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7BD563AD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7,072</w:t>
            </w:r>
          </w:p>
        </w:tc>
        <w:tc>
          <w:tcPr>
            <w:tcW w:w="271" w:type="dxa"/>
          </w:tcPr>
          <w:p w14:paraId="445DEEC4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29DA60D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</w:p>
          <w:p w14:paraId="54F81A30" w14:textId="77777777" w:rsidR="00472F0F" w:rsidRPr="00273A5D" w:rsidRDefault="000F508E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left="-97"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103,141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D1178A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24DA67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67F8AF66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4A6DB96A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6E6EFDC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  <w:p w14:paraId="330ADF89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3FE5FAF5" w14:textId="77777777" w:rsidTr="00C62BA6">
        <w:trPr>
          <w:gridAfter w:val="1"/>
          <w:wAfter w:w="6" w:type="dxa"/>
        </w:trPr>
        <w:tc>
          <w:tcPr>
            <w:tcW w:w="4047" w:type="dxa"/>
            <w:shd w:val="clear" w:color="auto" w:fill="auto"/>
          </w:tcPr>
          <w:p w14:paraId="66BC7BFF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67EDCE9C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9,850</w:t>
            </w:r>
          </w:p>
        </w:tc>
        <w:tc>
          <w:tcPr>
            <w:tcW w:w="271" w:type="dxa"/>
          </w:tcPr>
          <w:p w14:paraId="291C22D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7728394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F2E91F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78A1A7D5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9,850</w:t>
            </w:r>
          </w:p>
        </w:tc>
        <w:tc>
          <w:tcPr>
            <w:tcW w:w="271" w:type="dxa"/>
            <w:shd w:val="clear" w:color="auto" w:fill="auto"/>
          </w:tcPr>
          <w:p w14:paraId="6CB09C0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E5F7A5C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670180EC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4D9532E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ซื้ออุปกรณ์</w:t>
            </w:r>
          </w:p>
        </w:tc>
        <w:tc>
          <w:tcPr>
            <w:tcW w:w="1081" w:type="dxa"/>
            <w:shd w:val="clear" w:color="auto" w:fill="auto"/>
          </w:tcPr>
          <w:p w14:paraId="5059052B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71" w:type="dxa"/>
          </w:tcPr>
          <w:p w14:paraId="02282D6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A624F4F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4,320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8897ED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DD2DEBC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3DB79EB9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8510389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4574819E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FBBDBFD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รายได้ค่าบริหารงาน</w:t>
            </w:r>
          </w:p>
        </w:tc>
        <w:tc>
          <w:tcPr>
            <w:tcW w:w="1081" w:type="dxa"/>
            <w:shd w:val="clear" w:color="auto" w:fill="auto"/>
          </w:tcPr>
          <w:p w14:paraId="24F35539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66,523</w:t>
            </w:r>
          </w:p>
        </w:tc>
        <w:tc>
          <w:tcPr>
            <w:tcW w:w="271" w:type="dxa"/>
          </w:tcPr>
          <w:p w14:paraId="26193D28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314BEC04" w14:textId="77777777" w:rsidR="00472F0F" w:rsidRPr="00273A5D" w:rsidRDefault="00472F0F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153,601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48AA300B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01E0A0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229,7</w:t>
            </w:r>
            <w:r w:rsidR="00F63358" w:rsidRPr="00273A5D">
              <w:rPr>
                <w:rFonts w:ascii="Angsana New" w:hAnsi="Angsana New"/>
                <w:sz w:val="30"/>
                <w:szCs w:val="30"/>
              </w:rPr>
              <w:t>1</w:t>
            </w:r>
            <w:r w:rsidRPr="00273A5D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71" w:type="dxa"/>
            <w:shd w:val="clear" w:color="auto" w:fill="auto"/>
          </w:tcPr>
          <w:p w14:paraId="171330AC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63EE217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30</w:t>
            </w:r>
          </w:p>
        </w:tc>
      </w:tr>
      <w:tr w:rsidR="003D648D" w:rsidRPr="00273A5D" w14:paraId="4F5AF120" w14:textId="77777777" w:rsidTr="0047425D">
        <w:trPr>
          <w:trHeight w:val="335"/>
        </w:trPr>
        <w:tc>
          <w:tcPr>
            <w:tcW w:w="4047" w:type="dxa"/>
          </w:tcPr>
          <w:p w14:paraId="219D6E81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11" w:type="dxa"/>
            <w:gridSpan w:val="4"/>
          </w:tcPr>
          <w:p w14:paraId="2FA5181E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gridSpan w:val="2"/>
          </w:tcPr>
          <w:p w14:paraId="6B9AF4C9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37" w:type="dxa"/>
            <w:gridSpan w:val="4"/>
          </w:tcPr>
          <w:p w14:paraId="32ADC492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D648D" w:rsidRPr="00273A5D" w14:paraId="1F9C46F5" w14:textId="77777777" w:rsidTr="0047425D">
        <w:tc>
          <w:tcPr>
            <w:tcW w:w="4047" w:type="dxa"/>
          </w:tcPr>
          <w:p w14:paraId="6EE13B87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1" w:type="dxa"/>
          </w:tcPr>
          <w:p w14:paraId="51B5A141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FF81427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2B29F855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270" w:type="dxa"/>
            <w:gridSpan w:val="2"/>
          </w:tcPr>
          <w:p w14:paraId="04289865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246B010F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271" w:type="dxa"/>
          </w:tcPr>
          <w:p w14:paraId="38144FED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7E4B08C4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3D648D" w:rsidRPr="00273A5D" w14:paraId="70810D66" w14:textId="77777777" w:rsidTr="0047425D">
        <w:tc>
          <w:tcPr>
            <w:tcW w:w="4047" w:type="dxa"/>
          </w:tcPr>
          <w:p w14:paraId="495AF34E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1" w:type="dxa"/>
          </w:tcPr>
          <w:p w14:paraId="4134CA0F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2138694F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9" w:type="dxa"/>
            <w:gridSpan w:val="2"/>
          </w:tcPr>
          <w:p w14:paraId="0C2CB699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210" w:hanging="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(ปรับปรุงใหม่)</w:t>
            </w:r>
          </w:p>
        </w:tc>
        <w:tc>
          <w:tcPr>
            <w:tcW w:w="270" w:type="dxa"/>
            <w:gridSpan w:val="2"/>
          </w:tcPr>
          <w:p w14:paraId="2A65B638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1B0C4362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1" w:type="dxa"/>
          </w:tcPr>
          <w:p w14:paraId="4081D38E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7" w:type="dxa"/>
            <w:gridSpan w:val="2"/>
          </w:tcPr>
          <w:p w14:paraId="4F9DB6F7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D648D" w:rsidRPr="00273A5D" w14:paraId="0F84C5B7" w14:textId="77777777" w:rsidTr="0047425D">
        <w:tc>
          <w:tcPr>
            <w:tcW w:w="4047" w:type="dxa"/>
          </w:tcPr>
          <w:p w14:paraId="21EC02EF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318" w:type="dxa"/>
            <w:gridSpan w:val="10"/>
          </w:tcPr>
          <w:p w14:paraId="76394E7B" w14:textId="77777777" w:rsidR="003D648D" w:rsidRPr="00273A5D" w:rsidRDefault="003D648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72F0F" w:rsidRPr="00273A5D" w14:paraId="732F54A6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3A1A8DC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81" w:type="dxa"/>
            <w:shd w:val="clear" w:color="auto" w:fill="auto"/>
          </w:tcPr>
          <w:p w14:paraId="1BD806A5" w14:textId="77777777" w:rsidR="00472F0F" w:rsidRPr="00273A5D" w:rsidRDefault="00AD030D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1,001</w:t>
            </w:r>
          </w:p>
        </w:tc>
        <w:tc>
          <w:tcPr>
            <w:tcW w:w="271" w:type="dxa"/>
          </w:tcPr>
          <w:p w14:paraId="4983B23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5C58023A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7,079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75A51A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1EFB1A55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22DFE3B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597EDE9F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FA1C24" w:rsidRPr="00273A5D" w14:paraId="0C1585B0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9CF4ACE" w14:textId="77777777" w:rsidR="00FA1C24" w:rsidRPr="00273A5D" w:rsidRDefault="00FA1C24" w:rsidP="00FA1C24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81" w:type="dxa"/>
            <w:shd w:val="clear" w:color="auto" w:fill="auto"/>
          </w:tcPr>
          <w:p w14:paraId="2075AD42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132</w:t>
            </w:r>
          </w:p>
        </w:tc>
        <w:tc>
          <w:tcPr>
            <w:tcW w:w="271" w:type="dxa"/>
          </w:tcPr>
          <w:p w14:paraId="5D849085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41A92C76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707</w:t>
            </w:r>
            <w:r w:rsidRPr="00273A5D">
              <w:rPr>
                <w:rFonts w:ascii="Angsana New" w:hAnsi="Angsana New"/>
                <w:sz w:val="30"/>
                <w:szCs w:val="30"/>
              </w:rPr>
              <w:t>,305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121B8529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4D024A6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001ADB56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215D1C5B" w14:textId="77777777" w:rsidR="00FA1C24" w:rsidRPr="00273A5D" w:rsidRDefault="00FA1C24" w:rsidP="00FA1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057F4EB9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30B65C66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1081" w:type="dxa"/>
            <w:shd w:val="clear" w:color="auto" w:fill="auto"/>
          </w:tcPr>
          <w:p w14:paraId="5F037604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160</w:t>
            </w:r>
          </w:p>
        </w:tc>
        <w:tc>
          <w:tcPr>
            <w:tcW w:w="271" w:type="dxa"/>
          </w:tcPr>
          <w:p w14:paraId="22D363CD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2A87BFA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1,116,419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34A8EAC1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4F42CC26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509EA61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155D954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72F0F" w:rsidRPr="00273A5D" w14:paraId="78157527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7FFBD590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1" w:type="dxa"/>
            <w:shd w:val="clear" w:color="auto" w:fill="auto"/>
          </w:tcPr>
          <w:p w14:paraId="7B3CE4A7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31,</w:t>
            </w:r>
            <w:r w:rsidR="00F63358" w:rsidRPr="00273A5D">
              <w:rPr>
                <w:rFonts w:ascii="Angsana New" w:hAnsi="Angsana New"/>
                <w:sz w:val="30"/>
                <w:szCs w:val="30"/>
              </w:rPr>
              <w:t>663</w:t>
            </w:r>
          </w:p>
        </w:tc>
        <w:tc>
          <w:tcPr>
            <w:tcW w:w="271" w:type="dxa"/>
          </w:tcPr>
          <w:p w14:paraId="6A1CD7DF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6F9273EE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26,357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60765D35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37E29BE3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6,236</w:t>
            </w:r>
          </w:p>
        </w:tc>
        <w:tc>
          <w:tcPr>
            <w:tcW w:w="271" w:type="dxa"/>
            <w:shd w:val="clear" w:color="auto" w:fill="auto"/>
          </w:tcPr>
          <w:p w14:paraId="0B8320F2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40939059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7,829</w:t>
            </w:r>
          </w:p>
        </w:tc>
      </w:tr>
      <w:tr w:rsidR="00472F0F" w:rsidRPr="00273A5D" w14:paraId="37754D33" w14:textId="77777777" w:rsidTr="00C62BA6">
        <w:trPr>
          <w:gridAfter w:val="1"/>
          <w:wAfter w:w="6" w:type="dxa"/>
        </w:trPr>
        <w:tc>
          <w:tcPr>
            <w:tcW w:w="4047" w:type="dxa"/>
          </w:tcPr>
          <w:p w14:paraId="6A3C5CAA" w14:textId="77777777" w:rsidR="00472F0F" w:rsidRPr="00273A5D" w:rsidRDefault="00472F0F" w:rsidP="002858D6">
            <w:pPr>
              <w:spacing w:line="233" w:lineRule="auto"/>
              <w:ind w:right="16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ต้นทุนในการจัดจำหน่าย</w:t>
            </w:r>
          </w:p>
        </w:tc>
        <w:tc>
          <w:tcPr>
            <w:tcW w:w="1081" w:type="dxa"/>
            <w:shd w:val="clear" w:color="auto" w:fill="auto"/>
          </w:tcPr>
          <w:p w14:paraId="28BBDD92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375</w:t>
            </w:r>
          </w:p>
        </w:tc>
        <w:tc>
          <w:tcPr>
            <w:tcW w:w="271" w:type="dxa"/>
          </w:tcPr>
          <w:p w14:paraId="4A2FEE86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9" w:type="dxa"/>
            <w:shd w:val="clear" w:color="auto" w:fill="auto"/>
          </w:tcPr>
          <w:p w14:paraId="2BDE6545" w14:textId="77777777" w:rsidR="00472F0F" w:rsidRPr="00273A5D" w:rsidRDefault="00472F0F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3,998</w:t>
            </w:r>
          </w:p>
        </w:tc>
        <w:tc>
          <w:tcPr>
            <w:tcW w:w="271" w:type="dxa"/>
            <w:gridSpan w:val="2"/>
            <w:shd w:val="clear" w:color="auto" w:fill="auto"/>
          </w:tcPr>
          <w:p w14:paraId="0DDFD2B3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gridSpan w:val="2"/>
            <w:shd w:val="clear" w:color="auto" w:fill="auto"/>
          </w:tcPr>
          <w:p w14:paraId="5EA2CD34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14:paraId="26A73C3A" w14:textId="77777777" w:rsidR="00472F0F" w:rsidRPr="00273A5D" w:rsidRDefault="00472F0F" w:rsidP="002858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1" w:type="dxa"/>
            <w:shd w:val="clear" w:color="auto" w:fill="auto"/>
          </w:tcPr>
          <w:p w14:paraId="78BE4BF7" w14:textId="77777777" w:rsidR="00472F0F" w:rsidRPr="00273A5D" w:rsidRDefault="00472F0F" w:rsidP="003600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2A1F6AC8" w14:textId="77777777" w:rsidR="00F63358" w:rsidRPr="008E7F78" w:rsidRDefault="00F63358" w:rsidP="00ED21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33" w:lineRule="auto"/>
        <w:jc w:val="thaiDistribute"/>
        <w:rPr>
          <w:rFonts w:asciiTheme="majorBidi" w:hAnsiTheme="majorBidi" w:cstheme="majorBidi"/>
          <w:sz w:val="14"/>
          <w:szCs w:val="14"/>
        </w:rPr>
      </w:pPr>
    </w:p>
    <w:p w14:paraId="741EA25A" w14:textId="5AD6CC07" w:rsidR="008E7F78" w:rsidRPr="009B66D5" w:rsidRDefault="008E7F78" w:rsidP="008E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8E7F78">
        <w:rPr>
          <w:rFonts w:ascii="Angsana New" w:hAnsi="Angsana New"/>
          <w:sz w:val="30"/>
          <w:szCs w:val="30"/>
          <w:cs/>
        </w:rPr>
        <w:t>ในระหว่างงวดหกเดือนสิ้นสุดวันที่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</w:rPr>
        <w:t>30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  <w:cs/>
        </w:rPr>
        <w:t>มิถุนายน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</w:rPr>
        <w:t>2562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  <w:cs/>
        </w:rPr>
        <w:t>บริษัทย่อยแห่งหนึ่งของบริษัท ขายสินทรัพย์ระหว่างก่อสร้างและติดตั้งของโครงการที่อยู่ระหว่างการพัฒนา ภายใต้อสังหาริมทรัพย์เพื่อการลงทุน ที่มูลค่าสุทธิทางบัญชี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</w:rPr>
        <w:t>126.31</w:t>
      </w:r>
      <w:r w:rsidRPr="008E7F78">
        <w:rPr>
          <w:rFonts w:ascii="Cambria" w:hAnsi="Cambria" w:cs="Cambria"/>
          <w:sz w:val="30"/>
          <w:szCs w:val="30"/>
        </w:rPr>
        <w:t> </w:t>
      </w:r>
      <w:r w:rsidRPr="008E7F78">
        <w:rPr>
          <w:rFonts w:ascii="Angsana New" w:hAnsi="Angsana New"/>
          <w:sz w:val="30"/>
          <w:szCs w:val="30"/>
          <w:cs/>
        </w:rPr>
        <w:t xml:space="preserve">ล้านบาท ไม่มีกำไรหรือขาดทุนเกิดขึ้นจากการทำรายการดังกล่าว </w:t>
      </w:r>
      <w:r w:rsidR="009B66D5" w:rsidRPr="009B66D5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9B66D5">
        <w:rPr>
          <w:rFonts w:ascii="Angsana New" w:hAnsi="Angsana New"/>
          <w:sz w:val="30"/>
          <w:szCs w:val="30"/>
        </w:rPr>
        <w:t>8</w:t>
      </w:r>
      <w:r w:rsidR="009B66D5" w:rsidRPr="009B66D5">
        <w:rPr>
          <w:rFonts w:ascii="Angsana New" w:hAnsi="Angsana New"/>
          <w:sz w:val="30"/>
          <w:szCs w:val="30"/>
          <w:cs/>
        </w:rPr>
        <w:t>)</w:t>
      </w:r>
      <w:r w:rsidR="009B66D5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A973274" w14:textId="77777777" w:rsidR="008E7F78" w:rsidRPr="008E7F78" w:rsidRDefault="008E7F78" w:rsidP="008E7F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14"/>
          <w:szCs w:val="14"/>
        </w:rPr>
      </w:pPr>
    </w:p>
    <w:p w14:paraId="1250388D" w14:textId="083F972C" w:rsidR="00355993" w:rsidRPr="00273A5D" w:rsidRDefault="00355993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ยอดคงเหลือ</w:t>
      </w:r>
      <w:r w:rsidR="001C16AC" w:rsidRPr="00273A5D">
        <w:rPr>
          <w:rFonts w:ascii="Angsana New" w:hAnsi="Angsana New"/>
          <w:sz w:val="30"/>
          <w:szCs w:val="30"/>
          <w:cs/>
        </w:rPr>
        <w:t>กับกิจการที่เกี่ยวข้องกัน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77B8A" w:rsidRPr="00825B8F">
        <w:rPr>
          <w:rFonts w:ascii="Angsana New" w:hAnsi="Angsana New"/>
          <w:sz w:val="30"/>
          <w:szCs w:val="30"/>
        </w:rPr>
        <w:t xml:space="preserve">30 </w:t>
      </w:r>
      <w:r w:rsidR="00577B8A" w:rsidRPr="00825B8F">
        <w:rPr>
          <w:rFonts w:ascii="Angsana New" w:hAnsi="Angsana New" w:hint="cs"/>
          <w:sz w:val="30"/>
          <w:szCs w:val="30"/>
          <w:cs/>
        </w:rPr>
        <w:t>มิถุนายน</w:t>
      </w:r>
      <w:r w:rsidR="00202EA2" w:rsidRPr="00273A5D">
        <w:rPr>
          <w:rFonts w:ascii="Angsana New" w:hAnsi="Angsana New"/>
          <w:sz w:val="30"/>
          <w:szCs w:val="30"/>
          <w:cs/>
        </w:rPr>
        <w:t xml:space="preserve"> </w:t>
      </w:r>
      <w:r w:rsidR="001664BD" w:rsidRPr="00273A5D">
        <w:rPr>
          <w:rFonts w:ascii="Angsana New" w:hAnsi="Angsana New"/>
          <w:sz w:val="30"/>
          <w:szCs w:val="30"/>
        </w:rPr>
        <w:t>25</w:t>
      </w:r>
      <w:r w:rsidR="00F505FA" w:rsidRPr="00273A5D">
        <w:rPr>
          <w:rFonts w:ascii="Angsana New" w:hAnsi="Angsana New"/>
          <w:sz w:val="30"/>
          <w:szCs w:val="30"/>
        </w:rPr>
        <w:t>6</w:t>
      </w:r>
      <w:r w:rsidR="00311EB0" w:rsidRPr="00273A5D">
        <w:rPr>
          <w:rFonts w:ascii="Angsana New" w:hAnsi="Angsana New"/>
          <w:sz w:val="30"/>
          <w:szCs w:val="30"/>
        </w:rPr>
        <w:t>2</w:t>
      </w:r>
      <w:r w:rsidR="00202EA2" w:rsidRPr="00273A5D">
        <w:rPr>
          <w:rFonts w:ascii="Angsana New" w:hAnsi="Angsana New"/>
          <w:sz w:val="30"/>
          <w:szCs w:val="30"/>
          <w:cs/>
        </w:rPr>
        <w:t xml:space="preserve"> และ 31 </w:t>
      </w:r>
      <w:r w:rsidR="00C22F29" w:rsidRPr="00273A5D">
        <w:rPr>
          <w:rFonts w:ascii="Angsana New" w:hAnsi="Angsana New"/>
          <w:sz w:val="30"/>
          <w:szCs w:val="30"/>
          <w:cs/>
        </w:rPr>
        <w:t>ธันวาคม</w:t>
      </w:r>
      <w:r w:rsidR="001B14DE" w:rsidRPr="00273A5D">
        <w:rPr>
          <w:rFonts w:ascii="Angsana New" w:hAnsi="Angsana New"/>
          <w:sz w:val="30"/>
          <w:szCs w:val="30"/>
          <w:cs/>
        </w:rPr>
        <w:t xml:space="preserve"> </w:t>
      </w:r>
      <w:r w:rsidR="001664BD" w:rsidRPr="00273A5D">
        <w:rPr>
          <w:rFonts w:ascii="Angsana New" w:hAnsi="Angsana New"/>
          <w:sz w:val="30"/>
          <w:szCs w:val="30"/>
        </w:rPr>
        <w:t>25</w:t>
      </w:r>
      <w:r w:rsidR="00311EB0" w:rsidRPr="00273A5D">
        <w:rPr>
          <w:rFonts w:ascii="Angsana New" w:hAnsi="Angsana New"/>
          <w:sz w:val="30"/>
          <w:szCs w:val="30"/>
        </w:rPr>
        <w:t>61</w:t>
      </w:r>
      <w:r w:rsidR="00C22F29"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มีดังนี้</w:t>
      </w:r>
    </w:p>
    <w:p w14:paraId="2A962E0C" w14:textId="77777777" w:rsidR="005B2070" w:rsidRPr="008E7F78" w:rsidRDefault="005B2070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33" w:lineRule="auto"/>
        <w:ind w:firstLine="567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101"/>
        <w:gridCol w:w="275"/>
        <w:gridCol w:w="1285"/>
        <w:gridCol w:w="296"/>
        <w:gridCol w:w="9"/>
        <w:gridCol w:w="1069"/>
        <w:gridCol w:w="9"/>
        <w:gridCol w:w="286"/>
        <w:gridCol w:w="9"/>
        <w:gridCol w:w="1076"/>
      </w:tblGrid>
      <w:tr w:rsidR="005B2070" w:rsidRPr="00273A5D" w14:paraId="7F117F1B" w14:textId="77777777" w:rsidTr="000B2A50">
        <w:tc>
          <w:tcPr>
            <w:tcW w:w="3870" w:type="dxa"/>
          </w:tcPr>
          <w:p w14:paraId="5E715E5F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ลูกหนี้การค้า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11" w:type="dxa"/>
            <w:gridSpan w:val="3"/>
          </w:tcPr>
          <w:p w14:paraId="3E3E3E73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74EE96BE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13" w:type="dxa"/>
            <w:gridSpan w:val="6"/>
          </w:tcPr>
          <w:p w14:paraId="0019F67B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73A03" w:rsidRPr="00273A5D" w14:paraId="5C845BE4" w14:textId="77777777" w:rsidTr="000B2A50">
        <w:tc>
          <w:tcPr>
            <w:tcW w:w="3870" w:type="dxa"/>
          </w:tcPr>
          <w:p w14:paraId="5D463860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69EDB561" w14:textId="77777777" w:rsidR="00A73A03" w:rsidRPr="00273A5D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vAlign w:val="center"/>
          </w:tcPr>
          <w:p w14:paraId="5F5449C4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3F9EC3E3" w14:textId="77777777" w:rsidR="00A73A03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A73A03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48CDB395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58" w:type="dxa"/>
            <w:gridSpan w:val="2"/>
          </w:tcPr>
          <w:p w14:paraId="166F25FC" w14:textId="77777777" w:rsidR="00A73A03" w:rsidRPr="00273A5D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4110F9A2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43458176" w14:textId="77777777" w:rsidR="00A73A03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A73A03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A73A03" w:rsidRPr="00273A5D" w14:paraId="1134D3C7" w14:textId="77777777" w:rsidTr="000B2A50">
        <w:tc>
          <w:tcPr>
            <w:tcW w:w="3870" w:type="dxa"/>
          </w:tcPr>
          <w:p w14:paraId="5CC6135E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D950" w14:textId="77777777" w:rsidR="00A73A03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vAlign w:val="center"/>
          </w:tcPr>
          <w:p w14:paraId="345A9593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</w:tcPr>
          <w:p w14:paraId="1228F522" w14:textId="77777777" w:rsidR="00A73A03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14:paraId="4850CCD4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58" w:type="dxa"/>
            <w:gridSpan w:val="2"/>
          </w:tcPr>
          <w:p w14:paraId="5ECEB2B0" w14:textId="77777777" w:rsidR="00A73A03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2"/>
            <w:vAlign w:val="center"/>
          </w:tcPr>
          <w:p w14:paraId="3AA9E354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65" w:type="dxa"/>
            <w:gridSpan w:val="2"/>
          </w:tcPr>
          <w:p w14:paraId="2282DBBE" w14:textId="77777777" w:rsidR="00A73A03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273A5D" w14:paraId="7B794C9C" w14:textId="77777777" w:rsidTr="000B2A50">
        <w:tc>
          <w:tcPr>
            <w:tcW w:w="3870" w:type="dxa"/>
          </w:tcPr>
          <w:p w14:paraId="32AD4545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C4748F3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5C666CD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1" w:type="dxa"/>
          </w:tcPr>
          <w:p w14:paraId="776275C0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174C3832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8" w:type="dxa"/>
            <w:gridSpan w:val="2"/>
          </w:tcPr>
          <w:p w14:paraId="621489F0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gridSpan w:val="2"/>
          </w:tcPr>
          <w:p w14:paraId="48FCA9BC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5" w:type="dxa"/>
            <w:gridSpan w:val="2"/>
          </w:tcPr>
          <w:p w14:paraId="20085A34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3A03" w:rsidRPr="00273A5D" w14:paraId="0E3399D4" w14:textId="77777777" w:rsidTr="000B2A5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</w:tcPr>
          <w:p w14:paraId="777D0710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4" w:type="dxa"/>
            <w:gridSpan w:val="10"/>
            <w:tcBorders>
              <w:top w:val="nil"/>
              <w:bottom w:val="nil"/>
            </w:tcBorders>
            <w:vAlign w:val="bottom"/>
          </w:tcPr>
          <w:p w14:paraId="1284DD89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EB0" w:rsidRPr="00273A5D" w14:paraId="33815B6B" w14:textId="77777777" w:rsidTr="000B2A50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70" w:type="dxa"/>
            <w:tcBorders>
              <w:top w:val="nil"/>
              <w:bottom w:val="nil"/>
            </w:tcBorders>
          </w:tcPr>
          <w:p w14:paraId="6CA1114F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A2205D9" w14:textId="77777777" w:rsidR="00311EB0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49,</w:t>
            </w:r>
            <w:r w:rsidR="00AD030D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682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47434E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61" w:type="dxa"/>
            <w:tcBorders>
              <w:top w:val="nil"/>
              <w:bottom w:val="double" w:sz="4" w:space="0" w:color="auto"/>
            </w:tcBorders>
          </w:tcPr>
          <w:p w14:paraId="76EDC958" w14:textId="77777777" w:rsidR="00311EB0" w:rsidRPr="00273A5D" w:rsidRDefault="00311EB0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49</w:t>
            </w:r>
            <w:r w:rsidR="00694A70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,019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1B523626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8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BF408FA" w14:textId="77777777" w:rsidR="00311EB0" w:rsidRPr="00273A5D" w:rsidRDefault="00311EB0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C092900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3" w:lineRule="auto"/>
              <w:ind w:right="29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6" w:type="dxa"/>
            <w:tcBorders>
              <w:top w:val="nil"/>
              <w:bottom w:val="double" w:sz="4" w:space="0" w:color="auto"/>
            </w:tcBorders>
          </w:tcPr>
          <w:p w14:paraId="2676B819" w14:textId="77777777" w:rsidR="00311EB0" w:rsidRPr="00273A5D" w:rsidRDefault="00311EB0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eastAsia="MS Mincho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049CE487" w14:textId="77777777" w:rsidR="00AA177D" w:rsidRPr="008E7F78" w:rsidRDefault="00AA177D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1F7BB8E" w14:textId="77777777" w:rsidR="00FE67EC" w:rsidRPr="006A3C2A" w:rsidRDefault="00685487" w:rsidP="00825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6A3C2A">
        <w:rPr>
          <w:rFonts w:ascii="Angsana New" w:hAnsi="Angsana New"/>
          <w:spacing w:val="-6"/>
          <w:sz w:val="30"/>
          <w:szCs w:val="30"/>
          <w:cs/>
        </w:rPr>
        <w:t xml:space="preserve">กลุ่มบริษัทได้รับชำระจากลูกหนี้การค้ากิจการที่เกี่ยวข้องกันภายหลังวันที่ </w:t>
      </w:r>
      <w:r w:rsidR="00577B8A" w:rsidRPr="006A3C2A">
        <w:rPr>
          <w:rFonts w:ascii="Angsana New" w:hAnsi="Angsana New"/>
          <w:spacing w:val="-6"/>
          <w:sz w:val="30"/>
          <w:szCs w:val="30"/>
        </w:rPr>
        <w:t xml:space="preserve">30 </w:t>
      </w:r>
      <w:r w:rsidR="00577B8A" w:rsidRPr="006A3C2A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6A3C2A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F37DB" w:rsidRPr="006A3C2A">
        <w:rPr>
          <w:rFonts w:ascii="Angsana New" w:hAnsi="Angsana New"/>
          <w:spacing w:val="-6"/>
          <w:sz w:val="30"/>
          <w:szCs w:val="30"/>
        </w:rPr>
        <w:t>2562</w:t>
      </w:r>
      <w:r w:rsidRPr="006A3C2A">
        <w:rPr>
          <w:rFonts w:ascii="Angsana New" w:hAnsi="Angsana New"/>
          <w:spacing w:val="-6"/>
          <w:sz w:val="30"/>
          <w:szCs w:val="30"/>
          <w:cs/>
        </w:rPr>
        <w:t xml:space="preserve"> เป็นจำนว</w:t>
      </w:r>
      <w:r w:rsidR="00B315A9" w:rsidRPr="006A3C2A">
        <w:rPr>
          <w:rFonts w:ascii="Angsana New" w:hAnsi="Angsana New" w:hint="cs"/>
          <w:spacing w:val="-6"/>
          <w:sz w:val="30"/>
          <w:szCs w:val="30"/>
          <w:cs/>
        </w:rPr>
        <w:t xml:space="preserve">น </w:t>
      </w:r>
      <w:r w:rsidR="00AA177D" w:rsidRPr="006A3C2A">
        <w:rPr>
          <w:rFonts w:ascii="Angsana New" w:hAnsi="Angsana New"/>
          <w:spacing w:val="-6"/>
          <w:sz w:val="30"/>
          <w:szCs w:val="30"/>
        </w:rPr>
        <w:t>8.84</w:t>
      </w:r>
      <w:r w:rsidRPr="006A3C2A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67E2E603" w14:textId="77777777" w:rsidR="00FE67EC" w:rsidRPr="008E7F78" w:rsidRDefault="00FE67E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14"/>
          <w:szCs w:val="14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7"/>
        <w:gridCol w:w="295"/>
        <w:gridCol w:w="1280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5B2070" w:rsidRPr="00273A5D" w14:paraId="0FA048DF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069F0079" w14:textId="77777777" w:rsidR="005B2070" w:rsidRPr="00273A5D" w:rsidRDefault="005B2070" w:rsidP="00AA48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ลูกหนี้อื่น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-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2" w:type="dxa"/>
            <w:gridSpan w:val="3"/>
          </w:tcPr>
          <w:p w14:paraId="1CE1CD58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1D8F62F7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20D467D6" w14:textId="77777777" w:rsidR="005B2070" w:rsidRPr="00273A5D" w:rsidRDefault="005B207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11EB0" w:rsidRPr="00273A5D" w14:paraId="37922494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13185B78" w14:textId="77777777" w:rsidR="00311EB0" w:rsidRPr="00273A5D" w:rsidRDefault="00311EB0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879D6DF" w14:textId="77777777" w:rsidR="00311EB0" w:rsidRPr="00273A5D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6534FF67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3D36FCD1" w14:textId="77777777" w:rsidR="00311EB0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311EB0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018DB512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34683088" w14:textId="77777777" w:rsidR="00311EB0" w:rsidRPr="00273A5D" w:rsidRDefault="00577B8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1C1AA5B4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553B6A1" w14:textId="77777777" w:rsidR="00311EB0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311EB0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11EB0" w:rsidRPr="00273A5D" w14:paraId="3BA6607A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7C921B14" w14:textId="77777777" w:rsidR="00311EB0" w:rsidRPr="00273A5D" w:rsidRDefault="00311EB0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C25BBE4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1EA5C36A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58468C14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2578BB8D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3BFD35C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111C40AC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3E9CE92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273A5D" w14:paraId="2E526F94" w14:textId="77777777" w:rsidTr="0050418D">
        <w:trPr>
          <w:gridAfter w:val="1"/>
          <w:wAfter w:w="11" w:type="dxa"/>
        </w:trPr>
        <w:tc>
          <w:tcPr>
            <w:tcW w:w="3933" w:type="dxa"/>
          </w:tcPr>
          <w:p w14:paraId="78CFECF4" w14:textId="77777777" w:rsidR="00672D7C" w:rsidRPr="00273A5D" w:rsidRDefault="00672D7C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BC2352A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447E7515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425E84E4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3F1CE5A3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2A26AA4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3BE1F9E8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673D1B6F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A73A03" w:rsidRPr="00273A5D" w14:paraId="36FFC5F7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3" w:type="dxa"/>
          </w:tcPr>
          <w:p w14:paraId="2B8F5D14" w14:textId="77777777" w:rsidR="00A73A03" w:rsidRPr="00273A5D" w:rsidRDefault="00A73A03" w:rsidP="00F633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7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10"/>
            <w:tcBorders>
              <w:bottom w:val="nil"/>
            </w:tcBorders>
            <w:vAlign w:val="bottom"/>
          </w:tcPr>
          <w:p w14:paraId="35F299B7" w14:textId="77777777" w:rsidR="00A73A03" w:rsidRPr="00273A5D" w:rsidRDefault="00A73A0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311EB0" w:rsidRPr="00273A5D" w14:paraId="33987839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0D5A6F52" w14:textId="77777777" w:rsidR="00311EB0" w:rsidRPr="00273A5D" w:rsidRDefault="00311EB0" w:rsidP="0050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D676A" w14:textId="77777777" w:rsidR="00311EB0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3D254A6A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</w:tcPr>
          <w:p w14:paraId="5AA4967A" w14:textId="77777777" w:rsidR="00311EB0" w:rsidRPr="00273A5D" w:rsidRDefault="00311EB0" w:rsidP="00825B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DBB94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2273C" w14:textId="77777777" w:rsidR="00311EB0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729,</w:t>
            </w:r>
            <w:r w:rsidR="00452283" w:rsidRPr="00273A5D">
              <w:rPr>
                <w:rFonts w:ascii="Angsana New" w:hAnsi="Angsana New"/>
                <w:sz w:val="30"/>
                <w:szCs w:val="30"/>
              </w:rPr>
              <w:t>364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7F60D" w14:textId="77777777" w:rsidR="00311EB0" w:rsidRPr="00273A5D" w:rsidRDefault="00311EB0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70E9C" w14:textId="77777777" w:rsidR="00311EB0" w:rsidRPr="00273A5D" w:rsidRDefault="00311EB0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34</w:t>
            </w:r>
            <w:r w:rsidR="00757353" w:rsidRPr="00273A5D">
              <w:rPr>
                <w:rFonts w:ascii="Angsana New" w:hAnsi="Angsana New"/>
                <w:sz w:val="30"/>
                <w:szCs w:val="30"/>
              </w:rPr>
              <w:t>5,137</w:t>
            </w:r>
          </w:p>
        </w:tc>
      </w:tr>
      <w:tr w:rsidR="009303F5" w:rsidRPr="00273A5D" w14:paraId="2796A668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7B48FECA" w14:textId="77777777" w:rsidR="009303F5" w:rsidRPr="00273A5D" w:rsidRDefault="009303F5" w:rsidP="0050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6394A7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68</w:t>
            </w:r>
            <w:r w:rsidR="00D95CB2" w:rsidRPr="00273A5D">
              <w:rPr>
                <w:rFonts w:ascii="Angsana New" w:hAnsi="Angsana New"/>
                <w:sz w:val="30"/>
                <w:szCs w:val="30"/>
              </w:rPr>
              <w:t>2</w:t>
            </w:r>
            <w:r w:rsidRPr="00273A5D">
              <w:rPr>
                <w:rFonts w:ascii="Angsana New" w:hAnsi="Angsana New"/>
                <w:sz w:val="30"/>
                <w:szCs w:val="30"/>
              </w:rPr>
              <w:t>,4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34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194A9B85" w14:textId="77777777" w:rsidR="009303F5" w:rsidRPr="00273A5D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3CF06A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552,604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E00E10" w14:textId="77777777" w:rsidR="009303F5" w:rsidRPr="00273A5D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8869CF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</w:t>
            </w:r>
            <w:r w:rsidR="00AD030D" w:rsidRPr="00273A5D">
              <w:rPr>
                <w:rFonts w:ascii="Angsana New" w:hAnsi="Angsana New"/>
                <w:sz w:val="30"/>
                <w:szCs w:val="30"/>
              </w:rPr>
              <w:t>9,123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4FF68D" w14:textId="77777777" w:rsidR="009303F5" w:rsidRPr="00273A5D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B25C94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20,558</w:t>
            </w:r>
          </w:p>
        </w:tc>
      </w:tr>
      <w:tr w:rsidR="009303F5" w:rsidRPr="00273A5D" w14:paraId="169E3FA3" w14:textId="77777777" w:rsidTr="0050418D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14:paraId="597ABB5F" w14:textId="77777777" w:rsidR="009303F5" w:rsidRPr="00273A5D" w:rsidRDefault="009303F5" w:rsidP="005041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4731250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35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68</w:t>
            </w:r>
            <w:r w:rsidR="00D95CB2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,4</w:t>
            </w:r>
            <w:r w:rsidR="00AD030D"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5D9268FE" w14:textId="77777777" w:rsidR="009303F5" w:rsidRPr="00273A5D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D2C19F" w14:textId="77777777" w:rsidR="009303F5" w:rsidRPr="00273A5D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552,604</w:t>
            </w:r>
          </w:p>
        </w:tc>
        <w:tc>
          <w:tcPr>
            <w:tcW w:w="3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AD970" w14:textId="77777777" w:rsidR="009303F5" w:rsidRPr="00273A5D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1C546E03" w14:textId="77777777" w:rsidR="009303F5" w:rsidRPr="00DC5DA5" w:rsidRDefault="00D95CB2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C5DA5">
              <w:rPr>
                <w:rFonts w:ascii="Angsana New" w:hAnsi="Angsana New"/>
                <w:b/>
                <w:bCs/>
                <w:sz w:val="30"/>
                <w:szCs w:val="30"/>
              </w:rPr>
              <w:t>898,487</w:t>
            </w:r>
          </w:p>
        </w:tc>
        <w:tc>
          <w:tcPr>
            <w:tcW w:w="2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D3823" w14:textId="77777777" w:rsidR="009303F5" w:rsidRPr="00DC5DA5" w:rsidRDefault="009303F5" w:rsidP="00930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57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2F88C2" w14:textId="77777777" w:rsidR="009303F5" w:rsidRPr="00DC5DA5" w:rsidRDefault="009303F5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DA5">
              <w:rPr>
                <w:rFonts w:ascii="Angsana New" w:hAnsi="Angsana New"/>
                <w:b/>
                <w:bCs/>
                <w:sz w:val="30"/>
                <w:szCs w:val="30"/>
              </w:rPr>
              <w:t>365,695</w:t>
            </w:r>
          </w:p>
        </w:tc>
      </w:tr>
    </w:tbl>
    <w:p w14:paraId="4FFC1CCA" w14:textId="77777777" w:rsidR="00DC5DA5" w:rsidRPr="008E7F78" w:rsidRDefault="00DC5DA5" w:rsidP="00DC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4"/>
          <w:szCs w:val="14"/>
        </w:rPr>
      </w:pPr>
    </w:p>
    <w:p w14:paraId="15E963A7" w14:textId="77777777" w:rsidR="002C6917" w:rsidRDefault="00685487" w:rsidP="00DC5D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กลุ่มบริษัทได้รับชำระจากลูกหนี้อื่นกิจการที่เกี่ยวข้องภายหลังวันที่ </w:t>
      </w:r>
      <w:r w:rsidR="008E3711" w:rsidRPr="00DC5DA5">
        <w:rPr>
          <w:rFonts w:ascii="Angsana New" w:hAnsi="Angsana New"/>
          <w:sz w:val="30"/>
          <w:szCs w:val="30"/>
        </w:rPr>
        <w:t xml:space="preserve">30 </w:t>
      </w:r>
      <w:r w:rsidR="008E3711" w:rsidRPr="00DC5DA5">
        <w:rPr>
          <w:rFonts w:ascii="Angsana New" w:hAnsi="Angsana New" w:hint="cs"/>
          <w:sz w:val="30"/>
          <w:szCs w:val="30"/>
          <w:cs/>
        </w:rPr>
        <w:t>มิถุนายน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="00CF37DB" w:rsidRPr="00273A5D">
        <w:rPr>
          <w:rFonts w:ascii="Angsana New" w:hAnsi="Angsana New"/>
          <w:sz w:val="30"/>
          <w:szCs w:val="30"/>
        </w:rPr>
        <w:t>2562</w:t>
      </w:r>
      <w:r w:rsidRPr="00273A5D">
        <w:rPr>
          <w:rFonts w:ascii="Angsana New" w:hAnsi="Angsana New"/>
          <w:sz w:val="30"/>
          <w:szCs w:val="30"/>
          <w:cs/>
        </w:rPr>
        <w:t xml:space="preserve"> เป็นจำนวน </w:t>
      </w:r>
      <w:r w:rsidR="001430A5">
        <w:rPr>
          <w:rFonts w:ascii="Angsana New" w:hAnsi="Angsana New"/>
          <w:sz w:val="30"/>
          <w:szCs w:val="30"/>
        </w:rPr>
        <w:t>486.87</w:t>
      </w:r>
      <w:r w:rsidRPr="00273A5D">
        <w:rPr>
          <w:rFonts w:ascii="Angsana New" w:hAnsi="Angsana New"/>
          <w:sz w:val="30"/>
          <w:szCs w:val="30"/>
          <w:cs/>
        </w:rPr>
        <w:t xml:space="preserve"> ล้านบาท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3"/>
        <w:gridCol w:w="1077"/>
        <w:gridCol w:w="295"/>
        <w:gridCol w:w="1280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7654DB" w:rsidRPr="00273A5D" w14:paraId="765036F1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70BB89FB" w14:textId="77777777" w:rsidR="007654DB" w:rsidRPr="00273A5D" w:rsidRDefault="007654DB" w:rsidP="002F63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ินทรัพย์หมุนเวียนอื่น </w:t>
            </w: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</w:t>
            </w:r>
            <w:r w:rsidR="00D955C0"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เกี่ยวข้องกัน</w:t>
            </w:r>
            <w:r w:rsidR="002D40F0"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      </w:t>
            </w:r>
          </w:p>
        </w:tc>
        <w:tc>
          <w:tcPr>
            <w:tcW w:w="2652" w:type="dxa"/>
            <w:gridSpan w:val="3"/>
          </w:tcPr>
          <w:p w14:paraId="65A95DD0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2D80E9AD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5916804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54DB" w:rsidRPr="00273A5D" w14:paraId="3682EB9E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7E58C56A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E9A7C1A" w14:textId="77777777" w:rsidR="007654DB" w:rsidRPr="00273A5D" w:rsidRDefault="008E3711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7797D060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1621F866" w14:textId="77777777" w:rsidR="007654DB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7654DB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30432EE8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1C6B498F" w14:textId="77777777" w:rsidR="007654DB" w:rsidRPr="00273A5D" w:rsidRDefault="008E3711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5AF1AD2B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48D29A2" w14:textId="77777777" w:rsidR="007654DB" w:rsidRPr="00273A5D" w:rsidRDefault="00CF37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7654DB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654DB" w:rsidRPr="00273A5D" w14:paraId="39E948F5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5795D5FA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A3EBFE6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4454997F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0" w:type="dxa"/>
          </w:tcPr>
          <w:p w14:paraId="7C9166CA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7121426D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3FE30EE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69A7F280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B0F02BF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72D7C" w:rsidRPr="00273A5D" w14:paraId="2BBF4FD0" w14:textId="77777777" w:rsidTr="002C6917">
        <w:trPr>
          <w:gridAfter w:val="1"/>
          <w:wAfter w:w="11" w:type="dxa"/>
        </w:trPr>
        <w:tc>
          <w:tcPr>
            <w:tcW w:w="3933" w:type="dxa"/>
          </w:tcPr>
          <w:p w14:paraId="45A0A450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ECC6B94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4347D06D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0" w:type="dxa"/>
          </w:tcPr>
          <w:p w14:paraId="3513C043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51C39BF0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5842189C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7AB6EB04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662EA31" w14:textId="77777777" w:rsidR="00672D7C" w:rsidRPr="00273A5D" w:rsidRDefault="00672D7C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654DB" w:rsidRPr="00273A5D" w14:paraId="29832A0C" w14:textId="77777777" w:rsidTr="002C691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3" w:type="dxa"/>
          </w:tcPr>
          <w:p w14:paraId="6565BB9F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6" w:type="dxa"/>
            <w:gridSpan w:val="10"/>
            <w:tcBorders>
              <w:top w:val="nil"/>
              <w:bottom w:val="nil"/>
            </w:tcBorders>
            <w:vAlign w:val="bottom"/>
          </w:tcPr>
          <w:p w14:paraId="0ADBB388" w14:textId="77777777" w:rsidR="007654DB" w:rsidRPr="00273A5D" w:rsidRDefault="007654DB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672D7C" w:rsidRPr="00273A5D" w14:paraId="332D17E2" w14:textId="77777777" w:rsidTr="002C691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3" w:type="dxa"/>
            <w:tcBorders>
              <w:top w:val="nil"/>
              <w:bottom w:val="nil"/>
            </w:tcBorders>
          </w:tcPr>
          <w:p w14:paraId="27F0C655" w14:textId="77777777" w:rsidR="00672D7C" w:rsidRPr="00273A5D" w:rsidRDefault="00672D7C" w:rsidP="00DD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AF578A7" w14:textId="77777777" w:rsidR="00672D7C" w:rsidRPr="00DC5DA5" w:rsidRDefault="001A55C4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C5DA5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6228D57" w14:textId="77777777" w:rsidR="00672D7C" w:rsidRPr="00273A5D" w:rsidRDefault="00672D7C" w:rsidP="00DD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0" w:type="dxa"/>
            <w:tcBorders>
              <w:top w:val="nil"/>
              <w:bottom w:val="double" w:sz="4" w:space="0" w:color="auto"/>
            </w:tcBorders>
          </w:tcPr>
          <w:p w14:paraId="469500F2" w14:textId="77777777" w:rsidR="00672D7C" w:rsidRPr="00273A5D" w:rsidRDefault="00865F48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163,367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5D52228C" w14:textId="77777777" w:rsidR="00672D7C" w:rsidRPr="00273A5D" w:rsidRDefault="00672D7C" w:rsidP="00DD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33043E82" w14:textId="77777777" w:rsidR="00672D7C" w:rsidRPr="00273A5D" w:rsidRDefault="001A55C4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44DEDF69" w14:textId="77777777" w:rsidR="00672D7C" w:rsidRPr="00273A5D" w:rsidRDefault="00672D7C" w:rsidP="00DD6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352DA559" w14:textId="77777777" w:rsidR="00672D7C" w:rsidRPr="00273A5D" w:rsidRDefault="00672D7C" w:rsidP="00DC5D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63F9F6B1" w14:textId="77777777" w:rsidR="00AA4861" w:rsidRPr="00F5301C" w:rsidRDefault="00AA4861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p w14:paraId="0779C9FB" w14:textId="77777777" w:rsidR="003A5564" w:rsidRPr="00273A5D" w:rsidRDefault="00E731F0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รายการเคลื่อนไหวของเงินให้กู้ยืมแก่</w:t>
      </w:r>
      <w:r w:rsidRPr="00273A5D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273A5D">
        <w:rPr>
          <w:rFonts w:ascii="Angsana New" w:hAnsi="Angsana New"/>
          <w:sz w:val="30"/>
          <w:szCs w:val="30"/>
          <w:cs/>
        </w:rPr>
        <w:t>สำหรับงวด</w:t>
      </w:r>
      <w:r w:rsidRPr="00273A5D">
        <w:rPr>
          <w:rFonts w:ascii="Angsana New" w:hAnsi="Angsana New" w:hint="cs"/>
          <w:sz w:val="30"/>
          <w:szCs w:val="30"/>
          <w:cs/>
        </w:rPr>
        <w:t>หก</w:t>
      </w:r>
      <w:r w:rsidRPr="00273A5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2</w:t>
      </w:r>
      <w:r w:rsidRPr="00273A5D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14:paraId="66466851" w14:textId="77777777" w:rsidR="00212EF2" w:rsidRPr="00F5301C" w:rsidRDefault="00212EF2" w:rsidP="00DD66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973"/>
        <w:gridCol w:w="236"/>
        <w:gridCol w:w="969"/>
        <w:gridCol w:w="236"/>
        <w:gridCol w:w="1051"/>
        <w:gridCol w:w="236"/>
        <w:gridCol w:w="944"/>
        <w:gridCol w:w="270"/>
        <w:gridCol w:w="944"/>
        <w:gridCol w:w="236"/>
        <w:gridCol w:w="977"/>
      </w:tblGrid>
      <w:tr w:rsidR="003A5564" w:rsidRPr="00273A5D" w14:paraId="40B6722A" w14:textId="77777777" w:rsidTr="000B2A50">
        <w:trPr>
          <w:tblHeader/>
        </w:trPr>
        <w:tc>
          <w:tcPr>
            <w:tcW w:w="2340" w:type="dxa"/>
            <w:vAlign w:val="bottom"/>
          </w:tcPr>
          <w:p w14:paraId="361CC5DD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  <w:hideMark/>
          </w:tcPr>
          <w:p w14:paraId="08DF9258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03FDF265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7"/>
            <w:shd w:val="clear" w:color="auto" w:fill="auto"/>
            <w:vAlign w:val="bottom"/>
            <w:hideMark/>
          </w:tcPr>
          <w:p w14:paraId="4048B78D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76101" w:rsidRPr="00273A5D" w14:paraId="01B3CA2B" w14:textId="77777777" w:rsidTr="000B2A50">
        <w:trPr>
          <w:tblHeader/>
        </w:trPr>
        <w:tc>
          <w:tcPr>
            <w:tcW w:w="2340" w:type="dxa"/>
            <w:shd w:val="clear" w:color="auto" w:fill="auto"/>
            <w:vAlign w:val="bottom"/>
          </w:tcPr>
          <w:p w14:paraId="32469C36" w14:textId="77777777" w:rsidR="00F5301C" w:rsidRDefault="00F778D1" w:rsidP="00F5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="00E87804" w:rsidRPr="0027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27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กู้ยืมระยะสั้นแก่</w:t>
            </w:r>
          </w:p>
          <w:p w14:paraId="59E38D1F" w14:textId="77777777" w:rsidR="003A5564" w:rsidRPr="00273A5D" w:rsidRDefault="00F5301C" w:rsidP="00F53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F778D1" w:rsidRPr="00273A5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992" w:type="dxa"/>
            <w:vAlign w:val="bottom"/>
            <w:hideMark/>
          </w:tcPr>
          <w:p w14:paraId="09A9BF5F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1F6292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5F156AAE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87" w:type="dxa"/>
            <w:vAlign w:val="bottom"/>
            <w:hideMark/>
          </w:tcPr>
          <w:p w14:paraId="53AA87C7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27ACB7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D19D701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0359F1C5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C9CD315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75A8F2B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0833237D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2CE53519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</w:tcPr>
          <w:p w14:paraId="7032CCE2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7EADAE8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37DCEA32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11159EE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76101" w:rsidRPr="00273A5D" w14:paraId="76A4895F" w14:textId="77777777" w:rsidTr="000B2A50">
        <w:trPr>
          <w:tblHeader/>
        </w:trPr>
        <w:tc>
          <w:tcPr>
            <w:tcW w:w="2340" w:type="dxa"/>
            <w:vAlign w:val="bottom"/>
          </w:tcPr>
          <w:p w14:paraId="695F8AC4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115B756C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CB47025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vAlign w:val="bottom"/>
            <w:hideMark/>
          </w:tcPr>
          <w:p w14:paraId="313F3952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6186DE9F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0E175FD1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C3978A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2" w:type="dxa"/>
            <w:vAlign w:val="bottom"/>
            <w:hideMark/>
          </w:tcPr>
          <w:p w14:paraId="37994EF8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0F773EAA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2" w:type="dxa"/>
            <w:vAlign w:val="bottom"/>
            <w:hideMark/>
          </w:tcPr>
          <w:p w14:paraId="6CABA691" w14:textId="77777777" w:rsidR="003A5564" w:rsidRPr="00273A5D" w:rsidRDefault="003A5564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10220C54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053FAB8A" w14:textId="77777777" w:rsidR="003A5564" w:rsidRPr="00273A5D" w:rsidRDefault="003A5564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F778D1" w:rsidRPr="00273A5D" w14:paraId="222A79C3" w14:textId="77777777" w:rsidTr="000B2A50">
        <w:trPr>
          <w:tblHeader/>
        </w:trPr>
        <w:tc>
          <w:tcPr>
            <w:tcW w:w="2340" w:type="dxa"/>
            <w:vAlign w:val="bottom"/>
          </w:tcPr>
          <w:p w14:paraId="21370337" w14:textId="77777777" w:rsidR="00F778D1" w:rsidRPr="00273A5D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6" w:type="dxa"/>
            <w:gridSpan w:val="3"/>
            <w:vAlign w:val="bottom"/>
          </w:tcPr>
          <w:p w14:paraId="568318A4" w14:textId="77777777" w:rsidR="00F778D1" w:rsidRPr="00273A5D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7E55263D" w14:textId="77777777" w:rsidR="00F778D1" w:rsidRPr="00273A5D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35" w:type="dxa"/>
            <w:gridSpan w:val="7"/>
            <w:vAlign w:val="bottom"/>
          </w:tcPr>
          <w:p w14:paraId="23A8EA1F" w14:textId="77777777" w:rsidR="00F778D1" w:rsidRPr="00273A5D" w:rsidRDefault="00F778D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61651A"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พัน</w:t>
            </w: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76101" w:rsidRPr="00273A5D" w14:paraId="16997D18" w14:textId="77777777" w:rsidTr="000B2A50">
        <w:tc>
          <w:tcPr>
            <w:tcW w:w="2340" w:type="dxa"/>
            <w:hideMark/>
          </w:tcPr>
          <w:p w14:paraId="528DE0CA" w14:textId="77777777" w:rsidR="00EF16FC" w:rsidRPr="00273A5D" w:rsidRDefault="00F04260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</w:t>
            </w:r>
          </w:p>
        </w:tc>
        <w:tc>
          <w:tcPr>
            <w:tcW w:w="992" w:type="dxa"/>
            <w:hideMark/>
          </w:tcPr>
          <w:p w14:paraId="27F59301" w14:textId="77777777" w:rsidR="00EF16FC" w:rsidRPr="00273A5D" w:rsidRDefault="00800BA1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4.3</w:t>
            </w:r>
          </w:p>
        </w:tc>
        <w:tc>
          <w:tcPr>
            <w:tcW w:w="236" w:type="dxa"/>
          </w:tcPr>
          <w:p w14:paraId="13155D3D" w14:textId="77777777" w:rsidR="00EF16FC" w:rsidRPr="00273A5D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7" w:type="dxa"/>
            <w:hideMark/>
          </w:tcPr>
          <w:p w14:paraId="35A6B8C4" w14:textId="77777777" w:rsidR="00EF16FC" w:rsidRPr="00273A5D" w:rsidRDefault="0061651A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80AF53E" w14:textId="77777777" w:rsidR="00EF16FC" w:rsidRPr="00273A5D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76F34A6" w14:textId="77777777" w:rsidR="00EF16FC" w:rsidRPr="00273A5D" w:rsidRDefault="00A0162E" w:rsidP="006165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40</w:t>
            </w:r>
            <w:r w:rsidR="0061651A"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,580</w:t>
            </w:r>
          </w:p>
        </w:tc>
        <w:tc>
          <w:tcPr>
            <w:tcW w:w="236" w:type="dxa"/>
          </w:tcPr>
          <w:p w14:paraId="40439813" w14:textId="77777777" w:rsidR="00EF16FC" w:rsidRPr="00273A5D" w:rsidRDefault="00EF16FC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C2DED96" w14:textId="77777777" w:rsidR="00EF16FC" w:rsidRPr="00273A5D" w:rsidRDefault="00421949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1" w:type="dxa"/>
          </w:tcPr>
          <w:p w14:paraId="090087C9" w14:textId="77777777" w:rsidR="00EF16FC" w:rsidRPr="00273A5D" w:rsidRDefault="00EF16FC" w:rsidP="00150B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62" w:type="dxa"/>
          </w:tcPr>
          <w:p w14:paraId="7465D9E5" w14:textId="77777777" w:rsidR="00EF16FC" w:rsidRPr="00273A5D" w:rsidRDefault="00421949" w:rsidP="00893D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(40</w:t>
            </w:r>
            <w:r w:rsidR="005E4848">
              <w:rPr>
                <w:rFonts w:ascii="Angsana New" w:hAnsi="Angsana New" w:cs="Angsana New"/>
                <w:sz w:val="30"/>
                <w:szCs w:val="30"/>
              </w:rPr>
              <w:t>,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58</w:t>
            </w:r>
            <w:r w:rsidR="005E4848"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2652905" w14:textId="77777777" w:rsidR="00EF16FC" w:rsidRPr="00273A5D" w:rsidRDefault="00EF16FC" w:rsidP="007278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7DE35DFC" w14:textId="77777777" w:rsidR="00EF16FC" w:rsidRPr="00273A5D" w:rsidRDefault="00421949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1960C588" w14:textId="77777777" w:rsidR="003A5564" w:rsidRPr="00F5301C" w:rsidRDefault="003A5564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0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990"/>
        <w:gridCol w:w="236"/>
        <w:gridCol w:w="992"/>
        <w:gridCol w:w="236"/>
        <w:gridCol w:w="1072"/>
        <w:gridCol w:w="236"/>
        <w:gridCol w:w="1098"/>
        <w:gridCol w:w="271"/>
        <w:gridCol w:w="1079"/>
        <w:gridCol w:w="236"/>
        <w:gridCol w:w="996"/>
      </w:tblGrid>
      <w:tr w:rsidR="005E4848" w:rsidRPr="00273A5D" w14:paraId="620565E5" w14:textId="77777777" w:rsidTr="005E4848">
        <w:trPr>
          <w:tblHeader/>
        </w:trPr>
        <w:tc>
          <w:tcPr>
            <w:tcW w:w="2160" w:type="dxa"/>
            <w:vAlign w:val="bottom"/>
          </w:tcPr>
          <w:p w14:paraId="3086B4A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  <w:hideMark/>
          </w:tcPr>
          <w:p w14:paraId="3ACCE74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1D221C7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988" w:type="dxa"/>
            <w:gridSpan w:val="7"/>
            <w:shd w:val="clear" w:color="auto" w:fill="auto"/>
            <w:vAlign w:val="bottom"/>
            <w:hideMark/>
          </w:tcPr>
          <w:p w14:paraId="5566C0F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101" w:rsidRPr="00273A5D" w14:paraId="71012742" w14:textId="77777777" w:rsidTr="005E4848">
        <w:trPr>
          <w:tblHeader/>
        </w:trPr>
        <w:tc>
          <w:tcPr>
            <w:tcW w:w="2160" w:type="dxa"/>
            <w:shd w:val="clear" w:color="auto" w:fill="auto"/>
            <w:vAlign w:val="bottom"/>
          </w:tcPr>
          <w:p w14:paraId="0422FBCE" w14:textId="77777777" w:rsidR="00F5301C" w:rsidRDefault="00D76101" w:rsidP="00F5301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left="-20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เงินให้กู้ยืมระยะยาวแก่</w:t>
            </w:r>
          </w:p>
          <w:p w14:paraId="4D22B9BE" w14:textId="77777777" w:rsidR="00D76101" w:rsidRPr="00273A5D" w:rsidRDefault="00F5301C" w:rsidP="00F5301C">
            <w:pPr>
              <w:tabs>
                <w:tab w:val="clear" w:pos="227"/>
                <w:tab w:val="clear" w:pos="454"/>
                <w:tab w:val="clear" w:pos="680"/>
                <w:tab w:val="clear" w:pos="1871"/>
                <w:tab w:val="left" w:pos="720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</w:t>
            </w:r>
            <w:r w:rsidR="00D76101" w:rsidRPr="00273A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กิจการที่เกี่ยวข้อง</w:t>
            </w:r>
            <w:r w:rsidR="004D731A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  <w:r w:rsidR="00D76101" w:rsidRPr="00273A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                     </w:t>
            </w:r>
            <w:r w:rsidR="00D76101" w:rsidRPr="00273A5D">
              <w:rPr>
                <w:rFonts w:ascii="Angsana New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 </w:t>
            </w:r>
            <w:r w:rsidR="00D76101" w:rsidRPr="00273A5D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</w:p>
        </w:tc>
        <w:tc>
          <w:tcPr>
            <w:tcW w:w="990" w:type="dxa"/>
            <w:vAlign w:val="bottom"/>
            <w:hideMark/>
          </w:tcPr>
          <w:p w14:paraId="483C98C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7BE9DBA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B5DDAF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2" w:type="dxa"/>
            <w:vAlign w:val="bottom"/>
            <w:hideMark/>
          </w:tcPr>
          <w:p w14:paraId="4A0658BE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0874684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0A91976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42427FB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C2B2E29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6F968CB8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bottom"/>
          </w:tcPr>
          <w:p w14:paraId="7DA16706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1" w:type="dxa"/>
            <w:vAlign w:val="bottom"/>
          </w:tcPr>
          <w:p w14:paraId="33FA5EDF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</w:tcPr>
          <w:p w14:paraId="27165712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F172103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555A30E7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0012EC5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76101" w:rsidRPr="00273A5D" w14:paraId="6018F079" w14:textId="77777777" w:rsidTr="005E4848">
        <w:trPr>
          <w:tblHeader/>
        </w:trPr>
        <w:tc>
          <w:tcPr>
            <w:tcW w:w="2160" w:type="dxa"/>
            <w:vAlign w:val="bottom"/>
          </w:tcPr>
          <w:p w14:paraId="544BF986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1B07C8D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6AA6CBCB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vAlign w:val="bottom"/>
            <w:hideMark/>
          </w:tcPr>
          <w:p w14:paraId="1BE508C9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3C8ECFED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2" w:type="dxa"/>
            <w:vAlign w:val="bottom"/>
            <w:hideMark/>
          </w:tcPr>
          <w:p w14:paraId="4DCB86D2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14000A52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vAlign w:val="bottom"/>
            <w:hideMark/>
          </w:tcPr>
          <w:p w14:paraId="6098B212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1" w:type="dxa"/>
            <w:vAlign w:val="bottom"/>
          </w:tcPr>
          <w:p w14:paraId="5CF444EA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9" w:type="dxa"/>
            <w:vAlign w:val="bottom"/>
            <w:hideMark/>
          </w:tcPr>
          <w:p w14:paraId="22049FD3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26741AD3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96" w:type="dxa"/>
            <w:vAlign w:val="bottom"/>
            <w:hideMark/>
          </w:tcPr>
          <w:p w14:paraId="4F35DAD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5E4848" w:rsidRPr="00273A5D" w14:paraId="76282E15" w14:textId="77777777" w:rsidTr="005E4848">
        <w:trPr>
          <w:tblHeader/>
        </w:trPr>
        <w:tc>
          <w:tcPr>
            <w:tcW w:w="2160" w:type="dxa"/>
            <w:vAlign w:val="bottom"/>
          </w:tcPr>
          <w:p w14:paraId="37CE3CA8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18" w:type="dxa"/>
            <w:gridSpan w:val="3"/>
            <w:vAlign w:val="bottom"/>
          </w:tcPr>
          <w:p w14:paraId="7DF9C5AE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72219D71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988" w:type="dxa"/>
            <w:gridSpan w:val="7"/>
            <w:vAlign w:val="bottom"/>
          </w:tcPr>
          <w:p w14:paraId="0EA1F45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76101" w:rsidRPr="00273A5D" w14:paraId="00C05BEC" w14:textId="77777777" w:rsidTr="005E4848">
        <w:tc>
          <w:tcPr>
            <w:tcW w:w="2160" w:type="dxa"/>
            <w:hideMark/>
          </w:tcPr>
          <w:p w14:paraId="7E7CD276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90" w:type="dxa"/>
            <w:hideMark/>
          </w:tcPr>
          <w:p w14:paraId="15A2FC5F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4.2</w:t>
            </w:r>
          </w:p>
        </w:tc>
        <w:tc>
          <w:tcPr>
            <w:tcW w:w="236" w:type="dxa"/>
          </w:tcPr>
          <w:p w14:paraId="28B87399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hideMark/>
          </w:tcPr>
          <w:p w14:paraId="47377911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4.2</w:t>
            </w:r>
          </w:p>
        </w:tc>
        <w:tc>
          <w:tcPr>
            <w:tcW w:w="236" w:type="dxa"/>
          </w:tcPr>
          <w:p w14:paraId="362C5BC4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5EC938D5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27,389,836</w:t>
            </w:r>
          </w:p>
        </w:tc>
        <w:tc>
          <w:tcPr>
            <w:tcW w:w="236" w:type="dxa"/>
          </w:tcPr>
          <w:p w14:paraId="689619EB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616D44B4" w14:textId="77777777" w:rsidR="00D76101" w:rsidRPr="00273A5D" w:rsidRDefault="005E4848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8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77,708,937</w:t>
            </w:r>
          </w:p>
        </w:tc>
        <w:tc>
          <w:tcPr>
            <w:tcW w:w="271" w:type="dxa"/>
          </w:tcPr>
          <w:p w14:paraId="37F1A2A7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9" w:type="dxa"/>
          </w:tcPr>
          <w:p w14:paraId="4BF9C4C6" w14:textId="77777777" w:rsidR="00D76101" w:rsidRPr="00273A5D" w:rsidRDefault="00D76101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-107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(59</w:t>
            </w:r>
            <w:r w:rsidR="005E4848">
              <w:rPr>
                <w:rFonts w:ascii="Angsana New" w:hAnsi="Angsana New" w:cs="Angsana New"/>
                <w:sz w:val="30"/>
                <w:szCs w:val="30"/>
              </w:rPr>
              <w:t>,000,455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7FEAD2E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96" w:type="dxa"/>
            <w:tcBorders>
              <w:bottom w:val="double" w:sz="4" w:space="0" w:color="auto"/>
            </w:tcBorders>
          </w:tcPr>
          <w:p w14:paraId="1046A1F8" w14:textId="77777777" w:rsidR="00D76101" w:rsidRPr="00273A5D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</w:t>
            </w:r>
            <w:r w:rsidR="009B1560">
              <w:rPr>
                <w:rFonts w:ascii="Angsana New" w:hAnsi="Angsana New" w:cs="Angsana New"/>
                <w:b/>
                <w:bCs/>
                <w:sz w:val="30"/>
                <w:szCs w:val="30"/>
              </w:rPr>
              <w:t>6</w:t>
            </w: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,098,318</w:t>
            </w:r>
          </w:p>
        </w:tc>
      </w:tr>
    </w:tbl>
    <w:p w14:paraId="6E932261" w14:textId="77777777" w:rsidR="00D76101" w:rsidRPr="00F5301C" w:rsidRDefault="00D76101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D76101" w:rsidRPr="00273A5D" w14:paraId="14B692B7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1D9AE58B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  <w:cs/>
              </w:rPr>
              <w:t>ส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ินทรัพย์ไม่หมุนเวียนอื่น </w:t>
            </w: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="005779D1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</w:t>
            </w:r>
            <w:r w:rsidR="005779D1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กิจการที่</w:t>
            </w:r>
          </w:p>
        </w:tc>
        <w:tc>
          <w:tcPr>
            <w:tcW w:w="2653" w:type="dxa"/>
            <w:gridSpan w:val="3"/>
          </w:tcPr>
          <w:p w14:paraId="5A64BFB7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661BAE7D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F01D789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76101" w:rsidRPr="00273A5D" w14:paraId="03326D19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3B273831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>เกี่ยวข้องกัน</w:t>
            </w:r>
          </w:p>
        </w:tc>
        <w:tc>
          <w:tcPr>
            <w:tcW w:w="1077" w:type="dxa"/>
          </w:tcPr>
          <w:p w14:paraId="6AA3951A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209BF677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1A4AFBEA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49AEFAD4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8D9610B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266CCE8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373B90E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76101" w:rsidRPr="00273A5D" w14:paraId="62BF497B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40900BA2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11B1E7E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386DB40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63A0F5F7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3108FB1E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40968770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69D6AFD9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C2501B4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D76101" w:rsidRPr="00273A5D" w14:paraId="003D15B4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5F72CD8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52435F5A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7DADD91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116DEF38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417F0319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0A6A20F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53A3FA55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4C76366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D76101" w:rsidRPr="00273A5D" w14:paraId="6EA7281A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42763F1B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4D5FC8CC" w14:textId="77777777" w:rsidR="00D76101" w:rsidRPr="00273A5D" w:rsidRDefault="00D76101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4848" w:rsidRPr="00273A5D" w14:paraId="4F41E323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  <w:vAlign w:val="center"/>
          </w:tcPr>
          <w:p w14:paraId="1DBA602A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7" w:type="dxa"/>
            <w:tcBorders>
              <w:top w:val="nil"/>
              <w:bottom w:val="nil"/>
            </w:tcBorders>
            <w:shd w:val="clear" w:color="auto" w:fill="auto"/>
          </w:tcPr>
          <w:p w14:paraId="1207E255" w14:textId="77777777" w:rsidR="005E4848" w:rsidRPr="003641D4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3641D4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53829DC3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nil"/>
            </w:tcBorders>
          </w:tcPr>
          <w:p w14:paraId="54EB153C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599A7F01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7072BE6" w14:textId="77777777" w:rsidR="005E4848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092BC490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nil"/>
            </w:tcBorders>
            <w:vAlign w:val="center"/>
          </w:tcPr>
          <w:p w14:paraId="6F209004" w14:textId="77777777" w:rsidR="005E4848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7,937</w:t>
            </w:r>
          </w:p>
        </w:tc>
      </w:tr>
      <w:tr w:rsidR="005E4848" w:rsidRPr="00273A5D" w14:paraId="080126B9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  <w:vAlign w:val="center"/>
          </w:tcPr>
          <w:p w14:paraId="2DB38EF5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color w:val="000000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800D4A" w14:textId="77777777" w:rsidR="005E4848" w:rsidRPr="00DC5DA5" w:rsidRDefault="005E4848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7,212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378ACA3E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single" w:sz="4" w:space="0" w:color="auto"/>
            </w:tcBorders>
          </w:tcPr>
          <w:p w14:paraId="627D77C0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6,038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0267E8AE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67560C36" w14:textId="77777777" w:rsidR="005E4848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253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B1F6BE1" w14:textId="77777777" w:rsidR="005E4848" w:rsidRPr="00273A5D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2F7A75AC" w14:textId="77777777" w:rsidR="005E4848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129</w:t>
            </w:r>
          </w:p>
        </w:tc>
      </w:tr>
      <w:tr w:rsidR="00D76101" w:rsidRPr="00273A5D" w14:paraId="40176482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  <w:vAlign w:val="center"/>
          </w:tcPr>
          <w:p w14:paraId="2F373584" w14:textId="77777777" w:rsidR="00D76101" w:rsidRPr="00273A5D" w:rsidRDefault="005E4848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b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0CC62B" w14:textId="77777777" w:rsidR="00D76101" w:rsidRPr="005E4848" w:rsidRDefault="005E4848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848">
              <w:rPr>
                <w:rFonts w:ascii="Angsana New" w:hAnsi="Angsana New"/>
                <w:b/>
                <w:bCs/>
                <w:sz w:val="30"/>
                <w:szCs w:val="30"/>
              </w:rPr>
              <w:t>7,212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91B48D2" w14:textId="77777777" w:rsidR="00D76101" w:rsidRPr="005E4848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single" w:sz="4" w:space="0" w:color="auto"/>
              <w:bottom w:val="double" w:sz="4" w:space="0" w:color="auto"/>
            </w:tcBorders>
          </w:tcPr>
          <w:p w14:paraId="16C57B08" w14:textId="77777777" w:rsidR="00D76101" w:rsidRPr="005E4848" w:rsidRDefault="005E4848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848">
              <w:rPr>
                <w:rFonts w:ascii="Angsana New" w:hAnsi="Angsana New"/>
                <w:b/>
                <w:bCs/>
                <w:sz w:val="30"/>
                <w:szCs w:val="30"/>
              </w:rPr>
              <w:t>6,038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310D941C" w14:textId="77777777" w:rsidR="00D76101" w:rsidRPr="005E4848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F7C478" w14:textId="77777777" w:rsidR="00D76101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848">
              <w:rPr>
                <w:rFonts w:ascii="Angsana New" w:hAnsi="Angsana New"/>
                <w:b/>
                <w:bCs/>
                <w:sz w:val="30"/>
                <w:szCs w:val="30"/>
              </w:rPr>
              <w:t>8,190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C3928AD" w14:textId="77777777" w:rsidR="00D76101" w:rsidRPr="005E4848" w:rsidRDefault="00D76101" w:rsidP="00D761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7DA6311" w14:textId="77777777" w:rsidR="00D76101" w:rsidRPr="005E4848" w:rsidRDefault="005E4848" w:rsidP="005E4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E4848">
              <w:rPr>
                <w:rFonts w:ascii="Angsana New" w:hAnsi="Angsana New"/>
                <w:b/>
                <w:bCs/>
                <w:sz w:val="30"/>
                <w:szCs w:val="30"/>
              </w:rPr>
              <w:t>8,066</w:t>
            </w:r>
          </w:p>
        </w:tc>
      </w:tr>
      <w:tr w:rsidR="005E4848" w:rsidRPr="00273A5D" w14:paraId="5FF6246D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5C77A731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เจ้าหนี้การค้า -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7555E614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7B6880F4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7327FBD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848" w:rsidRPr="00273A5D" w14:paraId="297C90AC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00E04D08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7F7E0CE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3B7821D1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0AB63236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0AB0E89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3FD760FD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44B0A0FA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71C733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4848" w:rsidRPr="00273A5D" w14:paraId="6E67BD5C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2AC6D6D9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92D1DC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42DCE23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2EDF4048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45B1DE00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539E89A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0413BBD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0419D75D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4848" w:rsidRPr="00273A5D" w14:paraId="61B0C788" w14:textId="77777777" w:rsidTr="0042291E">
        <w:trPr>
          <w:gridAfter w:val="1"/>
          <w:wAfter w:w="11" w:type="dxa"/>
        </w:trPr>
        <w:tc>
          <w:tcPr>
            <w:tcW w:w="3932" w:type="dxa"/>
          </w:tcPr>
          <w:p w14:paraId="1CD86391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4706FF1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5883483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3F7653C0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3977CA90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43A2B9A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54B9E0A3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79EBAF4B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4848" w:rsidRPr="00273A5D" w14:paraId="0BCADDB8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55E38CD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159EE52E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5E4848" w:rsidRPr="00273A5D" w14:paraId="3705F673" w14:textId="77777777" w:rsidTr="0042291E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</w:tcPr>
          <w:p w14:paraId="00A8A4AE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60C2499A" w14:textId="77777777" w:rsidR="005E4848" w:rsidRPr="00DC5DA5" w:rsidRDefault="005E4848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38,570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188E8119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2DFB6D7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69,702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21A2DF06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0052A188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2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7D0B824B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3D9277AD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7ACC6201" w14:textId="77777777" w:rsidR="00D76101" w:rsidRPr="00D54AF3" w:rsidRDefault="00D76101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5E4848" w:rsidRPr="00273A5D" w14:paraId="725BEB77" w14:textId="77777777" w:rsidTr="00E2242C">
        <w:trPr>
          <w:gridAfter w:val="1"/>
          <w:wAfter w:w="11" w:type="dxa"/>
        </w:trPr>
        <w:tc>
          <w:tcPr>
            <w:tcW w:w="3858" w:type="dxa"/>
          </w:tcPr>
          <w:p w14:paraId="0DD8C47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2604" w:type="dxa"/>
            <w:gridSpan w:val="3"/>
          </w:tcPr>
          <w:p w14:paraId="4FF5C5B2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0" w:type="dxa"/>
          </w:tcPr>
          <w:p w14:paraId="22AE2DE9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4" w:type="dxa"/>
            <w:gridSpan w:val="6"/>
          </w:tcPr>
          <w:p w14:paraId="0F23FADF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E4848" w:rsidRPr="00273A5D" w14:paraId="7F5A48EE" w14:textId="77777777" w:rsidTr="00E2242C">
        <w:trPr>
          <w:gridAfter w:val="1"/>
          <w:wAfter w:w="11" w:type="dxa"/>
        </w:trPr>
        <w:tc>
          <w:tcPr>
            <w:tcW w:w="3858" w:type="dxa"/>
          </w:tcPr>
          <w:p w14:paraId="4B6525BF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</w:tcPr>
          <w:p w14:paraId="0265F16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vAlign w:val="center"/>
          </w:tcPr>
          <w:p w14:paraId="1BEB7854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</w:tcPr>
          <w:p w14:paraId="3373FBE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0" w:type="dxa"/>
          </w:tcPr>
          <w:p w14:paraId="0394493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57" w:type="dxa"/>
            <w:gridSpan w:val="2"/>
          </w:tcPr>
          <w:p w14:paraId="6AC919C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0" w:type="dxa"/>
            <w:gridSpan w:val="2"/>
            <w:vAlign w:val="center"/>
          </w:tcPr>
          <w:p w14:paraId="3FEE782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</w:tcPr>
          <w:p w14:paraId="3A844510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E4848" w:rsidRPr="00273A5D" w14:paraId="7E2E05EA" w14:textId="77777777" w:rsidTr="00E2242C">
        <w:trPr>
          <w:gridAfter w:val="1"/>
          <w:wAfter w:w="11" w:type="dxa"/>
        </w:trPr>
        <w:tc>
          <w:tcPr>
            <w:tcW w:w="3858" w:type="dxa"/>
          </w:tcPr>
          <w:p w14:paraId="45ACD5A9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128D9056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vAlign w:val="center"/>
          </w:tcPr>
          <w:p w14:paraId="5BE6E1D9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57" w:type="dxa"/>
          </w:tcPr>
          <w:p w14:paraId="43731AE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0" w:type="dxa"/>
          </w:tcPr>
          <w:p w14:paraId="31DCA873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57" w:type="dxa"/>
            <w:gridSpan w:val="2"/>
          </w:tcPr>
          <w:p w14:paraId="79372003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0" w:type="dxa"/>
            <w:gridSpan w:val="2"/>
            <w:vAlign w:val="center"/>
          </w:tcPr>
          <w:p w14:paraId="52D403EE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77" w:type="dxa"/>
            <w:gridSpan w:val="2"/>
          </w:tcPr>
          <w:p w14:paraId="2AA7B095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5E4848" w:rsidRPr="00273A5D" w14:paraId="7C8A7F15" w14:textId="77777777" w:rsidTr="00E2242C">
        <w:trPr>
          <w:gridAfter w:val="1"/>
          <w:wAfter w:w="11" w:type="dxa"/>
        </w:trPr>
        <w:tc>
          <w:tcPr>
            <w:tcW w:w="3858" w:type="dxa"/>
          </w:tcPr>
          <w:p w14:paraId="46A5CE4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</w:tcPr>
          <w:p w14:paraId="61E765C3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</w:tcPr>
          <w:p w14:paraId="0537E03B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57" w:type="dxa"/>
          </w:tcPr>
          <w:p w14:paraId="4BA1EA9C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0" w:type="dxa"/>
          </w:tcPr>
          <w:p w14:paraId="1DB23ED6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7" w:type="dxa"/>
            <w:gridSpan w:val="2"/>
          </w:tcPr>
          <w:p w14:paraId="5A215B40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0" w:type="dxa"/>
            <w:gridSpan w:val="2"/>
          </w:tcPr>
          <w:p w14:paraId="4CB6995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14257873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E4848" w:rsidRPr="00273A5D" w14:paraId="1DA461A4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858" w:type="dxa"/>
          </w:tcPr>
          <w:p w14:paraId="683A4861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318" w:type="dxa"/>
            <w:gridSpan w:val="10"/>
            <w:tcBorders>
              <w:top w:val="nil"/>
              <w:bottom w:val="nil"/>
            </w:tcBorders>
            <w:vAlign w:val="bottom"/>
          </w:tcPr>
          <w:p w14:paraId="1EF7A5E7" w14:textId="77777777" w:rsidR="005E4848" w:rsidRPr="00273A5D" w:rsidRDefault="005E4848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B874A1" w:rsidRPr="00273A5D" w14:paraId="3AE0AA1C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8" w:type="dxa"/>
            <w:tcBorders>
              <w:top w:val="nil"/>
              <w:bottom w:val="nil"/>
            </w:tcBorders>
          </w:tcPr>
          <w:p w14:paraId="4642986F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57" w:type="dxa"/>
            <w:tcBorders>
              <w:top w:val="nil"/>
              <w:bottom w:val="nil"/>
            </w:tcBorders>
            <w:shd w:val="clear" w:color="auto" w:fill="auto"/>
          </w:tcPr>
          <w:p w14:paraId="03DEBB96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5" w:lineRule="auto"/>
              <w:rPr>
                <w:rFonts w:ascii="Angsana New" w:hAnsi="Angsana New"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12CF1421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nil"/>
            </w:tcBorders>
          </w:tcPr>
          <w:p w14:paraId="2D43F707" w14:textId="77777777" w:rsidR="00B874A1" w:rsidRPr="00B874A1" w:rsidRDefault="00B874A1" w:rsidP="003641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5"/>
              </w:tabs>
              <w:spacing w:line="235" w:lineRule="auto"/>
              <w:ind w:right="-32"/>
              <w:rPr>
                <w:rFonts w:ascii="Angsana New" w:hAnsi="Angsana New"/>
                <w:sz w:val="30"/>
                <w:szCs w:val="30"/>
                <w:cs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368947F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nil"/>
              <w:bottom w:val="nil"/>
            </w:tcBorders>
            <w:shd w:val="clear" w:color="auto" w:fill="auto"/>
          </w:tcPr>
          <w:p w14:paraId="7E159484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38,809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CEF77A1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nil"/>
            </w:tcBorders>
          </w:tcPr>
          <w:p w14:paraId="29CD0FB7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1,512</w:t>
            </w:r>
          </w:p>
        </w:tc>
      </w:tr>
      <w:tr w:rsidR="00B874A1" w:rsidRPr="00273A5D" w14:paraId="229C5D35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8" w:type="dxa"/>
            <w:tcBorders>
              <w:top w:val="nil"/>
              <w:bottom w:val="nil"/>
            </w:tcBorders>
          </w:tcPr>
          <w:p w14:paraId="57EACAB7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56FA073" w14:textId="77777777" w:rsidR="00B874A1" w:rsidRPr="00DC5DA5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74,161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066B510B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nil"/>
              <w:bottom w:val="single" w:sz="4" w:space="0" w:color="auto"/>
            </w:tcBorders>
          </w:tcPr>
          <w:p w14:paraId="5E10D0BC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62,626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4624AFE9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D61E7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2,644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4D218FBE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nil"/>
              <w:bottom w:val="single" w:sz="4" w:space="0" w:color="auto"/>
            </w:tcBorders>
          </w:tcPr>
          <w:p w14:paraId="1B94480A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sz w:val="30"/>
                <w:szCs w:val="30"/>
              </w:rPr>
            </w:pPr>
            <w:r w:rsidRPr="00B874A1">
              <w:rPr>
                <w:rFonts w:ascii="Angsana New" w:hAnsi="Angsana New"/>
                <w:sz w:val="30"/>
                <w:szCs w:val="30"/>
              </w:rPr>
              <w:t>1,904</w:t>
            </w:r>
          </w:p>
        </w:tc>
      </w:tr>
      <w:tr w:rsidR="00B874A1" w:rsidRPr="00273A5D" w14:paraId="586EA607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858" w:type="dxa"/>
            <w:tcBorders>
              <w:top w:val="nil"/>
              <w:bottom w:val="nil"/>
            </w:tcBorders>
          </w:tcPr>
          <w:p w14:paraId="63B08F39" w14:textId="77777777" w:rsidR="00B874A1" w:rsidRPr="00273A5D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7356CD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A1">
              <w:rPr>
                <w:rFonts w:ascii="Angsana New" w:hAnsi="Angsana New"/>
                <w:b/>
                <w:bCs/>
                <w:sz w:val="30"/>
                <w:szCs w:val="30"/>
              </w:rPr>
              <w:t>74,161</w:t>
            </w:r>
          </w:p>
        </w:tc>
        <w:tc>
          <w:tcPr>
            <w:tcW w:w="290" w:type="dxa"/>
            <w:tcBorders>
              <w:top w:val="nil"/>
              <w:bottom w:val="nil"/>
            </w:tcBorders>
          </w:tcPr>
          <w:p w14:paraId="6ED5A8D2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</w:tcPr>
          <w:p w14:paraId="15BA82E4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A1">
              <w:rPr>
                <w:rFonts w:ascii="Angsana New" w:hAnsi="Angsana New"/>
                <w:b/>
                <w:bCs/>
                <w:sz w:val="30"/>
                <w:szCs w:val="30"/>
              </w:rPr>
              <w:t>62,626</w:t>
            </w:r>
          </w:p>
        </w:tc>
        <w:tc>
          <w:tcPr>
            <w:tcW w:w="299" w:type="dxa"/>
            <w:gridSpan w:val="2"/>
            <w:tcBorders>
              <w:top w:val="nil"/>
              <w:bottom w:val="nil"/>
            </w:tcBorders>
          </w:tcPr>
          <w:p w14:paraId="2F3C2F62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57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F2922D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A1">
              <w:rPr>
                <w:rFonts w:ascii="Angsana New" w:hAnsi="Angsana New"/>
                <w:b/>
                <w:bCs/>
                <w:sz w:val="30"/>
                <w:szCs w:val="30"/>
              </w:rPr>
              <w:t>41,453</w:t>
            </w:r>
          </w:p>
        </w:tc>
        <w:tc>
          <w:tcPr>
            <w:tcW w:w="290" w:type="dxa"/>
            <w:gridSpan w:val="2"/>
            <w:tcBorders>
              <w:top w:val="nil"/>
              <w:bottom w:val="nil"/>
            </w:tcBorders>
          </w:tcPr>
          <w:p w14:paraId="1EDE9E71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D712393" w14:textId="77777777" w:rsidR="00B874A1" w:rsidRPr="00B874A1" w:rsidRDefault="00B874A1" w:rsidP="00B874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874A1">
              <w:rPr>
                <w:rFonts w:ascii="Angsana New" w:hAnsi="Angsana New"/>
                <w:b/>
                <w:bCs/>
                <w:sz w:val="30"/>
                <w:szCs w:val="30"/>
              </w:rPr>
              <w:t>3,416</w:t>
            </w:r>
          </w:p>
        </w:tc>
      </w:tr>
    </w:tbl>
    <w:p w14:paraId="27E43C67" w14:textId="77777777" w:rsidR="005E4848" w:rsidRPr="00D54AF3" w:rsidRDefault="005E4848" w:rsidP="00FA62A2">
      <w:pPr>
        <w:tabs>
          <w:tab w:val="clear" w:pos="227"/>
          <w:tab w:val="clear" w:pos="454"/>
          <w:tab w:val="clear" w:pos="680"/>
          <w:tab w:val="left" w:pos="720"/>
        </w:tabs>
        <w:ind w:left="540" w:right="-45"/>
        <w:jc w:val="thaiDistribute"/>
        <w:rPr>
          <w:rFonts w:ascii="Angsana New" w:hAnsi="Angsana New"/>
          <w:sz w:val="24"/>
          <w:szCs w:val="24"/>
        </w:rPr>
      </w:pPr>
    </w:p>
    <w:p w14:paraId="79EDF76F" w14:textId="77777777" w:rsidR="000B3CE4" w:rsidRDefault="000B3CE4" w:rsidP="00E5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รายการเคลื่อนไหวของเงินกู้ยืม</w:t>
      </w:r>
      <w:r w:rsidRPr="00273A5D">
        <w:rPr>
          <w:rFonts w:ascii="Angsana New" w:hAnsi="Angsana New" w:hint="cs"/>
          <w:sz w:val="30"/>
          <w:szCs w:val="30"/>
          <w:cs/>
        </w:rPr>
        <w:t>จาก</w:t>
      </w:r>
      <w:r w:rsidRPr="00E56818">
        <w:rPr>
          <w:rFonts w:ascii="Angsana New" w:hAnsi="Angsana New" w:hint="cs"/>
          <w:sz w:val="30"/>
          <w:szCs w:val="30"/>
          <w:cs/>
        </w:rPr>
        <w:t>กิจการที่เกี่ยวข้องกัน</w:t>
      </w:r>
      <w:r w:rsidRPr="00273A5D">
        <w:rPr>
          <w:rFonts w:ascii="Angsana New" w:hAnsi="Angsana New"/>
          <w:sz w:val="30"/>
          <w:szCs w:val="30"/>
          <w:cs/>
        </w:rPr>
        <w:t>สำหรับงวด</w:t>
      </w:r>
      <w:r w:rsidRPr="00273A5D">
        <w:rPr>
          <w:rFonts w:ascii="Angsana New" w:hAnsi="Angsana New" w:hint="cs"/>
          <w:sz w:val="30"/>
          <w:szCs w:val="30"/>
          <w:cs/>
        </w:rPr>
        <w:t>หก</w:t>
      </w:r>
      <w:r w:rsidRPr="00273A5D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2</w:t>
      </w:r>
      <w:r w:rsidRPr="00273A5D">
        <w:rPr>
          <w:rFonts w:ascii="Angsana New" w:hAnsi="Angsana New"/>
          <w:sz w:val="30"/>
          <w:szCs w:val="30"/>
          <w:cs/>
        </w:rPr>
        <w:t xml:space="preserve"> มีดังนี้  </w:t>
      </w:r>
    </w:p>
    <w:p w14:paraId="393A4A1F" w14:textId="77777777" w:rsidR="00107EB9" w:rsidRPr="00D54AF3" w:rsidRDefault="00107EB9" w:rsidP="00E56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5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973"/>
        <w:gridCol w:w="236"/>
        <w:gridCol w:w="969"/>
        <w:gridCol w:w="236"/>
        <w:gridCol w:w="1238"/>
        <w:gridCol w:w="236"/>
        <w:gridCol w:w="944"/>
        <w:gridCol w:w="270"/>
        <w:gridCol w:w="944"/>
        <w:gridCol w:w="236"/>
        <w:gridCol w:w="977"/>
      </w:tblGrid>
      <w:tr w:rsidR="000B2A50" w:rsidRPr="00273A5D" w14:paraId="4E5FFE37" w14:textId="77777777" w:rsidTr="00011C8C">
        <w:trPr>
          <w:tblHeader/>
        </w:trPr>
        <w:tc>
          <w:tcPr>
            <w:tcW w:w="2288" w:type="dxa"/>
            <w:vAlign w:val="bottom"/>
          </w:tcPr>
          <w:p w14:paraId="0C3A5737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  <w:hideMark/>
          </w:tcPr>
          <w:p w14:paraId="3530853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217262B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shd w:val="clear" w:color="auto" w:fill="auto"/>
            <w:vAlign w:val="bottom"/>
            <w:hideMark/>
          </w:tcPr>
          <w:p w14:paraId="3C421658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2A50" w:rsidRPr="00273A5D" w14:paraId="57CB6250" w14:textId="77777777" w:rsidTr="00011C8C">
        <w:trPr>
          <w:tblHeader/>
        </w:trPr>
        <w:tc>
          <w:tcPr>
            <w:tcW w:w="2288" w:type="dxa"/>
            <w:shd w:val="clear" w:color="auto" w:fill="auto"/>
            <w:vAlign w:val="bottom"/>
          </w:tcPr>
          <w:p w14:paraId="53A8726D" w14:textId="77777777" w:rsidR="000B2A50" w:rsidRPr="000B2A50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 w:rsidR="00FE7D2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</w:p>
          <w:p w14:paraId="003A8F67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 w:rsidR="00FE7D24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73" w:type="dxa"/>
            <w:vAlign w:val="bottom"/>
            <w:hideMark/>
          </w:tcPr>
          <w:p w14:paraId="619C00B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8D34877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1C8FCE0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9" w:type="dxa"/>
            <w:vAlign w:val="bottom"/>
            <w:hideMark/>
          </w:tcPr>
          <w:p w14:paraId="53DECEDC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5B2A73D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51C6966B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  <w:hideMark/>
          </w:tcPr>
          <w:p w14:paraId="4A8556BF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85DA8FC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3C28D65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05B2A43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1519935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226F62F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633857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21946F9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688C3C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B2A50" w:rsidRPr="00273A5D" w14:paraId="32888825" w14:textId="77777777" w:rsidTr="00011C8C">
        <w:trPr>
          <w:tblHeader/>
        </w:trPr>
        <w:tc>
          <w:tcPr>
            <w:tcW w:w="2288" w:type="dxa"/>
            <w:vAlign w:val="bottom"/>
          </w:tcPr>
          <w:p w14:paraId="308779AB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58537075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140E2275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  <w:hideMark/>
          </w:tcPr>
          <w:p w14:paraId="7D4C8FD5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7D36DA75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  <w:vAlign w:val="bottom"/>
            <w:hideMark/>
          </w:tcPr>
          <w:p w14:paraId="3C67B2E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714790F3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6190A13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4861E18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283D210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4C293773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6441272B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011C8C" w:rsidRPr="00273A5D" w14:paraId="06563CB6" w14:textId="77777777" w:rsidTr="00011C8C">
        <w:trPr>
          <w:tblHeader/>
        </w:trPr>
        <w:tc>
          <w:tcPr>
            <w:tcW w:w="2288" w:type="dxa"/>
            <w:vAlign w:val="bottom"/>
          </w:tcPr>
          <w:p w14:paraId="3ADBC005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</w:tcPr>
          <w:p w14:paraId="1B624BB9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4FFABC2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</w:tcPr>
          <w:p w14:paraId="7F6D0A1D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1529F62B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05D59E60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36" w:type="dxa"/>
            <w:vAlign w:val="bottom"/>
          </w:tcPr>
          <w:p w14:paraId="6F2978AD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</w:tcPr>
          <w:p w14:paraId="250780B5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E15CF9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FB87F4A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vAlign w:val="bottom"/>
          </w:tcPr>
          <w:p w14:paraId="63F83AFB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</w:tcPr>
          <w:p w14:paraId="44FBAE30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11C8C" w:rsidRPr="00273A5D" w14:paraId="380A9671" w14:textId="77777777" w:rsidTr="00011C8C">
        <w:trPr>
          <w:tblHeader/>
        </w:trPr>
        <w:tc>
          <w:tcPr>
            <w:tcW w:w="2288" w:type="dxa"/>
            <w:vAlign w:val="bottom"/>
          </w:tcPr>
          <w:p w14:paraId="3563BA5B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4DF0FD4A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3131DD9F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845" w:type="dxa"/>
            <w:gridSpan w:val="7"/>
            <w:vAlign w:val="bottom"/>
          </w:tcPr>
          <w:p w14:paraId="610FD927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11C8C" w:rsidRPr="00273A5D" w14:paraId="5811D3C4" w14:textId="77777777" w:rsidTr="00011C8C">
        <w:tc>
          <w:tcPr>
            <w:tcW w:w="2288" w:type="dxa"/>
            <w:hideMark/>
          </w:tcPr>
          <w:p w14:paraId="093A4EC3" w14:textId="55CDB7F5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</w:t>
            </w:r>
            <w:r w:rsidR="004F1501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</w:t>
            </w:r>
          </w:p>
        </w:tc>
        <w:tc>
          <w:tcPr>
            <w:tcW w:w="973" w:type="dxa"/>
            <w:hideMark/>
          </w:tcPr>
          <w:p w14:paraId="1CEC3CEC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3.7 - 4.0</w:t>
            </w:r>
          </w:p>
        </w:tc>
        <w:tc>
          <w:tcPr>
            <w:tcW w:w="236" w:type="dxa"/>
          </w:tcPr>
          <w:p w14:paraId="2DE9F869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hideMark/>
          </w:tcPr>
          <w:p w14:paraId="03EBA359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1E64096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8" w:type="dxa"/>
            <w:tcBorders>
              <w:bottom w:val="double" w:sz="4" w:space="0" w:color="auto"/>
            </w:tcBorders>
          </w:tcPr>
          <w:p w14:paraId="79487742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19,778</w:t>
            </w:r>
          </w:p>
        </w:tc>
        <w:tc>
          <w:tcPr>
            <w:tcW w:w="236" w:type="dxa"/>
          </w:tcPr>
          <w:p w14:paraId="6C1404BB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57065E1D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3,000</w:t>
            </w:r>
          </w:p>
        </w:tc>
        <w:tc>
          <w:tcPr>
            <w:tcW w:w="270" w:type="dxa"/>
          </w:tcPr>
          <w:p w14:paraId="2A5552D5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657761E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22,778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045B3458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39F3C679" w14:textId="77777777" w:rsidR="00011C8C" w:rsidRPr="00273A5D" w:rsidRDefault="00011C8C" w:rsidP="00011C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3EF5EECE" w14:textId="77777777" w:rsidR="00FE67EC" w:rsidRPr="00D54AF3" w:rsidRDefault="00FE67E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8"/>
        <w:gridCol w:w="973"/>
        <w:gridCol w:w="236"/>
        <w:gridCol w:w="969"/>
        <w:gridCol w:w="236"/>
        <w:gridCol w:w="1051"/>
        <w:gridCol w:w="236"/>
        <w:gridCol w:w="944"/>
        <w:gridCol w:w="270"/>
        <w:gridCol w:w="944"/>
        <w:gridCol w:w="236"/>
        <w:gridCol w:w="977"/>
      </w:tblGrid>
      <w:tr w:rsidR="000B2A50" w:rsidRPr="00273A5D" w14:paraId="5D3CC389" w14:textId="77777777" w:rsidTr="00D54AF3">
        <w:tc>
          <w:tcPr>
            <w:tcW w:w="2288" w:type="dxa"/>
            <w:vAlign w:val="bottom"/>
          </w:tcPr>
          <w:p w14:paraId="7BD71E3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bookmarkStart w:id="3" w:name="_Hlk15911886"/>
          </w:p>
        </w:tc>
        <w:tc>
          <w:tcPr>
            <w:tcW w:w="2178" w:type="dxa"/>
            <w:gridSpan w:val="3"/>
            <w:vAlign w:val="bottom"/>
            <w:hideMark/>
          </w:tcPr>
          <w:p w14:paraId="06AE10F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5ECDEBE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8" w:type="dxa"/>
            <w:gridSpan w:val="7"/>
            <w:shd w:val="clear" w:color="auto" w:fill="auto"/>
            <w:vAlign w:val="bottom"/>
            <w:hideMark/>
          </w:tcPr>
          <w:p w14:paraId="1CE0201D" w14:textId="77777777" w:rsidR="000B2A50" w:rsidRPr="00273A5D" w:rsidRDefault="00011C8C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B2A50" w:rsidRPr="00273A5D" w14:paraId="334A0A01" w14:textId="77777777" w:rsidTr="00D54AF3">
        <w:tc>
          <w:tcPr>
            <w:tcW w:w="2288" w:type="dxa"/>
            <w:shd w:val="clear" w:color="auto" w:fill="auto"/>
            <w:vAlign w:val="bottom"/>
          </w:tcPr>
          <w:p w14:paraId="7F265826" w14:textId="77777777" w:rsidR="00D54AF3" w:rsidRPr="000B2A50" w:rsidRDefault="00D54AF3" w:rsidP="00D5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ระยะสั้นจาก</w:t>
            </w:r>
          </w:p>
          <w:p w14:paraId="7D10B3E5" w14:textId="77777777" w:rsidR="000B2A50" w:rsidRPr="00273A5D" w:rsidRDefault="00D54AF3" w:rsidP="00D54A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73" w:type="dxa"/>
            <w:vAlign w:val="bottom"/>
            <w:hideMark/>
          </w:tcPr>
          <w:p w14:paraId="04D24F68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33CFBF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59AC22B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9" w:type="dxa"/>
            <w:vAlign w:val="bottom"/>
            <w:hideMark/>
          </w:tcPr>
          <w:p w14:paraId="3D17AF2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0A67814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1D59711B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  <w:vAlign w:val="bottom"/>
            <w:hideMark/>
          </w:tcPr>
          <w:p w14:paraId="0B54EA7C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53B44A1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468A892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4BBB82BE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3937EFF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C7C03E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CADC9B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721F8E5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3FA4E09F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0B2A50" w:rsidRPr="00273A5D" w14:paraId="4046F65A" w14:textId="77777777" w:rsidTr="00D54AF3">
        <w:tc>
          <w:tcPr>
            <w:tcW w:w="2288" w:type="dxa"/>
            <w:vAlign w:val="bottom"/>
          </w:tcPr>
          <w:p w14:paraId="3A6EA4D3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41B6120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00DEC5E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  <w:hideMark/>
          </w:tcPr>
          <w:p w14:paraId="7D59FDB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0067191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  <w:vAlign w:val="bottom"/>
            <w:hideMark/>
          </w:tcPr>
          <w:p w14:paraId="0E39806A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4F0010D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5091ED8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951808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16BB740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305F4653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5219BBD0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0B2A50" w:rsidRPr="00273A5D" w14:paraId="083311D2" w14:textId="77777777" w:rsidTr="00D54AF3">
        <w:tc>
          <w:tcPr>
            <w:tcW w:w="2288" w:type="dxa"/>
            <w:vAlign w:val="bottom"/>
          </w:tcPr>
          <w:p w14:paraId="7D65A1B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3EFA3DE7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21259EF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8" w:type="dxa"/>
            <w:gridSpan w:val="7"/>
            <w:vAlign w:val="bottom"/>
          </w:tcPr>
          <w:p w14:paraId="3B50074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3"/>
      <w:tr w:rsidR="000B2A50" w:rsidRPr="00273A5D" w14:paraId="2C826B55" w14:textId="77777777" w:rsidTr="00D54AF3">
        <w:tc>
          <w:tcPr>
            <w:tcW w:w="2288" w:type="dxa"/>
            <w:hideMark/>
          </w:tcPr>
          <w:p w14:paraId="2A3F6A8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hideMark/>
          </w:tcPr>
          <w:p w14:paraId="5DE66A3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85FAD9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hideMark/>
          </w:tcPr>
          <w:p w14:paraId="0DF5577D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36" w:type="dxa"/>
          </w:tcPr>
          <w:p w14:paraId="182A053E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1F17E328" w14:textId="77777777" w:rsidR="000B2A50" w:rsidRPr="00273A5D" w:rsidRDefault="000B2A50" w:rsidP="008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0"/>
              </w:tabs>
              <w:spacing w:line="240" w:lineRule="auto"/>
              <w:ind w:left="-129" w:right="175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27241E1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24565877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390,450</w:t>
            </w:r>
          </w:p>
        </w:tc>
        <w:tc>
          <w:tcPr>
            <w:tcW w:w="270" w:type="dxa"/>
          </w:tcPr>
          <w:p w14:paraId="1F8C8D4C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6E155BB2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240" w:lineRule="auto"/>
              <w:ind w:left="-129" w:right="17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(</w:t>
            </w:r>
            <w:r>
              <w:rPr>
                <w:rFonts w:ascii="Angsana New" w:hAnsi="Angsana New" w:cs="Angsana New"/>
                <w:sz w:val="30"/>
                <w:szCs w:val="30"/>
              </w:rPr>
              <w:t>5,5</w:t>
            </w:r>
            <w:r w:rsidR="003C0DB3">
              <w:rPr>
                <w:rFonts w:ascii="Angsana New" w:hAnsi="Angsana New" w:cs="Angsana New"/>
                <w:sz w:val="30"/>
                <w:szCs w:val="30"/>
              </w:rPr>
              <w:t>5</w:t>
            </w:r>
            <w:r>
              <w:rPr>
                <w:rFonts w:ascii="Angsana New" w:hAnsi="Angsana New" w:cs="Angsana New"/>
                <w:sz w:val="30"/>
                <w:szCs w:val="30"/>
              </w:rPr>
              <w:t>0</w:t>
            </w:r>
            <w:r w:rsidRPr="00273A5D">
              <w:rPr>
                <w:rFonts w:ascii="Angsana New" w:hAnsi="Angsana New" w:cs="Angsana New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46BB99E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73BCC946" w14:textId="77777777" w:rsidR="000B2A50" w:rsidRPr="00273A5D" w:rsidRDefault="000B2A50" w:rsidP="000B2A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384,900</w:t>
            </w:r>
          </w:p>
        </w:tc>
      </w:tr>
      <w:tr w:rsidR="00D54AF3" w:rsidRPr="00273A5D" w14:paraId="61FE9514" w14:textId="77777777" w:rsidTr="00D54AF3">
        <w:tc>
          <w:tcPr>
            <w:tcW w:w="2288" w:type="dxa"/>
            <w:vAlign w:val="bottom"/>
          </w:tcPr>
          <w:p w14:paraId="225C5ABF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  <w:hideMark/>
          </w:tcPr>
          <w:p w14:paraId="4C121413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14:paraId="6C98E9B4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658" w:type="dxa"/>
            <w:gridSpan w:val="7"/>
            <w:shd w:val="clear" w:color="auto" w:fill="auto"/>
            <w:vAlign w:val="bottom"/>
            <w:hideMark/>
          </w:tcPr>
          <w:p w14:paraId="414A7F33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54AF3" w:rsidRPr="00273A5D" w14:paraId="07DEB528" w14:textId="77777777" w:rsidTr="00D54AF3">
        <w:tc>
          <w:tcPr>
            <w:tcW w:w="2288" w:type="dxa"/>
            <w:shd w:val="clear" w:color="auto" w:fill="auto"/>
            <w:vAlign w:val="bottom"/>
          </w:tcPr>
          <w:p w14:paraId="7EA9FA07" w14:textId="77777777" w:rsidR="00D54AF3" w:rsidRPr="000B2A50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เงินกู้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ยืม</w:t>
            </w: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ระยะ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ยาว</w:t>
            </w: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จาก</w:t>
            </w:r>
          </w:p>
          <w:p w14:paraId="59E9CF9C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880"/>
                <w:tab w:val="left" w:pos="97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0B2A50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  กิจการที่เกี่ยวข้อง</w:t>
            </w:r>
            <w:r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กัน</w:t>
            </w:r>
          </w:p>
        </w:tc>
        <w:tc>
          <w:tcPr>
            <w:tcW w:w="973" w:type="dxa"/>
            <w:vAlign w:val="bottom"/>
            <w:hideMark/>
          </w:tcPr>
          <w:p w14:paraId="79CE7141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FDBC5CB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D3FEE44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69" w:type="dxa"/>
            <w:vAlign w:val="bottom"/>
            <w:hideMark/>
          </w:tcPr>
          <w:p w14:paraId="08A46160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25385BF8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236" w:type="dxa"/>
            <w:vAlign w:val="bottom"/>
          </w:tcPr>
          <w:p w14:paraId="7E2D067E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  <w:vAlign w:val="bottom"/>
            <w:hideMark/>
          </w:tcPr>
          <w:p w14:paraId="205F01F7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77DB33AC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 xml:space="preserve">31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236" w:type="dxa"/>
            <w:vAlign w:val="bottom"/>
          </w:tcPr>
          <w:p w14:paraId="2F5A509C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36D345B7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2265D8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</w:tcPr>
          <w:p w14:paraId="74DF4BB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3568FB2F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1779010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ณ วันที่ </w:t>
            </w:r>
          </w:p>
          <w:p w14:paraId="18296A46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30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มิถุนายน</w:t>
            </w:r>
          </w:p>
        </w:tc>
      </w:tr>
      <w:tr w:rsidR="00D54AF3" w:rsidRPr="00273A5D" w14:paraId="0564EAC9" w14:textId="77777777" w:rsidTr="00D54AF3">
        <w:tc>
          <w:tcPr>
            <w:tcW w:w="2288" w:type="dxa"/>
            <w:vAlign w:val="bottom"/>
          </w:tcPr>
          <w:p w14:paraId="05D87C14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73" w:type="dxa"/>
            <w:vAlign w:val="bottom"/>
            <w:hideMark/>
          </w:tcPr>
          <w:p w14:paraId="5D1CB5C0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31756037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vAlign w:val="bottom"/>
            <w:hideMark/>
          </w:tcPr>
          <w:p w14:paraId="7EF8F32C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  <w:tc>
          <w:tcPr>
            <w:tcW w:w="236" w:type="dxa"/>
            <w:vAlign w:val="bottom"/>
          </w:tcPr>
          <w:p w14:paraId="2F95CCFB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51" w:type="dxa"/>
            <w:vAlign w:val="bottom"/>
            <w:hideMark/>
          </w:tcPr>
          <w:p w14:paraId="20E5858A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2561</w:t>
            </w:r>
          </w:p>
        </w:tc>
        <w:tc>
          <w:tcPr>
            <w:tcW w:w="236" w:type="dxa"/>
            <w:vAlign w:val="bottom"/>
          </w:tcPr>
          <w:p w14:paraId="2040B622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44" w:type="dxa"/>
            <w:vAlign w:val="bottom"/>
            <w:hideMark/>
          </w:tcPr>
          <w:p w14:paraId="6D97F643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79CF6637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44" w:type="dxa"/>
            <w:vAlign w:val="bottom"/>
            <w:hideMark/>
          </w:tcPr>
          <w:p w14:paraId="2491522E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  <w:vAlign w:val="bottom"/>
          </w:tcPr>
          <w:p w14:paraId="760A6E7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77" w:type="dxa"/>
            <w:vAlign w:val="bottom"/>
            <w:hideMark/>
          </w:tcPr>
          <w:p w14:paraId="093D07E7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Theme="majorBidi" w:hAnsiTheme="majorBidi" w:cstheme="majorBidi" w:hint="cs"/>
                <w:sz w:val="30"/>
                <w:szCs w:val="30"/>
              </w:rPr>
              <w:t>2562</w:t>
            </w:r>
          </w:p>
        </w:tc>
      </w:tr>
      <w:tr w:rsidR="00D54AF3" w:rsidRPr="00273A5D" w14:paraId="2BEE588C" w14:textId="77777777" w:rsidTr="00D54AF3">
        <w:tc>
          <w:tcPr>
            <w:tcW w:w="2288" w:type="dxa"/>
            <w:vAlign w:val="bottom"/>
          </w:tcPr>
          <w:p w14:paraId="0B8FC78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78" w:type="dxa"/>
            <w:gridSpan w:val="3"/>
            <w:vAlign w:val="bottom"/>
          </w:tcPr>
          <w:p w14:paraId="25E6942F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  <w:vAlign w:val="bottom"/>
          </w:tcPr>
          <w:p w14:paraId="19CF9882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658" w:type="dxa"/>
            <w:gridSpan w:val="7"/>
            <w:vAlign w:val="bottom"/>
          </w:tcPr>
          <w:p w14:paraId="4C1A6700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54AF3" w:rsidRPr="00273A5D" w14:paraId="7ECFCAD8" w14:textId="77777777" w:rsidTr="004B412E">
        <w:tc>
          <w:tcPr>
            <w:tcW w:w="2288" w:type="dxa"/>
            <w:hideMark/>
          </w:tcPr>
          <w:p w14:paraId="71C7BBC3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973" w:type="dxa"/>
            <w:hideMark/>
          </w:tcPr>
          <w:p w14:paraId="167B1DEE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36" w:type="dxa"/>
          </w:tcPr>
          <w:p w14:paraId="0C37F121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69" w:type="dxa"/>
            <w:hideMark/>
          </w:tcPr>
          <w:p w14:paraId="592A4545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</w:t>
            </w:r>
          </w:p>
        </w:tc>
        <w:tc>
          <w:tcPr>
            <w:tcW w:w="236" w:type="dxa"/>
          </w:tcPr>
          <w:p w14:paraId="45B05071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180AD9DE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16,570</w:t>
            </w:r>
          </w:p>
        </w:tc>
        <w:tc>
          <w:tcPr>
            <w:tcW w:w="236" w:type="dxa"/>
          </w:tcPr>
          <w:p w14:paraId="7354D2D1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18288C79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25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5,500</w:t>
            </w:r>
          </w:p>
        </w:tc>
        <w:tc>
          <w:tcPr>
            <w:tcW w:w="270" w:type="dxa"/>
          </w:tcPr>
          <w:p w14:paraId="66A1AAD6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44" w:type="dxa"/>
          </w:tcPr>
          <w:p w14:paraId="6323CC60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F6469A5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3"/>
              </w:tabs>
              <w:spacing w:line="240" w:lineRule="auto"/>
              <w:ind w:left="-129" w:right="-86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977" w:type="dxa"/>
            <w:tcBorders>
              <w:bottom w:val="double" w:sz="4" w:space="0" w:color="auto"/>
            </w:tcBorders>
          </w:tcPr>
          <w:p w14:paraId="7A35D8EC" w14:textId="77777777" w:rsidR="00D54AF3" w:rsidRPr="00273A5D" w:rsidRDefault="00D54AF3" w:rsidP="004B41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spacing w:line="240" w:lineRule="auto"/>
              <w:ind w:left="-129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22,070</w:t>
            </w:r>
          </w:p>
        </w:tc>
      </w:tr>
    </w:tbl>
    <w:p w14:paraId="04A5BD14" w14:textId="77777777" w:rsidR="00D54AF3" w:rsidRPr="00266FA7" w:rsidRDefault="00D54AF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E2242C" w:rsidRPr="00273A5D" w14:paraId="78A9F019" w14:textId="77777777" w:rsidTr="00E2242C">
        <w:trPr>
          <w:gridAfter w:val="1"/>
          <w:wAfter w:w="11" w:type="dxa"/>
        </w:trPr>
        <w:tc>
          <w:tcPr>
            <w:tcW w:w="3932" w:type="dxa"/>
          </w:tcPr>
          <w:p w14:paraId="65535E70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หนี้สินหมุนเวียนอื่น </w:t>
            </w: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4A5AD50A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19ABBF1F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6CCFBD9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42C" w:rsidRPr="00273A5D" w14:paraId="77B3F64D" w14:textId="77777777" w:rsidTr="00E2242C">
        <w:trPr>
          <w:gridAfter w:val="1"/>
          <w:wAfter w:w="11" w:type="dxa"/>
        </w:trPr>
        <w:tc>
          <w:tcPr>
            <w:tcW w:w="3932" w:type="dxa"/>
          </w:tcPr>
          <w:p w14:paraId="2A6CD49D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2C25434F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2C93F0FD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4290D1BB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48CAD923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28F8E444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6F59C24B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17F9CE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242C" w:rsidRPr="00273A5D" w14:paraId="246039E2" w14:textId="77777777" w:rsidTr="00E2242C">
        <w:trPr>
          <w:gridAfter w:val="1"/>
          <w:wAfter w:w="11" w:type="dxa"/>
        </w:trPr>
        <w:tc>
          <w:tcPr>
            <w:tcW w:w="3932" w:type="dxa"/>
          </w:tcPr>
          <w:p w14:paraId="4DFCEFBE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7B862AF4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652AD829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7B3911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7ED2AE71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737B2BFE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5753B4B8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4148E404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242C" w:rsidRPr="00273A5D" w14:paraId="443EB333" w14:textId="77777777" w:rsidTr="00E2242C">
        <w:trPr>
          <w:gridAfter w:val="1"/>
          <w:wAfter w:w="11" w:type="dxa"/>
        </w:trPr>
        <w:tc>
          <w:tcPr>
            <w:tcW w:w="3932" w:type="dxa"/>
          </w:tcPr>
          <w:p w14:paraId="1A995112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C7DB56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3C3623C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040718E2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1F524130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319B92E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38604253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5FDD34C8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242C" w:rsidRPr="00273A5D" w14:paraId="77893B28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346D7D80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67746666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242C" w:rsidRPr="00273A5D" w14:paraId="56D52C81" w14:textId="77777777" w:rsidTr="00E2242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</w:tcPr>
          <w:p w14:paraId="66AF612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12EACC5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230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26A6E3B9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6B7B083F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  <w:r w:rsidR="00CA422C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364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69F84322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74345F11" w14:textId="77777777" w:rsidR="00E2242C" w:rsidRPr="00B874A1" w:rsidRDefault="00E2242C" w:rsidP="008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183008B6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05CAF993" w14:textId="77777777" w:rsidR="00E2242C" w:rsidRPr="00B874A1" w:rsidRDefault="00E2242C" w:rsidP="008C6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4B19423B" w14:textId="77777777" w:rsidR="00CA422C" w:rsidRPr="00266FA7" w:rsidRDefault="00CA422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32"/>
        <w:gridCol w:w="1077"/>
        <w:gridCol w:w="295"/>
        <w:gridCol w:w="1281"/>
        <w:gridCol w:w="295"/>
        <w:gridCol w:w="9"/>
        <w:gridCol w:w="1068"/>
        <w:gridCol w:w="9"/>
        <w:gridCol w:w="286"/>
        <w:gridCol w:w="9"/>
        <w:gridCol w:w="1088"/>
        <w:gridCol w:w="11"/>
      </w:tblGrid>
      <w:tr w:rsidR="00E2242C" w:rsidRPr="00273A5D" w14:paraId="66CABE44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230EA47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เงินมัดจำรับจากผู้เช่า </w:t>
            </w:r>
            <w:r w:rsidRPr="00273A5D">
              <w:rPr>
                <w:rFonts w:ascii="Angsana New" w:hAnsi="Angsana New"/>
                <w:bCs/>
                <w:i/>
                <w:iCs/>
                <w:color w:val="000000"/>
                <w:sz w:val="30"/>
                <w:szCs w:val="30"/>
              </w:rPr>
              <w:t>-</w:t>
            </w:r>
            <w:r w:rsidRPr="00273A5D">
              <w:rPr>
                <w:rFonts w:ascii="Angsana New" w:hAnsi="Angsana New" w:hint="cs"/>
                <w:bCs/>
                <w:i/>
                <w:iCs/>
                <w:color w:val="000000"/>
                <w:sz w:val="30"/>
                <w:szCs w:val="30"/>
                <w:cs/>
              </w:rPr>
              <w:t xml:space="preserve"> กิจการที่เกี่ยวข้องกัน</w:t>
            </w:r>
          </w:p>
        </w:tc>
        <w:tc>
          <w:tcPr>
            <w:tcW w:w="2653" w:type="dxa"/>
            <w:gridSpan w:val="3"/>
          </w:tcPr>
          <w:p w14:paraId="03C7D9E0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95" w:type="dxa"/>
          </w:tcPr>
          <w:p w14:paraId="24FE10C9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9" w:type="dxa"/>
            <w:gridSpan w:val="6"/>
          </w:tcPr>
          <w:p w14:paraId="41D6C184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2242C" w:rsidRPr="00273A5D" w14:paraId="435F4E57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0AF22454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</w:tcPr>
          <w:p w14:paraId="06685408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vAlign w:val="center"/>
          </w:tcPr>
          <w:p w14:paraId="6B6C5C2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717DBD9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95" w:type="dxa"/>
          </w:tcPr>
          <w:p w14:paraId="2959D698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768A58F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b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95" w:type="dxa"/>
            <w:gridSpan w:val="2"/>
            <w:vAlign w:val="center"/>
          </w:tcPr>
          <w:p w14:paraId="3484BE99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6390C19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2242C" w:rsidRPr="00273A5D" w14:paraId="2074212A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3A4D37F2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3F681EA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vAlign w:val="center"/>
          </w:tcPr>
          <w:p w14:paraId="186D8B92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81" w:type="dxa"/>
          </w:tcPr>
          <w:p w14:paraId="3D9026C6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95" w:type="dxa"/>
          </w:tcPr>
          <w:p w14:paraId="5E2C3F63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1077" w:type="dxa"/>
            <w:gridSpan w:val="2"/>
          </w:tcPr>
          <w:p w14:paraId="6288A16A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95" w:type="dxa"/>
            <w:gridSpan w:val="2"/>
            <w:vAlign w:val="center"/>
          </w:tcPr>
          <w:p w14:paraId="2EA5414A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97" w:type="dxa"/>
            <w:gridSpan w:val="2"/>
          </w:tcPr>
          <w:p w14:paraId="14C68F4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E2242C" w:rsidRPr="00273A5D" w14:paraId="7D4C0B15" w14:textId="77777777" w:rsidTr="000C6857">
        <w:trPr>
          <w:gridAfter w:val="1"/>
          <w:wAfter w:w="11" w:type="dxa"/>
        </w:trPr>
        <w:tc>
          <w:tcPr>
            <w:tcW w:w="3932" w:type="dxa"/>
          </w:tcPr>
          <w:p w14:paraId="222917D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D841C79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</w:tcPr>
          <w:p w14:paraId="70451C7B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1" w:type="dxa"/>
          </w:tcPr>
          <w:p w14:paraId="26628250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2" w:hanging="19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95" w:type="dxa"/>
          </w:tcPr>
          <w:p w14:paraId="2C2DF2A2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7" w:type="dxa"/>
            <w:gridSpan w:val="2"/>
          </w:tcPr>
          <w:p w14:paraId="79C1F3D6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95" w:type="dxa"/>
            <w:gridSpan w:val="2"/>
          </w:tcPr>
          <w:p w14:paraId="20B4416B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7" w:type="dxa"/>
            <w:gridSpan w:val="2"/>
          </w:tcPr>
          <w:p w14:paraId="3E3E7645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E2242C" w:rsidRPr="00273A5D" w14:paraId="3555ABA9" w14:textId="77777777" w:rsidTr="000C6857">
        <w:tblPrEx>
          <w:tblBorders>
            <w:top w:val="single" w:sz="4" w:space="0" w:color="auto"/>
            <w:bottom w:val="double" w:sz="4" w:space="0" w:color="auto"/>
          </w:tblBorders>
        </w:tblPrEx>
        <w:trPr>
          <w:gridAfter w:val="1"/>
          <w:wAfter w:w="11" w:type="dxa"/>
        </w:trPr>
        <w:tc>
          <w:tcPr>
            <w:tcW w:w="3932" w:type="dxa"/>
          </w:tcPr>
          <w:p w14:paraId="6952128C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417" w:type="dxa"/>
            <w:gridSpan w:val="10"/>
            <w:tcBorders>
              <w:top w:val="nil"/>
              <w:bottom w:val="nil"/>
            </w:tcBorders>
            <w:vAlign w:val="bottom"/>
          </w:tcPr>
          <w:p w14:paraId="0C9E70AF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E2242C" w:rsidRPr="00273A5D" w14:paraId="4CE77CE1" w14:textId="77777777" w:rsidTr="000C6857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3932" w:type="dxa"/>
            <w:tcBorders>
              <w:top w:val="nil"/>
              <w:bottom w:val="nil"/>
            </w:tcBorders>
          </w:tcPr>
          <w:p w14:paraId="32A7542D" w14:textId="77777777" w:rsidR="00E2242C" w:rsidRPr="00273A5D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7" w:type="dxa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58551DC2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32,904</w:t>
            </w:r>
          </w:p>
        </w:tc>
        <w:tc>
          <w:tcPr>
            <w:tcW w:w="295" w:type="dxa"/>
            <w:tcBorders>
              <w:top w:val="nil"/>
              <w:bottom w:val="nil"/>
            </w:tcBorders>
          </w:tcPr>
          <w:p w14:paraId="54638C64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81" w:type="dxa"/>
            <w:tcBorders>
              <w:top w:val="nil"/>
              <w:bottom w:val="double" w:sz="4" w:space="0" w:color="auto"/>
            </w:tcBorders>
          </w:tcPr>
          <w:p w14:paraId="0A0DCE45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ind w:right="-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33,268</w:t>
            </w:r>
          </w:p>
        </w:tc>
        <w:tc>
          <w:tcPr>
            <w:tcW w:w="304" w:type="dxa"/>
            <w:gridSpan w:val="2"/>
            <w:tcBorders>
              <w:top w:val="nil"/>
              <w:bottom w:val="nil"/>
            </w:tcBorders>
          </w:tcPr>
          <w:p w14:paraId="4EAEDCCC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77" w:type="dxa"/>
            <w:gridSpan w:val="2"/>
            <w:tcBorders>
              <w:top w:val="nil"/>
              <w:bottom w:val="double" w:sz="4" w:space="0" w:color="auto"/>
            </w:tcBorders>
            <w:shd w:val="clear" w:color="auto" w:fill="auto"/>
          </w:tcPr>
          <w:p w14:paraId="25594CA3" w14:textId="77777777" w:rsidR="00E2242C" w:rsidRPr="00B874A1" w:rsidRDefault="00E2242C" w:rsidP="00E2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165</w:t>
            </w:r>
          </w:p>
        </w:tc>
        <w:tc>
          <w:tcPr>
            <w:tcW w:w="295" w:type="dxa"/>
            <w:gridSpan w:val="2"/>
            <w:tcBorders>
              <w:top w:val="nil"/>
              <w:bottom w:val="nil"/>
            </w:tcBorders>
          </w:tcPr>
          <w:p w14:paraId="6DDDCA7A" w14:textId="77777777" w:rsidR="00E2242C" w:rsidRPr="00B874A1" w:rsidRDefault="00E2242C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contextualSpacing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099" w:type="dxa"/>
            <w:gridSpan w:val="2"/>
            <w:tcBorders>
              <w:top w:val="nil"/>
              <w:bottom w:val="double" w:sz="4" w:space="0" w:color="auto"/>
            </w:tcBorders>
          </w:tcPr>
          <w:p w14:paraId="70AD8C2D" w14:textId="77777777" w:rsidR="00E2242C" w:rsidRPr="00B874A1" w:rsidRDefault="00E2242C" w:rsidP="00E224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150</w:t>
            </w:r>
          </w:p>
        </w:tc>
      </w:tr>
    </w:tbl>
    <w:p w14:paraId="67AE982E" w14:textId="77777777" w:rsidR="00E2242C" w:rsidRPr="00266FA7" w:rsidRDefault="00E2242C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301111C0" w14:textId="77777777" w:rsidR="00183590" w:rsidRPr="00273A5D" w:rsidRDefault="0034264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3A5D">
        <w:rPr>
          <w:rFonts w:ascii="Angsana New" w:hAnsi="Angsana New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</w:p>
    <w:p w14:paraId="19E2C1F4" w14:textId="77777777" w:rsidR="00342641" w:rsidRPr="00266FA7" w:rsidRDefault="00342641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2B3760E5" w14:textId="77777777" w:rsidR="00EF06E1" w:rsidRPr="00273A5D" w:rsidRDefault="00EF06E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28" w:lineRule="auto"/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273A5D">
        <w:rPr>
          <w:rFonts w:ascii="Angsana New" w:hAnsi="Angsana New"/>
          <w:i/>
          <w:iCs/>
          <w:sz w:val="30"/>
          <w:szCs w:val="30"/>
          <w:cs/>
        </w:rPr>
        <w:t>สัญญาให้คำปรึกษาเกี่ยวกับการดำเนินธุรกิจและการลงทุน</w:t>
      </w:r>
    </w:p>
    <w:p w14:paraId="068CEDF6" w14:textId="77777777" w:rsidR="00EF06E1" w:rsidRPr="00266FA7" w:rsidRDefault="00EF06E1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2"/>
          <w:szCs w:val="22"/>
        </w:rPr>
      </w:pPr>
    </w:p>
    <w:p w14:paraId="6791B5C1" w14:textId="0D557100" w:rsidR="00266FA7" w:rsidRPr="00266FA7" w:rsidRDefault="00266FA7" w:rsidP="00266FA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266FA7">
        <w:rPr>
          <w:rFonts w:ascii="Angsana New" w:hAnsi="Angsana New"/>
          <w:sz w:val="30"/>
          <w:szCs w:val="30"/>
          <w:cs/>
        </w:rPr>
        <w:t xml:space="preserve">ในปี </w:t>
      </w:r>
      <w:r w:rsidRPr="00266FA7">
        <w:rPr>
          <w:rFonts w:ascii="Angsana New" w:hAnsi="Angsana New"/>
          <w:sz w:val="30"/>
          <w:szCs w:val="30"/>
        </w:rPr>
        <w:t xml:space="preserve">2562 </w:t>
      </w:r>
      <w:r w:rsidRPr="00266FA7">
        <w:rPr>
          <w:rFonts w:ascii="Angsana New" w:hAnsi="Angsana New"/>
          <w:sz w:val="30"/>
          <w:szCs w:val="30"/>
          <w:cs/>
        </w:rPr>
        <w:t>บริษัทได้ทำสัญญาบริหารโครงการหลายสัญญา เพื่อให้บริ</w:t>
      </w:r>
      <w:r w:rsidR="00B544F6">
        <w:rPr>
          <w:rFonts w:ascii="Angsana New" w:hAnsi="Angsana New" w:hint="cs"/>
          <w:sz w:val="30"/>
          <w:szCs w:val="30"/>
          <w:cs/>
        </w:rPr>
        <w:t>ก</w:t>
      </w:r>
      <w:r w:rsidRPr="00266FA7">
        <w:rPr>
          <w:rFonts w:ascii="Angsana New" w:hAnsi="Angsana New"/>
          <w:sz w:val="30"/>
          <w:szCs w:val="30"/>
          <w:cs/>
        </w:rPr>
        <w:t>ารศึกษาความเป็นไปได้ของโครงการ บริหารโครงการและบริหารการก่อสร้างแก่บริษัทย่อยและบริษัทที่เกี่ยวข้องกัน ซึ่งบริษัทจะได้รับค่าบริการตามอัตราที่</w:t>
      </w:r>
      <w:r w:rsidR="00011C8C">
        <w:rPr>
          <w:rFonts w:ascii="Angsana New" w:hAnsi="Angsana New"/>
          <w:sz w:val="30"/>
          <w:szCs w:val="30"/>
          <w:cs/>
        </w:rPr>
        <w:br/>
      </w:r>
      <w:r w:rsidRPr="00266FA7">
        <w:rPr>
          <w:rFonts w:ascii="Angsana New" w:hAnsi="Angsana New"/>
          <w:sz w:val="30"/>
          <w:szCs w:val="30"/>
          <w:cs/>
        </w:rPr>
        <w:t>ตกลงไว้ในสัญญา</w:t>
      </w:r>
    </w:p>
    <w:p w14:paraId="5BF6A094" w14:textId="77777777" w:rsidR="00266FA7" w:rsidRPr="00266FA7" w:rsidRDefault="00266FA7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</w:rPr>
      </w:pPr>
    </w:p>
    <w:p w14:paraId="1F7B2416" w14:textId="77777777" w:rsidR="00645263" w:rsidRPr="00645263" w:rsidRDefault="00645263" w:rsidP="0064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645263">
        <w:rPr>
          <w:rFonts w:ascii="Angsana New" w:hAnsi="Angsana New"/>
          <w:sz w:val="30"/>
          <w:szCs w:val="30"/>
          <w:cs/>
        </w:rPr>
        <w:t>เมื่อวันที่</w:t>
      </w:r>
      <w:r w:rsidRPr="00645263">
        <w:rPr>
          <w:rFonts w:ascii="Angsana New" w:hAnsi="Angsana New"/>
          <w:sz w:val="30"/>
          <w:szCs w:val="30"/>
        </w:rPr>
        <w:t> </w:t>
      </w:r>
      <w:r w:rsidRPr="00645263">
        <w:rPr>
          <w:rFonts w:ascii="Angsana New" w:hAnsi="Angsana New"/>
          <w:sz w:val="30"/>
          <w:szCs w:val="30"/>
          <w:cs/>
        </w:rPr>
        <w:t>1</w:t>
      </w:r>
      <w:r w:rsidRPr="00645263">
        <w:rPr>
          <w:rFonts w:ascii="Angsana New" w:hAnsi="Angsana New"/>
          <w:sz w:val="30"/>
          <w:szCs w:val="30"/>
        </w:rPr>
        <w:t> </w:t>
      </w:r>
      <w:r w:rsidRPr="00645263">
        <w:rPr>
          <w:rFonts w:ascii="Angsana New" w:hAnsi="Angsana New"/>
          <w:sz w:val="30"/>
          <w:szCs w:val="30"/>
          <w:cs/>
        </w:rPr>
        <w:t>เมษายน</w:t>
      </w:r>
      <w:r w:rsidRPr="00645263">
        <w:rPr>
          <w:rFonts w:ascii="Angsana New" w:hAnsi="Angsana New"/>
          <w:sz w:val="30"/>
          <w:szCs w:val="30"/>
        </w:rPr>
        <w:t> </w:t>
      </w:r>
      <w:r w:rsidRPr="00645263">
        <w:rPr>
          <w:rFonts w:ascii="Angsana New" w:hAnsi="Angsana New"/>
          <w:sz w:val="30"/>
          <w:szCs w:val="30"/>
          <w:cs/>
        </w:rPr>
        <w:t>2562</w:t>
      </w:r>
      <w:r w:rsidRPr="00645263">
        <w:rPr>
          <w:rFonts w:ascii="Angsana New" w:hAnsi="Angsana New"/>
          <w:sz w:val="30"/>
          <w:szCs w:val="30"/>
        </w:rPr>
        <w:t> </w:t>
      </w:r>
      <w:r w:rsidRPr="00645263">
        <w:rPr>
          <w:rFonts w:ascii="Angsana New" w:hAnsi="Angsana New"/>
          <w:sz w:val="30"/>
          <w:szCs w:val="30"/>
          <w:cs/>
        </w:rPr>
        <w:t xml:space="preserve">บริษัทได้จัดทำบันทึกข้อความสำหรับสัญญาจ้างบริหารทุกฉบับ ในการเปลี่ยนอัตราค่าบริการและเปลี่ยนผู้ให้บริการ จากบริษัท ทีซีซี โฮเทล แอสเสท แมนเนจเม้นท์ จำกัด และ บริษัท แอสเสท เวิรด์ </w:t>
      </w:r>
      <w:r w:rsidR="00011C8C">
        <w:rPr>
          <w:rFonts w:ascii="Angsana New" w:hAnsi="Angsana New"/>
          <w:sz w:val="30"/>
          <w:szCs w:val="30"/>
          <w:cs/>
        </w:rPr>
        <w:br/>
      </w:r>
      <w:r w:rsidRPr="00645263">
        <w:rPr>
          <w:rFonts w:ascii="Angsana New" w:hAnsi="Angsana New"/>
          <w:sz w:val="30"/>
          <w:szCs w:val="30"/>
          <w:cs/>
        </w:rPr>
        <w:t xml:space="preserve">รีเทล จำกัด ซึ่งเป็นบริษัทย่อยของบริษัท มาเป็นบริษัท เนื่องจากการปรับโครงสร้างของกลุ่มกิจการ </w:t>
      </w:r>
    </w:p>
    <w:p w14:paraId="52241D0F" w14:textId="77777777" w:rsidR="00A011B8" w:rsidRPr="00266FA7" w:rsidRDefault="0078790C" w:rsidP="00266F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2D4F9F" w:rsidRPr="00273A5D">
        <w:rPr>
          <w:rFonts w:ascii="Angsana New" w:hAnsi="Angsana New"/>
          <w:sz w:val="30"/>
          <w:szCs w:val="30"/>
        </w:rPr>
        <w:t xml:space="preserve">5 </w:t>
      </w:r>
      <w:r w:rsidR="002D4F9F" w:rsidRPr="00273A5D">
        <w:rPr>
          <w:rFonts w:ascii="Angsana New" w:hAnsi="Angsana New" w:hint="cs"/>
          <w:sz w:val="30"/>
          <w:szCs w:val="30"/>
          <w:cs/>
        </w:rPr>
        <w:t xml:space="preserve">มีนาคม </w:t>
      </w:r>
      <w:r w:rsidR="002D4F9F" w:rsidRPr="00273A5D">
        <w:rPr>
          <w:rFonts w:ascii="Angsana New" w:hAnsi="Angsana New"/>
          <w:sz w:val="30"/>
          <w:szCs w:val="30"/>
        </w:rPr>
        <w:t>2562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บริษัทได้ทำสัญญาให้คำปรึกษาเกี่ยวกับการดำเนินธุรกิจและการลงทุนกับบริษัทย่อย </w:t>
      </w:r>
      <w:r w:rsidR="002969B6" w:rsidRPr="00273A5D">
        <w:rPr>
          <w:rFonts w:ascii="Angsana New" w:hAnsi="Angsana New" w:hint="cs"/>
          <w:sz w:val="30"/>
          <w:szCs w:val="30"/>
          <w:cs/>
        </w:rPr>
        <w:t xml:space="preserve">         </w:t>
      </w:r>
      <w:r w:rsidRPr="00273A5D">
        <w:rPr>
          <w:rFonts w:ascii="Angsana New" w:hAnsi="Angsana New"/>
          <w:sz w:val="30"/>
          <w:szCs w:val="30"/>
          <w:cs/>
        </w:rPr>
        <w:t xml:space="preserve">ซึ่งให้บริการให้คำปรึกษา คำแนะนำ ประสานงาน และวางนโยบาย กรอบการดำเนินธุรกิจในด้านต่างๆ เกี่ยวกับการดำเนินธุรกิจและการลงทุน มีกำหนดระยะเวลาตั้งแต่วันที่ </w:t>
      </w:r>
      <w:r w:rsidRPr="00273A5D">
        <w:rPr>
          <w:rFonts w:ascii="Angsana New" w:hAnsi="Angsana New"/>
          <w:sz w:val="30"/>
          <w:szCs w:val="30"/>
        </w:rPr>
        <w:t xml:space="preserve">1 </w:t>
      </w:r>
      <w:r w:rsidRPr="00273A5D">
        <w:rPr>
          <w:rFonts w:ascii="Angsana New" w:hAnsi="Angsana New"/>
          <w:sz w:val="30"/>
          <w:szCs w:val="30"/>
          <w:cs/>
        </w:rPr>
        <w:t xml:space="preserve">มกราคม </w:t>
      </w:r>
      <w:r w:rsidRPr="00273A5D">
        <w:rPr>
          <w:rFonts w:ascii="Angsana New" w:hAnsi="Angsana New"/>
          <w:sz w:val="30"/>
          <w:szCs w:val="30"/>
        </w:rPr>
        <w:t>256</w:t>
      </w:r>
      <w:r w:rsidR="002D4F9F" w:rsidRPr="00273A5D">
        <w:rPr>
          <w:rFonts w:ascii="Angsana New" w:hAnsi="Angsana New"/>
          <w:sz w:val="30"/>
          <w:szCs w:val="30"/>
        </w:rPr>
        <w:t>2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ถึงวันที่ </w:t>
      </w:r>
      <w:r w:rsidRPr="00273A5D">
        <w:rPr>
          <w:rFonts w:ascii="Angsana New" w:hAnsi="Angsana New"/>
          <w:sz w:val="30"/>
          <w:szCs w:val="30"/>
        </w:rPr>
        <w:t xml:space="preserve">31 </w:t>
      </w:r>
      <w:r w:rsidRPr="00273A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73A5D">
        <w:rPr>
          <w:rFonts w:ascii="Angsana New" w:hAnsi="Angsana New"/>
          <w:sz w:val="30"/>
          <w:szCs w:val="30"/>
        </w:rPr>
        <w:t>256</w:t>
      </w:r>
      <w:r w:rsidR="002D4F9F" w:rsidRPr="00273A5D">
        <w:rPr>
          <w:rFonts w:ascii="Angsana New" w:hAnsi="Angsana New"/>
          <w:sz w:val="30"/>
          <w:szCs w:val="30"/>
        </w:rPr>
        <w:t>2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โดยบริษัท</w:t>
      </w:r>
      <w:r w:rsidR="00011C8C">
        <w:rPr>
          <w:rFonts w:ascii="Angsana New" w:hAnsi="Angsana New" w:hint="cs"/>
          <w:sz w:val="30"/>
          <w:szCs w:val="30"/>
          <w:cs/>
        </w:rPr>
        <w:t>จะ</w:t>
      </w:r>
      <w:r w:rsidRPr="00273A5D">
        <w:rPr>
          <w:rFonts w:ascii="Angsana New" w:hAnsi="Angsana New"/>
          <w:sz w:val="30"/>
          <w:szCs w:val="30"/>
          <w:cs/>
        </w:rPr>
        <w:t>ได้รับค่าบริการในอัตราที่ตกลงกันในสัญญา</w:t>
      </w:r>
    </w:p>
    <w:p w14:paraId="4E7BA3B6" w14:textId="77777777" w:rsidR="00645263" w:rsidRPr="00CC3023" w:rsidRDefault="0064526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16"/>
          <w:szCs w:val="16"/>
        </w:rPr>
      </w:pPr>
    </w:p>
    <w:p w14:paraId="78446018" w14:textId="77777777" w:rsidR="001C5685" w:rsidRPr="00273A5D" w:rsidRDefault="000A206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273A5D">
        <w:rPr>
          <w:rFonts w:ascii="Angsana New" w:hAnsi="Angsana New" w:hint="cs"/>
          <w:i/>
          <w:iCs/>
          <w:sz w:val="30"/>
          <w:szCs w:val="30"/>
          <w:cs/>
        </w:rPr>
        <w:t>สัญญาบริการ</w:t>
      </w:r>
    </w:p>
    <w:p w14:paraId="722776E5" w14:textId="77777777" w:rsidR="001C5685" w:rsidRPr="00CC3023" w:rsidRDefault="001C568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6F092AE5" w14:textId="77777777" w:rsidR="0079018B" w:rsidRDefault="008D3DAC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>กลุ่มบริษัท</w:t>
      </w:r>
      <w:r w:rsidR="000A206A" w:rsidRPr="00273A5D">
        <w:rPr>
          <w:rFonts w:ascii="Angsana New" w:hAnsi="Angsana New" w:hint="cs"/>
          <w:sz w:val="30"/>
          <w:szCs w:val="30"/>
          <w:cs/>
        </w:rPr>
        <w:t>ได้ทำสัญญา</w:t>
      </w:r>
      <w:r w:rsidR="00350DC4" w:rsidRPr="00273A5D">
        <w:rPr>
          <w:rFonts w:ascii="Angsana New" w:hAnsi="Angsana New" w:hint="cs"/>
          <w:sz w:val="30"/>
          <w:szCs w:val="30"/>
          <w:cs/>
        </w:rPr>
        <w:t>บริการ</w:t>
      </w:r>
      <w:r w:rsidR="000A206A" w:rsidRPr="00273A5D">
        <w:rPr>
          <w:rFonts w:ascii="Angsana New" w:hAnsi="Angsana New" w:hint="cs"/>
          <w:sz w:val="30"/>
          <w:szCs w:val="30"/>
          <w:cs/>
        </w:rPr>
        <w:t>กับบริษัทย่อยทางตรง</w:t>
      </w:r>
      <w:r w:rsidR="00350DC4" w:rsidRPr="00273A5D">
        <w:rPr>
          <w:rFonts w:ascii="Angsana New" w:hAnsi="Angsana New" w:hint="cs"/>
          <w:sz w:val="30"/>
          <w:szCs w:val="30"/>
          <w:cs/>
        </w:rPr>
        <w:t xml:space="preserve">และกิจการที่เกี่ยวข้องกันหลายแห่ง </w:t>
      </w:r>
      <w:r w:rsidR="000A206A" w:rsidRPr="00273A5D">
        <w:rPr>
          <w:rFonts w:ascii="Angsana New" w:hAnsi="Angsana New" w:hint="cs"/>
          <w:sz w:val="30"/>
          <w:szCs w:val="30"/>
          <w:cs/>
        </w:rPr>
        <w:t>เกี่ยวกับการบริการสาธารณู</w:t>
      </w:r>
      <w:r w:rsidR="00350DC4" w:rsidRPr="00273A5D">
        <w:rPr>
          <w:rFonts w:ascii="Angsana New" w:hAnsi="Angsana New" w:hint="cs"/>
          <w:sz w:val="30"/>
          <w:szCs w:val="30"/>
          <w:cs/>
        </w:rPr>
        <w:t>ปโภคต่างๆ โดยมีกำหนดระยะเวลา</w:t>
      </w:r>
      <w:r w:rsidR="000A206A" w:rsidRPr="00273A5D">
        <w:rPr>
          <w:rFonts w:ascii="Angsana New" w:hAnsi="Angsana New" w:hint="cs"/>
          <w:sz w:val="30"/>
          <w:szCs w:val="30"/>
          <w:cs/>
        </w:rPr>
        <w:t xml:space="preserve">ตั้งแต่วันที่ </w:t>
      </w:r>
      <w:r w:rsidR="000A206A" w:rsidRPr="00273A5D">
        <w:rPr>
          <w:rFonts w:ascii="Angsana New" w:hAnsi="Angsana New"/>
          <w:sz w:val="30"/>
          <w:szCs w:val="30"/>
        </w:rPr>
        <w:t xml:space="preserve">1 </w:t>
      </w:r>
      <w:r w:rsidR="000A206A" w:rsidRPr="00273A5D">
        <w:rPr>
          <w:rFonts w:ascii="Angsana New" w:hAnsi="Angsana New" w:hint="cs"/>
          <w:sz w:val="30"/>
          <w:szCs w:val="30"/>
          <w:cs/>
        </w:rPr>
        <w:t xml:space="preserve">มกราคม </w:t>
      </w:r>
      <w:r w:rsidR="000A206A" w:rsidRPr="00273A5D">
        <w:rPr>
          <w:rFonts w:ascii="Angsana New" w:hAnsi="Angsana New"/>
          <w:sz w:val="30"/>
          <w:szCs w:val="30"/>
        </w:rPr>
        <w:t>256</w:t>
      </w:r>
      <w:r w:rsidR="00394EFC" w:rsidRPr="00273A5D">
        <w:rPr>
          <w:rFonts w:ascii="Angsana New" w:hAnsi="Angsana New"/>
          <w:sz w:val="30"/>
          <w:szCs w:val="30"/>
        </w:rPr>
        <w:t>2</w:t>
      </w:r>
      <w:r w:rsidR="000A206A" w:rsidRPr="00273A5D">
        <w:rPr>
          <w:rFonts w:ascii="Angsana New" w:hAnsi="Angsana New"/>
          <w:sz w:val="30"/>
          <w:szCs w:val="30"/>
        </w:rPr>
        <w:t xml:space="preserve"> </w:t>
      </w:r>
      <w:r w:rsidR="000A206A" w:rsidRPr="00273A5D">
        <w:rPr>
          <w:rFonts w:ascii="Angsana New" w:hAnsi="Angsana New" w:hint="cs"/>
          <w:sz w:val="30"/>
          <w:szCs w:val="30"/>
          <w:cs/>
        </w:rPr>
        <w:t xml:space="preserve">ถึงวันที่ </w:t>
      </w:r>
      <w:r w:rsidR="000A206A" w:rsidRPr="00273A5D">
        <w:rPr>
          <w:rFonts w:ascii="Angsana New" w:hAnsi="Angsana New"/>
          <w:sz w:val="30"/>
          <w:szCs w:val="30"/>
        </w:rPr>
        <w:t xml:space="preserve">31 </w:t>
      </w:r>
      <w:r w:rsidR="000A206A" w:rsidRPr="00273A5D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="000A206A" w:rsidRPr="00273A5D">
        <w:rPr>
          <w:rFonts w:ascii="Angsana New" w:hAnsi="Angsana New"/>
          <w:sz w:val="30"/>
          <w:szCs w:val="30"/>
        </w:rPr>
        <w:t>256</w:t>
      </w:r>
      <w:r w:rsidR="00394EFC" w:rsidRPr="00273A5D">
        <w:rPr>
          <w:rFonts w:ascii="Angsana New" w:hAnsi="Angsana New"/>
          <w:sz w:val="30"/>
          <w:szCs w:val="30"/>
        </w:rPr>
        <w:t>2</w:t>
      </w:r>
      <w:r w:rsidR="000A206A" w:rsidRPr="00273A5D">
        <w:rPr>
          <w:rFonts w:ascii="Angsana New" w:hAnsi="Angsana New"/>
          <w:sz w:val="30"/>
          <w:szCs w:val="30"/>
        </w:rPr>
        <w:t xml:space="preserve"> </w:t>
      </w:r>
      <w:r w:rsidR="000A206A" w:rsidRPr="00273A5D">
        <w:rPr>
          <w:rFonts w:ascii="Angsana New" w:hAnsi="Angsana New" w:hint="cs"/>
          <w:sz w:val="30"/>
          <w:szCs w:val="30"/>
          <w:cs/>
        </w:rPr>
        <w:t xml:space="preserve">ทั้งนี้ </w:t>
      </w:r>
      <w:r w:rsidR="00350DC4" w:rsidRPr="00273A5D">
        <w:rPr>
          <w:rFonts w:ascii="Angsana New" w:hAnsi="Angsana New" w:hint="cs"/>
          <w:sz w:val="30"/>
          <w:szCs w:val="30"/>
          <w:cs/>
        </w:rPr>
        <w:t>กลุ่ม</w:t>
      </w:r>
      <w:r w:rsidR="000A206A" w:rsidRPr="00273A5D">
        <w:rPr>
          <w:rFonts w:ascii="Angsana New" w:hAnsi="Angsana New" w:hint="cs"/>
          <w:sz w:val="30"/>
          <w:szCs w:val="30"/>
          <w:cs/>
        </w:rPr>
        <w:t>บริษัทต้อง</w:t>
      </w:r>
      <w:r w:rsidR="00D03754">
        <w:rPr>
          <w:rFonts w:ascii="Angsana New" w:hAnsi="Angsana New" w:hint="cs"/>
          <w:sz w:val="30"/>
          <w:szCs w:val="30"/>
          <w:cs/>
        </w:rPr>
        <w:t>ชำระ</w:t>
      </w:r>
      <w:r w:rsidR="000A206A" w:rsidRPr="00273A5D">
        <w:rPr>
          <w:rFonts w:ascii="Angsana New" w:hAnsi="Angsana New" w:hint="cs"/>
          <w:sz w:val="30"/>
          <w:szCs w:val="30"/>
          <w:cs/>
        </w:rPr>
        <w:t>ค่า</w:t>
      </w:r>
      <w:r w:rsidR="00350DC4" w:rsidRPr="00273A5D">
        <w:rPr>
          <w:rFonts w:ascii="Angsana New" w:hAnsi="Angsana New" w:hint="cs"/>
          <w:sz w:val="30"/>
          <w:szCs w:val="30"/>
          <w:cs/>
        </w:rPr>
        <w:t>บริการ</w:t>
      </w:r>
      <w:r w:rsidR="000A206A" w:rsidRPr="00273A5D">
        <w:rPr>
          <w:rFonts w:ascii="Angsana New" w:hAnsi="Angsana New" w:hint="cs"/>
          <w:sz w:val="30"/>
          <w:szCs w:val="30"/>
          <w:cs/>
        </w:rPr>
        <w:t>เป็นรายเดือน</w:t>
      </w:r>
      <w:r w:rsidR="00350DC4" w:rsidRPr="00273A5D">
        <w:rPr>
          <w:rFonts w:ascii="Angsana New" w:hAnsi="Angsana New" w:hint="cs"/>
          <w:sz w:val="30"/>
          <w:szCs w:val="30"/>
          <w:cs/>
        </w:rPr>
        <w:t>ตามอัตราที่ระบุไว้ในสัญญา</w:t>
      </w:r>
    </w:p>
    <w:p w14:paraId="4DBF8F32" w14:textId="77777777" w:rsidR="00E2242C" w:rsidRPr="00CC3023" w:rsidRDefault="00E2242C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E562AE" w14:textId="77777777" w:rsidR="009A0B9B" w:rsidRPr="00273A5D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3A5D">
        <w:rPr>
          <w:rFonts w:ascii="Angsana New" w:hAnsi="Angsana New"/>
          <w:i/>
          <w:iCs/>
          <w:sz w:val="30"/>
          <w:szCs w:val="30"/>
          <w:cs/>
        </w:rPr>
        <w:t>สัญญาเ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>งินให้กู้ยืม</w:t>
      </w:r>
    </w:p>
    <w:p w14:paraId="23078E2C" w14:textId="77777777" w:rsidR="009A0B9B" w:rsidRPr="00CC3023" w:rsidRDefault="009A0B9B" w:rsidP="004454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28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73E5E31B" w14:textId="1BBB0040" w:rsidR="004C1141" w:rsidRPr="00273A5D" w:rsidRDefault="004C1141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242C">
        <w:rPr>
          <w:rFonts w:ascii="Angsana New" w:hAnsi="Angsana New"/>
          <w:sz w:val="30"/>
          <w:szCs w:val="30"/>
          <w:cs/>
        </w:rPr>
        <w:t>บริษัทได้ทำสัญญาเงินให้กู้ยืมแก่บริษัทย่อย</w:t>
      </w:r>
      <w:r w:rsidRPr="00E2242C">
        <w:rPr>
          <w:rFonts w:ascii="Angsana New" w:hAnsi="Angsana New" w:hint="cs"/>
          <w:sz w:val="30"/>
          <w:szCs w:val="30"/>
          <w:cs/>
        </w:rPr>
        <w:t>และบริษัทย่อยทางอ้อม</w:t>
      </w:r>
      <w:r w:rsidRPr="00E2242C">
        <w:rPr>
          <w:rFonts w:ascii="Angsana New" w:hAnsi="Angsana New"/>
          <w:sz w:val="30"/>
          <w:szCs w:val="30"/>
          <w:cs/>
        </w:rPr>
        <w:t>ในรูปแบบตั๋วสัญญาใช้เงิน มีอัตราดอกเบี้ย</w:t>
      </w:r>
      <w:r w:rsidR="009636AE">
        <w:rPr>
          <w:rFonts w:ascii="Angsana New" w:hAnsi="Angsana New"/>
          <w:sz w:val="30"/>
          <w:szCs w:val="30"/>
        </w:rPr>
        <w:t xml:space="preserve">          </w:t>
      </w:r>
      <w:r w:rsidRPr="00E2242C">
        <w:rPr>
          <w:rFonts w:ascii="Angsana New" w:hAnsi="Angsana New"/>
          <w:sz w:val="30"/>
          <w:szCs w:val="30"/>
          <w:cs/>
        </w:rPr>
        <w:t>ร้อยละ 4.2</w:t>
      </w:r>
      <w:r w:rsidR="00D0055F" w:rsidRPr="00E2242C">
        <w:rPr>
          <w:rFonts w:ascii="Angsana New" w:hAnsi="Angsana New"/>
          <w:sz w:val="30"/>
          <w:szCs w:val="30"/>
        </w:rPr>
        <w:t>0</w:t>
      </w:r>
      <w:r w:rsidRPr="00E2242C">
        <w:rPr>
          <w:rFonts w:ascii="Angsana New" w:hAnsi="Angsana New"/>
          <w:sz w:val="30"/>
          <w:szCs w:val="30"/>
          <w:cs/>
        </w:rPr>
        <w:t xml:space="preserve"> ต่อปี</w:t>
      </w:r>
      <w:r w:rsidR="00D0055F" w:rsidRPr="00E2242C">
        <w:rPr>
          <w:rFonts w:ascii="Angsana New" w:hAnsi="Angsana New"/>
          <w:sz w:val="30"/>
          <w:szCs w:val="30"/>
        </w:rPr>
        <w:t xml:space="preserve"> </w:t>
      </w:r>
      <w:r w:rsidR="00D0055F" w:rsidRPr="00C52C64">
        <w:rPr>
          <w:rFonts w:ascii="Angsana New" w:hAnsi="Angsana New"/>
          <w:i/>
          <w:iCs/>
          <w:sz w:val="30"/>
          <w:szCs w:val="30"/>
        </w:rPr>
        <w:t xml:space="preserve">(31 </w:t>
      </w:r>
      <w:r w:rsidR="00D0055F" w:rsidRPr="00C52C6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D0055F" w:rsidRPr="00C52C64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D0055F" w:rsidRPr="00C52C64">
        <w:rPr>
          <w:rFonts w:ascii="Angsana New" w:hAnsi="Angsana New" w:hint="cs"/>
          <w:i/>
          <w:iCs/>
          <w:sz w:val="30"/>
          <w:szCs w:val="30"/>
          <w:cs/>
        </w:rPr>
        <w:t>ร้อยละ</w:t>
      </w:r>
      <w:r w:rsidR="00D0055F" w:rsidRPr="00C52C64">
        <w:rPr>
          <w:rFonts w:ascii="Angsana New" w:hAnsi="Angsana New"/>
          <w:i/>
          <w:iCs/>
          <w:sz w:val="30"/>
          <w:szCs w:val="30"/>
        </w:rPr>
        <w:t xml:space="preserve"> 4.20 </w:t>
      </w:r>
      <w:r w:rsidR="00D0055F" w:rsidRPr="00C52C6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D0055F" w:rsidRPr="00C52C64">
        <w:rPr>
          <w:rFonts w:ascii="Angsana New" w:hAnsi="Angsana New"/>
          <w:i/>
          <w:iCs/>
          <w:sz w:val="30"/>
          <w:szCs w:val="30"/>
        </w:rPr>
        <w:t>)</w:t>
      </w:r>
      <w:r w:rsidR="00D0055F" w:rsidRPr="00E2242C">
        <w:rPr>
          <w:rFonts w:ascii="Angsana New" w:hAnsi="Angsana New"/>
          <w:sz w:val="30"/>
          <w:szCs w:val="30"/>
        </w:rPr>
        <w:t xml:space="preserve"> </w:t>
      </w:r>
      <w:r w:rsidRPr="00E2242C">
        <w:rPr>
          <w:rFonts w:ascii="Angsana New" w:hAnsi="Angsana New"/>
          <w:sz w:val="30"/>
          <w:szCs w:val="30"/>
          <w:cs/>
        </w:rPr>
        <w:t xml:space="preserve">เงื่อนไขการรับชำระคืนเงินกู้เมื่อทวงถาม </w:t>
      </w:r>
      <w:r w:rsidRPr="00E2242C">
        <w:rPr>
          <w:rFonts w:ascii="Angsana New" w:hAnsi="Angsana New" w:hint="cs"/>
          <w:sz w:val="30"/>
          <w:szCs w:val="30"/>
          <w:cs/>
        </w:rPr>
        <w:t>อย่างไรก็ตาม</w:t>
      </w:r>
      <w:r w:rsidRPr="0073612F">
        <w:rPr>
          <w:rFonts w:ascii="Angsana New" w:hAnsi="Angsana New" w:hint="cs"/>
          <w:spacing w:val="-6"/>
          <w:sz w:val="30"/>
          <w:szCs w:val="30"/>
          <w:cs/>
        </w:rPr>
        <w:t>บริษัทได้ทำ</w:t>
      </w:r>
      <w:r w:rsidR="00AC44B1" w:rsidRPr="0073612F">
        <w:rPr>
          <w:rFonts w:ascii="Angsana New" w:hAnsi="Angsana New" w:hint="cs"/>
          <w:spacing w:val="-6"/>
          <w:sz w:val="30"/>
          <w:szCs w:val="30"/>
          <w:cs/>
        </w:rPr>
        <w:t>ข้อตกลง</w:t>
      </w:r>
      <w:r w:rsidRPr="0073612F">
        <w:rPr>
          <w:rFonts w:ascii="Angsana New" w:hAnsi="Angsana New" w:hint="cs"/>
          <w:spacing w:val="-6"/>
          <w:sz w:val="30"/>
          <w:szCs w:val="30"/>
          <w:cs/>
        </w:rPr>
        <w:t>เพิ่มเติมว่าจะไม่ทวงถามให้</w:t>
      </w:r>
      <w:r w:rsidRPr="0073612F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Pr="0073612F">
        <w:rPr>
          <w:rFonts w:ascii="Angsana New" w:hAnsi="Angsana New" w:hint="cs"/>
          <w:spacing w:val="-6"/>
          <w:sz w:val="30"/>
          <w:szCs w:val="30"/>
          <w:cs/>
        </w:rPr>
        <w:t>และบริษัทย่อยทางอ้อมชำระเงินกู้ภายใน</w:t>
      </w:r>
      <w:r w:rsidRPr="0073612F">
        <w:rPr>
          <w:rFonts w:ascii="Angsana New" w:hAnsi="Angsana New"/>
          <w:spacing w:val="-6"/>
          <w:sz w:val="30"/>
          <w:szCs w:val="30"/>
        </w:rPr>
        <w:t xml:space="preserve"> 12</w:t>
      </w:r>
      <w:r w:rsidRPr="0073612F">
        <w:rPr>
          <w:rFonts w:ascii="Angsana New" w:hAnsi="Angsana New" w:hint="cs"/>
          <w:spacing w:val="-6"/>
          <w:sz w:val="30"/>
          <w:szCs w:val="30"/>
          <w:cs/>
        </w:rPr>
        <w:t xml:space="preserve"> เดือนนับจาก</w:t>
      </w:r>
      <w:r w:rsidR="0017515E">
        <w:rPr>
          <w:rFonts w:ascii="Angsana New" w:hAnsi="Angsana New" w:hint="cs"/>
          <w:sz w:val="30"/>
          <w:szCs w:val="30"/>
          <w:cs/>
        </w:rPr>
        <w:t xml:space="preserve"> วันที่</w:t>
      </w:r>
      <w:r w:rsidRPr="00E2242C">
        <w:rPr>
          <w:rFonts w:ascii="Angsana New" w:hAnsi="Angsana New"/>
          <w:sz w:val="30"/>
          <w:szCs w:val="30"/>
        </w:rPr>
        <w:t xml:space="preserve"> 3</w:t>
      </w:r>
      <w:r w:rsidR="00041518" w:rsidRPr="00E2242C">
        <w:rPr>
          <w:rFonts w:ascii="Angsana New" w:hAnsi="Angsana New"/>
          <w:sz w:val="30"/>
          <w:szCs w:val="30"/>
        </w:rPr>
        <w:t>0</w:t>
      </w:r>
      <w:r w:rsidRPr="00E2242C">
        <w:rPr>
          <w:rFonts w:ascii="Angsana New" w:hAnsi="Angsana New" w:hint="cs"/>
          <w:sz w:val="30"/>
          <w:szCs w:val="30"/>
          <w:cs/>
        </w:rPr>
        <w:t xml:space="preserve"> ม</w:t>
      </w:r>
      <w:r w:rsidR="00041518" w:rsidRPr="00E2242C">
        <w:rPr>
          <w:rFonts w:ascii="Angsana New" w:hAnsi="Angsana New" w:hint="cs"/>
          <w:sz w:val="30"/>
          <w:szCs w:val="30"/>
          <w:cs/>
        </w:rPr>
        <w:t>ิถุนายน</w:t>
      </w:r>
      <w:r w:rsidRPr="00E2242C">
        <w:rPr>
          <w:rFonts w:ascii="Angsana New" w:hAnsi="Angsana New"/>
          <w:sz w:val="30"/>
          <w:szCs w:val="30"/>
        </w:rPr>
        <w:t xml:space="preserve"> 2562 </w:t>
      </w:r>
      <w:r w:rsidRPr="00E2242C">
        <w:rPr>
          <w:rFonts w:ascii="Angsana New" w:hAnsi="Angsana New"/>
          <w:sz w:val="30"/>
          <w:szCs w:val="30"/>
          <w:cs/>
        </w:rPr>
        <w:t>เงินให้กู้ยืมดังกล่าวถูกจัดประเภทเป็นสินทรัพย์ไม่หมุนเวียน</w:t>
      </w:r>
    </w:p>
    <w:p w14:paraId="55467AB1" w14:textId="77777777" w:rsidR="00AA177D" w:rsidRPr="00CC3023" w:rsidRDefault="00AA177D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16"/>
          <w:szCs w:val="16"/>
        </w:rPr>
      </w:pPr>
      <w:bookmarkStart w:id="4" w:name="_Hlk8144238"/>
    </w:p>
    <w:p w14:paraId="0BDDCA1F" w14:textId="77777777" w:rsidR="009A0B9B" w:rsidRPr="00273A5D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273A5D">
        <w:rPr>
          <w:rFonts w:ascii="Angsana New" w:hAnsi="Angsana New" w:hint="cs"/>
          <w:i/>
          <w:iCs/>
          <w:sz w:val="30"/>
          <w:szCs w:val="30"/>
          <w:cs/>
        </w:rPr>
        <w:t>สัญญาเงินกู้ยืม</w:t>
      </w:r>
    </w:p>
    <w:p w14:paraId="569FB75D" w14:textId="77777777" w:rsidR="009A0B9B" w:rsidRPr="00CC3023" w:rsidRDefault="009A0B9B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484A5C27" w14:textId="77777777" w:rsidR="00394EFC" w:rsidRPr="00273A5D" w:rsidRDefault="00C13BED" w:rsidP="00FA62A2">
      <w:pPr>
        <w:tabs>
          <w:tab w:val="clear" w:pos="454"/>
        </w:tabs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242C">
        <w:rPr>
          <w:rFonts w:ascii="Angsana New" w:hAnsi="Angsana New" w:hint="cs"/>
          <w:sz w:val="30"/>
          <w:szCs w:val="30"/>
          <w:cs/>
        </w:rPr>
        <w:t>บริษัทได้ทำสัญญาเงินกู้ยืมจากบริษัทย่อย</w:t>
      </w:r>
      <w:r w:rsidR="00FC7B0F" w:rsidRPr="00E2242C">
        <w:rPr>
          <w:rFonts w:ascii="Angsana New" w:hAnsi="Angsana New" w:hint="cs"/>
          <w:sz w:val="30"/>
          <w:szCs w:val="30"/>
          <w:cs/>
        </w:rPr>
        <w:t>ทางอ้อม</w:t>
      </w:r>
      <w:r w:rsidRPr="00E2242C">
        <w:rPr>
          <w:rFonts w:ascii="Angsana New" w:hAnsi="Angsana New" w:hint="cs"/>
          <w:sz w:val="30"/>
          <w:szCs w:val="30"/>
          <w:cs/>
        </w:rPr>
        <w:t xml:space="preserve">แห่งหนึ่งในรูปแบบตั๋วสัญญาใช้เงิน มีอัตราดอกเบี้ยร้อยละ </w:t>
      </w:r>
      <w:r w:rsidR="00DA4A46" w:rsidRPr="00E2242C">
        <w:rPr>
          <w:rFonts w:ascii="Angsana New" w:hAnsi="Angsana New"/>
          <w:sz w:val="30"/>
          <w:szCs w:val="30"/>
        </w:rPr>
        <w:t>2</w:t>
      </w:r>
      <w:r w:rsidR="0078423C" w:rsidRPr="00E2242C">
        <w:rPr>
          <w:rFonts w:ascii="Angsana New" w:hAnsi="Angsana New"/>
          <w:sz w:val="30"/>
          <w:szCs w:val="30"/>
        </w:rPr>
        <w:t>.00</w:t>
      </w:r>
      <w:r w:rsidR="00FC7B0F" w:rsidRPr="00E2242C">
        <w:rPr>
          <w:rFonts w:ascii="Angsana New" w:hAnsi="Angsana New" w:hint="cs"/>
          <w:sz w:val="30"/>
          <w:szCs w:val="30"/>
          <w:cs/>
        </w:rPr>
        <w:t xml:space="preserve"> </w:t>
      </w:r>
      <w:r w:rsidR="00DA4A46" w:rsidRPr="00E2242C">
        <w:rPr>
          <w:rFonts w:ascii="Angsana New" w:hAnsi="Angsana New" w:hint="cs"/>
          <w:sz w:val="30"/>
          <w:szCs w:val="30"/>
          <w:cs/>
        </w:rPr>
        <w:t>ต่อปี</w:t>
      </w:r>
      <w:r w:rsidR="00FC7B0F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9A3BFA" w:rsidRPr="00C52C64">
        <w:rPr>
          <w:rFonts w:ascii="Angsana New" w:hAnsi="Angsana New"/>
          <w:i/>
          <w:iCs/>
          <w:sz w:val="30"/>
          <w:szCs w:val="30"/>
        </w:rPr>
        <w:t xml:space="preserve">(31 </w:t>
      </w:r>
      <w:r w:rsidR="009A3BFA" w:rsidRPr="00C52C64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9A3BFA" w:rsidRPr="00C52C64">
        <w:rPr>
          <w:rFonts w:ascii="Angsana New" w:hAnsi="Angsana New"/>
          <w:i/>
          <w:iCs/>
          <w:sz w:val="30"/>
          <w:szCs w:val="30"/>
        </w:rPr>
        <w:t xml:space="preserve">2561: </w:t>
      </w:r>
      <w:r w:rsidR="009A3BFA" w:rsidRPr="00C52C64">
        <w:rPr>
          <w:rFonts w:ascii="Angsana New" w:hAnsi="Angsana New" w:hint="cs"/>
          <w:i/>
          <w:iCs/>
          <w:sz w:val="30"/>
          <w:szCs w:val="30"/>
          <w:cs/>
        </w:rPr>
        <w:t xml:space="preserve">ร้อยละ </w:t>
      </w:r>
      <w:r w:rsidR="009A3BFA" w:rsidRPr="00C52C64">
        <w:rPr>
          <w:rFonts w:ascii="Angsana New" w:hAnsi="Angsana New"/>
          <w:i/>
          <w:iCs/>
          <w:sz w:val="30"/>
          <w:szCs w:val="30"/>
        </w:rPr>
        <w:t>2</w:t>
      </w:r>
      <w:r w:rsidR="0078423C" w:rsidRPr="00C52C64">
        <w:rPr>
          <w:rFonts w:ascii="Angsana New" w:hAnsi="Angsana New"/>
          <w:i/>
          <w:iCs/>
          <w:sz w:val="30"/>
          <w:szCs w:val="30"/>
        </w:rPr>
        <w:t>.00</w:t>
      </w:r>
      <w:r w:rsidR="000A7657" w:rsidRPr="00C52C64">
        <w:rPr>
          <w:rFonts w:ascii="Angsana New" w:hAnsi="Angsana New"/>
          <w:i/>
          <w:iCs/>
          <w:sz w:val="30"/>
          <w:szCs w:val="30"/>
        </w:rPr>
        <w:t xml:space="preserve"> </w:t>
      </w:r>
      <w:r w:rsidR="000A7657" w:rsidRPr="00C52C64">
        <w:rPr>
          <w:rFonts w:ascii="Angsana New" w:hAnsi="Angsana New" w:hint="cs"/>
          <w:i/>
          <w:iCs/>
          <w:sz w:val="30"/>
          <w:szCs w:val="30"/>
          <w:cs/>
        </w:rPr>
        <w:t>ต่อปี</w:t>
      </w:r>
      <w:r w:rsidR="009A3BFA" w:rsidRPr="00C52C64">
        <w:rPr>
          <w:rFonts w:ascii="Angsana New" w:hAnsi="Angsana New"/>
          <w:i/>
          <w:iCs/>
          <w:sz w:val="30"/>
          <w:szCs w:val="30"/>
        </w:rPr>
        <w:t>)</w:t>
      </w:r>
      <w:r w:rsidR="009A3BFA" w:rsidRPr="00E2242C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เงื่อนไข</w:t>
      </w:r>
      <w:r w:rsidRPr="00273A5D">
        <w:rPr>
          <w:rFonts w:ascii="Angsana New" w:hAnsi="Angsana New"/>
          <w:sz w:val="30"/>
          <w:szCs w:val="30"/>
          <w:cs/>
        </w:rPr>
        <w:t>กา</w:t>
      </w:r>
      <w:r w:rsidR="00DA4A46" w:rsidRPr="00273A5D">
        <w:rPr>
          <w:rFonts w:ascii="Angsana New" w:hAnsi="Angsana New"/>
          <w:sz w:val="30"/>
          <w:szCs w:val="30"/>
          <w:cs/>
        </w:rPr>
        <w:t xml:space="preserve">รจ่ายชำระคืนเงินกู้เมื่อทวงถาม </w:t>
      </w:r>
    </w:p>
    <w:p w14:paraId="67BE1730" w14:textId="77777777" w:rsidR="009A3BFA" w:rsidRPr="00CC3023" w:rsidRDefault="009A3BFA" w:rsidP="00FA62A2">
      <w:pPr>
        <w:spacing w:line="230" w:lineRule="auto"/>
        <w:ind w:left="540"/>
        <w:jc w:val="thaiDistribute"/>
        <w:rPr>
          <w:rFonts w:ascii="Angsana New" w:hAnsi="Angsana New"/>
          <w:sz w:val="16"/>
          <w:szCs w:val="16"/>
        </w:rPr>
      </w:pPr>
    </w:p>
    <w:p w14:paraId="028C702C" w14:textId="77777777" w:rsidR="00394EFC" w:rsidRPr="00E2242C" w:rsidRDefault="00073D5C" w:rsidP="00FA62A2">
      <w:pPr>
        <w:spacing w:line="23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2DEA">
        <w:rPr>
          <w:rFonts w:ascii="Angsana New" w:hAnsi="Angsana New" w:hint="cs"/>
          <w:spacing w:val="-6"/>
          <w:sz w:val="30"/>
          <w:szCs w:val="30"/>
          <w:cs/>
        </w:rPr>
        <w:t xml:space="preserve">ณ วันที่ </w:t>
      </w:r>
      <w:r w:rsidRPr="00792DEA">
        <w:rPr>
          <w:rFonts w:ascii="Angsana New" w:hAnsi="Angsana New"/>
          <w:spacing w:val="-6"/>
          <w:sz w:val="30"/>
          <w:szCs w:val="30"/>
        </w:rPr>
        <w:t xml:space="preserve">31 </w:t>
      </w:r>
      <w:r w:rsidRPr="00792DEA">
        <w:rPr>
          <w:rFonts w:ascii="Angsana New" w:hAnsi="Angsana New" w:hint="cs"/>
          <w:spacing w:val="-6"/>
          <w:sz w:val="30"/>
          <w:szCs w:val="30"/>
          <w:cs/>
        </w:rPr>
        <w:t xml:space="preserve">ธันวาคม </w:t>
      </w:r>
      <w:r w:rsidRPr="00792DEA">
        <w:rPr>
          <w:rFonts w:ascii="Angsana New" w:hAnsi="Angsana New"/>
          <w:spacing w:val="-6"/>
          <w:sz w:val="30"/>
          <w:szCs w:val="30"/>
        </w:rPr>
        <w:t xml:space="preserve">2561 </w:t>
      </w:r>
      <w:r w:rsidR="00394EFC" w:rsidRPr="00792DEA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กลุ่มบริษัทได้ทำสัญญาเงินกู้ยืมจากกิจการที่เกี่ยวข้องกัน</w:t>
      </w:r>
      <w:r w:rsidR="00782F30" w:rsidRPr="00792DEA">
        <w:rPr>
          <w:rFonts w:ascii="Angsana New" w:hAnsi="Angsana New" w:hint="cs"/>
          <w:spacing w:val="-6"/>
          <w:sz w:val="30"/>
          <w:szCs w:val="30"/>
          <w:cs/>
        </w:rPr>
        <w:t>สองแห่ง</w:t>
      </w:r>
      <w:r w:rsidR="00394EFC" w:rsidRPr="00792DEA">
        <w:rPr>
          <w:rFonts w:ascii="Angsana New" w:hAnsi="Angsana New"/>
          <w:spacing w:val="-6"/>
          <w:sz w:val="30"/>
          <w:szCs w:val="30"/>
          <w:cs/>
        </w:rPr>
        <w:t>ในรูปแบบตั๋วสัญญาใช้เงิน</w:t>
      </w:r>
      <w:r w:rsidR="00394EFC" w:rsidRPr="00273A5D">
        <w:rPr>
          <w:rFonts w:ascii="Angsana New" w:hAnsi="Angsana New"/>
          <w:sz w:val="30"/>
          <w:szCs w:val="30"/>
          <w:cs/>
        </w:rPr>
        <w:t xml:space="preserve"> </w:t>
      </w:r>
      <w:r w:rsidR="00792DEA">
        <w:rPr>
          <w:rFonts w:ascii="Angsana New" w:hAnsi="Angsana New"/>
          <w:sz w:val="30"/>
          <w:szCs w:val="30"/>
        </w:rPr>
        <w:t xml:space="preserve">     </w:t>
      </w:r>
      <w:r w:rsidR="00394EFC" w:rsidRPr="00273A5D">
        <w:rPr>
          <w:rFonts w:ascii="Angsana New" w:hAnsi="Angsana New"/>
          <w:sz w:val="30"/>
          <w:szCs w:val="30"/>
          <w:cs/>
        </w:rPr>
        <w:t xml:space="preserve">มีอัตราดอกเบี้ยร้อยละ </w:t>
      </w:r>
      <w:r w:rsidR="00394EFC" w:rsidRPr="00273A5D">
        <w:rPr>
          <w:rFonts w:ascii="Angsana New" w:hAnsi="Angsana New"/>
          <w:sz w:val="30"/>
          <w:szCs w:val="30"/>
        </w:rPr>
        <w:t xml:space="preserve">3.70 </w:t>
      </w:r>
      <w:r w:rsidR="00394EFC" w:rsidRPr="00273A5D">
        <w:rPr>
          <w:rFonts w:ascii="Angsana New" w:hAnsi="Angsana New"/>
          <w:sz w:val="30"/>
          <w:szCs w:val="30"/>
          <w:cs/>
        </w:rPr>
        <w:t xml:space="preserve">ถึงร้อยละ </w:t>
      </w:r>
      <w:r w:rsidR="00394EFC" w:rsidRPr="00273A5D">
        <w:rPr>
          <w:rFonts w:ascii="Angsana New" w:hAnsi="Angsana New"/>
          <w:sz w:val="30"/>
          <w:szCs w:val="30"/>
        </w:rPr>
        <w:t xml:space="preserve">4.00 </w:t>
      </w:r>
      <w:r w:rsidR="00394EFC" w:rsidRPr="00273A5D">
        <w:rPr>
          <w:rFonts w:ascii="Angsana New" w:hAnsi="Angsana New"/>
          <w:sz w:val="30"/>
          <w:szCs w:val="30"/>
          <w:cs/>
        </w:rPr>
        <w:t xml:space="preserve">ต่อปี </w:t>
      </w:r>
      <w:r w:rsidR="00782F30" w:rsidRPr="00273A5D">
        <w:rPr>
          <w:rFonts w:ascii="Angsana New" w:hAnsi="Angsana New" w:hint="cs"/>
          <w:sz w:val="30"/>
          <w:szCs w:val="30"/>
          <w:cs/>
        </w:rPr>
        <w:t>เงินกู้ยืมดังกล่าวจ่ายชำระคืนทั้งจำนวนแล้วในระหว่างงวด</w:t>
      </w:r>
      <w:r w:rsidR="00041518" w:rsidRPr="00273A5D">
        <w:rPr>
          <w:rFonts w:ascii="Angsana New" w:hAnsi="Angsana New" w:hint="cs"/>
          <w:sz w:val="30"/>
          <w:szCs w:val="30"/>
          <w:cs/>
        </w:rPr>
        <w:t>หก</w:t>
      </w:r>
      <w:r w:rsidR="00782F30" w:rsidRPr="00273A5D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782F30" w:rsidRPr="00273A5D">
        <w:rPr>
          <w:rFonts w:ascii="Angsana New" w:hAnsi="Angsana New"/>
          <w:sz w:val="30"/>
          <w:szCs w:val="30"/>
        </w:rPr>
        <w:t>3</w:t>
      </w:r>
      <w:r w:rsidR="00041518" w:rsidRPr="00273A5D">
        <w:rPr>
          <w:rFonts w:ascii="Angsana New" w:hAnsi="Angsana New" w:hint="cs"/>
          <w:sz w:val="30"/>
          <w:szCs w:val="30"/>
          <w:cs/>
        </w:rPr>
        <w:t>0</w:t>
      </w:r>
      <w:r w:rsidR="00782F30" w:rsidRPr="00273A5D">
        <w:rPr>
          <w:rFonts w:ascii="Angsana New" w:hAnsi="Angsana New"/>
          <w:sz w:val="30"/>
          <w:szCs w:val="30"/>
        </w:rPr>
        <w:t xml:space="preserve"> </w:t>
      </w:r>
      <w:r w:rsidR="00782F30" w:rsidRPr="00273A5D">
        <w:rPr>
          <w:rFonts w:ascii="Angsana New" w:hAnsi="Angsana New" w:hint="cs"/>
          <w:sz w:val="30"/>
          <w:szCs w:val="30"/>
          <w:cs/>
        </w:rPr>
        <w:t>ม</w:t>
      </w:r>
      <w:r w:rsidR="00041518" w:rsidRPr="00273A5D">
        <w:rPr>
          <w:rFonts w:ascii="Angsana New" w:hAnsi="Angsana New" w:hint="cs"/>
          <w:sz w:val="30"/>
          <w:szCs w:val="30"/>
          <w:cs/>
        </w:rPr>
        <w:t>ิถุนายน</w:t>
      </w:r>
      <w:r w:rsidR="00782F30"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="00782F30" w:rsidRPr="00273A5D">
        <w:rPr>
          <w:rFonts w:ascii="Angsana New" w:hAnsi="Angsana New"/>
          <w:sz w:val="30"/>
          <w:szCs w:val="30"/>
        </w:rPr>
        <w:t>2562</w:t>
      </w:r>
    </w:p>
    <w:bookmarkEnd w:id="4"/>
    <w:p w14:paraId="60B7F264" w14:textId="77777777" w:rsidR="00677C59" w:rsidRPr="00CC3023" w:rsidRDefault="00677C59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16"/>
          <w:szCs w:val="16"/>
        </w:rPr>
      </w:pPr>
    </w:p>
    <w:p w14:paraId="0BDADF31" w14:textId="77777777" w:rsidR="001B0945" w:rsidRDefault="001B094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3A5D">
        <w:rPr>
          <w:rFonts w:ascii="Angsana New" w:hAnsi="Angsana New" w:hint="cs"/>
          <w:b/>
          <w:bCs/>
          <w:i/>
          <w:iCs/>
          <w:sz w:val="30"/>
          <w:szCs w:val="30"/>
          <w:cs/>
        </w:rPr>
        <w:t>ภาระผูกพันที่มีกับบุคคลหรือกิจการที่เกี่ยวข้องกัน</w:t>
      </w:r>
    </w:p>
    <w:p w14:paraId="66B124C1" w14:textId="77777777" w:rsidR="00D93278" w:rsidRPr="00CC3023" w:rsidRDefault="00D9327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sz w:val="20"/>
          <w:szCs w:val="20"/>
        </w:rPr>
      </w:pPr>
    </w:p>
    <w:tbl>
      <w:tblPr>
        <w:tblW w:w="91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52"/>
        <w:gridCol w:w="269"/>
        <w:gridCol w:w="1236"/>
      </w:tblGrid>
      <w:tr w:rsidR="00D93278" w:rsidRPr="00A16777" w14:paraId="49EB4B84" w14:textId="77777777" w:rsidTr="00786433">
        <w:trPr>
          <w:trHeight w:val="659"/>
          <w:tblHeader/>
        </w:trPr>
        <w:tc>
          <w:tcPr>
            <w:tcW w:w="3440" w:type="pct"/>
            <w:vAlign w:val="bottom"/>
          </w:tcPr>
          <w:p w14:paraId="34DBE4AB" w14:textId="77777777" w:rsidR="00D93278" w:rsidRPr="00D93278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8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D932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932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Pr="00D93278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มิถุนายน </w:t>
            </w:r>
            <w:r w:rsidRPr="00D93278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38" w:type="pct"/>
            <w:vAlign w:val="bottom"/>
          </w:tcPr>
          <w:p w14:paraId="72E044D1" w14:textId="77777777" w:rsidR="00D93278" w:rsidRPr="00526E2F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  <w:vAlign w:val="bottom"/>
          </w:tcPr>
          <w:p w14:paraId="20BCF7D2" w14:textId="77777777" w:rsidR="00D93278" w:rsidRPr="00526E2F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vAlign w:val="bottom"/>
          </w:tcPr>
          <w:p w14:paraId="0C7BEA5D" w14:textId="77777777" w:rsidR="00D93278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</w:t>
            </w:r>
          </w:p>
          <w:p w14:paraId="08DAB8AC" w14:textId="77777777" w:rsidR="00D93278" w:rsidRPr="00526E2F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68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26E2F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93278" w:rsidRPr="00485AA2" w14:paraId="19ED13F8" w14:textId="77777777" w:rsidTr="00B90AB4">
        <w:trPr>
          <w:tblHeader/>
        </w:trPr>
        <w:tc>
          <w:tcPr>
            <w:tcW w:w="3440" w:type="pct"/>
          </w:tcPr>
          <w:p w14:paraId="62BCE729" w14:textId="77777777" w:rsidR="00D93278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60" w:type="pct"/>
            <w:gridSpan w:val="3"/>
          </w:tcPr>
          <w:p w14:paraId="03FCF26E" w14:textId="77777777" w:rsidR="00D93278" w:rsidRPr="0017515E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7515E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93278" w:rsidRPr="00485AA2" w14:paraId="11848D65" w14:textId="77777777" w:rsidTr="00786433">
        <w:tc>
          <w:tcPr>
            <w:tcW w:w="3440" w:type="pct"/>
          </w:tcPr>
          <w:p w14:paraId="3723D8CD" w14:textId="77777777" w:rsidR="00D93278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38" w:type="pct"/>
          </w:tcPr>
          <w:p w14:paraId="754103CA" w14:textId="77777777" w:rsidR="00D93278" w:rsidRPr="00F4323B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A3B5BFC" w14:textId="77777777" w:rsidR="00D93278" w:rsidRPr="00D93278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3244B946" w14:textId="77777777" w:rsidR="00D93278" w:rsidRPr="00F4323B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3278" w:rsidRPr="00485AA2" w14:paraId="05F8687C" w14:textId="77777777" w:rsidTr="00786433">
        <w:tc>
          <w:tcPr>
            <w:tcW w:w="3440" w:type="pct"/>
          </w:tcPr>
          <w:p w14:paraId="253122CD" w14:textId="77777777" w:rsidR="00D93278" w:rsidRDefault="00D93278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38" w:type="pct"/>
          </w:tcPr>
          <w:p w14:paraId="6910D468" w14:textId="77777777" w:rsidR="00D93278" w:rsidRPr="00F4323B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1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45B193FD" w14:textId="77777777" w:rsidR="00D93278" w:rsidRPr="00D93278" w:rsidRDefault="00D93278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48873491" w14:textId="77777777" w:rsidR="00D93278" w:rsidRPr="00F4323B" w:rsidRDefault="00D93278" w:rsidP="00CC3023">
            <w:pPr>
              <w:pStyle w:val="acctfourfigures"/>
              <w:tabs>
                <w:tab w:val="clear" w:pos="765"/>
              </w:tabs>
              <w:spacing w:line="228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870" w:rsidRPr="00485AA2" w14:paraId="4520893B" w14:textId="77777777" w:rsidTr="00786433">
        <w:tc>
          <w:tcPr>
            <w:tcW w:w="3440" w:type="pct"/>
          </w:tcPr>
          <w:p w14:paraId="25CD0D4D" w14:textId="77777777" w:rsidR="00B61870" w:rsidRDefault="00B61870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3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38" w:type="pct"/>
          </w:tcPr>
          <w:p w14:paraId="46841BEA" w14:textId="77777777" w:rsidR="00B61870" w:rsidRPr="00B61870" w:rsidRDefault="00B61870" w:rsidP="00CC3023">
            <w:pPr>
              <w:pStyle w:val="acctfourfigures"/>
              <w:tabs>
                <w:tab w:val="clear" w:pos="765"/>
              </w:tabs>
              <w:spacing w:line="223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sz w:val="30"/>
                <w:szCs w:val="30"/>
              </w:rPr>
              <w:t>13,011</w:t>
            </w:r>
          </w:p>
        </w:tc>
        <w:tc>
          <w:tcPr>
            <w:tcW w:w="147" w:type="pct"/>
          </w:tcPr>
          <w:p w14:paraId="552FAAC9" w14:textId="77777777" w:rsidR="00B61870" w:rsidRPr="00D93278" w:rsidRDefault="00B61870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3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</w:tcPr>
          <w:p w14:paraId="20B7C580" w14:textId="77777777" w:rsidR="00B61870" w:rsidRPr="00F4323B" w:rsidRDefault="00B61870" w:rsidP="00CC3023">
            <w:pPr>
              <w:pStyle w:val="acctfourfigures"/>
              <w:tabs>
                <w:tab w:val="clear" w:pos="765"/>
              </w:tabs>
              <w:spacing w:line="223" w:lineRule="auto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870" w:rsidRPr="00485AA2" w14:paraId="4F659DAA" w14:textId="77777777" w:rsidTr="00786433">
        <w:tc>
          <w:tcPr>
            <w:tcW w:w="3440" w:type="pct"/>
          </w:tcPr>
          <w:p w14:paraId="0C3D6C16" w14:textId="77777777" w:rsidR="00B61870" w:rsidRDefault="00B61870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28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2B683EB1" w14:textId="77777777" w:rsidR="00B61870" w:rsidRPr="00B61870" w:rsidRDefault="00B61870" w:rsidP="00CC3023">
            <w:pPr>
              <w:pStyle w:val="acctfourfigures"/>
              <w:tabs>
                <w:tab w:val="clear" w:pos="765"/>
              </w:tabs>
              <w:spacing w:line="228" w:lineRule="auto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sz w:val="30"/>
                <w:szCs w:val="30"/>
              </w:rPr>
              <w:t>6,142</w:t>
            </w:r>
          </w:p>
        </w:tc>
        <w:tc>
          <w:tcPr>
            <w:tcW w:w="147" w:type="pct"/>
          </w:tcPr>
          <w:p w14:paraId="5939D6B4" w14:textId="77777777" w:rsidR="00B61870" w:rsidRPr="00D93278" w:rsidRDefault="00B61870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28" w:lineRule="auto"/>
              <w:ind w:right="115"/>
              <w:jc w:val="thaiDistribute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1AEE9F65" w14:textId="77777777" w:rsidR="00B61870" w:rsidRPr="00F4323B" w:rsidRDefault="00B61870" w:rsidP="00CC3023">
            <w:pPr>
              <w:pStyle w:val="acctfourfigures"/>
              <w:tabs>
                <w:tab w:val="clear" w:pos="765"/>
              </w:tabs>
              <w:spacing w:line="228" w:lineRule="auto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870" w:rsidRPr="00485AA2" w14:paraId="79180432" w14:textId="77777777" w:rsidTr="00CC3023">
        <w:tc>
          <w:tcPr>
            <w:tcW w:w="3440" w:type="pct"/>
          </w:tcPr>
          <w:p w14:paraId="085E5089" w14:textId="77777777" w:rsidR="00B61870" w:rsidRDefault="00B61870" w:rsidP="00CC30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92" w:lineRule="auto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5446014" w14:textId="77777777" w:rsidR="00B61870" w:rsidRPr="00B61870" w:rsidRDefault="00B61870" w:rsidP="00CC3023">
            <w:pPr>
              <w:pStyle w:val="acctfourfigures"/>
              <w:tabs>
                <w:tab w:val="clear" w:pos="765"/>
              </w:tabs>
              <w:spacing w:line="192" w:lineRule="auto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19,153</w:t>
            </w:r>
          </w:p>
        </w:tc>
        <w:tc>
          <w:tcPr>
            <w:tcW w:w="147" w:type="pct"/>
          </w:tcPr>
          <w:p w14:paraId="4B269D9B" w14:textId="77777777" w:rsidR="00B61870" w:rsidRPr="00D93278" w:rsidRDefault="00B61870" w:rsidP="00CC3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92" w:lineRule="auto"/>
              <w:ind w:right="11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237921F2" w14:textId="77777777" w:rsidR="00B61870" w:rsidRPr="00D93278" w:rsidRDefault="00B61870" w:rsidP="00CC3023">
            <w:pPr>
              <w:pStyle w:val="acctfourfigures"/>
              <w:tabs>
                <w:tab w:val="clear" w:pos="765"/>
              </w:tabs>
              <w:spacing w:line="192" w:lineRule="auto"/>
              <w:ind w:right="4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D93278" w:rsidRPr="00526E2F" w14:paraId="3F901B0B" w14:textId="77777777" w:rsidTr="00CC3023">
        <w:tc>
          <w:tcPr>
            <w:tcW w:w="3440" w:type="pct"/>
          </w:tcPr>
          <w:p w14:paraId="2965F6B7" w14:textId="77777777" w:rsidR="00D93278" w:rsidRPr="00526E2F" w:rsidRDefault="00D93278" w:rsidP="00A71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47B68A65" w14:textId="77777777" w:rsidR="00D93278" w:rsidRPr="00526E2F" w:rsidRDefault="00D93278" w:rsidP="00A71B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7" w:type="pct"/>
          </w:tcPr>
          <w:p w14:paraId="40E81C35" w14:textId="77777777" w:rsidR="00D93278" w:rsidRPr="00526E2F" w:rsidRDefault="00D93278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238EFD17" w14:textId="77777777" w:rsidR="00D93278" w:rsidRPr="00526E2F" w:rsidRDefault="00D93278" w:rsidP="00A71B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</w:tr>
      <w:tr w:rsidR="00D93278" w:rsidRPr="00485AA2" w14:paraId="4380B619" w14:textId="77777777" w:rsidTr="00786433">
        <w:tc>
          <w:tcPr>
            <w:tcW w:w="3440" w:type="pct"/>
          </w:tcPr>
          <w:p w14:paraId="166A5DF9" w14:textId="77777777" w:rsidR="00D93278" w:rsidRPr="00485AA2" w:rsidRDefault="00D93278" w:rsidP="00D9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right="-111" w:hanging="180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738" w:type="pct"/>
          </w:tcPr>
          <w:p w14:paraId="09A3DF4B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EB9FECF" w14:textId="77777777" w:rsidR="00D93278" w:rsidRPr="00F4323B" w:rsidRDefault="00D93278" w:rsidP="00D9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70713EBC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D93278" w:rsidRPr="00485AA2" w14:paraId="4B649862" w14:textId="77777777" w:rsidTr="00786433">
        <w:tc>
          <w:tcPr>
            <w:tcW w:w="3440" w:type="pct"/>
          </w:tcPr>
          <w:p w14:paraId="3BD6A40A" w14:textId="77777777" w:rsidR="00D93278" w:rsidRPr="00485AA2" w:rsidRDefault="00D93278" w:rsidP="00D9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38" w:type="pct"/>
          </w:tcPr>
          <w:p w14:paraId="345FEDFF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5F3A2BB9" w14:textId="77777777" w:rsidR="00D93278" w:rsidRPr="00F4323B" w:rsidRDefault="00D93278" w:rsidP="00D9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5AC3B1D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870" w:rsidRPr="00485AA2" w14:paraId="1D9EE800" w14:textId="77777777" w:rsidTr="00786433">
        <w:tc>
          <w:tcPr>
            <w:tcW w:w="3440" w:type="pct"/>
          </w:tcPr>
          <w:p w14:paraId="6D36C110" w14:textId="77777777" w:rsidR="00B61870" w:rsidRPr="00485AA2" w:rsidRDefault="00B61870" w:rsidP="00B6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38" w:type="pct"/>
          </w:tcPr>
          <w:p w14:paraId="68997E5E" w14:textId="77777777" w:rsidR="00B61870" w:rsidRPr="00B61870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sz w:val="30"/>
                <w:szCs w:val="30"/>
              </w:rPr>
              <w:t>70,273</w:t>
            </w:r>
          </w:p>
        </w:tc>
        <w:tc>
          <w:tcPr>
            <w:tcW w:w="147" w:type="pct"/>
          </w:tcPr>
          <w:p w14:paraId="6391CA37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6B0799A9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6433">
              <w:rPr>
                <w:rFonts w:ascii="Angsana New" w:hAnsi="Angsana New" w:cs="Angsana New"/>
                <w:sz w:val="30"/>
                <w:szCs w:val="30"/>
              </w:rPr>
              <w:t>93,975</w:t>
            </w:r>
          </w:p>
        </w:tc>
      </w:tr>
      <w:tr w:rsidR="00B61870" w:rsidRPr="00485AA2" w14:paraId="0D461A6C" w14:textId="77777777" w:rsidTr="00786433">
        <w:tc>
          <w:tcPr>
            <w:tcW w:w="3440" w:type="pct"/>
          </w:tcPr>
          <w:p w14:paraId="7437085C" w14:textId="77777777" w:rsidR="00B61870" w:rsidRPr="00485AA2" w:rsidRDefault="00B61870" w:rsidP="00B6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หลังจากหนึ่งปี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แต่ไม่เกินห้าปี</w:t>
            </w:r>
          </w:p>
        </w:tc>
        <w:tc>
          <w:tcPr>
            <w:tcW w:w="738" w:type="pct"/>
          </w:tcPr>
          <w:p w14:paraId="7E48B2BF" w14:textId="77777777" w:rsidR="00B61870" w:rsidRPr="00B61870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sz w:val="30"/>
                <w:szCs w:val="30"/>
              </w:rPr>
              <w:t>159,971</w:t>
            </w:r>
          </w:p>
        </w:tc>
        <w:tc>
          <w:tcPr>
            <w:tcW w:w="147" w:type="pct"/>
          </w:tcPr>
          <w:p w14:paraId="45FE3702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</w:tcPr>
          <w:p w14:paraId="449117AD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6433">
              <w:rPr>
                <w:rFonts w:ascii="Angsana New" w:hAnsi="Angsana New" w:cs="Angsana New"/>
                <w:sz w:val="30"/>
                <w:szCs w:val="30"/>
              </w:rPr>
              <w:t>138,817</w:t>
            </w:r>
          </w:p>
        </w:tc>
      </w:tr>
      <w:tr w:rsidR="00B61870" w:rsidRPr="00526E2F" w14:paraId="4EE70B04" w14:textId="77777777" w:rsidTr="00786433">
        <w:tc>
          <w:tcPr>
            <w:tcW w:w="3440" w:type="pct"/>
          </w:tcPr>
          <w:p w14:paraId="55705B27" w14:textId="77777777" w:rsidR="00B61870" w:rsidRPr="00526E2F" w:rsidRDefault="00B61870" w:rsidP="00B6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38" w:type="pct"/>
            <w:tcBorders>
              <w:bottom w:val="single" w:sz="4" w:space="0" w:color="auto"/>
            </w:tcBorders>
          </w:tcPr>
          <w:p w14:paraId="5265D0AB" w14:textId="77777777" w:rsidR="00B61870" w:rsidRPr="00B61870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sz w:val="30"/>
                <w:szCs w:val="30"/>
              </w:rPr>
              <w:t>1,219,536</w:t>
            </w:r>
          </w:p>
        </w:tc>
        <w:tc>
          <w:tcPr>
            <w:tcW w:w="147" w:type="pct"/>
          </w:tcPr>
          <w:p w14:paraId="2703005F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5" w:type="pct"/>
            <w:tcBorders>
              <w:bottom w:val="single" w:sz="4" w:space="0" w:color="auto"/>
            </w:tcBorders>
          </w:tcPr>
          <w:p w14:paraId="39320498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41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86433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B61870" w:rsidRPr="00485AA2" w14:paraId="566C726D" w14:textId="77777777" w:rsidTr="00786433">
        <w:tc>
          <w:tcPr>
            <w:tcW w:w="3440" w:type="pct"/>
          </w:tcPr>
          <w:p w14:paraId="109E8374" w14:textId="77777777" w:rsidR="00B61870" w:rsidRDefault="00B61870" w:rsidP="00B6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8" w:type="pct"/>
            <w:tcBorders>
              <w:top w:val="single" w:sz="4" w:space="0" w:color="auto"/>
              <w:bottom w:val="double" w:sz="4" w:space="0" w:color="auto"/>
            </w:tcBorders>
          </w:tcPr>
          <w:p w14:paraId="2C25BB4E" w14:textId="77777777" w:rsidR="00B61870" w:rsidRPr="00B61870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B61870">
              <w:rPr>
                <w:rFonts w:ascii="Angsana New" w:hAnsi="Angsana New" w:cs="Angsana New"/>
                <w:b/>
                <w:bCs/>
                <w:sz w:val="30"/>
                <w:szCs w:val="30"/>
              </w:rPr>
              <w:t>1,449,780</w:t>
            </w:r>
          </w:p>
        </w:tc>
        <w:tc>
          <w:tcPr>
            <w:tcW w:w="147" w:type="pct"/>
          </w:tcPr>
          <w:p w14:paraId="3E8F61B9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double" w:sz="4" w:space="0" w:color="auto"/>
            </w:tcBorders>
          </w:tcPr>
          <w:p w14:paraId="1DA4CD80" w14:textId="77777777" w:rsidR="00B61870" w:rsidRPr="00786433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786433">
              <w:rPr>
                <w:rFonts w:ascii="Angsana New" w:hAnsi="Angsana New" w:cs="Angsana New"/>
                <w:b/>
                <w:bCs/>
                <w:sz w:val="30"/>
                <w:szCs w:val="30"/>
              </w:rPr>
              <w:t>232,792</w:t>
            </w:r>
          </w:p>
        </w:tc>
      </w:tr>
      <w:tr w:rsidR="00D93278" w:rsidRPr="00526E2F" w14:paraId="476F942A" w14:textId="77777777" w:rsidTr="00786433">
        <w:tc>
          <w:tcPr>
            <w:tcW w:w="3440" w:type="pct"/>
          </w:tcPr>
          <w:p w14:paraId="196EB204" w14:textId="77777777" w:rsidR="00D93278" w:rsidRPr="00526E2F" w:rsidRDefault="00D93278" w:rsidP="00A71B6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38" w:type="pct"/>
            <w:tcBorders>
              <w:top w:val="double" w:sz="4" w:space="0" w:color="auto"/>
            </w:tcBorders>
          </w:tcPr>
          <w:p w14:paraId="46B004F1" w14:textId="77777777" w:rsidR="00D93278" w:rsidRPr="00526E2F" w:rsidRDefault="00D93278" w:rsidP="00A71B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9BA61F2" w14:textId="77777777" w:rsidR="00D93278" w:rsidRPr="00526E2F" w:rsidRDefault="00D93278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675" w:type="pct"/>
            <w:tcBorders>
              <w:top w:val="double" w:sz="4" w:space="0" w:color="auto"/>
            </w:tcBorders>
          </w:tcPr>
          <w:p w14:paraId="2E4C7D4C" w14:textId="77777777" w:rsidR="00D93278" w:rsidRPr="00526E2F" w:rsidRDefault="00D93278" w:rsidP="00A71B6F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D93278" w:rsidRPr="00485AA2" w14:paraId="51A7BC4C" w14:textId="77777777" w:rsidTr="00786433">
        <w:tc>
          <w:tcPr>
            <w:tcW w:w="3440" w:type="pct"/>
          </w:tcPr>
          <w:p w14:paraId="1E93FB02" w14:textId="77777777" w:rsidR="00D93278" w:rsidRPr="00485AA2" w:rsidRDefault="00D93278" w:rsidP="00D9327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38" w:type="pct"/>
          </w:tcPr>
          <w:p w14:paraId="2E1136D9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7" w:type="pct"/>
          </w:tcPr>
          <w:p w14:paraId="6571E25F" w14:textId="77777777" w:rsidR="00D93278" w:rsidRPr="00F4323B" w:rsidRDefault="00D93278" w:rsidP="00D932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675" w:type="pct"/>
          </w:tcPr>
          <w:p w14:paraId="5D06318C" w14:textId="77777777" w:rsidR="00D93278" w:rsidRPr="00F4323B" w:rsidRDefault="00D93278" w:rsidP="00D93278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B61870" w:rsidRPr="00485AA2" w14:paraId="50C4E381" w14:textId="77777777" w:rsidTr="0017515E">
        <w:tc>
          <w:tcPr>
            <w:tcW w:w="3440" w:type="pct"/>
          </w:tcPr>
          <w:p w14:paraId="2AEF93CA" w14:textId="77777777" w:rsidR="00B61870" w:rsidRPr="00485AA2" w:rsidRDefault="00B61870" w:rsidP="00B6187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38" w:type="pct"/>
            <w:tcBorders>
              <w:bottom w:val="double" w:sz="4" w:space="0" w:color="auto"/>
            </w:tcBorders>
          </w:tcPr>
          <w:p w14:paraId="4405809A" w14:textId="77777777" w:rsidR="00B61870" w:rsidRPr="0017515E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144"/>
              <w:jc w:val="right"/>
              <w:rPr>
                <w:b/>
                <w:bCs/>
              </w:rPr>
            </w:pPr>
            <w:r w:rsidRPr="00175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280,205</w:t>
            </w:r>
          </w:p>
        </w:tc>
        <w:tc>
          <w:tcPr>
            <w:tcW w:w="147" w:type="pct"/>
            <w:vAlign w:val="bottom"/>
          </w:tcPr>
          <w:p w14:paraId="22237415" w14:textId="77777777" w:rsidR="00B61870" w:rsidRPr="0017515E" w:rsidRDefault="00B61870" w:rsidP="00B618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44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75" w:type="pct"/>
            <w:tcBorders>
              <w:bottom w:val="double" w:sz="4" w:space="0" w:color="auto"/>
            </w:tcBorders>
          </w:tcPr>
          <w:p w14:paraId="4528FED4" w14:textId="77777777" w:rsidR="00B61870" w:rsidRPr="0017515E" w:rsidRDefault="00B61870" w:rsidP="00B61870">
            <w:pPr>
              <w:pStyle w:val="acctfourfigures"/>
              <w:tabs>
                <w:tab w:val="clear" w:pos="765"/>
              </w:tabs>
              <w:spacing w:line="240" w:lineRule="atLeast"/>
              <w:ind w:right="414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17515E">
              <w:rPr>
                <w:rFonts w:ascii="Angsana New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2C58B98F" w14:textId="77777777" w:rsidR="006432E5" w:rsidRPr="002E6A8F" w:rsidRDefault="006432E5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30" w:lineRule="auto"/>
        <w:ind w:left="540"/>
        <w:jc w:val="thaiDistribute"/>
        <w:rPr>
          <w:rFonts w:ascii="Angsana New" w:hAnsi="Angsana New"/>
          <w:b/>
          <w:bCs/>
          <w:i/>
          <w:iCs/>
          <w:sz w:val="24"/>
          <w:szCs w:val="24"/>
        </w:rPr>
      </w:pPr>
    </w:p>
    <w:p w14:paraId="62D379CA" w14:textId="77777777" w:rsidR="0053794B" w:rsidRDefault="00E07024" w:rsidP="00CE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t>5</w:t>
      </w:r>
      <w:r w:rsidR="007D2547" w:rsidRPr="00273A5D">
        <w:rPr>
          <w:rFonts w:ascii="Angsana New" w:hAnsi="Angsana New"/>
          <w:b/>
          <w:bCs/>
          <w:sz w:val="30"/>
          <w:szCs w:val="30"/>
        </w:rPr>
        <w:tab/>
      </w:r>
      <w:r w:rsidR="00192DBF" w:rsidRPr="00273A5D">
        <w:rPr>
          <w:rFonts w:ascii="Angsana New" w:hAnsi="Angsana New"/>
          <w:b/>
          <w:bCs/>
          <w:sz w:val="30"/>
          <w:szCs w:val="30"/>
          <w:cs/>
        </w:rPr>
        <w:t>ลูกหนี้การค้า</w:t>
      </w:r>
    </w:p>
    <w:p w14:paraId="65F4283A" w14:textId="77777777" w:rsidR="00E2242C" w:rsidRPr="002E6A8F" w:rsidRDefault="00E2242C" w:rsidP="00CE76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sz w:val="24"/>
          <w:szCs w:val="24"/>
        </w:rPr>
      </w:pPr>
    </w:p>
    <w:tbl>
      <w:tblPr>
        <w:tblW w:w="943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93"/>
        <w:gridCol w:w="1238"/>
        <w:gridCol w:w="238"/>
        <w:gridCol w:w="1226"/>
        <w:gridCol w:w="274"/>
        <w:gridCol w:w="1164"/>
        <w:gridCol w:w="258"/>
        <w:gridCol w:w="1143"/>
      </w:tblGrid>
      <w:tr w:rsidR="00074AC1" w:rsidRPr="00273A5D" w14:paraId="399251CB" w14:textId="77777777" w:rsidTr="002E6A8F">
        <w:trPr>
          <w:tblHeader/>
        </w:trPr>
        <w:tc>
          <w:tcPr>
            <w:tcW w:w="2063" w:type="pct"/>
          </w:tcPr>
          <w:p w14:paraId="62B81DD9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32" w:type="pct"/>
            <w:gridSpan w:val="3"/>
          </w:tcPr>
          <w:p w14:paraId="4C5DF36F" w14:textId="77777777" w:rsidR="00074AC1" w:rsidRPr="00273A5D" w:rsidRDefault="0066243D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5" w:type="pct"/>
          </w:tcPr>
          <w:p w14:paraId="4B50CEDA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9" w:type="pct"/>
            <w:gridSpan w:val="3"/>
          </w:tcPr>
          <w:p w14:paraId="761C5FC0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3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4AC1" w:rsidRPr="00273A5D" w14:paraId="7306052D" w14:textId="77777777" w:rsidTr="002E6A8F">
        <w:trPr>
          <w:tblHeader/>
        </w:trPr>
        <w:tc>
          <w:tcPr>
            <w:tcW w:w="2063" w:type="pct"/>
          </w:tcPr>
          <w:p w14:paraId="3D58BB21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100FA76D" w14:textId="77777777" w:rsidR="00074AC1" w:rsidRPr="00273A5D" w:rsidRDefault="005F7C5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" w:type="pct"/>
            <w:vAlign w:val="center"/>
          </w:tcPr>
          <w:p w14:paraId="4396AA2F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060B9FA6" w14:textId="77777777" w:rsidR="00074AC1" w:rsidRPr="00273A5D" w:rsidRDefault="008123E9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074AC1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</w:tcPr>
          <w:p w14:paraId="06F85D3A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011D3D36" w14:textId="77777777" w:rsidR="00074AC1" w:rsidRPr="00273A5D" w:rsidRDefault="005F7C5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13"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37" w:type="pct"/>
            <w:vAlign w:val="center"/>
          </w:tcPr>
          <w:p w14:paraId="59C1EA80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7F4E1EF1" w14:textId="77777777" w:rsidR="00074AC1" w:rsidRPr="00273A5D" w:rsidRDefault="008123E9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113" w:right="-3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31</w:t>
            </w:r>
            <w:r w:rsidR="00074AC1" w:rsidRPr="00273A5D">
              <w:rPr>
                <w:rFonts w:ascii="Angsana New" w:hAnsi="Angsana New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35C9D" w:rsidRPr="00273A5D" w14:paraId="026D6778" w14:textId="77777777" w:rsidTr="002E6A8F">
        <w:trPr>
          <w:tblHeader/>
        </w:trPr>
        <w:tc>
          <w:tcPr>
            <w:tcW w:w="2063" w:type="pct"/>
          </w:tcPr>
          <w:p w14:paraId="4901727A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</w:tcPr>
          <w:p w14:paraId="57919826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26" w:type="pct"/>
            <w:vAlign w:val="center"/>
          </w:tcPr>
          <w:p w14:paraId="0786BDE1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50" w:type="pct"/>
          </w:tcPr>
          <w:p w14:paraId="572F0C92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5" w:type="pct"/>
          </w:tcPr>
          <w:p w14:paraId="430220D8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left="-99" w:right="69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617" w:type="pct"/>
          </w:tcPr>
          <w:p w14:paraId="43B2D636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7" w:type="pct"/>
            <w:vAlign w:val="center"/>
          </w:tcPr>
          <w:p w14:paraId="3ED0A3FE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606" w:type="pct"/>
          </w:tcPr>
          <w:p w14:paraId="653020F6" w14:textId="77777777" w:rsidR="00535C9D" w:rsidRPr="00273A5D" w:rsidRDefault="00535C9D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736BC4" w:rsidRPr="00273A5D" w14:paraId="4323FB82" w14:textId="77777777" w:rsidTr="002E6A8F">
        <w:trPr>
          <w:tblHeader/>
        </w:trPr>
        <w:tc>
          <w:tcPr>
            <w:tcW w:w="2063" w:type="pct"/>
          </w:tcPr>
          <w:p w14:paraId="3A2721DD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6" w:type="pct"/>
            <w:vAlign w:val="bottom"/>
          </w:tcPr>
          <w:p w14:paraId="0A4AE8C4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  <w:vAlign w:val="bottom"/>
          </w:tcPr>
          <w:p w14:paraId="76D06AA3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497DB56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ind w:right="-108" w:hanging="13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5" w:type="pct"/>
          </w:tcPr>
          <w:p w14:paraId="40C65047" w14:textId="77777777" w:rsidR="00736BC4" w:rsidRPr="00273A5D" w:rsidRDefault="00736BC4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vAlign w:val="bottom"/>
          </w:tcPr>
          <w:p w14:paraId="13028C10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63C3F43D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  <w:vAlign w:val="bottom"/>
          </w:tcPr>
          <w:p w14:paraId="6F7DAB5D" w14:textId="77777777" w:rsidR="00736BC4" w:rsidRPr="00273A5D" w:rsidRDefault="00736BC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3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74AC1" w:rsidRPr="00273A5D" w14:paraId="1CE323B7" w14:textId="77777777" w:rsidTr="002E6A8F">
        <w:trPr>
          <w:tblHeader/>
        </w:trPr>
        <w:tc>
          <w:tcPr>
            <w:tcW w:w="2063" w:type="pct"/>
          </w:tcPr>
          <w:p w14:paraId="56747348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937" w:type="pct"/>
            <w:gridSpan w:val="7"/>
          </w:tcPr>
          <w:p w14:paraId="4C776ED1" w14:textId="77777777" w:rsidR="00074AC1" w:rsidRPr="00273A5D" w:rsidRDefault="00074AC1" w:rsidP="0017515E">
            <w:pPr>
              <w:tabs>
                <w:tab w:val="left" w:pos="540"/>
              </w:tabs>
              <w:spacing w:line="23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พันบาท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074AC1" w:rsidRPr="00273A5D" w14:paraId="32E3E572" w14:textId="77777777" w:rsidTr="002E6A8F">
        <w:tc>
          <w:tcPr>
            <w:tcW w:w="2063" w:type="pct"/>
          </w:tcPr>
          <w:p w14:paraId="50DDEA83" w14:textId="77777777" w:rsidR="00074AC1" w:rsidRPr="00273A5D" w:rsidRDefault="00074AC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56" w:type="pct"/>
          </w:tcPr>
          <w:p w14:paraId="6C7A84EB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34A29B4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3F2E9B75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7A0EB2C3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</w:tcPr>
          <w:p w14:paraId="20ECEC30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C2D9EF7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3D38460B" w14:textId="77777777" w:rsidR="00074AC1" w:rsidRPr="00273A5D" w:rsidRDefault="00074AC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642" w:rsidRPr="00273A5D" w14:paraId="2EA413FC" w14:textId="77777777" w:rsidTr="002E6A8F">
        <w:trPr>
          <w:trHeight w:val="362"/>
        </w:trPr>
        <w:tc>
          <w:tcPr>
            <w:tcW w:w="2063" w:type="pct"/>
          </w:tcPr>
          <w:p w14:paraId="6BE60AE5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6" w:type="pct"/>
            <w:shd w:val="clear" w:color="auto" w:fill="auto"/>
          </w:tcPr>
          <w:p w14:paraId="733CF424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20,</w:t>
            </w:r>
            <w:r w:rsidR="005314AE"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932</w:t>
            </w:r>
          </w:p>
        </w:tc>
        <w:tc>
          <w:tcPr>
            <w:tcW w:w="126" w:type="pct"/>
          </w:tcPr>
          <w:p w14:paraId="046EFA26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07F3B07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16,355</w:t>
            </w:r>
          </w:p>
        </w:tc>
        <w:tc>
          <w:tcPr>
            <w:tcW w:w="145" w:type="pct"/>
          </w:tcPr>
          <w:p w14:paraId="1C08505D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5FFCAF1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1193A25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7FD878ED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642" w:rsidRPr="00273A5D" w14:paraId="3DD64FC7" w14:textId="77777777" w:rsidTr="002E6A8F">
        <w:trPr>
          <w:trHeight w:val="425"/>
        </w:trPr>
        <w:tc>
          <w:tcPr>
            <w:tcW w:w="2063" w:type="pct"/>
          </w:tcPr>
          <w:p w14:paraId="679F75FF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เกินกำหนดชำระ </w:t>
            </w:r>
          </w:p>
        </w:tc>
        <w:tc>
          <w:tcPr>
            <w:tcW w:w="656" w:type="pct"/>
            <w:shd w:val="clear" w:color="auto" w:fill="auto"/>
          </w:tcPr>
          <w:p w14:paraId="6B7EB477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76DE2A98" w14:textId="77777777" w:rsidR="00945642" w:rsidRPr="00273A5D" w:rsidRDefault="00945642" w:rsidP="0017515E">
            <w:pPr>
              <w:pStyle w:val="acctfourfigures"/>
              <w:tabs>
                <w:tab w:val="decimal" w:pos="641"/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441502AD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41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45" w:type="pct"/>
          </w:tcPr>
          <w:p w14:paraId="7514919E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1235462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3369025A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E8C0CDC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45642" w:rsidRPr="00273A5D" w14:paraId="574C14BA" w14:textId="77777777" w:rsidTr="002E6A8F">
        <w:trPr>
          <w:trHeight w:val="362"/>
        </w:trPr>
        <w:tc>
          <w:tcPr>
            <w:tcW w:w="2063" w:type="pct"/>
          </w:tcPr>
          <w:p w14:paraId="61BF68CC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3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07243C58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9,285</w:t>
            </w:r>
          </w:p>
        </w:tc>
        <w:tc>
          <w:tcPr>
            <w:tcW w:w="126" w:type="pct"/>
          </w:tcPr>
          <w:p w14:paraId="142BB478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BB7116B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14,300</w:t>
            </w:r>
          </w:p>
        </w:tc>
        <w:tc>
          <w:tcPr>
            <w:tcW w:w="145" w:type="pct"/>
          </w:tcPr>
          <w:p w14:paraId="69242E0E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C07B66A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EEDC67E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42E49C46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642" w:rsidRPr="00273A5D" w14:paraId="07F10024" w14:textId="77777777" w:rsidTr="002E6A8F">
        <w:trPr>
          <w:trHeight w:val="362"/>
        </w:trPr>
        <w:tc>
          <w:tcPr>
            <w:tcW w:w="2063" w:type="pct"/>
          </w:tcPr>
          <w:p w14:paraId="1CC4019C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3 - 6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267E6F93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9,387</w:t>
            </w:r>
          </w:p>
        </w:tc>
        <w:tc>
          <w:tcPr>
            <w:tcW w:w="126" w:type="pct"/>
          </w:tcPr>
          <w:p w14:paraId="5B8B3331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0637C202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6,131</w:t>
            </w:r>
          </w:p>
        </w:tc>
        <w:tc>
          <w:tcPr>
            <w:tcW w:w="145" w:type="pct"/>
          </w:tcPr>
          <w:p w14:paraId="241A8D16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9A34DF9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8F32025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222531B7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642" w:rsidRPr="00273A5D" w14:paraId="6A86FA02" w14:textId="77777777" w:rsidTr="002E6A8F">
        <w:trPr>
          <w:trHeight w:val="362"/>
        </w:trPr>
        <w:tc>
          <w:tcPr>
            <w:tcW w:w="2063" w:type="pct"/>
          </w:tcPr>
          <w:p w14:paraId="439F2392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6 - 12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4B245E3F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983</w:t>
            </w:r>
          </w:p>
        </w:tc>
        <w:tc>
          <w:tcPr>
            <w:tcW w:w="126" w:type="pct"/>
          </w:tcPr>
          <w:p w14:paraId="4D40784B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D53B42E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5,752</w:t>
            </w:r>
          </w:p>
        </w:tc>
        <w:tc>
          <w:tcPr>
            <w:tcW w:w="145" w:type="pct"/>
          </w:tcPr>
          <w:p w14:paraId="4F3427DF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EEA63B7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10024D2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D914EC1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642" w:rsidRPr="00273A5D" w14:paraId="753B0774" w14:textId="77777777" w:rsidTr="002E6A8F">
        <w:trPr>
          <w:trHeight w:val="362"/>
        </w:trPr>
        <w:tc>
          <w:tcPr>
            <w:tcW w:w="2063" w:type="pct"/>
          </w:tcPr>
          <w:p w14:paraId="57320BE5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35FF42FC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3,517</w:t>
            </w:r>
          </w:p>
        </w:tc>
        <w:tc>
          <w:tcPr>
            <w:tcW w:w="126" w:type="pct"/>
          </w:tcPr>
          <w:p w14:paraId="1CB97B84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12C432C0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3,306</w:t>
            </w:r>
          </w:p>
        </w:tc>
        <w:tc>
          <w:tcPr>
            <w:tcW w:w="145" w:type="pct"/>
          </w:tcPr>
          <w:p w14:paraId="0BDBA148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03C6FD1C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3E8C642" w14:textId="77777777" w:rsidR="00945642" w:rsidRPr="00273A5D" w:rsidRDefault="0094564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140A9677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45642" w:rsidRPr="00273A5D" w14:paraId="10715DA0" w14:textId="77777777" w:rsidTr="002E6A8F">
        <w:trPr>
          <w:trHeight w:val="352"/>
        </w:trPr>
        <w:tc>
          <w:tcPr>
            <w:tcW w:w="2063" w:type="pct"/>
          </w:tcPr>
          <w:p w14:paraId="7499DE21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DEB94E5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</w:t>
            </w:r>
            <w:r w:rsidR="005314AE"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4,104</w:t>
            </w:r>
          </w:p>
        </w:tc>
        <w:tc>
          <w:tcPr>
            <w:tcW w:w="126" w:type="pct"/>
          </w:tcPr>
          <w:p w14:paraId="61BBE73C" w14:textId="77777777" w:rsidR="00945642" w:rsidRPr="00273A5D" w:rsidRDefault="0094564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00A2E508" w14:textId="77777777" w:rsidR="00945642" w:rsidRPr="00273A5D" w:rsidRDefault="0094564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45,844</w:t>
            </w:r>
          </w:p>
        </w:tc>
        <w:tc>
          <w:tcPr>
            <w:tcW w:w="145" w:type="pct"/>
          </w:tcPr>
          <w:p w14:paraId="04391D88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1E2E91AC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B973959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737FFF48" w14:textId="77777777" w:rsidR="00945642" w:rsidRPr="00273A5D" w:rsidRDefault="0094564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CB5F03" w:rsidRPr="0017515E" w14:paraId="7DB4334B" w14:textId="77777777" w:rsidTr="004B412E">
        <w:trPr>
          <w:trHeight w:val="244"/>
        </w:trPr>
        <w:tc>
          <w:tcPr>
            <w:tcW w:w="2063" w:type="pct"/>
          </w:tcPr>
          <w:p w14:paraId="68218F53" w14:textId="77777777" w:rsidR="00CB5F03" w:rsidRPr="0017515E" w:rsidRDefault="00CB5F0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656" w:type="pct"/>
            <w:shd w:val="clear" w:color="auto" w:fill="auto"/>
          </w:tcPr>
          <w:p w14:paraId="6A8458F0" w14:textId="77777777" w:rsidR="00CB5F03" w:rsidRPr="0017515E" w:rsidRDefault="00CB5F0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26" w:type="pct"/>
          </w:tcPr>
          <w:p w14:paraId="7254DDB4" w14:textId="77777777" w:rsidR="00CB5F03" w:rsidRPr="0017515E" w:rsidRDefault="00CB5F03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50" w:type="pct"/>
          </w:tcPr>
          <w:p w14:paraId="3CCA3F85" w14:textId="77777777" w:rsidR="00CB5F03" w:rsidRPr="0017515E" w:rsidRDefault="00CB5F0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45" w:type="pct"/>
          </w:tcPr>
          <w:p w14:paraId="35F3B858" w14:textId="77777777" w:rsidR="00CB5F03" w:rsidRPr="0017515E" w:rsidRDefault="00CB5F0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17" w:type="pct"/>
            <w:shd w:val="clear" w:color="auto" w:fill="auto"/>
          </w:tcPr>
          <w:p w14:paraId="61F3D871" w14:textId="77777777" w:rsidR="00CB5F03" w:rsidRPr="0017515E" w:rsidRDefault="00CB5F0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" w:type="pct"/>
          </w:tcPr>
          <w:p w14:paraId="62C34409" w14:textId="77777777" w:rsidR="00CB5F03" w:rsidRPr="0017515E" w:rsidRDefault="00CB5F0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ind w:firstLine="284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606" w:type="pct"/>
          </w:tcPr>
          <w:p w14:paraId="7815F711" w14:textId="77777777" w:rsidR="00CB5F03" w:rsidRPr="0017515E" w:rsidRDefault="00CB5F0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446FC" w:rsidRPr="00273A5D" w14:paraId="2FB171EC" w14:textId="77777777" w:rsidTr="002E6A8F">
        <w:tc>
          <w:tcPr>
            <w:tcW w:w="2063" w:type="pct"/>
          </w:tcPr>
          <w:p w14:paraId="0520C8A6" w14:textId="77777777" w:rsidR="00D446FC" w:rsidRPr="00273A5D" w:rsidRDefault="00D446FC" w:rsidP="0017515E">
            <w:pPr>
              <w:spacing w:line="23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 w:hint="cs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656" w:type="pct"/>
            <w:shd w:val="clear" w:color="auto" w:fill="auto"/>
          </w:tcPr>
          <w:p w14:paraId="55BE3A48" w14:textId="77777777" w:rsidR="00D446FC" w:rsidRPr="00273A5D" w:rsidRDefault="004E4076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3,449</w:t>
            </w:r>
          </w:p>
        </w:tc>
        <w:tc>
          <w:tcPr>
            <w:tcW w:w="126" w:type="pct"/>
          </w:tcPr>
          <w:p w14:paraId="7DCEBBE9" w14:textId="77777777" w:rsidR="00D446FC" w:rsidRPr="00273A5D" w:rsidRDefault="00D446FC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</w:tcPr>
          <w:p w14:paraId="7F0BDF17" w14:textId="77777777" w:rsidR="00D446FC" w:rsidRPr="00273A5D" w:rsidRDefault="00D446FC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2,923</w:t>
            </w:r>
          </w:p>
        </w:tc>
        <w:tc>
          <w:tcPr>
            <w:tcW w:w="145" w:type="pct"/>
          </w:tcPr>
          <w:p w14:paraId="057A6288" w14:textId="77777777" w:rsidR="00D446FC" w:rsidRPr="00273A5D" w:rsidRDefault="00D446FC" w:rsidP="0017515E">
            <w:pPr>
              <w:spacing w:line="230" w:lineRule="auto"/>
            </w:pPr>
          </w:p>
        </w:tc>
        <w:tc>
          <w:tcPr>
            <w:tcW w:w="617" w:type="pct"/>
            <w:shd w:val="clear" w:color="auto" w:fill="auto"/>
          </w:tcPr>
          <w:p w14:paraId="4322A18B" w14:textId="77777777" w:rsidR="00D446FC" w:rsidRPr="00273A5D" w:rsidRDefault="00D446FC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29C3CCC" w14:textId="77777777" w:rsidR="00D446FC" w:rsidRPr="00273A5D" w:rsidRDefault="00D446FC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967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06" w:type="pct"/>
          </w:tcPr>
          <w:p w14:paraId="5ED515C8" w14:textId="77777777" w:rsidR="00D446FC" w:rsidRPr="00273A5D" w:rsidRDefault="00D446FC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446FC" w:rsidRPr="00273A5D" w14:paraId="23C4C638" w14:textId="77777777" w:rsidTr="002E6A8F">
        <w:tc>
          <w:tcPr>
            <w:tcW w:w="2063" w:type="pct"/>
          </w:tcPr>
          <w:p w14:paraId="456C4386" w14:textId="77777777" w:rsidR="00D446FC" w:rsidRPr="00273A5D" w:rsidRDefault="00D446FC" w:rsidP="0017515E">
            <w:pPr>
              <w:spacing w:line="23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 w:hint="cs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65674EE2" w14:textId="77777777" w:rsidR="00D446FC" w:rsidRPr="00273A5D" w:rsidRDefault="00D446FC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57"/>
                <w:tab w:val="left" w:pos="540"/>
              </w:tabs>
              <w:spacing w:line="230" w:lineRule="auto"/>
              <w:ind w:firstLine="17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ที่ยังไม่เรียกชำระ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74A20D3" w14:textId="77777777" w:rsidR="00D446FC" w:rsidRPr="00273A5D" w:rsidRDefault="00D446FC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01DA07A3" w14:textId="77777777" w:rsidR="00D446FC" w:rsidRPr="00273A5D" w:rsidRDefault="004E4076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2,129</w:t>
            </w:r>
          </w:p>
        </w:tc>
        <w:tc>
          <w:tcPr>
            <w:tcW w:w="126" w:type="pct"/>
          </w:tcPr>
          <w:p w14:paraId="2463A88C" w14:textId="77777777" w:rsidR="00D446FC" w:rsidRPr="00273A5D" w:rsidRDefault="00D446FC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1E45BC69" w14:textId="77777777" w:rsidR="00D446FC" w:rsidRPr="00273A5D" w:rsidRDefault="00D446FC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br/>
              <w:t>252</w:t>
            </w:r>
          </w:p>
        </w:tc>
        <w:tc>
          <w:tcPr>
            <w:tcW w:w="145" w:type="pct"/>
          </w:tcPr>
          <w:p w14:paraId="7459BF70" w14:textId="77777777" w:rsidR="00D446FC" w:rsidRPr="00273A5D" w:rsidRDefault="00D446FC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122DD7" w14:textId="77777777" w:rsidR="00D446FC" w:rsidRPr="00273A5D" w:rsidRDefault="00D446FC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E755835" w14:textId="77777777" w:rsidR="00D446FC" w:rsidRPr="00273A5D" w:rsidRDefault="00D446FC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76C5F7EA" w14:textId="77777777" w:rsidR="00D446FC" w:rsidRPr="00273A5D" w:rsidRDefault="00D446FC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2E6A8F" w:rsidRPr="00273A5D" w14:paraId="56F531CF" w14:textId="77777777" w:rsidTr="002E6A8F">
        <w:tc>
          <w:tcPr>
            <w:tcW w:w="2063" w:type="pct"/>
          </w:tcPr>
          <w:p w14:paraId="4EF50FB6" w14:textId="77777777" w:rsidR="002E6A8F" w:rsidRPr="00273A5D" w:rsidRDefault="002E6A8F" w:rsidP="002E6A8F">
            <w:pPr>
              <w:spacing w:line="230" w:lineRule="auto"/>
              <w:ind w:right="-108"/>
              <w:jc w:val="both"/>
              <w:rPr>
                <w:rFonts w:ascii="Angsana New" w:eastAsia="MS Mincho" w:hAnsi="Angsana New"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2A6889E4" w14:textId="77777777" w:rsidR="002E6A8F" w:rsidRPr="00273A5D" w:rsidRDefault="002E6A8F" w:rsidP="002E6A8F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49,682</w:t>
            </w:r>
          </w:p>
        </w:tc>
        <w:tc>
          <w:tcPr>
            <w:tcW w:w="126" w:type="pct"/>
          </w:tcPr>
          <w:p w14:paraId="077EC254" w14:textId="77777777" w:rsidR="002E6A8F" w:rsidRPr="00273A5D" w:rsidRDefault="002E6A8F" w:rsidP="002E6A8F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24F1C378" w14:textId="77777777" w:rsidR="002E6A8F" w:rsidRPr="00273A5D" w:rsidRDefault="002E6A8F" w:rsidP="002E6A8F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49,019</w:t>
            </w:r>
          </w:p>
        </w:tc>
        <w:tc>
          <w:tcPr>
            <w:tcW w:w="145" w:type="pct"/>
          </w:tcPr>
          <w:p w14:paraId="69E499D9" w14:textId="77777777" w:rsidR="002E6A8F" w:rsidRPr="00273A5D" w:rsidRDefault="002E6A8F" w:rsidP="002E6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01EF1013" w14:textId="77777777" w:rsidR="002E6A8F" w:rsidRPr="00273A5D" w:rsidRDefault="002E6A8F" w:rsidP="002E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B484E24" w14:textId="77777777" w:rsidR="002E6A8F" w:rsidRPr="00273A5D" w:rsidRDefault="002E6A8F" w:rsidP="002E6A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2FEA9F7C" w14:textId="77777777" w:rsidR="002E6A8F" w:rsidRPr="00273A5D" w:rsidRDefault="002E6A8F" w:rsidP="002E6A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475DA2" w:rsidRPr="00273A5D" w14:paraId="2F9BAC0B" w14:textId="77777777" w:rsidTr="002E6A8F">
        <w:tc>
          <w:tcPr>
            <w:tcW w:w="2063" w:type="pct"/>
          </w:tcPr>
          <w:p w14:paraId="1784C345" w14:textId="77777777" w:rsidR="00475DA2" w:rsidRPr="00273A5D" w:rsidRDefault="00475DA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กิจการอื่น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ๆ</w:t>
            </w:r>
          </w:p>
        </w:tc>
        <w:tc>
          <w:tcPr>
            <w:tcW w:w="656" w:type="pct"/>
            <w:shd w:val="clear" w:color="auto" w:fill="auto"/>
          </w:tcPr>
          <w:p w14:paraId="5B43E536" w14:textId="77777777" w:rsidR="00475DA2" w:rsidRPr="00273A5D" w:rsidRDefault="00475DA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" w:type="pct"/>
          </w:tcPr>
          <w:p w14:paraId="56BD3CD4" w14:textId="77777777" w:rsidR="00475DA2" w:rsidRPr="00273A5D" w:rsidRDefault="00475DA2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4D386A7" w14:textId="77777777" w:rsidR="00475DA2" w:rsidRPr="00273A5D" w:rsidRDefault="00475DA2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1E19540" w14:textId="77777777" w:rsidR="00475DA2" w:rsidRPr="00273A5D" w:rsidRDefault="00475DA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36279743" w14:textId="77777777" w:rsidR="00475DA2" w:rsidRPr="00273A5D" w:rsidRDefault="00475DA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27E2A51B" w14:textId="77777777" w:rsidR="00475DA2" w:rsidRPr="00273A5D" w:rsidRDefault="00475DA2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3CE4C664" w14:textId="77777777" w:rsidR="00475DA2" w:rsidRPr="00273A5D" w:rsidRDefault="00475DA2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0751" w:rsidRPr="00273A5D" w14:paraId="376EDF1E" w14:textId="77777777" w:rsidTr="002E6A8F">
        <w:tc>
          <w:tcPr>
            <w:tcW w:w="2063" w:type="pct"/>
          </w:tcPr>
          <w:p w14:paraId="0223E0F1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ยังไม่ครบกำหนดชำระ</w:t>
            </w:r>
          </w:p>
        </w:tc>
        <w:tc>
          <w:tcPr>
            <w:tcW w:w="656" w:type="pct"/>
            <w:shd w:val="clear" w:color="auto" w:fill="auto"/>
          </w:tcPr>
          <w:p w14:paraId="357920D8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241,</w:t>
            </w:r>
            <w:r w:rsidR="005314AE" w:rsidRPr="00273A5D">
              <w:rPr>
                <w:rFonts w:ascii="Angsana New" w:eastAsia="MS Mincho" w:hAnsi="Angsana New"/>
                <w:sz w:val="30"/>
                <w:szCs w:val="30"/>
              </w:rPr>
              <w:t>424</w:t>
            </w:r>
          </w:p>
        </w:tc>
        <w:tc>
          <w:tcPr>
            <w:tcW w:w="126" w:type="pct"/>
          </w:tcPr>
          <w:p w14:paraId="02EDC728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76FDF4FD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245,183</w:t>
            </w:r>
          </w:p>
        </w:tc>
        <w:tc>
          <w:tcPr>
            <w:tcW w:w="145" w:type="pct"/>
          </w:tcPr>
          <w:p w14:paraId="07AC753E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7E1A8225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9FFAF3D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0F2A348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751" w:rsidRPr="00273A5D" w14:paraId="34B49956" w14:textId="77777777" w:rsidTr="002E6A8F">
        <w:tc>
          <w:tcPr>
            <w:tcW w:w="2063" w:type="pct"/>
          </w:tcPr>
          <w:p w14:paraId="33725332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656" w:type="pct"/>
            <w:shd w:val="clear" w:color="auto" w:fill="auto"/>
          </w:tcPr>
          <w:p w14:paraId="43EE8213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26" w:type="pct"/>
          </w:tcPr>
          <w:p w14:paraId="3000F5BC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2FDFF72D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3E1A56EF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1385E3A5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27AFC19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132605AE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A10751" w:rsidRPr="00273A5D" w14:paraId="2654A653" w14:textId="77777777" w:rsidTr="002E6A8F">
        <w:tc>
          <w:tcPr>
            <w:tcW w:w="2063" w:type="pct"/>
          </w:tcPr>
          <w:p w14:paraId="0F6B49C4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30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273A5D">
              <w:rPr>
                <w:rFonts w:ascii="Angsana New" w:hAnsi="Angsana New"/>
                <w:sz w:val="30"/>
                <w:szCs w:val="30"/>
              </w:rPr>
              <w:t>3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6" w:type="pct"/>
            <w:shd w:val="clear" w:color="auto" w:fill="auto"/>
          </w:tcPr>
          <w:p w14:paraId="21F9AFA8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107,471</w:t>
            </w:r>
          </w:p>
        </w:tc>
        <w:tc>
          <w:tcPr>
            <w:tcW w:w="126" w:type="pct"/>
          </w:tcPr>
          <w:p w14:paraId="02D49681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09E7781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131,089</w:t>
            </w:r>
          </w:p>
        </w:tc>
        <w:tc>
          <w:tcPr>
            <w:tcW w:w="145" w:type="pct"/>
          </w:tcPr>
          <w:p w14:paraId="4A5B62E3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EED72D6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65B4372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56376619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751" w:rsidRPr="00273A5D" w14:paraId="72D5921B" w14:textId="77777777" w:rsidTr="002E6A8F">
        <w:tc>
          <w:tcPr>
            <w:tcW w:w="2063" w:type="pct"/>
          </w:tcPr>
          <w:p w14:paraId="187D7E72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30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3 - 6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56" w:type="pct"/>
            <w:shd w:val="clear" w:color="auto" w:fill="auto"/>
          </w:tcPr>
          <w:p w14:paraId="2168890C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78,361</w:t>
            </w:r>
          </w:p>
        </w:tc>
        <w:tc>
          <w:tcPr>
            <w:tcW w:w="126" w:type="pct"/>
          </w:tcPr>
          <w:p w14:paraId="425E5C96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3912CE6B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46,113</w:t>
            </w:r>
          </w:p>
        </w:tc>
        <w:tc>
          <w:tcPr>
            <w:tcW w:w="145" w:type="pct"/>
          </w:tcPr>
          <w:p w14:paraId="2185B63D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21AD140F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7E74B62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4F43B077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751" w:rsidRPr="00273A5D" w14:paraId="4BAC2F24" w14:textId="77777777" w:rsidTr="002E6A8F">
        <w:tc>
          <w:tcPr>
            <w:tcW w:w="2063" w:type="pct"/>
          </w:tcPr>
          <w:p w14:paraId="0652FD97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30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6 -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12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shd w:val="clear" w:color="auto" w:fill="auto"/>
          </w:tcPr>
          <w:p w14:paraId="38D72CFF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57,074</w:t>
            </w:r>
          </w:p>
        </w:tc>
        <w:tc>
          <w:tcPr>
            <w:tcW w:w="126" w:type="pct"/>
          </w:tcPr>
          <w:p w14:paraId="31E613BF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2904972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70,663</w:t>
            </w:r>
          </w:p>
        </w:tc>
        <w:tc>
          <w:tcPr>
            <w:tcW w:w="145" w:type="pct"/>
          </w:tcPr>
          <w:p w14:paraId="545E8A0E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49E32DA7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B5B2F18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642A73DF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751" w:rsidRPr="00273A5D" w14:paraId="316CC20A" w14:textId="77777777" w:rsidTr="002E6A8F">
        <w:tc>
          <w:tcPr>
            <w:tcW w:w="2063" w:type="pct"/>
          </w:tcPr>
          <w:p w14:paraId="27995EF5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30" w:lineRule="auto"/>
              <w:ind w:firstLine="336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1DC9F8A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130,532</w:t>
            </w:r>
          </w:p>
        </w:tc>
        <w:tc>
          <w:tcPr>
            <w:tcW w:w="126" w:type="pct"/>
          </w:tcPr>
          <w:p w14:paraId="47E1565C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2ABAF079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67,864</w:t>
            </w:r>
          </w:p>
        </w:tc>
        <w:tc>
          <w:tcPr>
            <w:tcW w:w="145" w:type="pct"/>
          </w:tcPr>
          <w:p w14:paraId="60A81EC2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2CB0D949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78C9313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06F2F34F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10751" w:rsidRPr="00273A5D" w14:paraId="066AA3D5" w14:textId="77777777" w:rsidTr="002E6A8F">
        <w:tc>
          <w:tcPr>
            <w:tcW w:w="2063" w:type="pct"/>
          </w:tcPr>
          <w:p w14:paraId="345CD725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68B6744A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61</w:t>
            </w:r>
            <w:r w:rsidR="005314AE"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4,</w:t>
            </w:r>
            <w:r w:rsidR="00AA7EDD"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862</w:t>
            </w:r>
          </w:p>
        </w:tc>
        <w:tc>
          <w:tcPr>
            <w:tcW w:w="126" w:type="pct"/>
          </w:tcPr>
          <w:p w14:paraId="3A983085" w14:textId="77777777" w:rsidR="00A10751" w:rsidRPr="00273A5D" w:rsidRDefault="00A10751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7B8A3EE5" w14:textId="77777777" w:rsidR="00A10751" w:rsidRPr="00273A5D" w:rsidRDefault="00A10751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560,912</w:t>
            </w:r>
          </w:p>
        </w:tc>
        <w:tc>
          <w:tcPr>
            <w:tcW w:w="145" w:type="pct"/>
          </w:tcPr>
          <w:p w14:paraId="019BDC91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3696670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D8BC6A3" w14:textId="77777777" w:rsidR="00A10751" w:rsidRPr="00273A5D" w:rsidRDefault="00A10751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46500207" w14:textId="77777777" w:rsidR="00A10751" w:rsidRPr="00273A5D" w:rsidRDefault="00A10751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670773" w:rsidRPr="00273A5D" w14:paraId="24DC9082" w14:textId="77777777" w:rsidTr="002E6A8F">
        <w:tc>
          <w:tcPr>
            <w:tcW w:w="2063" w:type="pct"/>
            <w:vAlign w:val="bottom"/>
          </w:tcPr>
          <w:p w14:paraId="441BDB53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รายได้ค้างรับจากการให้เช่าและบริการ</w:t>
            </w:r>
          </w:p>
        </w:tc>
        <w:tc>
          <w:tcPr>
            <w:tcW w:w="656" w:type="pct"/>
            <w:shd w:val="clear" w:color="auto" w:fill="auto"/>
          </w:tcPr>
          <w:p w14:paraId="7BB9DAC9" w14:textId="77777777" w:rsidR="00670773" w:rsidRPr="00273A5D" w:rsidRDefault="008B1458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49,205</w:t>
            </w:r>
          </w:p>
        </w:tc>
        <w:tc>
          <w:tcPr>
            <w:tcW w:w="126" w:type="pct"/>
          </w:tcPr>
          <w:p w14:paraId="240B56D8" w14:textId="77777777" w:rsidR="00670773" w:rsidRPr="00273A5D" w:rsidRDefault="00670773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</w:tcPr>
          <w:p w14:paraId="620F5FD4" w14:textId="77777777" w:rsidR="00670773" w:rsidRPr="00273A5D" w:rsidRDefault="0067077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</w:rPr>
              <w:t>74,060</w:t>
            </w:r>
          </w:p>
        </w:tc>
        <w:tc>
          <w:tcPr>
            <w:tcW w:w="145" w:type="pct"/>
          </w:tcPr>
          <w:p w14:paraId="02DC2D2C" w14:textId="77777777" w:rsidR="00670773" w:rsidRPr="00273A5D" w:rsidRDefault="00670773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shd w:val="clear" w:color="auto" w:fill="auto"/>
          </w:tcPr>
          <w:p w14:paraId="53BDACB4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E974651" w14:textId="77777777" w:rsidR="00670773" w:rsidRPr="00273A5D" w:rsidRDefault="00670773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</w:tcPr>
          <w:p w14:paraId="7C71627F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70773" w:rsidRPr="00273A5D" w14:paraId="50A1ACF3" w14:textId="77777777" w:rsidTr="002E6A8F">
        <w:tc>
          <w:tcPr>
            <w:tcW w:w="2063" w:type="pct"/>
            <w:vAlign w:val="bottom"/>
          </w:tcPr>
          <w:p w14:paraId="3CA09422" w14:textId="77777777" w:rsidR="00670773" w:rsidRPr="00273A5D" w:rsidRDefault="00670773" w:rsidP="0017515E">
            <w:pPr>
              <w:spacing w:line="230" w:lineRule="auto"/>
              <w:ind w:right="-108"/>
              <w:jc w:val="both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ลูกหนี้ตามสัญญาเช่าดำเนินงาน</w:t>
            </w:r>
          </w:p>
          <w:p w14:paraId="775FAC12" w14:textId="77777777" w:rsidR="00670773" w:rsidRPr="00273A5D" w:rsidRDefault="00F13534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 xml:space="preserve">      </w:t>
            </w:r>
            <w:r w:rsidR="00670773" w:rsidRPr="00273A5D">
              <w:rPr>
                <w:rFonts w:asciiTheme="majorBidi" w:hAnsiTheme="majorBidi" w:cstheme="majorBidi"/>
                <w:sz w:val="30"/>
                <w:szCs w:val="30"/>
                <w:cs/>
              </w:rPr>
              <w:t>ที่ยังไม่เรียกชำระ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2C5938EF" w14:textId="77777777" w:rsidR="00670773" w:rsidRPr="00273A5D" w:rsidRDefault="0067077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5E9EF2E" w14:textId="77777777" w:rsidR="00670773" w:rsidRPr="00273A5D" w:rsidRDefault="000A1E7E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53,706</w:t>
            </w:r>
          </w:p>
        </w:tc>
        <w:tc>
          <w:tcPr>
            <w:tcW w:w="126" w:type="pct"/>
          </w:tcPr>
          <w:p w14:paraId="2A89A70E" w14:textId="77777777" w:rsidR="00670773" w:rsidRPr="00273A5D" w:rsidRDefault="00670773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7DDA9AED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30" w:lineRule="auto"/>
              <w:ind w:right="-150"/>
              <w:rPr>
                <w:rFonts w:asciiTheme="majorBidi" w:eastAsia="MS Mincho" w:hAnsiTheme="majorBidi" w:cstheme="majorBidi"/>
                <w:sz w:val="30"/>
                <w:szCs w:val="30"/>
                <w:lang w:val="en-GB" w:bidi="ar-SA"/>
              </w:rPr>
            </w:pPr>
          </w:p>
          <w:p w14:paraId="467663F1" w14:textId="77777777" w:rsidR="00670773" w:rsidRPr="00273A5D" w:rsidRDefault="0067077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29</w:t>
            </w:r>
            <w:r w:rsidRPr="00273A5D">
              <w:rPr>
                <w:rFonts w:asciiTheme="majorBidi" w:eastAsia="MS Mincho" w:hAnsiTheme="majorBidi" w:cstheme="majorBidi"/>
                <w:sz w:val="30"/>
                <w:szCs w:val="30"/>
              </w:rPr>
              <w:t>,</w:t>
            </w:r>
            <w:r w:rsidRPr="00273A5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094</w:t>
            </w:r>
          </w:p>
        </w:tc>
        <w:tc>
          <w:tcPr>
            <w:tcW w:w="145" w:type="pct"/>
          </w:tcPr>
          <w:p w14:paraId="46E4F97B" w14:textId="77777777" w:rsidR="00670773" w:rsidRPr="00273A5D" w:rsidRDefault="00670773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43B0DC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14E4C536" w14:textId="77777777" w:rsidR="00670773" w:rsidRPr="00273A5D" w:rsidRDefault="00670773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vAlign w:val="bottom"/>
          </w:tcPr>
          <w:p w14:paraId="276E6191" w14:textId="77777777" w:rsidR="00670773" w:rsidRPr="00273A5D" w:rsidRDefault="00670773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75A" w:rsidRPr="00273A5D" w14:paraId="54D9F15E" w14:textId="77777777" w:rsidTr="002E6A8F">
        <w:tc>
          <w:tcPr>
            <w:tcW w:w="2063" w:type="pct"/>
          </w:tcPr>
          <w:p w14:paraId="6574C5BC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4BD2A6DF" w14:textId="77777777" w:rsidR="00AD075A" w:rsidRPr="00273A5D" w:rsidRDefault="00831F53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71</w:t>
            </w:r>
            <w:r w:rsidR="005314AE" w:rsidRPr="00273A5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7,773</w:t>
            </w:r>
          </w:p>
        </w:tc>
        <w:tc>
          <w:tcPr>
            <w:tcW w:w="126" w:type="pct"/>
            <w:vAlign w:val="bottom"/>
          </w:tcPr>
          <w:p w14:paraId="6B58903A" w14:textId="77777777" w:rsidR="00AD075A" w:rsidRPr="00273A5D" w:rsidRDefault="00AD075A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  <w:vAlign w:val="bottom"/>
          </w:tcPr>
          <w:p w14:paraId="3FA1EB65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6</w:t>
            </w: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64,066</w:t>
            </w:r>
          </w:p>
        </w:tc>
        <w:tc>
          <w:tcPr>
            <w:tcW w:w="145" w:type="pct"/>
            <w:vAlign w:val="bottom"/>
          </w:tcPr>
          <w:p w14:paraId="41D051F1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E452A1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542E0A7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vAlign w:val="bottom"/>
          </w:tcPr>
          <w:p w14:paraId="11B12B61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075A" w:rsidRPr="00273A5D" w14:paraId="47BEEE5B" w14:textId="77777777" w:rsidTr="002E6A8F">
        <w:tc>
          <w:tcPr>
            <w:tcW w:w="2063" w:type="pct"/>
          </w:tcPr>
          <w:p w14:paraId="480D87C7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eastAsia="MS Mincho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73A5D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656" w:type="pct"/>
            <w:tcBorders>
              <w:bottom w:val="single" w:sz="4" w:space="0" w:color="auto"/>
            </w:tcBorders>
            <w:shd w:val="clear" w:color="auto" w:fill="auto"/>
          </w:tcPr>
          <w:p w14:paraId="4A1EB4F5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-11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</w:rPr>
              <w:t>(91,545)</w:t>
            </w:r>
          </w:p>
        </w:tc>
        <w:tc>
          <w:tcPr>
            <w:tcW w:w="126" w:type="pct"/>
          </w:tcPr>
          <w:p w14:paraId="171108C7" w14:textId="77777777" w:rsidR="00AD075A" w:rsidRPr="00273A5D" w:rsidRDefault="00AD075A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</w:tcPr>
          <w:p w14:paraId="038A71BE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-1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sz w:val="30"/>
                <w:szCs w:val="30"/>
              </w:rPr>
              <w:t>(60,502)</w:t>
            </w:r>
          </w:p>
        </w:tc>
        <w:tc>
          <w:tcPr>
            <w:tcW w:w="145" w:type="pct"/>
          </w:tcPr>
          <w:p w14:paraId="713A4962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1E19C1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1CEE357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</w:tcPr>
          <w:p w14:paraId="28F485D4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D075A" w:rsidRPr="00273A5D" w14:paraId="0175777A" w14:textId="77777777" w:rsidTr="002E6A8F">
        <w:tc>
          <w:tcPr>
            <w:tcW w:w="2063" w:type="pct"/>
          </w:tcPr>
          <w:p w14:paraId="02CAF8D2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B84903" w14:textId="77777777" w:rsidR="00AD075A" w:rsidRPr="00273A5D" w:rsidRDefault="005314AE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626,228</w:t>
            </w:r>
          </w:p>
        </w:tc>
        <w:tc>
          <w:tcPr>
            <w:tcW w:w="126" w:type="pct"/>
          </w:tcPr>
          <w:p w14:paraId="1BD5BED4" w14:textId="77777777" w:rsidR="00AD075A" w:rsidRPr="00273A5D" w:rsidRDefault="00AD075A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single" w:sz="4" w:space="0" w:color="auto"/>
            </w:tcBorders>
          </w:tcPr>
          <w:p w14:paraId="7206811C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603,564</w:t>
            </w:r>
          </w:p>
        </w:tc>
        <w:tc>
          <w:tcPr>
            <w:tcW w:w="145" w:type="pct"/>
          </w:tcPr>
          <w:p w14:paraId="7E9414EA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F35E0E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406BFB1B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D013F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D075A" w:rsidRPr="00273A5D" w14:paraId="4C99C318" w14:textId="77777777" w:rsidTr="002E6A8F">
        <w:trPr>
          <w:trHeight w:hRule="exact" w:val="144"/>
        </w:trPr>
        <w:tc>
          <w:tcPr>
            <w:tcW w:w="2063" w:type="pct"/>
          </w:tcPr>
          <w:p w14:paraId="12752F88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  <w:shd w:val="clear" w:color="auto" w:fill="auto"/>
          </w:tcPr>
          <w:p w14:paraId="34AD2E54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26" w:type="pct"/>
          </w:tcPr>
          <w:p w14:paraId="72D71B26" w14:textId="77777777" w:rsidR="00AD075A" w:rsidRPr="00273A5D" w:rsidRDefault="00AD075A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top w:val="single" w:sz="4" w:space="0" w:color="auto"/>
            </w:tcBorders>
          </w:tcPr>
          <w:p w14:paraId="41398611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sz w:val="30"/>
                <w:szCs w:val="30"/>
              </w:rPr>
            </w:pPr>
          </w:p>
        </w:tc>
        <w:tc>
          <w:tcPr>
            <w:tcW w:w="145" w:type="pct"/>
          </w:tcPr>
          <w:p w14:paraId="56D902C8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5E4C8CDE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39C5152A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</w:tcPr>
          <w:p w14:paraId="58C9B10A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D075A" w:rsidRPr="00273A5D" w14:paraId="44EA935D" w14:textId="77777777" w:rsidTr="002E6A8F">
        <w:tc>
          <w:tcPr>
            <w:tcW w:w="2063" w:type="pct"/>
          </w:tcPr>
          <w:p w14:paraId="41DE503A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3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56" w:type="pct"/>
            <w:tcBorders>
              <w:bottom w:val="double" w:sz="4" w:space="0" w:color="auto"/>
            </w:tcBorders>
            <w:shd w:val="clear" w:color="auto" w:fill="auto"/>
          </w:tcPr>
          <w:p w14:paraId="08B8991D" w14:textId="77777777" w:rsidR="00AD075A" w:rsidRPr="00273A5D" w:rsidRDefault="00C35787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675,910</w:t>
            </w:r>
          </w:p>
        </w:tc>
        <w:tc>
          <w:tcPr>
            <w:tcW w:w="126" w:type="pct"/>
            <w:vAlign w:val="bottom"/>
          </w:tcPr>
          <w:p w14:paraId="2CD6B16C" w14:textId="77777777" w:rsidR="00AD075A" w:rsidRPr="00273A5D" w:rsidRDefault="00AD075A" w:rsidP="0017515E">
            <w:pPr>
              <w:pStyle w:val="acctfourfigures"/>
              <w:tabs>
                <w:tab w:val="left" w:pos="813"/>
              </w:tabs>
              <w:spacing w:line="230" w:lineRule="auto"/>
              <w:ind w:lef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vAlign w:val="bottom"/>
          </w:tcPr>
          <w:p w14:paraId="43614570" w14:textId="77777777" w:rsidR="00AD075A" w:rsidRPr="00273A5D" w:rsidRDefault="00AD075A" w:rsidP="0017515E">
            <w:pPr>
              <w:pStyle w:val="acctfourfigures"/>
              <w:tabs>
                <w:tab w:val="clear" w:pos="765"/>
                <w:tab w:val="decimal" w:pos="652"/>
                <w:tab w:val="left" w:pos="813"/>
              </w:tabs>
              <w:spacing w:line="230" w:lineRule="auto"/>
              <w:ind w:left="11" w:right="47"/>
              <w:jc w:val="right"/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</w:rPr>
              <w:t>652,583</w:t>
            </w:r>
          </w:p>
        </w:tc>
        <w:tc>
          <w:tcPr>
            <w:tcW w:w="145" w:type="pct"/>
            <w:vAlign w:val="bottom"/>
          </w:tcPr>
          <w:p w14:paraId="05B1C54A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EA5511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CE34F5" w14:textId="77777777" w:rsidR="00AD075A" w:rsidRPr="00273A5D" w:rsidRDefault="00AD075A" w:rsidP="0017515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65"/>
                <w:tab w:val="decimal" w:pos="918"/>
              </w:tabs>
              <w:spacing w:after="0" w:line="230" w:lineRule="auto"/>
              <w:ind w:right="5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06" w:type="pct"/>
            <w:tcBorders>
              <w:bottom w:val="double" w:sz="4" w:space="0" w:color="auto"/>
            </w:tcBorders>
            <w:vAlign w:val="bottom"/>
          </w:tcPr>
          <w:p w14:paraId="20D2754B" w14:textId="77777777" w:rsidR="00AD075A" w:rsidRPr="00273A5D" w:rsidRDefault="00AD075A" w:rsidP="001751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3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6243DCF" w14:textId="77777777" w:rsidR="00965CDA" w:rsidRPr="00965CDA" w:rsidRDefault="00965CDA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16"/>
          <w:szCs w:val="16"/>
        </w:rPr>
      </w:pPr>
    </w:p>
    <w:p w14:paraId="67642509" w14:textId="77777777" w:rsidR="002D5CEB" w:rsidRPr="00273A5D" w:rsidRDefault="00475DA2" w:rsidP="00521D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  <w:cs/>
        </w:rPr>
        <w:sectPr w:rsidR="002D5CEB" w:rsidRPr="00273A5D" w:rsidSect="007469A4">
          <w:pgSz w:w="11907" w:h="16840" w:code="9"/>
          <w:pgMar w:top="691" w:right="1107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273A5D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 มีระยะเวลาตั้ง</w:t>
      </w:r>
      <w:r w:rsidRPr="00273A5D">
        <w:rPr>
          <w:rFonts w:ascii="Angsana New" w:hAnsi="Angsana New" w:hint="cs"/>
          <w:sz w:val="30"/>
          <w:szCs w:val="30"/>
          <w:cs/>
        </w:rPr>
        <w:t xml:space="preserve">แต่ </w:t>
      </w:r>
      <w:r w:rsidR="00053678">
        <w:rPr>
          <w:rFonts w:ascii="Angsana New" w:hAnsi="Angsana New"/>
          <w:sz w:val="30"/>
          <w:szCs w:val="30"/>
        </w:rPr>
        <w:t>10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วันถึง </w:t>
      </w:r>
      <w:r w:rsidR="009962D4" w:rsidRPr="00273A5D">
        <w:rPr>
          <w:rFonts w:ascii="Angsana New" w:hAnsi="Angsana New"/>
          <w:sz w:val="30"/>
          <w:szCs w:val="30"/>
        </w:rPr>
        <w:t>3</w:t>
      </w:r>
      <w:r w:rsidRPr="00273A5D">
        <w:rPr>
          <w:rFonts w:ascii="Angsana New" w:hAnsi="Angsana New"/>
          <w:sz w:val="30"/>
          <w:szCs w:val="30"/>
        </w:rPr>
        <w:t xml:space="preserve">0 </w:t>
      </w:r>
      <w:r w:rsidRPr="00273A5D">
        <w:rPr>
          <w:rFonts w:ascii="Angsana New" w:hAnsi="Angsana New"/>
          <w:sz w:val="30"/>
          <w:szCs w:val="30"/>
          <w:cs/>
        </w:rPr>
        <w:t>วัน</w:t>
      </w:r>
    </w:p>
    <w:p w14:paraId="07EDA769" w14:textId="77777777" w:rsidR="000A3508" w:rsidRPr="00273A5D" w:rsidRDefault="00996AD5" w:rsidP="0071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E67A9" w:rsidRPr="00273A5D">
        <w:rPr>
          <w:rFonts w:ascii="Angsana New" w:hAnsi="Angsana New"/>
          <w:b/>
          <w:bCs/>
          <w:sz w:val="30"/>
          <w:szCs w:val="30"/>
        </w:rPr>
        <w:tab/>
      </w:r>
      <w:r w:rsidR="00CE67A9" w:rsidRPr="00273A5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</w:t>
      </w:r>
      <w:r w:rsidR="009D7F6B">
        <w:rPr>
          <w:rFonts w:ascii="Angsana New" w:hAnsi="Angsana New" w:hint="cs"/>
          <w:b/>
          <w:bCs/>
          <w:sz w:val="30"/>
          <w:szCs w:val="30"/>
          <w:cs/>
        </w:rPr>
        <w:t>ร่วม</w:t>
      </w:r>
    </w:p>
    <w:p w14:paraId="433C1227" w14:textId="77777777" w:rsidR="000A3508" w:rsidRPr="00273A5D" w:rsidRDefault="000A3508" w:rsidP="000A3508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7291460B" w14:textId="77777777" w:rsidR="00280514" w:rsidRPr="00273A5D" w:rsidRDefault="00280514" w:rsidP="00280514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612"/>
        </w:tabs>
        <w:spacing w:after="0"/>
        <w:ind w:right="-405" w:firstLine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เงินลงทุนในบริษัทร่วม ณ 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 xml:space="preserve">2562 </w:t>
      </w:r>
      <w:r w:rsidRPr="00273A5D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273A5D">
        <w:rPr>
          <w:rFonts w:ascii="Angsana New" w:hAnsi="Angsana New"/>
          <w:sz w:val="30"/>
          <w:szCs w:val="30"/>
        </w:rPr>
        <w:t xml:space="preserve">31 </w:t>
      </w:r>
      <w:r w:rsidRPr="00273A5D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273A5D">
        <w:rPr>
          <w:rFonts w:ascii="Angsana New" w:hAnsi="Angsana New"/>
          <w:sz w:val="30"/>
          <w:szCs w:val="30"/>
        </w:rPr>
        <w:t xml:space="preserve">2561 </w:t>
      </w:r>
      <w:r w:rsidRPr="00273A5D">
        <w:rPr>
          <w:rFonts w:ascii="Angsana New" w:hAnsi="Angsana New"/>
          <w:sz w:val="30"/>
          <w:szCs w:val="30"/>
          <w:cs/>
        </w:rPr>
        <w:t>มีดังนี้</w:t>
      </w:r>
    </w:p>
    <w:p w14:paraId="4A391912" w14:textId="77777777" w:rsidR="00280514" w:rsidRPr="00E2242C" w:rsidRDefault="00280514" w:rsidP="00AF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52" w:tblpY="47"/>
        <w:tblW w:w="14145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309"/>
        <w:gridCol w:w="2171"/>
        <w:gridCol w:w="183"/>
        <w:gridCol w:w="1077"/>
        <w:gridCol w:w="183"/>
        <w:gridCol w:w="1167"/>
        <w:gridCol w:w="184"/>
        <w:gridCol w:w="1097"/>
        <w:gridCol w:w="178"/>
        <w:gridCol w:w="1082"/>
        <w:gridCol w:w="184"/>
        <w:gridCol w:w="1076"/>
        <w:gridCol w:w="180"/>
        <w:gridCol w:w="1074"/>
      </w:tblGrid>
      <w:tr w:rsidR="00280514" w:rsidRPr="00273A5D" w14:paraId="417BD5C7" w14:textId="77777777" w:rsidTr="007155F3">
        <w:trPr>
          <w:cantSplit/>
        </w:trPr>
        <w:tc>
          <w:tcPr>
            <w:tcW w:w="4309" w:type="dxa"/>
          </w:tcPr>
          <w:p w14:paraId="0B8391CC" w14:textId="77777777" w:rsidR="00280514" w:rsidRPr="00273A5D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36" w:type="dxa"/>
            <w:gridSpan w:val="13"/>
            <w:vAlign w:val="center"/>
          </w:tcPr>
          <w:p w14:paraId="517CF2CF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80514" w:rsidRPr="00273A5D" w14:paraId="2EC10E03" w14:textId="77777777" w:rsidTr="007155F3">
        <w:trPr>
          <w:cantSplit/>
        </w:trPr>
        <w:tc>
          <w:tcPr>
            <w:tcW w:w="4309" w:type="dxa"/>
          </w:tcPr>
          <w:p w14:paraId="46C50052" w14:textId="77777777" w:rsidR="00280514" w:rsidRPr="00273A5D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  <w:vAlign w:val="bottom"/>
          </w:tcPr>
          <w:p w14:paraId="0EAA1924" w14:textId="77777777" w:rsidR="00280514" w:rsidRPr="00273A5D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ลักษณะธุรกิจ</w:t>
            </w:r>
          </w:p>
        </w:tc>
        <w:tc>
          <w:tcPr>
            <w:tcW w:w="183" w:type="dxa"/>
          </w:tcPr>
          <w:p w14:paraId="2E933B44" w14:textId="77777777" w:rsidR="00280514" w:rsidRPr="00273A5D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427" w:type="dxa"/>
            <w:gridSpan w:val="3"/>
          </w:tcPr>
          <w:p w14:paraId="61557A97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สัดส่วน</w:t>
            </w:r>
          </w:p>
          <w:p w14:paraId="274CD95C" w14:textId="77777777" w:rsidR="00280514" w:rsidRPr="00273A5D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ความเป็นเจ้าของ</w:t>
            </w:r>
          </w:p>
        </w:tc>
        <w:tc>
          <w:tcPr>
            <w:tcW w:w="184" w:type="dxa"/>
          </w:tcPr>
          <w:p w14:paraId="4A3B647B" w14:textId="77777777" w:rsidR="00280514" w:rsidRPr="00273A5D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</w:rPr>
            </w:pPr>
          </w:p>
        </w:tc>
        <w:tc>
          <w:tcPr>
            <w:tcW w:w="2357" w:type="dxa"/>
            <w:gridSpan w:val="3"/>
          </w:tcPr>
          <w:p w14:paraId="638A9627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6AF3D58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ทุนชำระแล้ว</w:t>
            </w:r>
          </w:p>
        </w:tc>
        <w:tc>
          <w:tcPr>
            <w:tcW w:w="184" w:type="dxa"/>
          </w:tcPr>
          <w:p w14:paraId="1BD13762" w14:textId="77777777" w:rsidR="00280514" w:rsidRPr="00273A5D" w:rsidDel="00685444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bCs/>
                <w:sz w:val="30"/>
                <w:szCs w:val="30"/>
                <w:lang w:bidi="th-TH"/>
              </w:rPr>
            </w:pPr>
          </w:p>
        </w:tc>
        <w:tc>
          <w:tcPr>
            <w:tcW w:w="2330" w:type="dxa"/>
            <w:gridSpan w:val="3"/>
          </w:tcPr>
          <w:p w14:paraId="444658FB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59D07FBB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</w:t>
            </w:r>
          </w:p>
        </w:tc>
      </w:tr>
      <w:tr w:rsidR="009D7F6B" w:rsidRPr="00273A5D" w14:paraId="19AF4CA5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3F436434" w14:textId="77777777" w:rsidR="009D7F6B" w:rsidRPr="00273A5D" w:rsidRDefault="009D7F6B" w:rsidP="009D7F6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1767F3F0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0A05F7E3" w14:textId="77777777" w:rsidR="009D7F6B" w:rsidRPr="00273A5D" w:rsidRDefault="009D7F6B" w:rsidP="009D7F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22036DB3" w14:textId="77777777" w:rsidR="009D7F6B" w:rsidRPr="00273A5D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9D7F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3" w:type="dxa"/>
            <w:vAlign w:val="center"/>
          </w:tcPr>
          <w:p w14:paraId="78942246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65F3C4C0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53CFD430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670C187E" w14:textId="77777777" w:rsidR="009D7F6B" w:rsidRPr="00273A5D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9D7F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78" w:type="dxa"/>
            <w:vAlign w:val="center"/>
          </w:tcPr>
          <w:p w14:paraId="5614788F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6A61D72B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84" w:type="dxa"/>
          </w:tcPr>
          <w:p w14:paraId="468888ED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7EF9D30C" w14:textId="77777777" w:rsidR="009D7F6B" w:rsidRPr="00273A5D" w:rsidRDefault="00BE5B83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</w:t>
            </w:r>
            <w:r w:rsidR="009D7F6B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0 </w:t>
            </w:r>
            <w:r w:rsidR="009D7F6B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center"/>
          </w:tcPr>
          <w:p w14:paraId="5122633A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2F458941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 xml:space="preserve">31 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</w:tr>
      <w:tr w:rsidR="009D7F6B" w:rsidRPr="00273A5D" w14:paraId="3629DA00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751C1B19" w14:textId="77777777" w:rsidR="009D7F6B" w:rsidRPr="00273A5D" w:rsidRDefault="009D7F6B" w:rsidP="009D7F6B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52488105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428A8F3B" w14:textId="77777777" w:rsidR="009D7F6B" w:rsidRPr="00273A5D" w:rsidRDefault="009D7F6B" w:rsidP="009D7F6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  <w:vAlign w:val="center"/>
          </w:tcPr>
          <w:p w14:paraId="58A5B248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3" w:type="dxa"/>
            <w:vAlign w:val="center"/>
          </w:tcPr>
          <w:p w14:paraId="67B56AEA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  <w:vAlign w:val="center"/>
          </w:tcPr>
          <w:p w14:paraId="35D38F64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1030B6E3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97" w:type="dxa"/>
            <w:vAlign w:val="center"/>
          </w:tcPr>
          <w:p w14:paraId="37E4E7D9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78" w:type="dxa"/>
            <w:vAlign w:val="center"/>
          </w:tcPr>
          <w:p w14:paraId="639F5150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  <w:vAlign w:val="center"/>
          </w:tcPr>
          <w:p w14:paraId="71FF4FF6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  <w:tc>
          <w:tcPr>
            <w:tcW w:w="184" w:type="dxa"/>
          </w:tcPr>
          <w:p w14:paraId="6AAB91C4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6" w:type="dxa"/>
            <w:vAlign w:val="center"/>
          </w:tcPr>
          <w:p w14:paraId="530400B7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2562</w:t>
            </w:r>
          </w:p>
        </w:tc>
        <w:tc>
          <w:tcPr>
            <w:tcW w:w="180" w:type="dxa"/>
            <w:vAlign w:val="center"/>
          </w:tcPr>
          <w:p w14:paraId="5B9C57A0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4" w:type="dxa"/>
            <w:vAlign w:val="center"/>
          </w:tcPr>
          <w:p w14:paraId="17DA8B97" w14:textId="77777777" w:rsidR="009D7F6B" w:rsidRPr="00273A5D" w:rsidRDefault="009D7F6B" w:rsidP="009D7F6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2561</w:t>
            </w:r>
          </w:p>
        </w:tc>
      </w:tr>
      <w:tr w:rsidR="00280514" w:rsidRPr="00273A5D" w14:paraId="20CA8B46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7E9D0A0A" w14:textId="77777777" w:rsidR="00280514" w:rsidRPr="00273A5D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171" w:type="dxa"/>
          </w:tcPr>
          <w:p w14:paraId="69970BE1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83" w:type="dxa"/>
          </w:tcPr>
          <w:p w14:paraId="62AFA674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427" w:type="dxa"/>
            <w:gridSpan w:val="3"/>
            <w:vAlign w:val="center"/>
          </w:tcPr>
          <w:p w14:paraId="0791A9AE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7A271D26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4871" w:type="dxa"/>
            <w:gridSpan w:val="7"/>
            <w:vAlign w:val="center"/>
          </w:tcPr>
          <w:p w14:paraId="499629B3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273A5D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พันบาท)</w:t>
            </w:r>
          </w:p>
        </w:tc>
      </w:tr>
      <w:tr w:rsidR="00280514" w:rsidRPr="00273A5D" w14:paraId="1EBF4F11" w14:textId="77777777" w:rsidTr="007155F3">
        <w:trPr>
          <w:cantSplit/>
          <w:trHeight w:hRule="exact" w:val="374"/>
        </w:trPr>
        <w:tc>
          <w:tcPr>
            <w:tcW w:w="4309" w:type="dxa"/>
          </w:tcPr>
          <w:p w14:paraId="154DCEB4" w14:textId="77777777" w:rsidR="00280514" w:rsidRPr="00273A5D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บริษัท วรรณเจริญกิจ จำกัด</w:t>
            </w:r>
          </w:p>
        </w:tc>
        <w:tc>
          <w:tcPr>
            <w:tcW w:w="2171" w:type="dxa"/>
          </w:tcPr>
          <w:p w14:paraId="64FF93CC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>ให้เช่าอสังหาริมทรัพย์</w:t>
            </w:r>
          </w:p>
        </w:tc>
        <w:tc>
          <w:tcPr>
            <w:tcW w:w="183" w:type="dxa"/>
          </w:tcPr>
          <w:p w14:paraId="3BD5F318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77" w:type="dxa"/>
          </w:tcPr>
          <w:p w14:paraId="19DBAE79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1BC107C4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67" w:type="dxa"/>
          </w:tcPr>
          <w:p w14:paraId="57539955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184" w:type="dxa"/>
          </w:tcPr>
          <w:p w14:paraId="3D2E3562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</w:tcPr>
          <w:p w14:paraId="30C2D2D5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right" w:pos="547"/>
                <w:tab w:val="center" w:pos="637"/>
              </w:tabs>
              <w:spacing w:line="240" w:lineRule="atLeast"/>
              <w:ind w:left="-79" w:right="-168"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78" w:type="dxa"/>
          </w:tcPr>
          <w:p w14:paraId="3D1F143D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82" w:type="dxa"/>
          </w:tcPr>
          <w:p w14:paraId="6C584059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636"/>
              </w:tabs>
              <w:spacing w:line="240" w:lineRule="atLeast"/>
              <w:ind w:left="-79" w:right="123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bidi="th-TH"/>
              </w:rPr>
              <w:t>100</w:t>
            </w:r>
          </w:p>
        </w:tc>
        <w:tc>
          <w:tcPr>
            <w:tcW w:w="184" w:type="dxa"/>
          </w:tcPr>
          <w:p w14:paraId="10A98E85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decimal" w:pos="61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076" w:type="dxa"/>
          </w:tcPr>
          <w:p w14:paraId="53CD4547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04E7A125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 w:right="-79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</w:tcPr>
          <w:p w14:paraId="451DAE94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right="-79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25</w:t>
            </w:r>
          </w:p>
        </w:tc>
      </w:tr>
      <w:tr w:rsidR="00280514" w:rsidRPr="00273A5D" w14:paraId="446AB26C" w14:textId="77777777" w:rsidTr="007155F3">
        <w:trPr>
          <w:cantSplit/>
          <w:trHeight w:hRule="exact" w:val="374"/>
        </w:trPr>
        <w:tc>
          <w:tcPr>
            <w:tcW w:w="4309" w:type="dxa"/>
            <w:vAlign w:val="bottom"/>
          </w:tcPr>
          <w:p w14:paraId="2C48F6D9" w14:textId="77777777" w:rsidR="00280514" w:rsidRPr="00273A5D" w:rsidRDefault="00280514" w:rsidP="007155F3">
            <w:pPr>
              <w:tabs>
                <w:tab w:val="clear" w:pos="227"/>
                <w:tab w:val="clear" w:pos="454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171" w:type="dxa"/>
          </w:tcPr>
          <w:p w14:paraId="0632BB1A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83" w:type="dxa"/>
          </w:tcPr>
          <w:p w14:paraId="634086DF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77" w:type="dxa"/>
            <w:vAlign w:val="bottom"/>
          </w:tcPr>
          <w:p w14:paraId="3D82FC38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6512B6B3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vAlign w:val="bottom"/>
          </w:tcPr>
          <w:p w14:paraId="19F7E060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55677334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97" w:type="dxa"/>
          </w:tcPr>
          <w:p w14:paraId="7CBB71CC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78" w:type="dxa"/>
          </w:tcPr>
          <w:p w14:paraId="3E098C21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2" w:type="dxa"/>
          </w:tcPr>
          <w:p w14:paraId="0F51B2EC" w14:textId="77777777" w:rsidR="00280514" w:rsidRPr="00273A5D" w:rsidRDefault="00280514" w:rsidP="007155F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84" w:type="dxa"/>
          </w:tcPr>
          <w:p w14:paraId="4C49AE8C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decimal" w:pos="652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076" w:type="dxa"/>
            <w:tcBorders>
              <w:top w:val="single" w:sz="4" w:space="0" w:color="auto"/>
              <w:bottom w:val="double" w:sz="4" w:space="0" w:color="auto"/>
            </w:tcBorders>
          </w:tcPr>
          <w:p w14:paraId="41BA0E25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612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9BD80C1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center" w:pos="329"/>
                <w:tab w:val="right" w:pos="737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4" w:type="dxa"/>
            <w:tcBorders>
              <w:top w:val="single" w:sz="4" w:space="0" w:color="auto"/>
              <w:bottom w:val="double" w:sz="4" w:space="0" w:color="auto"/>
            </w:tcBorders>
          </w:tcPr>
          <w:p w14:paraId="16012164" w14:textId="77777777" w:rsidR="00280514" w:rsidRPr="00273A5D" w:rsidRDefault="00280514" w:rsidP="007155F3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79" w:right="-79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  <w:t>25</w:t>
            </w:r>
          </w:p>
        </w:tc>
      </w:tr>
    </w:tbl>
    <w:p w14:paraId="4C4BC2CF" w14:textId="77777777" w:rsidR="009010D8" w:rsidRPr="00E2242C" w:rsidRDefault="009010D8" w:rsidP="00AF1C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7D566B" w14:textId="77777777" w:rsidR="009010D8" w:rsidRPr="00273A5D" w:rsidRDefault="009010D8" w:rsidP="007155F3">
      <w:pPr>
        <w:pStyle w:val="BodyText"/>
        <w:tabs>
          <w:tab w:val="clear" w:pos="227"/>
          <w:tab w:val="clear" w:pos="454"/>
          <w:tab w:val="clear" w:pos="680"/>
          <w:tab w:val="clear" w:pos="907"/>
          <w:tab w:val="left" w:pos="0"/>
          <w:tab w:val="left" w:pos="612"/>
        </w:tabs>
        <w:spacing w:after="0"/>
        <w:ind w:left="540" w:right="-405"/>
        <w:jc w:val="both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 xml:space="preserve">บริษัทร่วมข้างต้นดำเนินธุรกิจในประเทศไทย </w:t>
      </w:r>
      <w:r w:rsidRPr="00273A5D">
        <w:rPr>
          <w:rFonts w:ascii="Angsana New" w:hAnsi="Angsana New"/>
          <w:sz w:val="30"/>
          <w:szCs w:val="30"/>
          <w:cs/>
        </w:rPr>
        <w:t>กลุ่มบริษัทไม่มีเงินลงทุนในบริษัทร่วมซึ่งจดทะเบียนในตลาดหลักทรัพย์ ดังนั้นจึงไม่มีราคาที่เปิดเผยต่อสาธารณชน</w:t>
      </w:r>
    </w:p>
    <w:p w14:paraId="10690AD6" w14:textId="77777777" w:rsidR="008F2462" w:rsidRPr="007155F3" w:rsidRDefault="008F2462" w:rsidP="009010D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28D15D8E" w14:textId="77777777" w:rsidR="009010D8" w:rsidRDefault="009010D8" w:rsidP="009010D8">
      <w:pPr>
        <w:ind w:left="540"/>
        <w:jc w:val="thaiDistribute"/>
        <w:rPr>
          <w:rFonts w:ascii="Angsana New" w:hAnsi="Angsana New"/>
          <w:i/>
          <w:iCs/>
          <w:spacing w:val="-6"/>
          <w:sz w:val="30"/>
          <w:szCs w:val="30"/>
        </w:rPr>
      </w:pPr>
      <w:r w:rsidRPr="00273A5D">
        <w:rPr>
          <w:rFonts w:ascii="Angsana New" w:hAnsi="Angsana New" w:hint="cs"/>
          <w:i/>
          <w:iCs/>
          <w:spacing w:val="-6"/>
          <w:sz w:val="30"/>
          <w:szCs w:val="30"/>
          <w:cs/>
        </w:rPr>
        <w:t>การซื้อเงินลงทุน</w:t>
      </w:r>
    </w:p>
    <w:p w14:paraId="02FED1B4" w14:textId="77777777" w:rsidR="007155F3" w:rsidRPr="007155F3" w:rsidRDefault="007155F3" w:rsidP="009010D8">
      <w:pPr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449B958A" w14:textId="3ED7C93E" w:rsidR="009010D8" w:rsidRPr="00751A01" w:rsidRDefault="009010D8" w:rsidP="00751A01">
      <w:pPr>
        <w:ind w:left="540" w:right="633"/>
        <w:jc w:val="thaiDistribute"/>
        <w:rPr>
          <w:rFonts w:ascii="Angsana New" w:hAnsi="Angsana New"/>
          <w:spacing w:val="-6"/>
          <w:sz w:val="30"/>
          <w:szCs w:val="30"/>
        </w:rPr>
        <w:sectPr w:rsidR="009010D8" w:rsidRPr="00751A01" w:rsidSect="007469A4">
          <w:pgSz w:w="16840" w:h="11907" w:orient="landscape" w:code="9"/>
          <w:pgMar w:top="691" w:right="691" w:bottom="1152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เมื่อวันที่ </w:t>
      </w:r>
      <w:r w:rsidRPr="00273A5D">
        <w:rPr>
          <w:rFonts w:ascii="Angsana New" w:hAnsi="Angsana New"/>
          <w:spacing w:val="-6"/>
          <w:sz w:val="30"/>
          <w:szCs w:val="30"/>
        </w:rPr>
        <w:t xml:space="preserve">15 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273A5D">
        <w:rPr>
          <w:rFonts w:ascii="Angsana New" w:hAnsi="Angsana New"/>
          <w:spacing w:val="-6"/>
          <w:sz w:val="30"/>
          <w:szCs w:val="30"/>
        </w:rPr>
        <w:t>2562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pacing w:val="-6"/>
          <w:sz w:val="30"/>
          <w:szCs w:val="30"/>
          <w:cs/>
        </w:rPr>
        <w:t>บริษัท แอสเสท เวิรด์ รีเทล จำกัด</w:t>
      </w:r>
      <w:r w:rsidRPr="00273A5D">
        <w:rPr>
          <w:rFonts w:ascii="Angsana New" w:hAnsi="Angsana New"/>
          <w:spacing w:val="-6"/>
          <w:sz w:val="30"/>
          <w:szCs w:val="30"/>
        </w:rPr>
        <w:t xml:space="preserve"> </w:t>
      </w:r>
      <w:r w:rsidRPr="00273A5D">
        <w:rPr>
          <w:rFonts w:ascii="Angsana New" w:hAnsi="Angsana New"/>
          <w:spacing w:val="-6"/>
          <w:sz w:val="30"/>
          <w:szCs w:val="30"/>
          <w:cs/>
        </w:rPr>
        <w:t>ซึ่งเป็นบริษัทย่อย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>ทางตรง</w:t>
      </w:r>
      <w:r w:rsidRPr="00273A5D">
        <w:rPr>
          <w:rFonts w:ascii="Angsana New" w:hAnsi="Angsana New"/>
          <w:spacing w:val="-6"/>
          <w:sz w:val="30"/>
          <w:szCs w:val="30"/>
          <w:cs/>
        </w:rPr>
        <w:t>ของบริษัทได้ซื้อส่วนได้เสีย</w:t>
      </w:r>
      <w:r w:rsidRPr="00273A5D">
        <w:rPr>
          <w:rFonts w:ascii="Angsana New" w:hAnsi="Angsana New"/>
          <w:sz w:val="30"/>
          <w:szCs w:val="30"/>
          <w:cs/>
        </w:rPr>
        <w:t>ใน</w:t>
      </w:r>
      <w:r w:rsidRPr="00273A5D">
        <w:rPr>
          <w:rFonts w:ascii="Angsana New" w:hAnsi="Angsana New" w:hint="cs"/>
          <w:sz w:val="30"/>
          <w:szCs w:val="30"/>
          <w:cs/>
        </w:rPr>
        <w:t>บริษัท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วรรณเจริญกิจ</w:t>
      </w:r>
      <w:r w:rsidRPr="00273A5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จำกัด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ซึ่งเป็นบริษัท</w:t>
      </w:r>
      <w:r w:rsidRPr="00273A5D">
        <w:rPr>
          <w:rFonts w:ascii="Angsana New" w:hAnsi="Angsana New" w:hint="cs"/>
          <w:sz w:val="30"/>
          <w:szCs w:val="30"/>
          <w:cs/>
        </w:rPr>
        <w:t>ร่วม</w:t>
      </w:r>
      <w:r w:rsidRPr="00273A5D">
        <w:rPr>
          <w:rFonts w:ascii="Angsana New" w:hAnsi="Angsana New"/>
          <w:sz w:val="30"/>
          <w:szCs w:val="30"/>
          <w:cs/>
        </w:rPr>
        <w:t>ของบริษัท</w:t>
      </w:r>
      <w:r w:rsidRPr="00273A5D">
        <w:rPr>
          <w:rFonts w:ascii="Angsana New" w:hAnsi="Angsana New" w:hint="cs"/>
          <w:sz w:val="30"/>
          <w:szCs w:val="30"/>
          <w:cs/>
        </w:rPr>
        <w:t>จาก</w:t>
      </w:r>
      <w:r w:rsidRPr="00273A5D">
        <w:rPr>
          <w:rFonts w:ascii="Angsana New" w:hAnsi="Angsana New"/>
          <w:spacing w:val="-6"/>
          <w:sz w:val="30"/>
          <w:szCs w:val="30"/>
          <w:cs/>
        </w:rPr>
        <w:t>กิจการภายใต้การควบคุมเดียวกันเพิ่มเติมร้อยละ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pacing w:val="-6"/>
          <w:sz w:val="30"/>
          <w:szCs w:val="30"/>
        </w:rPr>
        <w:t>75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pacing w:val="-6"/>
          <w:sz w:val="30"/>
          <w:szCs w:val="30"/>
          <w:cs/>
        </w:rPr>
        <w:t>เป็น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>เ</w:t>
      </w:r>
      <w:r w:rsidRPr="00273A5D">
        <w:rPr>
          <w:rFonts w:ascii="Angsana New" w:hAnsi="Angsana New"/>
          <w:spacing w:val="-6"/>
          <w:sz w:val="30"/>
          <w:szCs w:val="30"/>
          <w:cs/>
        </w:rPr>
        <w:t xml:space="preserve">งินสดจำนวน </w:t>
      </w:r>
      <w:r w:rsidRPr="00273A5D">
        <w:rPr>
          <w:rFonts w:ascii="Angsana New" w:hAnsi="Angsana New"/>
          <w:spacing w:val="-6"/>
          <w:sz w:val="30"/>
          <w:szCs w:val="30"/>
        </w:rPr>
        <w:t xml:space="preserve">6.26 </w:t>
      </w:r>
      <w:r w:rsidRPr="00273A5D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Pr="00273A5D">
        <w:rPr>
          <w:rFonts w:ascii="Angsana New" w:hAnsi="Angsana New"/>
          <w:spacing w:val="-6"/>
          <w:sz w:val="30"/>
          <w:szCs w:val="30"/>
        </w:rPr>
        <w:t xml:space="preserve"> </w:t>
      </w:r>
      <w:r w:rsidRPr="00273A5D">
        <w:rPr>
          <w:rFonts w:ascii="Angsana New" w:hAnsi="Angsana New"/>
          <w:spacing w:val="-6"/>
          <w:sz w:val="30"/>
          <w:szCs w:val="30"/>
          <w:cs/>
        </w:rPr>
        <w:t>ทำให้สัดส่วนความเป็นเจ้าของ</w:t>
      </w:r>
      <w:r w:rsidRPr="00273A5D">
        <w:rPr>
          <w:rFonts w:ascii="Angsana New" w:hAnsi="Angsana New"/>
          <w:sz w:val="30"/>
          <w:szCs w:val="30"/>
          <w:cs/>
        </w:rPr>
        <w:t>เพิ่มขึ้น</w:t>
      </w:r>
      <w:r w:rsidRPr="00273A5D">
        <w:rPr>
          <w:rFonts w:ascii="Angsana New" w:hAnsi="Angsana New" w:hint="cs"/>
          <w:sz w:val="30"/>
          <w:szCs w:val="30"/>
          <w:cs/>
        </w:rPr>
        <w:t>เป็น</w:t>
      </w:r>
      <w:r w:rsidRPr="00273A5D">
        <w:rPr>
          <w:rFonts w:ascii="Angsana New" w:hAnsi="Angsana New"/>
          <w:sz w:val="30"/>
          <w:szCs w:val="30"/>
          <w:cs/>
        </w:rPr>
        <w:t xml:space="preserve">ร้อยละ </w:t>
      </w:r>
      <w:r w:rsidRPr="00273A5D">
        <w:rPr>
          <w:rFonts w:ascii="Angsana New" w:hAnsi="Angsana New"/>
          <w:sz w:val="30"/>
          <w:szCs w:val="30"/>
        </w:rPr>
        <w:t>100</w:t>
      </w:r>
      <w:r w:rsidRPr="00273A5D">
        <w:rPr>
          <w:rFonts w:ascii="Angsana New" w:hAnsi="Angsana New" w:hint="cs"/>
          <w:sz w:val="30"/>
          <w:szCs w:val="30"/>
          <w:cs/>
        </w:rPr>
        <w:t xml:space="preserve"> ทำให้บริษัท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วรรณเจริญกิจ</w:t>
      </w:r>
      <w:r w:rsidRPr="00273A5D"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จำกัด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เปลี่ยนเป็นบริษัทย่อยของกลุ่มบริษ</w:t>
      </w:r>
      <w:r w:rsidR="00EA0D3D">
        <w:rPr>
          <w:rFonts w:ascii="Angsana New" w:hAnsi="Angsana New" w:hint="cs"/>
          <w:sz w:val="30"/>
          <w:szCs w:val="30"/>
          <w:cs/>
        </w:rPr>
        <w:t xml:space="preserve">ัท (ดูหมายเหตุข้อ </w:t>
      </w:r>
      <w:r w:rsidR="00EA0D3D">
        <w:rPr>
          <w:rFonts w:ascii="Angsana New" w:hAnsi="Angsana New"/>
          <w:sz w:val="30"/>
          <w:szCs w:val="30"/>
        </w:rPr>
        <w:t>3)</w:t>
      </w:r>
    </w:p>
    <w:p w14:paraId="1FC4ABD0" w14:textId="77777777" w:rsidR="00F60451" w:rsidRPr="00273A5D" w:rsidRDefault="00F60451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p w14:paraId="57000934" w14:textId="77777777" w:rsidR="007155F3" w:rsidRPr="00273A5D" w:rsidRDefault="007155F3" w:rsidP="007155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5" w:name="_Hlk9441130"/>
      <w:r>
        <w:rPr>
          <w:rFonts w:ascii="Angsana New" w:hAnsi="Angsana New"/>
          <w:b/>
          <w:bCs/>
          <w:sz w:val="30"/>
          <w:szCs w:val="30"/>
        </w:rPr>
        <w:t>7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เงินลงทุนในบริษัทย่อย</w:t>
      </w:r>
    </w:p>
    <w:p w14:paraId="376DE409" w14:textId="77777777" w:rsidR="007155F3" w:rsidRDefault="007155F3" w:rsidP="00E2242C">
      <w:pPr>
        <w:tabs>
          <w:tab w:val="clear" w:pos="454"/>
          <w:tab w:val="left" w:pos="0"/>
        </w:tabs>
        <w:ind w:right="63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DD20670" w14:textId="77777777" w:rsidR="00F0326B" w:rsidRPr="00E2242C" w:rsidRDefault="000E38AD" w:rsidP="007155F3">
      <w:pPr>
        <w:tabs>
          <w:tab w:val="clear" w:pos="454"/>
          <w:tab w:val="left" w:pos="0"/>
        </w:tabs>
        <w:ind w:right="633" w:firstLine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E2242C">
        <w:rPr>
          <w:rFonts w:ascii="Angsana New" w:hAnsi="Angsana New"/>
          <w:spacing w:val="-6"/>
          <w:sz w:val="30"/>
          <w:szCs w:val="30"/>
          <w:cs/>
        </w:rPr>
        <w:t xml:space="preserve">เงินลงทุนในบริษัทย่อย ณ วันที่ </w:t>
      </w:r>
      <w:r w:rsidR="0090013D" w:rsidRPr="00E2242C">
        <w:rPr>
          <w:rFonts w:ascii="Angsana New" w:hAnsi="Angsana New"/>
          <w:spacing w:val="-6"/>
          <w:sz w:val="30"/>
          <w:szCs w:val="30"/>
        </w:rPr>
        <w:t xml:space="preserve">30 </w:t>
      </w:r>
      <w:r w:rsidR="0090013D" w:rsidRPr="00E2242C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185E75" w:rsidRPr="00E2242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77783C" w:rsidRPr="00E2242C">
        <w:rPr>
          <w:rFonts w:ascii="Angsana New" w:hAnsi="Angsana New"/>
          <w:spacing w:val="-6"/>
          <w:sz w:val="30"/>
          <w:szCs w:val="30"/>
          <w:cs/>
        </w:rPr>
        <w:t>25</w:t>
      </w:r>
      <w:r w:rsidR="0077783C" w:rsidRPr="00E2242C">
        <w:rPr>
          <w:rFonts w:ascii="Angsana New" w:hAnsi="Angsana New"/>
          <w:spacing w:val="-6"/>
          <w:sz w:val="30"/>
          <w:szCs w:val="30"/>
        </w:rPr>
        <w:t>6</w:t>
      </w:r>
      <w:r w:rsidR="00535C9D" w:rsidRPr="00E2242C">
        <w:rPr>
          <w:rFonts w:ascii="Angsana New" w:hAnsi="Angsana New"/>
          <w:spacing w:val="-6"/>
          <w:sz w:val="30"/>
          <w:szCs w:val="30"/>
        </w:rPr>
        <w:t>2</w:t>
      </w:r>
      <w:r w:rsidR="00185E75" w:rsidRPr="00E2242C">
        <w:rPr>
          <w:rFonts w:ascii="Angsana New" w:hAnsi="Angsana New"/>
          <w:spacing w:val="-6"/>
          <w:sz w:val="30"/>
          <w:szCs w:val="30"/>
          <w:cs/>
        </w:rPr>
        <w:t xml:space="preserve"> และ </w:t>
      </w:r>
      <w:r w:rsidRPr="00E2242C">
        <w:rPr>
          <w:rFonts w:ascii="Angsana New" w:hAnsi="Angsana New"/>
          <w:spacing w:val="-6"/>
          <w:sz w:val="30"/>
          <w:szCs w:val="30"/>
        </w:rPr>
        <w:t xml:space="preserve">31 </w:t>
      </w:r>
      <w:r w:rsidRPr="00E2242C">
        <w:rPr>
          <w:rFonts w:ascii="Angsana New" w:hAnsi="Angsana New"/>
          <w:spacing w:val="-6"/>
          <w:sz w:val="30"/>
          <w:szCs w:val="30"/>
          <w:cs/>
        </w:rPr>
        <w:t>ธันวาคม</w:t>
      </w:r>
      <w:r w:rsidR="00393866" w:rsidRPr="00E2242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25715" w:rsidRPr="00E2242C">
        <w:rPr>
          <w:rFonts w:ascii="Angsana New" w:hAnsi="Angsana New"/>
          <w:spacing w:val="-6"/>
          <w:sz w:val="30"/>
          <w:szCs w:val="30"/>
        </w:rPr>
        <w:t>256</w:t>
      </w:r>
      <w:r w:rsidR="00535C9D" w:rsidRPr="00E2242C">
        <w:rPr>
          <w:rFonts w:ascii="Angsana New" w:hAnsi="Angsana New"/>
          <w:spacing w:val="-6"/>
          <w:sz w:val="30"/>
          <w:szCs w:val="30"/>
        </w:rPr>
        <w:t>1</w:t>
      </w:r>
      <w:r w:rsidR="00185E75" w:rsidRPr="00E2242C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E2242C">
        <w:rPr>
          <w:rFonts w:ascii="Angsana New" w:hAnsi="Angsana New"/>
          <w:spacing w:val="-6"/>
          <w:sz w:val="30"/>
          <w:szCs w:val="30"/>
          <w:cs/>
        </w:rPr>
        <w:t>มีดังนี้</w:t>
      </w:r>
    </w:p>
    <w:p w14:paraId="4D4DB002" w14:textId="77777777" w:rsidR="00F0326B" w:rsidRPr="00824499" w:rsidRDefault="00F0326B" w:rsidP="00824499">
      <w:pPr>
        <w:tabs>
          <w:tab w:val="clear" w:pos="454"/>
          <w:tab w:val="left" w:pos="0"/>
        </w:tabs>
        <w:ind w:right="633"/>
        <w:jc w:val="thaiDistribute"/>
        <w:rPr>
          <w:rFonts w:ascii="Angsana New" w:hAnsi="Angsana New"/>
          <w:spacing w:val="-6"/>
          <w:sz w:val="30"/>
          <w:szCs w:val="30"/>
        </w:rPr>
      </w:pPr>
    </w:p>
    <w:tbl>
      <w:tblPr>
        <w:tblW w:w="5039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094"/>
        <w:gridCol w:w="1583"/>
        <w:gridCol w:w="969"/>
        <w:gridCol w:w="925"/>
        <w:gridCol w:w="980"/>
        <w:gridCol w:w="954"/>
        <w:gridCol w:w="1019"/>
        <w:gridCol w:w="236"/>
        <w:gridCol w:w="939"/>
        <w:gridCol w:w="898"/>
        <w:gridCol w:w="851"/>
        <w:gridCol w:w="1028"/>
        <w:gridCol w:w="236"/>
        <w:gridCol w:w="1010"/>
      </w:tblGrid>
      <w:tr w:rsidR="00B428DA" w:rsidRPr="00273A5D" w14:paraId="58EDB897" w14:textId="77777777" w:rsidTr="00B428DA">
        <w:trPr>
          <w:cantSplit/>
          <w:trHeight w:val="335"/>
          <w:tblHeader/>
        </w:trPr>
        <w:tc>
          <w:tcPr>
            <w:tcW w:w="1051" w:type="pct"/>
          </w:tcPr>
          <w:p w14:paraId="386614D8" w14:textId="77777777" w:rsidR="00B428DA" w:rsidRPr="00273A5D" w:rsidRDefault="00B428DA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F3A6D53" w14:textId="77777777" w:rsidR="00B428DA" w:rsidRPr="00273A5D" w:rsidRDefault="00B428D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45" w:type="pct"/>
            <w:gridSpan w:val="7"/>
            <w:shd w:val="clear" w:color="auto" w:fill="auto"/>
          </w:tcPr>
          <w:p w14:paraId="3F80CE3D" w14:textId="77777777" w:rsidR="00B428DA" w:rsidRPr="00B428DA" w:rsidRDefault="00B428DA" w:rsidP="00FA62A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28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66" w:type="pct"/>
            <w:gridSpan w:val="5"/>
            <w:shd w:val="clear" w:color="auto" w:fill="auto"/>
          </w:tcPr>
          <w:p w14:paraId="4B74BFC5" w14:textId="77777777" w:rsidR="00B428DA" w:rsidRPr="00B428DA" w:rsidRDefault="00B428DA" w:rsidP="00FA62A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B428DA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28DA" w:rsidRPr="00273A5D" w14:paraId="2E383064" w14:textId="77777777" w:rsidTr="00B428DA">
        <w:trPr>
          <w:cantSplit/>
          <w:trHeight w:val="272"/>
          <w:tblHeader/>
        </w:trPr>
        <w:tc>
          <w:tcPr>
            <w:tcW w:w="1051" w:type="pct"/>
          </w:tcPr>
          <w:p w14:paraId="32CF5265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5698C8DA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3" w:type="pct"/>
            <w:gridSpan w:val="2"/>
            <w:shd w:val="clear" w:color="auto" w:fill="auto"/>
          </w:tcPr>
          <w:p w14:paraId="3E5E3D12" w14:textId="77777777" w:rsidR="00D94095" w:rsidRPr="00273A5D" w:rsidRDefault="00D94095" w:rsidP="00B428DA">
            <w:pPr>
              <w:tabs>
                <w:tab w:val="clear" w:pos="1644"/>
                <w:tab w:val="left" w:pos="1490"/>
              </w:tabs>
              <w:spacing w:line="240" w:lineRule="auto"/>
              <w:ind w:left="-13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57" w:type="pct"/>
            <w:gridSpan w:val="2"/>
            <w:shd w:val="clear" w:color="auto" w:fill="auto"/>
          </w:tcPr>
          <w:p w14:paraId="4059A844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45" w:type="pct"/>
            <w:gridSpan w:val="3"/>
          </w:tcPr>
          <w:p w14:paraId="4A99128B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D69302A" w14:textId="77777777" w:rsidR="00D94095" w:rsidRPr="00273A5D" w:rsidRDefault="00D94095" w:rsidP="00B428DA">
            <w:pPr>
              <w:tabs>
                <w:tab w:val="clear" w:pos="1871"/>
                <w:tab w:val="left" w:pos="1690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72" w:type="pct"/>
            <w:gridSpan w:val="3"/>
          </w:tcPr>
          <w:p w14:paraId="7769BB02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B428DA" w:rsidRPr="00273A5D" w14:paraId="39046C24" w14:textId="77777777" w:rsidTr="00B428DA">
        <w:trPr>
          <w:cantSplit/>
          <w:trHeight w:val="272"/>
          <w:tblHeader/>
        </w:trPr>
        <w:tc>
          <w:tcPr>
            <w:tcW w:w="1051" w:type="pct"/>
          </w:tcPr>
          <w:p w14:paraId="3CA53F20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A737D74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</w:tcPr>
          <w:p w14:paraId="2BA081EA" w14:textId="77777777" w:rsidR="00D94095" w:rsidRPr="00273A5D" w:rsidRDefault="00D94095" w:rsidP="00FA62A2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14" w:type="pct"/>
            <w:shd w:val="clear" w:color="auto" w:fill="auto"/>
          </w:tcPr>
          <w:p w14:paraId="47A4BF61" w14:textId="77777777" w:rsidR="00D94095" w:rsidRPr="00273A5D" w:rsidRDefault="00D94095" w:rsidP="00FA62A2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3" w:type="pct"/>
            <w:shd w:val="clear" w:color="auto" w:fill="auto"/>
          </w:tcPr>
          <w:p w14:paraId="164ED01F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24" w:type="pct"/>
            <w:shd w:val="clear" w:color="auto" w:fill="auto"/>
          </w:tcPr>
          <w:p w14:paraId="6892ED9B" w14:textId="77777777" w:rsidR="00D94095" w:rsidRPr="00273A5D" w:rsidRDefault="00D94095" w:rsidP="00FA62A2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46" w:type="pct"/>
            <w:shd w:val="clear" w:color="auto" w:fill="auto"/>
          </w:tcPr>
          <w:p w14:paraId="67B243EC" w14:textId="77777777" w:rsidR="00D94095" w:rsidRPr="00273A5D" w:rsidRDefault="00D94095" w:rsidP="00FA62A2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0" w:type="pct"/>
          </w:tcPr>
          <w:p w14:paraId="3CE4B529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2D06CC79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05" w:type="pct"/>
            <w:shd w:val="clear" w:color="auto" w:fill="auto"/>
          </w:tcPr>
          <w:p w14:paraId="78DF0AFB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89" w:type="pct"/>
            <w:shd w:val="clear" w:color="auto" w:fill="auto"/>
          </w:tcPr>
          <w:p w14:paraId="1FB534E6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49" w:type="pct"/>
            <w:shd w:val="clear" w:color="auto" w:fill="auto"/>
          </w:tcPr>
          <w:p w14:paraId="05BB1CD2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0" w:type="pct"/>
          </w:tcPr>
          <w:p w14:paraId="764D5FC7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</w:tcPr>
          <w:p w14:paraId="11605E0A" w14:textId="77777777" w:rsidR="00D94095" w:rsidRPr="00273A5D" w:rsidRDefault="00D94095" w:rsidP="00FA62A2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B428DA" w:rsidRPr="00273A5D" w14:paraId="0D825B96" w14:textId="77777777" w:rsidTr="00B428DA">
        <w:trPr>
          <w:cantSplit/>
          <w:trHeight w:val="53"/>
          <w:tblHeader/>
        </w:trPr>
        <w:tc>
          <w:tcPr>
            <w:tcW w:w="1051" w:type="pct"/>
          </w:tcPr>
          <w:p w14:paraId="79B577FE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41C94016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9" w:type="pct"/>
            <w:shd w:val="clear" w:color="auto" w:fill="auto"/>
          </w:tcPr>
          <w:p w14:paraId="60AC6CB9" w14:textId="77777777" w:rsidR="00D94095" w:rsidRPr="00273A5D" w:rsidRDefault="00D94095" w:rsidP="00FA62A2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14" w:type="pct"/>
            <w:shd w:val="clear" w:color="auto" w:fill="auto"/>
          </w:tcPr>
          <w:p w14:paraId="51D3E227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3" w:type="pct"/>
            <w:shd w:val="clear" w:color="auto" w:fill="auto"/>
          </w:tcPr>
          <w:p w14:paraId="4897D00E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4" w:type="pct"/>
            <w:shd w:val="clear" w:color="auto" w:fill="auto"/>
          </w:tcPr>
          <w:p w14:paraId="0315736B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46" w:type="pct"/>
            <w:shd w:val="clear" w:color="auto" w:fill="auto"/>
          </w:tcPr>
          <w:p w14:paraId="68F98A8A" w14:textId="77777777" w:rsidR="00D94095" w:rsidRPr="00273A5D" w:rsidRDefault="00D94095" w:rsidP="00FA62A2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4844B297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0E842F43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05" w:type="pct"/>
            <w:shd w:val="clear" w:color="auto" w:fill="auto"/>
          </w:tcPr>
          <w:p w14:paraId="0015E01B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89" w:type="pct"/>
            <w:shd w:val="clear" w:color="auto" w:fill="auto"/>
          </w:tcPr>
          <w:p w14:paraId="62431937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49" w:type="pct"/>
            <w:shd w:val="clear" w:color="auto" w:fill="auto"/>
          </w:tcPr>
          <w:p w14:paraId="432B2FAB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0" w:type="pct"/>
          </w:tcPr>
          <w:p w14:paraId="6AD08EAE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  <w:shd w:val="clear" w:color="auto" w:fill="auto"/>
          </w:tcPr>
          <w:p w14:paraId="5DFEA810" w14:textId="77777777" w:rsidR="00D94095" w:rsidRPr="00273A5D" w:rsidRDefault="00D94095" w:rsidP="00FA62A2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B428DA" w:rsidRPr="00273A5D" w14:paraId="411EE50E" w14:textId="77777777" w:rsidTr="007C0D01">
        <w:trPr>
          <w:trHeight w:val="263"/>
          <w:tblHeader/>
        </w:trPr>
        <w:tc>
          <w:tcPr>
            <w:tcW w:w="1051" w:type="pct"/>
          </w:tcPr>
          <w:p w14:paraId="5D0040F0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6DC820E9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3" w:type="pct"/>
            <w:gridSpan w:val="2"/>
            <w:shd w:val="clear" w:color="auto" w:fill="auto"/>
          </w:tcPr>
          <w:p w14:paraId="31A36FCD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402" w:type="pct"/>
            <w:gridSpan w:val="5"/>
          </w:tcPr>
          <w:p w14:paraId="6604C757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594" w:type="pct"/>
            <w:gridSpan w:val="2"/>
            <w:shd w:val="clear" w:color="auto" w:fill="auto"/>
          </w:tcPr>
          <w:p w14:paraId="60603377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72" w:type="pct"/>
            <w:gridSpan w:val="3"/>
          </w:tcPr>
          <w:p w14:paraId="65A3346B" w14:textId="77777777" w:rsidR="00D94095" w:rsidRPr="00273A5D" w:rsidRDefault="00D94095" w:rsidP="00FA62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28DA" w:rsidRPr="00273A5D" w14:paraId="1309EC91" w14:textId="77777777" w:rsidTr="007C0D01">
        <w:trPr>
          <w:trHeight w:val="281"/>
        </w:trPr>
        <w:tc>
          <w:tcPr>
            <w:tcW w:w="1051" w:type="pct"/>
          </w:tcPr>
          <w:p w14:paraId="59463169" w14:textId="77777777" w:rsidR="00D94095" w:rsidRPr="00273A5D" w:rsidRDefault="00D94095" w:rsidP="00FA62A2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538" w:type="pct"/>
          </w:tcPr>
          <w:p w14:paraId="74E2757D" w14:textId="77777777" w:rsidR="00D94095" w:rsidRPr="00273A5D" w:rsidRDefault="00D94095" w:rsidP="00FA62A2">
            <w:pPr>
              <w:tabs>
                <w:tab w:val="clear" w:pos="227"/>
                <w:tab w:val="clear" w:pos="454"/>
              </w:tabs>
              <w:spacing w:line="240" w:lineRule="auto"/>
              <w:ind w:left="69" w:hanging="91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2EC22F47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6A9C7BCD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  <w:tab w:val="decimal" w:pos="765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10464C7B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24" w:type="pct"/>
          </w:tcPr>
          <w:p w14:paraId="73F0B876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29"/>
                <w:tab w:val="right" w:pos="737"/>
              </w:tabs>
              <w:spacing w:line="240" w:lineRule="auto"/>
              <w:ind w:left="-79"/>
              <w:jc w:val="right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346" w:type="pct"/>
          </w:tcPr>
          <w:p w14:paraId="74E18664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AEDB087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B99EACE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AD1D0C8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E434A5F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1688DD74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1BA474CC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0F217ECB" w14:textId="77777777" w:rsidR="00D94095" w:rsidRPr="00273A5D" w:rsidRDefault="00D94095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8DA" w:rsidRPr="00273A5D" w14:paraId="466A3BF8" w14:textId="77777777" w:rsidTr="007C0D01">
        <w:trPr>
          <w:trHeight w:val="299"/>
        </w:trPr>
        <w:tc>
          <w:tcPr>
            <w:tcW w:w="1051" w:type="pct"/>
          </w:tcPr>
          <w:p w14:paraId="7EC540B4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แอสเสท เวิรด์ รีเทล จำกัด</w:t>
            </w:r>
          </w:p>
        </w:tc>
        <w:tc>
          <w:tcPr>
            <w:tcW w:w="538" w:type="pct"/>
          </w:tcPr>
          <w:p w14:paraId="705024E9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right="-117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4DA4F1A9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14" w:type="pct"/>
          </w:tcPr>
          <w:p w14:paraId="4BD7B357" w14:textId="77502490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33" w:type="pct"/>
          </w:tcPr>
          <w:p w14:paraId="2D07ED5E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273A5D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324" w:type="pct"/>
          </w:tcPr>
          <w:p w14:paraId="242A040B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273A5D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346" w:type="pct"/>
          </w:tcPr>
          <w:p w14:paraId="7AE9EC1D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  <w:tc>
          <w:tcPr>
            <w:tcW w:w="80" w:type="pct"/>
          </w:tcPr>
          <w:p w14:paraId="7B1417BB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CDF633C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8,982,000</w:t>
            </w:r>
          </w:p>
        </w:tc>
        <w:tc>
          <w:tcPr>
            <w:tcW w:w="305" w:type="pct"/>
          </w:tcPr>
          <w:p w14:paraId="30EEC9D7" w14:textId="5897AEBC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53C21D2A" w14:textId="4E17370A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58E5A8DA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273A5D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  <w:tc>
          <w:tcPr>
            <w:tcW w:w="80" w:type="pct"/>
          </w:tcPr>
          <w:p w14:paraId="7D8B8FCE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6E18BF27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9</w:t>
            </w:r>
            <w:r w:rsidRPr="00273A5D">
              <w:rPr>
                <w:rFonts w:ascii="Angsana New" w:hAnsi="Angsana New"/>
                <w:sz w:val="24"/>
                <w:szCs w:val="24"/>
              </w:rPr>
              <w:t>,000,000</w:t>
            </w:r>
          </w:p>
        </w:tc>
      </w:tr>
      <w:tr w:rsidR="00B428DA" w:rsidRPr="00273A5D" w14:paraId="0422CCC5" w14:textId="77777777" w:rsidTr="00B428DA">
        <w:trPr>
          <w:trHeight w:val="420"/>
        </w:trPr>
        <w:tc>
          <w:tcPr>
            <w:tcW w:w="1051" w:type="pct"/>
          </w:tcPr>
          <w:p w14:paraId="748B7C39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ทีซีซี โฮเทล แอสเสท แมนเนจเม้นท์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</w:tcPr>
          <w:p w14:paraId="26297C76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29" w:type="pct"/>
          </w:tcPr>
          <w:p w14:paraId="2098881F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14" w:type="pct"/>
          </w:tcPr>
          <w:p w14:paraId="16AACB28" w14:textId="6BA7652E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33" w:type="pct"/>
          </w:tcPr>
          <w:p w14:paraId="3140725B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324" w:type="pct"/>
          </w:tcPr>
          <w:p w14:paraId="106FE913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346" w:type="pct"/>
          </w:tcPr>
          <w:p w14:paraId="304D337A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14,474,221</w:t>
            </w:r>
          </w:p>
        </w:tc>
        <w:tc>
          <w:tcPr>
            <w:tcW w:w="80" w:type="pct"/>
          </w:tcPr>
          <w:p w14:paraId="1CBCA44B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BF783FA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14,474,221</w:t>
            </w:r>
          </w:p>
        </w:tc>
        <w:tc>
          <w:tcPr>
            <w:tcW w:w="305" w:type="pct"/>
          </w:tcPr>
          <w:p w14:paraId="318EC02C" w14:textId="0FE17ACB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4C6F3438" w14:textId="58307292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6133392F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  <w:tc>
          <w:tcPr>
            <w:tcW w:w="80" w:type="pct"/>
          </w:tcPr>
          <w:p w14:paraId="0525AF0C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11B91337" w14:textId="77777777" w:rsidR="00D94095" w:rsidRPr="00273A5D" w:rsidRDefault="00D94095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15,000,000</w:t>
            </w:r>
          </w:p>
        </w:tc>
      </w:tr>
      <w:tr w:rsidR="006E1ED8" w:rsidRPr="00273A5D" w14:paraId="497C7D53" w14:textId="77777777" w:rsidTr="00B428DA">
        <w:trPr>
          <w:trHeight w:val="420"/>
        </w:trPr>
        <w:tc>
          <w:tcPr>
            <w:tcW w:w="1051" w:type="pct"/>
          </w:tcPr>
          <w:p w14:paraId="4616665A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</w:tcPr>
          <w:p w14:paraId="64615ACB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9" w:type="pct"/>
          </w:tcPr>
          <w:p w14:paraId="05E4FE42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3CFADBA8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7EC97FEA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33D2394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2B8AAA13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01AB756B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9C44D88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6ADF3512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1003DC24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7F211A6E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33FFE77F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7B60BE96" w14:textId="77777777" w:rsidR="006E1ED8" w:rsidRPr="00273A5D" w:rsidRDefault="006E1ED8" w:rsidP="003B3D90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8DA" w:rsidRPr="00273A5D" w14:paraId="2D3C9632" w14:textId="77777777" w:rsidTr="007C0D01">
        <w:trPr>
          <w:trHeight w:val="353"/>
        </w:trPr>
        <w:tc>
          <w:tcPr>
            <w:tcW w:w="1051" w:type="pct"/>
          </w:tcPr>
          <w:p w14:paraId="47E0A44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</w:t>
            </w:r>
          </w:p>
        </w:tc>
        <w:tc>
          <w:tcPr>
            <w:tcW w:w="538" w:type="pct"/>
          </w:tcPr>
          <w:p w14:paraId="100C254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9" w:type="pct"/>
          </w:tcPr>
          <w:p w14:paraId="3CFF89B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4" w:type="pct"/>
          </w:tcPr>
          <w:p w14:paraId="3253C2D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3" w:type="pct"/>
          </w:tcPr>
          <w:p w14:paraId="5265BDB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242CF87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6" w:type="pct"/>
          </w:tcPr>
          <w:p w14:paraId="6C45C4C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4B9AD95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E8FB5C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5" w:type="pct"/>
          </w:tcPr>
          <w:p w14:paraId="3A3DFD8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89" w:type="pct"/>
          </w:tcPr>
          <w:p w14:paraId="7733A9C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9" w:type="pct"/>
          </w:tcPr>
          <w:p w14:paraId="140669E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" w:type="pct"/>
          </w:tcPr>
          <w:p w14:paraId="5518A3F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2D583D8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B428DA" w:rsidRPr="00273A5D" w14:paraId="5947ADDD" w14:textId="77777777" w:rsidTr="00B428DA">
        <w:trPr>
          <w:trHeight w:val="420"/>
        </w:trPr>
        <w:tc>
          <w:tcPr>
            <w:tcW w:w="1051" w:type="pct"/>
          </w:tcPr>
          <w:p w14:paraId="085ABA3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ที.ซี.ซี. คอมเมอร์เชียล </w:t>
            </w:r>
          </w:p>
          <w:p w14:paraId="1BA6460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พร็อพเพอร์ตี้ แมนเนจเม้นท์ จำกัด</w:t>
            </w:r>
          </w:p>
        </w:tc>
        <w:tc>
          <w:tcPr>
            <w:tcW w:w="538" w:type="pct"/>
          </w:tcPr>
          <w:p w14:paraId="54D8DB3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  <w:p w14:paraId="1E5EF66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3C1F4E9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817D9A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6605450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36700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A742C1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25CB16C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2,000,000</w:t>
            </w:r>
          </w:p>
        </w:tc>
        <w:tc>
          <w:tcPr>
            <w:tcW w:w="324" w:type="pct"/>
          </w:tcPr>
          <w:p w14:paraId="7B3606F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62B62BC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2,000,000</w:t>
            </w:r>
          </w:p>
        </w:tc>
        <w:tc>
          <w:tcPr>
            <w:tcW w:w="346" w:type="pct"/>
          </w:tcPr>
          <w:p w14:paraId="01BABA2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385295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497,030</w:t>
            </w:r>
          </w:p>
        </w:tc>
        <w:tc>
          <w:tcPr>
            <w:tcW w:w="80" w:type="pct"/>
          </w:tcPr>
          <w:p w14:paraId="5690A68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651A6C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0577949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497,030</w:t>
            </w:r>
          </w:p>
        </w:tc>
        <w:tc>
          <w:tcPr>
            <w:tcW w:w="305" w:type="pct"/>
          </w:tcPr>
          <w:p w14:paraId="578CCB4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F5E91B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7A092B8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CD7417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78F75C4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449B044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lang w:val="en-GB"/>
              </w:rPr>
              <w:t>2,000,000</w:t>
            </w:r>
          </w:p>
        </w:tc>
        <w:tc>
          <w:tcPr>
            <w:tcW w:w="80" w:type="pct"/>
          </w:tcPr>
          <w:p w14:paraId="09FFE98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43" w:type="pct"/>
          </w:tcPr>
          <w:p w14:paraId="39AF337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115732E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lang w:val="en-GB"/>
              </w:rPr>
              <w:t>2,000,000</w:t>
            </w:r>
          </w:p>
        </w:tc>
      </w:tr>
      <w:tr w:rsidR="00B428DA" w:rsidRPr="00273A5D" w14:paraId="134F558A" w14:textId="77777777" w:rsidTr="007C0D01">
        <w:trPr>
          <w:trHeight w:val="344"/>
        </w:trPr>
        <w:tc>
          <w:tcPr>
            <w:tcW w:w="1051" w:type="pct"/>
          </w:tcPr>
          <w:p w14:paraId="2DE5E61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พันธุ์ทิพย์ประตูน้ำ </w:t>
            </w:r>
            <w:r w:rsidRPr="00273A5D">
              <w:rPr>
                <w:rFonts w:ascii="Angsana New" w:hAnsi="Angsana New"/>
                <w:sz w:val="24"/>
                <w:szCs w:val="24"/>
              </w:rPr>
              <w:t>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67B96615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4E8E306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3FE30A0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403792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144B3D7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25809F9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557</w:t>
            </w:r>
          </w:p>
        </w:tc>
        <w:tc>
          <w:tcPr>
            <w:tcW w:w="80" w:type="pct"/>
          </w:tcPr>
          <w:p w14:paraId="5278578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6DC1A0F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557</w:t>
            </w:r>
          </w:p>
        </w:tc>
        <w:tc>
          <w:tcPr>
            <w:tcW w:w="305" w:type="pct"/>
          </w:tcPr>
          <w:p w14:paraId="3848166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4090CAD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DC21D8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0" w:type="pct"/>
          </w:tcPr>
          <w:p w14:paraId="6AF491B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438653F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B428DA" w:rsidRPr="00273A5D" w14:paraId="7F6386A5" w14:textId="77777777" w:rsidTr="007C0D01">
        <w:trPr>
          <w:trHeight w:val="353"/>
        </w:trPr>
        <w:tc>
          <w:tcPr>
            <w:tcW w:w="1051" w:type="pct"/>
          </w:tcPr>
          <w:p w14:paraId="659154D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พันธุ์ทิพย์ประตูน้ำ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136FACEC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3E4988C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261189E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09E4E2B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2CDAB1B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5CDFAF0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34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0" w:type="pct"/>
          </w:tcPr>
          <w:p w14:paraId="0C49EC8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0B03696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34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05" w:type="pct"/>
          </w:tcPr>
          <w:p w14:paraId="1CEF926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2DCF2D5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00A37F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0" w:type="pct"/>
          </w:tcPr>
          <w:p w14:paraId="2312F4A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293F607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B428DA" w:rsidRPr="00273A5D" w14:paraId="6995620B" w14:textId="77777777" w:rsidTr="007C0D01">
        <w:trPr>
          <w:trHeight w:val="362"/>
        </w:trPr>
        <w:tc>
          <w:tcPr>
            <w:tcW w:w="1051" w:type="pct"/>
            <w:shd w:val="clear" w:color="auto" w:fill="auto"/>
          </w:tcPr>
          <w:p w14:paraId="28315F9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เอเชียทีค </w:t>
            </w:r>
            <w:r w:rsidRPr="00273A5D">
              <w:rPr>
                <w:rFonts w:ascii="Angsana New" w:hAnsi="Angsana New"/>
                <w:sz w:val="24"/>
                <w:szCs w:val="24"/>
              </w:rPr>
              <w:t>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092D73EF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2FC55B4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414ADF1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705DA00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52D1974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4DA5F53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73</w:t>
            </w:r>
            <w:r w:rsidRPr="00273A5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0" w:type="pct"/>
          </w:tcPr>
          <w:p w14:paraId="72BDC23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74D13D8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ind w:hanging="11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73</w:t>
            </w:r>
            <w:r w:rsidRPr="00273A5D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305" w:type="pct"/>
          </w:tcPr>
          <w:p w14:paraId="1A334EA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3D5C021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0DC97F3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0" w:type="pct"/>
          </w:tcPr>
          <w:p w14:paraId="0621CCF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59C1598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B428DA" w:rsidRPr="00273A5D" w14:paraId="504232EB" w14:textId="77777777" w:rsidTr="007C0D01">
        <w:trPr>
          <w:trHeight w:val="272"/>
        </w:trPr>
        <w:tc>
          <w:tcPr>
            <w:tcW w:w="1051" w:type="pct"/>
            <w:shd w:val="clear" w:color="auto" w:fill="auto"/>
          </w:tcPr>
          <w:p w14:paraId="22DF287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เอเชียทีค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</w:tcPr>
          <w:p w14:paraId="661F7F32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ind w:right="-112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29" w:type="pct"/>
          </w:tcPr>
          <w:p w14:paraId="615F7C9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14" w:type="pct"/>
          </w:tcPr>
          <w:p w14:paraId="273B045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3" w:type="pct"/>
          </w:tcPr>
          <w:p w14:paraId="1E218D5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4" w:type="pct"/>
          </w:tcPr>
          <w:p w14:paraId="0838FEE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46" w:type="pct"/>
          </w:tcPr>
          <w:p w14:paraId="0D96CC4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0" w:type="pct"/>
          </w:tcPr>
          <w:p w14:paraId="6D270DF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E4F9E9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5" w:type="pct"/>
          </w:tcPr>
          <w:p w14:paraId="1F83C30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89" w:type="pct"/>
          </w:tcPr>
          <w:p w14:paraId="1CDD918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49" w:type="pct"/>
          </w:tcPr>
          <w:p w14:paraId="7B2595E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0" w:type="pct"/>
          </w:tcPr>
          <w:p w14:paraId="6BF59EC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43" w:type="pct"/>
          </w:tcPr>
          <w:p w14:paraId="48D937E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</w:tbl>
    <w:p w14:paraId="16A83C56" w14:textId="77777777" w:rsidR="00824499" w:rsidRDefault="00824499">
      <w:pPr>
        <w:sectPr w:rsidR="00824499" w:rsidSect="00AF7736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098"/>
        <w:gridCol w:w="1574"/>
        <w:gridCol w:w="990"/>
        <w:gridCol w:w="902"/>
        <w:gridCol w:w="981"/>
        <w:gridCol w:w="955"/>
        <w:gridCol w:w="1031"/>
        <w:gridCol w:w="240"/>
        <w:gridCol w:w="938"/>
        <w:gridCol w:w="902"/>
        <w:gridCol w:w="809"/>
        <w:gridCol w:w="1031"/>
        <w:gridCol w:w="246"/>
        <w:gridCol w:w="952"/>
      </w:tblGrid>
      <w:tr w:rsidR="001952C8" w:rsidRPr="00273A5D" w14:paraId="15485999" w14:textId="77777777" w:rsidTr="001952C8">
        <w:trPr>
          <w:cantSplit/>
          <w:trHeight w:val="281"/>
          <w:tblHeader/>
        </w:trPr>
        <w:tc>
          <w:tcPr>
            <w:tcW w:w="1057" w:type="pct"/>
          </w:tcPr>
          <w:p w14:paraId="4F1F7659" w14:textId="77777777" w:rsidR="001952C8" w:rsidRPr="00273A5D" w:rsidRDefault="001952C8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050C1CA3" w14:textId="77777777" w:rsidR="001952C8" w:rsidRPr="00273A5D" w:rsidRDefault="001952C8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61" w:type="pct"/>
            <w:gridSpan w:val="7"/>
            <w:shd w:val="clear" w:color="auto" w:fill="auto"/>
          </w:tcPr>
          <w:p w14:paraId="3CB346B2" w14:textId="77777777" w:rsidR="001952C8" w:rsidRPr="000E3A53" w:rsidRDefault="000E3A53" w:rsidP="000C68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3A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45" w:type="pct"/>
            <w:gridSpan w:val="5"/>
            <w:shd w:val="clear" w:color="auto" w:fill="auto"/>
          </w:tcPr>
          <w:p w14:paraId="44ABFE52" w14:textId="77777777" w:rsidR="001952C8" w:rsidRPr="000E3A53" w:rsidRDefault="000E3A53" w:rsidP="000C6857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E3A5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52C8" w:rsidRPr="00273A5D" w14:paraId="4405F1F1" w14:textId="77777777" w:rsidTr="001952C8">
        <w:trPr>
          <w:cantSplit/>
          <w:trHeight w:val="281"/>
          <w:tblHeader/>
        </w:trPr>
        <w:tc>
          <w:tcPr>
            <w:tcW w:w="1057" w:type="pct"/>
          </w:tcPr>
          <w:p w14:paraId="13A1F2D7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46EDD4AF" w14:textId="77777777" w:rsidR="00D94095" w:rsidRPr="00273A5D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6" w:type="pct"/>
            <w:gridSpan w:val="2"/>
            <w:shd w:val="clear" w:color="auto" w:fill="auto"/>
          </w:tcPr>
          <w:p w14:paraId="2D05085B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351E492D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54" w:type="pct"/>
            <w:gridSpan w:val="3"/>
          </w:tcPr>
          <w:p w14:paraId="65EA0D13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5F0487EA" w14:textId="77777777" w:rsidR="00D94095" w:rsidRPr="00273A5D" w:rsidRDefault="00D94095" w:rsidP="001952C8">
            <w:pPr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61" w:type="pct"/>
            <w:gridSpan w:val="3"/>
          </w:tcPr>
          <w:p w14:paraId="4BDEF911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1952C8" w:rsidRPr="00273A5D" w14:paraId="3116865D" w14:textId="77777777" w:rsidTr="001952C8">
        <w:trPr>
          <w:cantSplit/>
          <w:trHeight w:val="272"/>
          <w:tblHeader/>
        </w:trPr>
        <w:tc>
          <w:tcPr>
            <w:tcW w:w="1057" w:type="pct"/>
          </w:tcPr>
          <w:p w14:paraId="331F928D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5D46098E" w14:textId="77777777" w:rsidR="00D94095" w:rsidRPr="00273A5D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62E980B9" w14:textId="77777777" w:rsidR="00D94095" w:rsidRPr="00273A5D" w:rsidRDefault="00D94095" w:rsidP="000C6857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08" w:type="pct"/>
            <w:shd w:val="clear" w:color="auto" w:fill="auto"/>
          </w:tcPr>
          <w:p w14:paraId="32FC27E1" w14:textId="77777777" w:rsidR="00D94095" w:rsidRPr="00273A5D" w:rsidRDefault="00D94095" w:rsidP="000C6857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0E92A115" w14:textId="77777777" w:rsidR="00D94095" w:rsidRPr="00273A5D" w:rsidRDefault="00D94095" w:rsidP="000C6857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26" w:type="pct"/>
            <w:shd w:val="clear" w:color="auto" w:fill="auto"/>
          </w:tcPr>
          <w:p w14:paraId="2A3A5AE7" w14:textId="77777777" w:rsidR="00D94095" w:rsidRPr="00273A5D" w:rsidRDefault="00D94095" w:rsidP="000C6857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1BBE1335" w14:textId="77777777" w:rsidR="00D94095" w:rsidRPr="00273A5D" w:rsidRDefault="00D94095" w:rsidP="000C6857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2" w:type="pct"/>
          </w:tcPr>
          <w:p w14:paraId="65F39013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4BEB0F1B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08" w:type="pct"/>
            <w:shd w:val="clear" w:color="auto" w:fill="auto"/>
          </w:tcPr>
          <w:p w14:paraId="13AF4F5C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6" w:type="pct"/>
            <w:shd w:val="clear" w:color="auto" w:fill="auto"/>
          </w:tcPr>
          <w:p w14:paraId="47843A03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36B26AC5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4" w:type="pct"/>
          </w:tcPr>
          <w:p w14:paraId="75B6CDB2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00FE2678" w14:textId="77777777" w:rsidR="00D94095" w:rsidRPr="00273A5D" w:rsidRDefault="00D94095" w:rsidP="000C6857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1952C8" w:rsidRPr="00273A5D" w14:paraId="3819AB1F" w14:textId="77777777" w:rsidTr="001952C8">
        <w:trPr>
          <w:cantSplit/>
          <w:trHeight w:val="53"/>
          <w:tblHeader/>
        </w:trPr>
        <w:tc>
          <w:tcPr>
            <w:tcW w:w="1057" w:type="pct"/>
          </w:tcPr>
          <w:p w14:paraId="482D5D2D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7" w:type="pct"/>
            <w:shd w:val="clear" w:color="auto" w:fill="auto"/>
          </w:tcPr>
          <w:p w14:paraId="0F5C5FF4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65D9D247" w14:textId="77777777" w:rsidR="00D94095" w:rsidRPr="00273A5D" w:rsidRDefault="00D94095" w:rsidP="000C6857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8" w:type="pct"/>
            <w:shd w:val="clear" w:color="auto" w:fill="auto"/>
          </w:tcPr>
          <w:p w14:paraId="7064E84C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A30AB23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68223D8C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52" w:type="pct"/>
            <w:shd w:val="clear" w:color="auto" w:fill="auto"/>
          </w:tcPr>
          <w:p w14:paraId="04A009EA" w14:textId="77777777" w:rsidR="00D94095" w:rsidRPr="00273A5D" w:rsidRDefault="00D94095" w:rsidP="000C6857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2" w:type="pct"/>
          </w:tcPr>
          <w:p w14:paraId="0AA9189F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14225199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08" w:type="pct"/>
            <w:shd w:val="clear" w:color="auto" w:fill="auto"/>
          </w:tcPr>
          <w:p w14:paraId="03A11927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564E93FB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1F8FE179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4" w:type="pct"/>
          </w:tcPr>
          <w:p w14:paraId="6DC997E6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69D5548E" w14:textId="77777777" w:rsidR="00D94095" w:rsidRPr="00273A5D" w:rsidRDefault="00D94095" w:rsidP="000C6857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1952C8" w:rsidRPr="00273A5D" w14:paraId="523EB881" w14:textId="77777777" w:rsidTr="001952C8">
        <w:trPr>
          <w:trHeight w:val="272"/>
          <w:tblHeader/>
        </w:trPr>
        <w:tc>
          <w:tcPr>
            <w:tcW w:w="1057" w:type="pct"/>
          </w:tcPr>
          <w:p w14:paraId="4BC68E71" w14:textId="77777777" w:rsidR="00D94095" w:rsidRPr="00273A5D" w:rsidRDefault="00D94095" w:rsidP="000C68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7" w:type="pct"/>
            <w:shd w:val="clear" w:color="auto" w:fill="auto"/>
          </w:tcPr>
          <w:p w14:paraId="1B535826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6" w:type="pct"/>
            <w:gridSpan w:val="2"/>
            <w:shd w:val="clear" w:color="auto" w:fill="auto"/>
          </w:tcPr>
          <w:p w14:paraId="67696E23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415" w:type="pct"/>
            <w:gridSpan w:val="5"/>
          </w:tcPr>
          <w:p w14:paraId="52B327BB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584" w:type="pct"/>
            <w:gridSpan w:val="2"/>
            <w:shd w:val="clear" w:color="auto" w:fill="auto"/>
          </w:tcPr>
          <w:p w14:paraId="3E0803CE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61" w:type="pct"/>
            <w:gridSpan w:val="3"/>
          </w:tcPr>
          <w:p w14:paraId="5486CBA1" w14:textId="77777777" w:rsidR="00D94095" w:rsidRPr="00273A5D" w:rsidRDefault="00D94095" w:rsidP="000C68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952C8" w:rsidRPr="00273A5D" w14:paraId="50AB2F2A" w14:textId="77777777" w:rsidTr="000E3A53">
        <w:trPr>
          <w:trHeight w:val="317"/>
        </w:trPr>
        <w:tc>
          <w:tcPr>
            <w:tcW w:w="1057" w:type="pct"/>
            <w:shd w:val="clear" w:color="auto" w:fill="auto"/>
          </w:tcPr>
          <w:p w14:paraId="4B38FE9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เอเชียทีค 3 จำกัด</w:t>
            </w:r>
          </w:p>
        </w:tc>
        <w:tc>
          <w:tcPr>
            <w:tcW w:w="537" w:type="pct"/>
          </w:tcPr>
          <w:p w14:paraId="648C8707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E25080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6DB1273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03A57C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9471FD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89CBF0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2" w:type="pct"/>
          </w:tcPr>
          <w:p w14:paraId="1058BC5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73F39A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8" w:type="pct"/>
          </w:tcPr>
          <w:p w14:paraId="0F940E9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E009CE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890594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14BCFED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188302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2A6F1998" w14:textId="77777777" w:rsidTr="000E3A53">
        <w:trPr>
          <w:trHeight w:val="272"/>
        </w:trPr>
        <w:tc>
          <w:tcPr>
            <w:tcW w:w="1057" w:type="pct"/>
          </w:tcPr>
          <w:p w14:paraId="523D3B8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เอเชียทีค 4 จำกัด</w:t>
            </w:r>
          </w:p>
        </w:tc>
        <w:tc>
          <w:tcPr>
            <w:tcW w:w="537" w:type="pct"/>
            <w:shd w:val="clear" w:color="auto" w:fill="FFFFFF"/>
          </w:tcPr>
          <w:p w14:paraId="122222CF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29E147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584456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E67DD1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19945D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201959C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82" w:type="pct"/>
          </w:tcPr>
          <w:p w14:paraId="0796910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6454EB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771</w:t>
            </w:r>
          </w:p>
        </w:tc>
        <w:tc>
          <w:tcPr>
            <w:tcW w:w="308" w:type="pct"/>
          </w:tcPr>
          <w:p w14:paraId="1BE9B8A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05D569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7CF2DE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7221C5E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4B2CCF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4427353A" w14:textId="77777777" w:rsidTr="000E3A53">
        <w:trPr>
          <w:trHeight w:val="299"/>
        </w:trPr>
        <w:tc>
          <w:tcPr>
            <w:tcW w:w="1057" w:type="pct"/>
          </w:tcPr>
          <w:p w14:paraId="0335B69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ตลาดตะวันนา 1 จำกัด</w:t>
            </w:r>
          </w:p>
        </w:tc>
        <w:tc>
          <w:tcPr>
            <w:tcW w:w="537" w:type="pct"/>
            <w:shd w:val="clear" w:color="auto" w:fill="FFFFFF"/>
          </w:tcPr>
          <w:p w14:paraId="3EAA4E37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268776E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5E8CA5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EA655D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E3755A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BDE6F0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82" w:type="pct"/>
          </w:tcPr>
          <w:p w14:paraId="1F56BE6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DD270D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253</w:t>
            </w:r>
          </w:p>
        </w:tc>
        <w:tc>
          <w:tcPr>
            <w:tcW w:w="308" w:type="pct"/>
          </w:tcPr>
          <w:p w14:paraId="6D40E87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E23D63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FDD7E2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1F3D825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5BE64A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19ECAD26" w14:textId="77777777" w:rsidTr="000E3A53">
        <w:trPr>
          <w:trHeight w:val="254"/>
        </w:trPr>
        <w:tc>
          <w:tcPr>
            <w:tcW w:w="1057" w:type="pct"/>
          </w:tcPr>
          <w:p w14:paraId="2F31C98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40C7F75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0E826F5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CF538A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68B9B1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4CA7AB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6D23D0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7A7D30F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2FCCE06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61CAAE4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78DD81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7A746C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47529C5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4744152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63431CDB" w14:textId="77777777" w:rsidTr="000E3A53">
        <w:trPr>
          <w:trHeight w:val="281"/>
        </w:trPr>
        <w:tc>
          <w:tcPr>
            <w:tcW w:w="1057" w:type="pct"/>
          </w:tcPr>
          <w:p w14:paraId="27BB49D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273A5D">
              <w:rPr>
                <w:rFonts w:ascii="Angsana New" w:hAnsi="Angsana New"/>
                <w:sz w:val="24"/>
                <w:szCs w:val="24"/>
              </w:rPr>
              <w:t>3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570BCDE9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AE74E9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16BDF23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002AE7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1EB7CF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22708D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3E8B27E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7B859B4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4FA404D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25B39C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0C4303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617A1B7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47CCFF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273DF9E6" w14:textId="77777777" w:rsidTr="000E3A53">
        <w:trPr>
          <w:trHeight w:val="317"/>
        </w:trPr>
        <w:tc>
          <w:tcPr>
            <w:tcW w:w="1057" w:type="pct"/>
          </w:tcPr>
          <w:p w14:paraId="20B6ED8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ตลาดตะวันนา </w:t>
            </w:r>
            <w:r w:rsidRPr="00273A5D">
              <w:rPr>
                <w:rFonts w:ascii="Angsana New" w:hAnsi="Angsana New"/>
                <w:sz w:val="24"/>
                <w:szCs w:val="24"/>
              </w:rPr>
              <w:t>4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4C22F94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8A7FFB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70098C6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95C60D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27FB5FF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719E1E8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82" w:type="pct"/>
          </w:tcPr>
          <w:p w14:paraId="5A056AD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CE1BA6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254</w:t>
            </w:r>
          </w:p>
        </w:tc>
        <w:tc>
          <w:tcPr>
            <w:tcW w:w="308" w:type="pct"/>
          </w:tcPr>
          <w:p w14:paraId="1AB9405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FE5F63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4226C3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779DB56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845C25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022E3B44" w14:textId="77777777" w:rsidTr="000E3A53">
        <w:trPr>
          <w:trHeight w:val="272"/>
        </w:trPr>
        <w:tc>
          <w:tcPr>
            <w:tcW w:w="1057" w:type="pct"/>
          </w:tcPr>
          <w:p w14:paraId="0FA8A22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รีเทล โอพีเพลส แบงค็อก จำกัด</w:t>
            </w:r>
          </w:p>
        </w:tc>
        <w:tc>
          <w:tcPr>
            <w:tcW w:w="537" w:type="pct"/>
            <w:shd w:val="clear" w:color="auto" w:fill="FFFFFF"/>
          </w:tcPr>
          <w:p w14:paraId="5360A0F5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D0BB018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046F617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FF9BB9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A9D4DC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2FBE2D5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82" w:type="pct"/>
          </w:tcPr>
          <w:p w14:paraId="2DDEAFE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30F4BC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308" w:type="pct"/>
          </w:tcPr>
          <w:p w14:paraId="0CDB95E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F12424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A85F16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5F8A615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AC63D6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0FB51D35" w14:textId="77777777" w:rsidTr="001952C8">
        <w:trPr>
          <w:trHeight w:val="420"/>
        </w:trPr>
        <w:tc>
          <w:tcPr>
            <w:tcW w:w="1057" w:type="pct"/>
          </w:tcPr>
          <w:p w14:paraId="42A43E9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พันธุ์ทิพย์พลาซ่างามวงศ์วาน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7" w:type="pct"/>
            <w:shd w:val="clear" w:color="auto" w:fill="FFFFFF"/>
          </w:tcPr>
          <w:p w14:paraId="320160F3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9F1290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3C11C0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25D5B3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22810D9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4BF2638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82" w:type="pct"/>
          </w:tcPr>
          <w:p w14:paraId="2CE1AC9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68A7795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257</w:t>
            </w:r>
          </w:p>
        </w:tc>
        <w:tc>
          <w:tcPr>
            <w:tcW w:w="308" w:type="pct"/>
          </w:tcPr>
          <w:p w14:paraId="7BE7FAC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D8D09F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6C37EC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44E3676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303468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010F6D3B" w14:textId="77777777" w:rsidTr="000E3A53">
        <w:trPr>
          <w:trHeight w:val="281"/>
        </w:trPr>
        <w:tc>
          <w:tcPr>
            <w:tcW w:w="1057" w:type="pct"/>
          </w:tcPr>
          <w:p w14:paraId="322E394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รีเทล พันธุ์ทิพย์เชียงใหม่ จำกัด</w:t>
            </w:r>
          </w:p>
        </w:tc>
        <w:tc>
          <w:tcPr>
            <w:tcW w:w="537" w:type="pct"/>
            <w:shd w:val="clear" w:color="auto" w:fill="FFFFFF"/>
          </w:tcPr>
          <w:p w14:paraId="3257DCB1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6FBA36D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55D7777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60F7057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59559E7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44ACDB1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82" w:type="pct"/>
          </w:tcPr>
          <w:p w14:paraId="365D494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33D23AA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106</w:t>
            </w:r>
          </w:p>
        </w:tc>
        <w:tc>
          <w:tcPr>
            <w:tcW w:w="308" w:type="pct"/>
          </w:tcPr>
          <w:p w14:paraId="2320380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61198C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C1F651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2B75BF7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F3EA36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7A737426" w14:textId="77777777" w:rsidTr="000E3A53">
        <w:trPr>
          <w:trHeight w:val="317"/>
        </w:trPr>
        <w:tc>
          <w:tcPr>
            <w:tcW w:w="1057" w:type="pct"/>
          </w:tcPr>
          <w:p w14:paraId="47DE167F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ควีนส์ปาร์ค แบงค็อก </w:t>
            </w:r>
            <w:r w:rsidRPr="00273A5D">
              <w:rPr>
                <w:rFonts w:ascii="Angsana New" w:hAnsi="Angsana New"/>
                <w:sz w:val="24"/>
                <w:szCs w:val="24"/>
              </w:rPr>
              <w:t>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E11EA78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005CC4D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01F8AF13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3C61112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2DB84D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6A84A9F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</w:t>
            </w:r>
            <w:r w:rsidRPr="00273A5D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7E792B7D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0986548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</w:t>
            </w:r>
            <w:r w:rsidRPr="00273A5D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08" w:type="pct"/>
          </w:tcPr>
          <w:p w14:paraId="0166355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918D9B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9661C0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3D4DFAD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39D73E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315691C3" w14:textId="77777777" w:rsidTr="000E3A53">
        <w:trPr>
          <w:trHeight w:val="353"/>
        </w:trPr>
        <w:tc>
          <w:tcPr>
            <w:tcW w:w="1057" w:type="pct"/>
          </w:tcPr>
          <w:p w14:paraId="3A3BC7E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ควีนส์ปาร์ค แบงค็อก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7" w:type="pct"/>
            <w:shd w:val="clear" w:color="auto" w:fill="FFFFFF"/>
          </w:tcPr>
          <w:p w14:paraId="227174CA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759A2ADE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66B7D6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4B6FB3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AD121B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14061E34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</w:t>
            </w:r>
            <w:r w:rsidRPr="00273A5D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2" w:type="pct"/>
          </w:tcPr>
          <w:p w14:paraId="49C16C62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C67CDF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</w:t>
            </w:r>
            <w:r w:rsidRPr="00273A5D" w:rsidDel="00E20EFA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08" w:type="pct"/>
          </w:tcPr>
          <w:p w14:paraId="555602F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FBD272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69315E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03BCDF05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FC4860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1952C8" w:rsidRPr="00273A5D" w14:paraId="4CCCC730" w14:textId="77777777" w:rsidTr="001952C8">
        <w:trPr>
          <w:trHeight w:val="420"/>
        </w:trPr>
        <w:tc>
          <w:tcPr>
            <w:tcW w:w="1057" w:type="pct"/>
          </w:tcPr>
          <w:p w14:paraId="6122A9CC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โฮเตล สุขุมวิท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 1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ดับเบิลทรี สุขุมวิท 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09D8EDA6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6221BA6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2F96EC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61C2601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0EAE06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3DAFF349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82" w:type="pct"/>
          </w:tcPr>
          <w:p w14:paraId="22151AE0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1EB4D7A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308" w:type="pct"/>
          </w:tcPr>
          <w:p w14:paraId="1AC2A23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7D63C26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0CE56AC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76DFC84B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0213CDDA" w14:textId="77777777" w:rsidR="00D94095" w:rsidRPr="00273A5D" w:rsidRDefault="00D94095" w:rsidP="0004478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E00316" w:rsidRPr="00273A5D" w14:paraId="7A328144" w14:textId="77777777" w:rsidTr="001952C8">
        <w:trPr>
          <w:trHeight w:val="420"/>
        </w:trPr>
        <w:tc>
          <w:tcPr>
            <w:tcW w:w="1057" w:type="pct"/>
          </w:tcPr>
          <w:p w14:paraId="67024F9C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โฮเตล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สุขุมวิท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ดับเบิลทรี สุขุมวิท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  <w:r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5EB4F5FA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F4D5DA5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360E7D60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64EC9E12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478FC57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107593B7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82" w:type="pct"/>
          </w:tcPr>
          <w:p w14:paraId="09B07B7F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527E6A76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139</w:t>
            </w:r>
          </w:p>
        </w:tc>
        <w:tc>
          <w:tcPr>
            <w:tcW w:w="308" w:type="pct"/>
          </w:tcPr>
          <w:p w14:paraId="56C71AF7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F62575D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ABE5842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234CD523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55996E8A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E00316" w:rsidRPr="00273A5D" w14:paraId="61E60D32" w14:textId="77777777" w:rsidTr="001952C8">
        <w:trPr>
          <w:trHeight w:val="420"/>
        </w:trPr>
        <w:tc>
          <w:tcPr>
            <w:tcW w:w="1057" w:type="pct"/>
          </w:tcPr>
          <w:p w14:paraId="7E96056F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โฮเตล สุขุมวิท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 3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ฮิลตัน กรุงเทพ จำกัด</w:t>
            </w:r>
            <w:r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7" w:type="pct"/>
            <w:shd w:val="clear" w:color="auto" w:fill="FFFFFF"/>
          </w:tcPr>
          <w:p w14:paraId="5C5B7DB7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CF2C234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8" w:type="pct"/>
          </w:tcPr>
          <w:p w14:paraId="48110DDF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14DFAB4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797AB4D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52" w:type="pct"/>
          </w:tcPr>
          <w:p w14:paraId="50936FA1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374</w:t>
            </w:r>
          </w:p>
        </w:tc>
        <w:tc>
          <w:tcPr>
            <w:tcW w:w="82" w:type="pct"/>
          </w:tcPr>
          <w:p w14:paraId="432E5858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3FFEE2D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374</w:t>
            </w:r>
          </w:p>
        </w:tc>
        <w:tc>
          <w:tcPr>
            <w:tcW w:w="308" w:type="pct"/>
          </w:tcPr>
          <w:p w14:paraId="6C6115C1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38C6C0C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1D19E798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4" w:type="pct"/>
          </w:tcPr>
          <w:p w14:paraId="05D686E4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1201960C" w14:textId="77777777" w:rsidR="00E00316" w:rsidRPr="00273A5D" w:rsidRDefault="00E00316" w:rsidP="00E0031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</w:tbl>
    <w:p w14:paraId="519511E7" w14:textId="77777777" w:rsidR="00D94095" w:rsidRDefault="00D94095" w:rsidP="001D782A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z w:val="24"/>
          <w:szCs w:val="24"/>
          <w:cs/>
        </w:rPr>
        <w:sectPr w:rsidR="00D94095" w:rsidSect="00AF7736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3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03"/>
        <w:gridCol w:w="1577"/>
        <w:gridCol w:w="990"/>
        <w:gridCol w:w="899"/>
        <w:gridCol w:w="990"/>
        <w:gridCol w:w="955"/>
        <w:gridCol w:w="943"/>
        <w:gridCol w:w="237"/>
        <w:gridCol w:w="937"/>
        <w:gridCol w:w="981"/>
        <w:gridCol w:w="808"/>
        <w:gridCol w:w="1031"/>
        <w:gridCol w:w="243"/>
        <w:gridCol w:w="952"/>
      </w:tblGrid>
      <w:tr w:rsidR="005C5030" w:rsidRPr="00273A5D" w14:paraId="115291D0" w14:textId="77777777" w:rsidTr="005C5030">
        <w:trPr>
          <w:cantSplit/>
          <w:trHeight w:val="308"/>
          <w:tblHeader/>
        </w:trPr>
        <w:tc>
          <w:tcPr>
            <w:tcW w:w="1059" w:type="pct"/>
          </w:tcPr>
          <w:p w14:paraId="5EDCA37B" w14:textId="77777777" w:rsidR="005C5030" w:rsidRPr="00273A5D" w:rsidRDefault="005C5030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51789A59" w14:textId="77777777" w:rsidR="005C5030" w:rsidRPr="00273A5D" w:rsidRDefault="005C5030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2" w:type="pct"/>
            <w:gridSpan w:val="7"/>
            <w:shd w:val="clear" w:color="auto" w:fill="auto"/>
          </w:tcPr>
          <w:p w14:paraId="1AC61B0E" w14:textId="77777777" w:rsidR="005C5030" w:rsidRPr="005C5030" w:rsidRDefault="005C5030" w:rsidP="00C1590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71" w:type="pct"/>
            <w:gridSpan w:val="5"/>
            <w:shd w:val="clear" w:color="auto" w:fill="auto"/>
          </w:tcPr>
          <w:p w14:paraId="3D08AFF1" w14:textId="77777777" w:rsidR="005C5030" w:rsidRPr="005C5030" w:rsidRDefault="005C5030" w:rsidP="00C15904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4095" w:rsidRPr="00273A5D" w14:paraId="1C690B4D" w14:textId="77777777" w:rsidTr="005C5030">
        <w:trPr>
          <w:cantSplit/>
          <w:trHeight w:val="308"/>
          <w:tblHeader/>
        </w:trPr>
        <w:tc>
          <w:tcPr>
            <w:tcW w:w="1059" w:type="pct"/>
          </w:tcPr>
          <w:p w14:paraId="27B08333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9A5FC91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5" w:type="pct"/>
            <w:gridSpan w:val="2"/>
            <w:shd w:val="clear" w:color="auto" w:fill="auto"/>
          </w:tcPr>
          <w:p w14:paraId="2FD713A1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4" w:type="pct"/>
            <w:gridSpan w:val="2"/>
            <w:shd w:val="clear" w:color="auto" w:fill="auto"/>
          </w:tcPr>
          <w:p w14:paraId="6918CFD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23" w:type="pct"/>
            <w:gridSpan w:val="3"/>
          </w:tcPr>
          <w:p w14:paraId="77EB6351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11" w:type="pct"/>
            <w:gridSpan w:val="2"/>
            <w:shd w:val="clear" w:color="auto" w:fill="auto"/>
          </w:tcPr>
          <w:p w14:paraId="1C4E1B4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60" w:type="pct"/>
            <w:gridSpan w:val="3"/>
          </w:tcPr>
          <w:p w14:paraId="7B7A42F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5C5030" w:rsidRPr="00273A5D" w14:paraId="7C1D39D4" w14:textId="77777777" w:rsidTr="005C5030">
        <w:trPr>
          <w:cantSplit/>
          <w:trHeight w:val="272"/>
          <w:tblHeader/>
        </w:trPr>
        <w:tc>
          <w:tcPr>
            <w:tcW w:w="1059" w:type="pct"/>
          </w:tcPr>
          <w:p w14:paraId="04E35AB9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11C2534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FCC05FE" w14:textId="77777777" w:rsidR="00D94095" w:rsidRPr="00273A5D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07" w:type="pct"/>
            <w:shd w:val="clear" w:color="auto" w:fill="auto"/>
          </w:tcPr>
          <w:p w14:paraId="610ED3C3" w14:textId="77777777" w:rsidR="00D94095" w:rsidRPr="00273A5D" w:rsidRDefault="00D94095" w:rsidP="00C15904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8" w:type="pct"/>
            <w:shd w:val="clear" w:color="auto" w:fill="auto"/>
          </w:tcPr>
          <w:p w14:paraId="10DECEA9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26" w:type="pct"/>
            <w:shd w:val="clear" w:color="auto" w:fill="auto"/>
          </w:tcPr>
          <w:p w14:paraId="4EAAF5AC" w14:textId="77777777" w:rsidR="00D94095" w:rsidRPr="00273A5D" w:rsidRDefault="00D94095" w:rsidP="00C15904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2" w:type="pct"/>
            <w:shd w:val="clear" w:color="auto" w:fill="auto"/>
          </w:tcPr>
          <w:p w14:paraId="0F9F9DE1" w14:textId="77777777" w:rsidR="00D94095" w:rsidRPr="00273A5D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pct"/>
          </w:tcPr>
          <w:p w14:paraId="797884C5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1F8A7713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1E06D0F9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6" w:type="pct"/>
            <w:shd w:val="clear" w:color="auto" w:fill="auto"/>
          </w:tcPr>
          <w:p w14:paraId="068B955C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33EDA70A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3" w:type="pct"/>
          </w:tcPr>
          <w:p w14:paraId="3F2E0273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6320CB1E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C5030" w:rsidRPr="00273A5D" w14:paraId="33BCBD60" w14:textId="77777777" w:rsidTr="005C5030">
        <w:trPr>
          <w:cantSplit/>
          <w:trHeight w:val="53"/>
          <w:tblHeader/>
        </w:trPr>
        <w:tc>
          <w:tcPr>
            <w:tcW w:w="1059" w:type="pct"/>
          </w:tcPr>
          <w:p w14:paraId="0840647E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295BED99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8" w:type="pct"/>
            <w:shd w:val="clear" w:color="auto" w:fill="auto"/>
          </w:tcPr>
          <w:p w14:paraId="46B6C66C" w14:textId="77777777" w:rsidR="00D94095" w:rsidRPr="00273A5D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7" w:type="pct"/>
            <w:shd w:val="clear" w:color="auto" w:fill="auto"/>
          </w:tcPr>
          <w:p w14:paraId="6CE6EDC8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8" w:type="pct"/>
            <w:shd w:val="clear" w:color="auto" w:fill="auto"/>
          </w:tcPr>
          <w:p w14:paraId="723CF59C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27A74780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 w14:paraId="576ECDA5" w14:textId="77777777" w:rsidR="00D94095" w:rsidRPr="00273A5D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50D40C1B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  <w:shd w:val="clear" w:color="auto" w:fill="auto"/>
          </w:tcPr>
          <w:p w14:paraId="71E1477D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A8084E3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5F76E9A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6FEFA3A8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3" w:type="pct"/>
          </w:tcPr>
          <w:p w14:paraId="57665000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  <w:shd w:val="clear" w:color="auto" w:fill="auto"/>
          </w:tcPr>
          <w:p w14:paraId="0B180677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94095" w:rsidRPr="00273A5D" w14:paraId="4A345AC8" w14:textId="77777777" w:rsidTr="005C5030">
        <w:trPr>
          <w:trHeight w:val="299"/>
          <w:tblHeader/>
        </w:trPr>
        <w:tc>
          <w:tcPr>
            <w:tcW w:w="1059" w:type="pct"/>
          </w:tcPr>
          <w:p w14:paraId="6AB9E3EA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78697241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5" w:type="pct"/>
            <w:gridSpan w:val="2"/>
            <w:shd w:val="clear" w:color="auto" w:fill="auto"/>
          </w:tcPr>
          <w:p w14:paraId="00511730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387" w:type="pct"/>
            <w:gridSpan w:val="5"/>
          </w:tcPr>
          <w:p w14:paraId="41F32B62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11" w:type="pct"/>
            <w:gridSpan w:val="2"/>
            <w:shd w:val="clear" w:color="auto" w:fill="auto"/>
          </w:tcPr>
          <w:p w14:paraId="28D4291E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60" w:type="pct"/>
            <w:gridSpan w:val="3"/>
          </w:tcPr>
          <w:p w14:paraId="6E3A35F1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C5030" w:rsidRPr="00273A5D" w14:paraId="3E5721DB" w14:textId="77777777" w:rsidTr="005C5030">
        <w:trPr>
          <w:trHeight w:val="420"/>
        </w:trPr>
        <w:tc>
          <w:tcPr>
            <w:tcW w:w="1059" w:type="pct"/>
          </w:tcPr>
          <w:p w14:paraId="558B8ACA" w14:textId="77777777" w:rsidR="005C5030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ทีซีซี โฮเทล บีเคเค จำกัด</w:t>
            </w:r>
          </w:p>
          <w:p w14:paraId="655842F1" w14:textId="77777777" w:rsidR="00D94095" w:rsidRPr="00273A5D" w:rsidRDefault="005C5030" w:rsidP="00D9409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D94095"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="00D94095"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="00D94095"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เลอ เมอริเดียน โฮเทล </w:t>
            </w:r>
            <w:r w:rsidR="00D94095" w:rsidRPr="00273A5D">
              <w:rPr>
                <w:rFonts w:ascii="Angsana New" w:hAnsi="Angsana New"/>
                <w:sz w:val="24"/>
                <w:szCs w:val="24"/>
              </w:rPr>
              <w:br/>
            </w:r>
            <w:r w:rsidR="00D94095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="00D94095" w:rsidRPr="00273A5D">
              <w:rPr>
                <w:rFonts w:ascii="Angsana New" w:hAnsi="Angsana New"/>
                <w:sz w:val="24"/>
                <w:szCs w:val="24"/>
                <w:cs/>
              </w:rPr>
              <w:t>แบงค็อก</w:t>
            </w:r>
            <w:r w:rsidR="00D94095"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</w:t>
            </w:r>
            <w:r w:rsidR="00D94095" w:rsidRPr="00273A5D">
              <w:rPr>
                <w:rFonts w:ascii="Angsana New" w:hAnsi="Angsana New"/>
                <w:sz w:val="24"/>
                <w:szCs w:val="24"/>
                <w:cs/>
              </w:rPr>
              <w:t>กัด</w:t>
            </w:r>
            <w:r w:rsidR="00D94095"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060D1669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3F215B1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7DB13E6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13B2D6B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EE435C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3EFBA1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381</w:t>
            </w:r>
          </w:p>
        </w:tc>
        <w:tc>
          <w:tcPr>
            <w:tcW w:w="81" w:type="pct"/>
          </w:tcPr>
          <w:p w14:paraId="3EC37B1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C56270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381</w:t>
            </w:r>
          </w:p>
        </w:tc>
        <w:tc>
          <w:tcPr>
            <w:tcW w:w="335" w:type="pct"/>
          </w:tcPr>
          <w:p w14:paraId="4024132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300AB3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BB65A1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6DAA114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0656EC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5030" w:rsidRPr="00273A5D" w14:paraId="6E10CEDD" w14:textId="77777777" w:rsidTr="005C5030">
        <w:trPr>
          <w:trHeight w:val="420"/>
        </w:trPr>
        <w:tc>
          <w:tcPr>
            <w:tcW w:w="1059" w:type="pct"/>
          </w:tcPr>
          <w:p w14:paraId="2FBAA16E" w14:textId="77777777" w:rsidR="005C5030" w:rsidRDefault="00D94095" w:rsidP="005C503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หาดละไม จำกัด</w:t>
            </w:r>
            <w:r w:rsidR="005C5030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</w:p>
          <w:p w14:paraId="25CFCEC1" w14:textId="77777777" w:rsidR="005C5030" w:rsidRDefault="005C5030" w:rsidP="005C503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D94095"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บันยันทรี เกาะสมุย</w:t>
            </w:r>
          </w:p>
          <w:p w14:paraId="303B9B21" w14:textId="77777777" w:rsidR="00D94095" w:rsidRPr="00273A5D" w:rsidRDefault="005C5030" w:rsidP="005C5030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="00D94095"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="00D94095"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79BB12BB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8CA96A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2F02754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0C5A4B9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F1279B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2D3E1C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</w:p>
        </w:tc>
        <w:tc>
          <w:tcPr>
            <w:tcW w:w="81" w:type="pct"/>
          </w:tcPr>
          <w:p w14:paraId="1589850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7C05EE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685</w:t>
            </w:r>
          </w:p>
        </w:tc>
        <w:tc>
          <w:tcPr>
            <w:tcW w:w="335" w:type="pct"/>
          </w:tcPr>
          <w:p w14:paraId="0A0628E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95BDCF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439C32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7700A8E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F5D6C4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5030" w:rsidRPr="00273A5D" w14:paraId="49885909" w14:textId="77777777" w:rsidTr="005C5030">
        <w:trPr>
          <w:trHeight w:val="420"/>
        </w:trPr>
        <w:tc>
          <w:tcPr>
            <w:tcW w:w="1059" w:type="pct"/>
          </w:tcPr>
          <w:p w14:paraId="15DCEF1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เฉวง บีช โฮเทล จำกัด</w:t>
            </w:r>
          </w:p>
          <w:p w14:paraId="57CD3A78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เชอราตัน เกาะสมุย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7748E3C2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256855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0C45F17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24CFEB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ED41A2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79FB3CA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</w:p>
        </w:tc>
        <w:tc>
          <w:tcPr>
            <w:tcW w:w="81" w:type="pct"/>
          </w:tcPr>
          <w:p w14:paraId="3651C1C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7982FE3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86</w:t>
            </w:r>
          </w:p>
        </w:tc>
        <w:tc>
          <w:tcPr>
            <w:tcW w:w="335" w:type="pct"/>
          </w:tcPr>
          <w:p w14:paraId="315FCD3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35172C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6AE13E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7F3ED1F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80B033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5030" w:rsidRPr="00273A5D" w14:paraId="7C0E6752" w14:textId="77777777" w:rsidTr="005C5030">
        <w:trPr>
          <w:trHeight w:val="420"/>
        </w:trPr>
        <w:tc>
          <w:tcPr>
            <w:tcW w:w="1059" w:type="pct"/>
          </w:tcPr>
          <w:p w14:paraId="0ECC7D3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วนา เบลล์ เอ ลักซ์ซูรี่ สมุย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55ED9E98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7EA1CB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0B5C56C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078B50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1C6A17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C2E3CA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501</w:t>
            </w:r>
          </w:p>
        </w:tc>
        <w:tc>
          <w:tcPr>
            <w:tcW w:w="81" w:type="pct"/>
          </w:tcPr>
          <w:p w14:paraId="34D9E9B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26E83F3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501</w:t>
            </w:r>
          </w:p>
        </w:tc>
        <w:tc>
          <w:tcPr>
            <w:tcW w:w="335" w:type="pct"/>
          </w:tcPr>
          <w:p w14:paraId="36CEE99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AE51FC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301C74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7647A7E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3601BF2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5030" w:rsidRPr="00273A5D" w14:paraId="48E3F2F2" w14:textId="77777777" w:rsidTr="005C272F">
        <w:trPr>
          <w:trHeight w:val="263"/>
        </w:trPr>
        <w:tc>
          <w:tcPr>
            <w:tcW w:w="1059" w:type="pct"/>
          </w:tcPr>
          <w:p w14:paraId="4F9EAB2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ทรัพย์ โบ๊ทเฮ้าส์ เกาะสมุย จำกัด</w:t>
            </w:r>
          </w:p>
        </w:tc>
        <w:tc>
          <w:tcPr>
            <w:tcW w:w="538" w:type="pct"/>
            <w:shd w:val="clear" w:color="auto" w:fill="FFFFFF"/>
          </w:tcPr>
          <w:p w14:paraId="1519B6E4" w14:textId="77777777" w:rsidR="00D94095" w:rsidRPr="00273A5D" w:rsidRDefault="00D94095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689FEA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46FA2A0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062A0EB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683CF6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59B8C0D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281</w:t>
            </w:r>
          </w:p>
        </w:tc>
        <w:tc>
          <w:tcPr>
            <w:tcW w:w="81" w:type="pct"/>
          </w:tcPr>
          <w:p w14:paraId="1FC9EB5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205550A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281</w:t>
            </w:r>
          </w:p>
        </w:tc>
        <w:tc>
          <w:tcPr>
            <w:tcW w:w="335" w:type="pct"/>
          </w:tcPr>
          <w:p w14:paraId="0403E26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2412153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4C4997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6541980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2071CD7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272F" w:rsidRPr="00273A5D" w14:paraId="56991698" w14:textId="77777777" w:rsidTr="005C5030">
        <w:trPr>
          <w:trHeight w:val="420"/>
        </w:trPr>
        <w:tc>
          <w:tcPr>
            <w:tcW w:w="1059" w:type="pct"/>
          </w:tcPr>
          <w:p w14:paraId="6BEC07E7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ทีซีซี โฮเทล เชียงใหม่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  <w:p w14:paraId="58F80886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</w:rPr>
              <w:t>(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เดิมชื่อ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เลอ เมอริเดียน โฮเทล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เชียงให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ม่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  <w:r w:rsidRPr="00273A5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538" w:type="pct"/>
            <w:shd w:val="clear" w:color="auto" w:fill="FFFFFF"/>
          </w:tcPr>
          <w:p w14:paraId="3E6BF431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4E83CAC6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3106F901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38B647E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59B1A67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A50B928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342</w:t>
            </w:r>
          </w:p>
        </w:tc>
        <w:tc>
          <w:tcPr>
            <w:tcW w:w="81" w:type="pct"/>
          </w:tcPr>
          <w:p w14:paraId="35DC2845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A01B8C1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342</w:t>
            </w:r>
          </w:p>
        </w:tc>
        <w:tc>
          <w:tcPr>
            <w:tcW w:w="335" w:type="pct"/>
          </w:tcPr>
          <w:p w14:paraId="0F19AE37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73D2F3F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14A77BA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83" w:type="pct"/>
          </w:tcPr>
          <w:p w14:paraId="10DFED5F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79A1FDF8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</w:tr>
      <w:tr w:rsidR="005C272F" w:rsidRPr="00273A5D" w14:paraId="5F4A1B73" w14:textId="77777777" w:rsidTr="005C272F">
        <w:trPr>
          <w:trHeight w:val="317"/>
        </w:trPr>
        <w:tc>
          <w:tcPr>
            <w:tcW w:w="1059" w:type="pct"/>
          </w:tcPr>
          <w:p w14:paraId="4A0496AA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เดอะ เมโทรโพล ภูเก็ต </w:t>
            </w:r>
            <w:r w:rsidRPr="00273A5D">
              <w:rPr>
                <w:rFonts w:ascii="Angsana New" w:hAnsi="Angsana New"/>
                <w:sz w:val="24"/>
                <w:szCs w:val="24"/>
              </w:rPr>
              <w:t>1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2D14E29B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15462EE6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4081F82F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551AF99E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6E6F460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539AF69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</w:tcPr>
          <w:p w14:paraId="710B333F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55B9EB80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35" w:type="pct"/>
          </w:tcPr>
          <w:p w14:paraId="588C71D4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EF7B42D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1FC7D3E1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501814B0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46DE7562" w14:textId="77777777" w:rsidR="005C272F" w:rsidRPr="00273A5D" w:rsidRDefault="005C272F" w:rsidP="005C272F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542376" w:rsidRPr="00273A5D" w14:paraId="66B41984" w14:textId="77777777" w:rsidTr="00542376">
        <w:trPr>
          <w:trHeight w:val="263"/>
        </w:trPr>
        <w:tc>
          <w:tcPr>
            <w:tcW w:w="1059" w:type="pct"/>
          </w:tcPr>
          <w:p w14:paraId="390BE55E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เดอะ เมโทรโพล ภูเก็ต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186B11C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E95D5D5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353944B7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710DEF61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EA5405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64A23D3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81" w:type="pct"/>
          </w:tcPr>
          <w:p w14:paraId="3F137199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67F9D5C5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5</w:t>
            </w:r>
            <w:r w:rsidRPr="00273A5D">
              <w:rPr>
                <w:rFonts w:ascii="Angsana New" w:hAnsi="Angsana New"/>
                <w:sz w:val="24"/>
                <w:szCs w:val="24"/>
              </w:rPr>
              <w:t>6</w:t>
            </w:r>
          </w:p>
        </w:tc>
        <w:tc>
          <w:tcPr>
            <w:tcW w:w="335" w:type="pct"/>
          </w:tcPr>
          <w:p w14:paraId="768AC293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45783B4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C64656F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62943361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6A840B5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542376" w:rsidRPr="00273A5D" w14:paraId="63089AA6" w14:textId="77777777" w:rsidTr="00542376">
        <w:trPr>
          <w:trHeight w:val="299"/>
        </w:trPr>
        <w:tc>
          <w:tcPr>
            <w:tcW w:w="1059" w:type="pct"/>
          </w:tcPr>
          <w:p w14:paraId="2643C209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บริษัท ทีซีซี อินเตอร์ลิงค์</w:t>
            </w:r>
            <w:r w:rsidRPr="00273A5D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10778806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8" w:type="pct"/>
            <w:shd w:val="clear" w:color="auto" w:fill="FFFFFF"/>
          </w:tcPr>
          <w:p w14:paraId="54A9FCDC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7" w:type="pct"/>
          </w:tcPr>
          <w:p w14:paraId="185663FC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8" w:type="pct"/>
          </w:tcPr>
          <w:p w14:paraId="454668C7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92E76E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4694693D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1" w:type="pct"/>
          </w:tcPr>
          <w:p w14:paraId="46962386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0" w:type="pct"/>
          </w:tcPr>
          <w:p w14:paraId="08DDA7C5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335" w:type="pct"/>
          </w:tcPr>
          <w:p w14:paraId="3A79ED1C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28A1C04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3761C548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3CDA3080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5" w:type="pct"/>
          </w:tcPr>
          <w:p w14:paraId="19837412" w14:textId="77777777" w:rsidR="00542376" w:rsidRPr="00273A5D" w:rsidRDefault="00542376" w:rsidP="00542376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5C272F" w:rsidRPr="00273A5D" w14:paraId="11D3ED40" w14:textId="77777777" w:rsidTr="005C5030">
        <w:trPr>
          <w:trHeight w:val="420"/>
        </w:trPr>
        <w:tc>
          <w:tcPr>
            <w:tcW w:w="1059" w:type="pct"/>
          </w:tcPr>
          <w:p w14:paraId="5C21B06A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FFFFFF"/>
          </w:tcPr>
          <w:p w14:paraId="1379B1BF" w14:textId="77777777" w:rsidR="005C272F" w:rsidRPr="00273A5D" w:rsidRDefault="005C272F" w:rsidP="00697AAF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8" w:type="pct"/>
            <w:shd w:val="clear" w:color="auto" w:fill="FFFFFF"/>
          </w:tcPr>
          <w:p w14:paraId="3EA49AB1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7" w:type="pct"/>
          </w:tcPr>
          <w:p w14:paraId="4BCF5BE1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8" w:type="pct"/>
          </w:tcPr>
          <w:p w14:paraId="6D04AFEF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6" w:type="pct"/>
          </w:tcPr>
          <w:p w14:paraId="67DE64EC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2" w:type="pct"/>
          </w:tcPr>
          <w:p w14:paraId="59D2B0BD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1" w:type="pct"/>
          </w:tcPr>
          <w:p w14:paraId="02D317EF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0" w:type="pct"/>
          </w:tcPr>
          <w:p w14:paraId="7749D40F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5" w:type="pct"/>
          </w:tcPr>
          <w:p w14:paraId="6659320B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06E1C4D0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1E4819DC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3" w:type="pct"/>
          </w:tcPr>
          <w:p w14:paraId="4F14CC89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25" w:type="pct"/>
          </w:tcPr>
          <w:p w14:paraId="6BF785C6" w14:textId="77777777" w:rsidR="005C272F" w:rsidRPr="00273A5D" w:rsidRDefault="005C272F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</w:tbl>
    <w:p w14:paraId="0A416E85" w14:textId="77777777" w:rsidR="00D94095" w:rsidRDefault="00D94095" w:rsidP="00C15904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z w:val="24"/>
          <w:szCs w:val="24"/>
          <w:cs/>
        </w:rPr>
        <w:sectPr w:rsidR="00D94095" w:rsidSect="00CF20F4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5014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3104"/>
        <w:gridCol w:w="1577"/>
        <w:gridCol w:w="993"/>
        <w:gridCol w:w="905"/>
        <w:gridCol w:w="981"/>
        <w:gridCol w:w="955"/>
        <w:gridCol w:w="943"/>
        <w:gridCol w:w="237"/>
        <w:gridCol w:w="935"/>
        <w:gridCol w:w="987"/>
        <w:gridCol w:w="809"/>
        <w:gridCol w:w="1031"/>
        <w:gridCol w:w="243"/>
        <w:gridCol w:w="949"/>
      </w:tblGrid>
      <w:tr w:rsidR="00D830FD" w:rsidRPr="00273A5D" w14:paraId="1D1382BB" w14:textId="77777777" w:rsidTr="00DE4465">
        <w:trPr>
          <w:cantSplit/>
          <w:trHeight w:val="308"/>
          <w:tblHeader/>
        </w:trPr>
        <w:tc>
          <w:tcPr>
            <w:tcW w:w="1059" w:type="pct"/>
          </w:tcPr>
          <w:p w14:paraId="0B39959F" w14:textId="77777777" w:rsidR="00D830FD" w:rsidRPr="00273A5D" w:rsidRDefault="00D830FD" w:rsidP="004742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B2DBC2B" w14:textId="77777777" w:rsidR="00D830FD" w:rsidRPr="00273A5D" w:rsidRDefault="00D830F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1" w:type="pct"/>
            <w:gridSpan w:val="7"/>
            <w:shd w:val="clear" w:color="auto" w:fill="auto"/>
          </w:tcPr>
          <w:p w14:paraId="64989B6E" w14:textId="77777777" w:rsidR="00D830FD" w:rsidRPr="005C5030" w:rsidRDefault="00D830FD" w:rsidP="004742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1372" w:type="pct"/>
            <w:gridSpan w:val="5"/>
            <w:shd w:val="clear" w:color="auto" w:fill="auto"/>
          </w:tcPr>
          <w:p w14:paraId="4D8FB4AF" w14:textId="77777777" w:rsidR="00D830FD" w:rsidRPr="005C5030" w:rsidRDefault="00D830FD" w:rsidP="0047425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D94095" w:rsidRPr="00273A5D" w14:paraId="63487A0A" w14:textId="77777777" w:rsidTr="00DE4465">
        <w:trPr>
          <w:cantSplit/>
          <w:trHeight w:val="281"/>
          <w:tblHeader/>
        </w:trPr>
        <w:tc>
          <w:tcPr>
            <w:tcW w:w="1059" w:type="pct"/>
          </w:tcPr>
          <w:p w14:paraId="108AFBA8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3EE50697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7" w:righ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733AAF49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61" w:type="pct"/>
            <w:gridSpan w:val="2"/>
            <w:shd w:val="clear" w:color="auto" w:fill="auto"/>
          </w:tcPr>
          <w:p w14:paraId="2D637AF5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722" w:type="pct"/>
            <w:gridSpan w:val="3"/>
          </w:tcPr>
          <w:p w14:paraId="5C70D129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F14E8A9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759" w:type="pct"/>
            <w:gridSpan w:val="3"/>
          </w:tcPr>
          <w:p w14:paraId="102E8246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ราคาทุน</w:t>
            </w:r>
          </w:p>
        </w:tc>
      </w:tr>
      <w:tr w:rsidR="00D830FD" w:rsidRPr="00273A5D" w14:paraId="57630F47" w14:textId="77777777" w:rsidTr="00DE4465">
        <w:trPr>
          <w:cantSplit/>
          <w:trHeight w:val="272"/>
          <w:tblHeader/>
        </w:trPr>
        <w:tc>
          <w:tcPr>
            <w:tcW w:w="1059" w:type="pct"/>
          </w:tcPr>
          <w:p w14:paraId="6E7EBDD4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0F4552F3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8BDB2A" w14:textId="77777777" w:rsidR="00D94095" w:rsidRPr="00273A5D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09" w:type="pct"/>
            <w:shd w:val="clear" w:color="auto" w:fill="auto"/>
          </w:tcPr>
          <w:p w14:paraId="1D63BE84" w14:textId="77777777" w:rsidR="00D94095" w:rsidRPr="00273A5D" w:rsidRDefault="00D94095" w:rsidP="00C15904">
            <w:pPr>
              <w:spacing w:line="240" w:lineRule="auto"/>
              <w:ind w:right="-130" w:hanging="14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5" w:type="pct"/>
            <w:shd w:val="clear" w:color="auto" w:fill="auto"/>
          </w:tcPr>
          <w:p w14:paraId="169082EE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-110" w:right="-110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26" w:type="pct"/>
            <w:shd w:val="clear" w:color="auto" w:fill="auto"/>
          </w:tcPr>
          <w:p w14:paraId="40FBA80C" w14:textId="77777777" w:rsidR="00D94095" w:rsidRPr="00273A5D" w:rsidRDefault="00D94095" w:rsidP="00C15904">
            <w:pPr>
              <w:spacing w:line="240" w:lineRule="auto"/>
              <w:ind w:right="-157" w:hanging="18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31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22" w:type="pct"/>
            <w:shd w:val="clear" w:color="auto" w:fill="auto"/>
          </w:tcPr>
          <w:p w14:paraId="116AA80F" w14:textId="77777777" w:rsidR="00D94095" w:rsidRPr="00273A5D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1" w:type="pct"/>
          </w:tcPr>
          <w:p w14:paraId="43BDF6CE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69B20EE1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37" w:type="pct"/>
            <w:shd w:val="clear" w:color="auto" w:fill="auto"/>
          </w:tcPr>
          <w:p w14:paraId="6EF1C9F8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6" w:type="pct"/>
            <w:shd w:val="clear" w:color="auto" w:fill="auto"/>
          </w:tcPr>
          <w:p w14:paraId="4CDE0F14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52" w:type="pct"/>
            <w:shd w:val="clear" w:color="auto" w:fill="auto"/>
          </w:tcPr>
          <w:p w14:paraId="7DF53FF6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83" w:type="pct"/>
          </w:tcPr>
          <w:p w14:paraId="44A3CE6E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14:paraId="5B333AC9" w14:textId="77777777" w:rsidR="00D94095" w:rsidRPr="00273A5D" w:rsidRDefault="00D94095" w:rsidP="00C15904">
            <w:pPr>
              <w:spacing w:line="240" w:lineRule="auto"/>
              <w:ind w:right="-144" w:hanging="18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830FD" w:rsidRPr="00273A5D" w14:paraId="0F5317A9" w14:textId="77777777" w:rsidTr="00DE4465">
        <w:trPr>
          <w:cantSplit/>
          <w:trHeight w:val="53"/>
          <w:tblHeader/>
        </w:trPr>
        <w:tc>
          <w:tcPr>
            <w:tcW w:w="1059" w:type="pct"/>
          </w:tcPr>
          <w:p w14:paraId="0E4E03F8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538" w:type="pct"/>
            <w:shd w:val="clear" w:color="auto" w:fill="auto"/>
          </w:tcPr>
          <w:p w14:paraId="61FAE728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after="0" w:line="240" w:lineRule="auto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9" w:type="pct"/>
            <w:shd w:val="clear" w:color="auto" w:fill="auto"/>
          </w:tcPr>
          <w:p w14:paraId="7182CDDC" w14:textId="77777777" w:rsidR="00D94095" w:rsidRPr="00273A5D" w:rsidRDefault="00D94095" w:rsidP="00C15904">
            <w:pPr>
              <w:tabs>
                <w:tab w:val="clear" w:pos="680"/>
                <w:tab w:val="clear" w:pos="907"/>
              </w:tabs>
              <w:spacing w:line="240" w:lineRule="auto"/>
              <w:ind w:left="-159" w:right="-10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09" w:type="pct"/>
            <w:shd w:val="clear" w:color="auto" w:fill="auto"/>
          </w:tcPr>
          <w:p w14:paraId="42205314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5" w:type="pct"/>
            <w:shd w:val="clear" w:color="auto" w:fill="auto"/>
          </w:tcPr>
          <w:p w14:paraId="6D1FFE4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326" w:type="pct"/>
            <w:shd w:val="clear" w:color="auto" w:fill="auto"/>
          </w:tcPr>
          <w:p w14:paraId="7F6BE095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</w:t>
            </w:r>
            <w:r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322" w:type="pct"/>
            <w:shd w:val="clear" w:color="auto" w:fill="auto"/>
          </w:tcPr>
          <w:p w14:paraId="6893A3D8" w14:textId="77777777" w:rsidR="00D94095" w:rsidRPr="00273A5D" w:rsidRDefault="00D94095" w:rsidP="00C15904">
            <w:pPr>
              <w:tabs>
                <w:tab w:val="clear" w:pos="907"/>
              </w:tabs>
              <w:spacing w:line="240" w:lineRule="auto"/>
              <w:ind w:left="-103" w:right="-6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1" w:type="pct"/>
          </w:tcPr>
          <w:p w14:paraId="03018F15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shd w:val="clear" w:color="auto" w:fill="auto"/>
          </w:tcPr>
          <w:p w14:paraId="6DDAC489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37" w:type="pct"/>
            <w:shd w:val="clear" w:color="auto" w:fill="auto"/>
          </w:tcPr>
          <w:p w14:paraId="7CB2A68B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6" w:type="pct"/>
            <w:shd w:val="clear" w:color="auto" w:fill="auto"/>
          </w:tcPr>
          <w:p w14:paraId="6CAC0D1E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352" w:type="pct"/>
            <w:shd w:val="clear" w:color="auto" w:fill="auto"/>
          </w:tcPr>
          <w:p w14:paraId="1F802406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83" w:type="pct"/>
          </w:tcPr>
          <w:p w14:paraId="11F2B1DB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shd w:val="clear" w:color="auto" w:fill="auto"/>
          </w:tcPr>
          <w:p w14:paraId="269DD076" w14:textId="77777777" w:rsidR="00D94095" w:rsidRPr="00273A5D" w:rsidRDefault="00D94095" w:rsidP="00C1590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D94095" w:rsidRPr="00273A5D" w14:paraId="7189C894" w14:textId="77777777" w:rsidTr="00DE4465">
        <w:trPr>
          <w:trHeight w:val="209"/>
          <w:tblHeader/>
        </w:trPr>
        <w:tc>
          <w:tcPr>
            <w:tcW w:w="1059" w:type="pct"/>
          </w:tcPr>
          <w:p w14:paraId="01BF6B3E" w14:textId="77777777" w:rsidR="00D94095" w:rsidRPr="00273A5D" w:rsidRDefault="00D94095" w:rsidP="00C159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auto"/>
          </w:tcPr>
          <w:p w14:paraId="2781C985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" w:type="pct"/>
            <w:gridSpan w:val="2"/>
            <w:shd w:val="clear" w:color="auto" w:fill="auto"/>
          </w:tcPr>
          <w:p w14:paraId="391CBC4D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1383" w:type="pct"/>
            <w:gridSpan w:val="5"/>
          </w:tcPr>
          <w:p w14:paraId="1E709D4F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14F902D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ร้อยละ)</w:t>
            </w:r>
          </w:p>
        </w:tc>
        <w:tc>
          <w:tcPr>
            <w:tcW w:w="759" w:type="pct"/>
            <w:gridSpan w:val="3"/>
          </w:tcPr>
          <w:p w14:paraId="445AFC31" w14:textId="77777777" w:rsidR="00D94095" w:rsidRPr="00273A5D" w:rsidRDefault="00D94095" w:rsidP="00C1590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73"/>
              </w:tabs>
              <w:spacing w:after="0" w:line="240" w:lineRule="auto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273A5D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Pr="00273A5D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D830FD" w:rsidRPr="00273A5D" w14:paraId="70D0106F" w14:textId="77777777" w:rsidTr="00DE4465">
        <w:trPr>
          <w:trHeight w:val="317"/>
        </w:trPr>
        <w:tc>
          <w:tcPr>
            <w:tcW w:w="1059" w:type="pct"/>
          </w:tcPr>
          <w:p w14:paraId="4DE0BB5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อาคารสำนักงาน </w:t>
            </w:r>
            <w:r w:rsidRPr="00273A5D">
              <w:rPr>
                <w:rFonts w:ascii="Angsana New" w:hAnsi="Angsana New"/>
                <w:sz w:val="24"/>
                <w:szCs w:val="24"/>
              </w:rPr>
              <w:t>208 - 1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4180EAAD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9B7CD6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B4FF17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4EF1E2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46563D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0B2F6B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1" w:type="pct"/>
          </w:tcPr>
          <w:p w14:paraId="3CAF56E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DA6550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337" w:type="pct"/>
          </w:tcPr>
          <w:p w14:paraId="6119D23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6A1DFB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B11677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65BB529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E5B54C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21757C2B" w14:textId="77777777" w:rsidTr="00DE4465">
        <w:trPr>
          <w:trHeight w:val="272"/>
        </w:trPr>
        <w:tc>
          <w:tcPr>
            <w:tcW w:w="1059" w:type="pct"/>
          </w:tcPr>
          <w:p w14:paraId="791370B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อาคารสำนักงาน </w:t>
            </w:r>
            <w:r w:rsidRPr="00273A5D">
              <w:rPr>
                <w:rFonts w:ascii="Angsana New" w:hAnsi="Angsana New"/>
                <w:sz w:val="24"/>
                <w:szCs w:val="24"/>
              </w:rPr>
              <w:t>208 - 2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79D879E4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0C9167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D6EB53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B2A890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9D7772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A031A6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81" w:type="pct"/>
          </w:tcPr>
          <w:p w14:paraId="5419290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47C72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112</w:t>
            </w:r>
          </w:p>
        </w:tc>
        <w:tc>
          <w:tcPr>
            <w:tcW w:w="337" w:type="pct"/>
          </w:tcPr>
          <w:p w14:paraId="30B1478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C116CF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38D392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3BD6AB0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56C93F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3A2BB4A8" w14:textId="77777777" w:rsidTr="00DE4465">
        <w:trPr>
          <w:trHeight w:val="299"/>
        </w:trPr>
        <w:tc>
          <w:tcPr>
            <w:tcW w:w="1059" w:type="pct"/>
          </w:tcPr>
          <w:p w14:paraId="332946C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273A5D">
              <w:rPr>
                <w:rFonts w:ascii="Angsana New" w:hAnsi="Angsana New"/>
                <w:sz w:val="24"/>
                <w:szCs w:val="24"/>
              </w:rPr>
              <w:t>1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18C1861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69018E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11843B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AE994B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DFC4D1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327106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0CAD022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439727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0AE9CC5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651E7B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4F33792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04BC8C7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0647D6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4663D0BF" w14:textId="77777777" w:rsidTr="00DE4465">
        <w:trPr>
          <w:trHeight w:val="254"/>
        </w:trPr>
        <w:tc>
          <w:tcPr>
            <w:tcW w:w="1059" w:type="pct"/>
          </w:tcPr>
          <w:p w14:paraId="39BE5B8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273A5D">
              <w:rPr>
                <w:rFonts w:ascii="Angsana New" w:hAnsi="Angsana New"/>
                <w:sz w:val="24"/>
                <w:szCs w:val="24"/>
              </w:rPr>
              <w:t>2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6C97932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A3B4D6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014506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65CD11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1CF15A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307DC85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647C497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F1B1E1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1E5F2E1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478870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EE1848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0CA6904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CF9CE1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090EF611" w14:textId="77777777" w:rsidTr="00DE4465">
        <w:trPr>
          <w:trHeight w:val="281"/>
        </w:trPr>
        <w:tc>
          <w:tcPr>
            <w:tcW w:w="1059" w:type="pct"/>
          </w:tcPr>
          <w:p w14:paraId="7E4C166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273A5D">
              <w:rPr>
                <w:rFonts w:ascii="Angsana New" w:hAnsi="Angsana New"/>
                <w:sz w:val="24"/>
                <w:szCs w:val="24"/>
              </w:rPr>
              <w:t>3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4804B0FB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7066A5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4C299D2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737F11E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6CDF776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53F3ACC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46379DA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EA8610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7C9EC39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1C39D8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78800E8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63BB197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BCC561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47917B41" w14:textId="77777777" w:rsidTr="00DE4465">
        <w:trPr>
          <w:trHeight w:val="317"/>
        </w:trPr>
        <w:tc>
          <w:tcPr>
            <w:tcW w:w="1059" w:type="pct"/>
          </w:tcPr>
          <w:p w14:paraId="1E02918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อาคารเอ็มไพร์ทาวเวอร์ </w:t>
            </w:r>
            <w:r w:rsidRPr="00273A5D">
              <w:rPr>
                <w:rFonts w:ascii="Angsana New" w:hAnsi="Angsana New"/>
                <w:sz w:val="24"/>
                <w:szCs w:val="24"/>
              </w:rPr>
              <w:t>4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395364A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6E509DB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5BF070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C7CEB6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4F5FF58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2F5A585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81" w:type="pct"/>
          </w:tcPr>
          <w:p w14:paraId="37FAD7F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D3C15F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147</w:t>
            </w:r>
          </w:p>
        </w:tc>
        <w:tc>
          <w:tcPr>
            <w:tcW w:w="337" w:type="pct"/>
          </w:tcPr>
          <w:p w14:paraId="7522980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B2EA6A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7BBF60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60D9A46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885296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778F4D53" w14:textId="77777777" w:rsidTr="00DE4465">
        <w:trPr>
          <w:trHeight w:val="420"/>
        </w:trPr>
        <w:tc>
          <w:tcPr>
            <w:tcW w:w="1059" w:type="pct"/>
          </w:tcPr>
          <w:p w14:paraId="3332409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 xml:space="preserve">บริษัท ทรัพย์ อาคารอินเตอร์ลิงค์ บางนา </w:t>
            </w:r>
            <w:r>
              <w:rPr>
                <w:rFonts w:ascii="Angsana New" w:hAnsi="Angsana New"/>
                <w:sz w:val="24"/>
                <w:szCs w:val="24"/>
                <w:cs/>
              </w:rPr>
              <w:br/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29E56BE7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61693E7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D8ECC0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A36E09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7653FBB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0EEB9D8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81" w:type="pct"/>
          </w:tcPr>
          <w:p w14:paraId="0007110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2A23CF0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122</w:t>
            </w:r>
          </w:p>
        </w:tc>
        <w:tc>
          <w:tcPr>
            <w:tcW w:w="337" w:type="pct"/>
          </w:tcPr>
          <w:p w14:paraId="3AC9B82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67A98BC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6E64173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10DAEB6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9867DA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155C24C7" w14:textId="77777777" w:rsidTr="00DE4465">
        <w:trPr>
          <w:trHeight w:val="254"/>
        </w:trPr>
        <w:tc>
          <w:tcPr>
            <w:tcW w:w="1059" w:type="pct"/>
          </w:tcPr>
          <w:p w14:paraId="4F966B4D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เอเชียทีค โฮเทล จำกัด</w:t>
            </w:r>
          </w:p>
        </w:tc>
        <w:tc>
          <w:tcPr>
            <w:tcW w:w="538" w:type="pct"/>
            <w:shd w:val="clear" w:color="auto" w:fill="FFFFFF"/>
          </w:tcPr>
          <w:p w14:paraId="589F5671" w14:textId="77777777" w:rsidR="002A0468" w:rsidRPr="00273A5D" w:rsidRDefault="002A0468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73C41559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4473F18A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F061EDD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18DAD510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E2C72F3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81" w:type="pct"/>
          </w:tcPr>
          <w:p w14:paraId="2A42873B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54AA9B0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18</w:t>
            </w:r>
          </w:p>
        </w:tc>
        <w:tc>
          <w:tcPr>
            <w:tcW w:w="337" w:type="pct"/>
          </w:tcPr>
          <w:p w14:paraId="2C5CBB2D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C8578F2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77DE6AF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  <w:tc>
          <w:tcPr>
            <w:tcW w:w="83" w:type="pct"/>
          </w:tcPr>
          <w:p w14:paraId="24078A56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052D903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84</w:t>
            </w:r>
          </w:p>
        </w:tc>
      </w:tr>
      <w:tr w:rsidR="00D830FD" w:rsidRPr="00273A5D" w14:paraId="63A63221" w14:textId="77777777" w:rsidTr="00DE4465">
        <w:trPr>
          <w:trHeight w:val="281"/>
        </w:trPr>
        <w:tc>
          <w:tcPr>
            <w:tcW w:w="1059" w:type="pct"/>
          </w:tcPr>
          <w:p w14:paraId="0AFBB439" w14:textId="77777777" w:rsidR="002A0468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อันดามัน รีสอร์ท แอสเสท จำกัด</w:t>
            </w:r>
          </w:p>
        </w:tc>
        <w:tc>
          <w:tcPr>
            <w:tcW w:w="538" w:type="pct"/>
            <w:shd w:val="clear" w:color="auto" w:fill="FFFFFF"/>
          </w:tcPr>
          <w:p w14:paraId="753D9E95" w14:textId="77777777" w:rsidR="002A0468" w:rsidRDefault="002A0468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57F9BCF4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22D2BC2D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989D488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07AB1224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48E3B36A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14:paraId="6266B628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196715C5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337" w:type="pct"/>
          </w:tcPr>
          <w:p w14:paraId="22BAD600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4B070A6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FDE886B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07242AF2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119030A0" w14:textId="77777777" w:rsidR="002A0468" w:rsidRPr="00273A5D" w:rsidRDefault="002A0468" w:rsidP="002A0468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830FD" w:rsidRPr="00273A5D" w14:paraId="4FFBFEE7" w14:textId="77777777" w:rsidTr="00DE4465">
        <w:trPr>
          <w:trHeight w:val="317"/>
        </w:trPr>
        <w:tc>
          <w:tcPr>
            <w:tcW w:w="1059" w:type="pct"/>
          </w:tcPr>
          <w:p w14:paraId="79DE0B2E" w14:textId="77777777" w:rsidR="004C68A2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บริษัท พัทยา รีสอร์ท แอสเสท จำกัด</w:t>
            </w:r>
          </w:p>
        </w:tc>
        <w:tc>
          <w:tcPr>
            <w:tcW w:w="538" w:type="pct"/>
            <w:shd w:val="clear" w:color="auto" w:fill="FFFFFF"/>
          </w:tcPr>
          <w:p w14:paraId="565FD2D4" w14:textId="77777777" w:rsidR="004C68A2" w:rsidRDefault="004C68A2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3527F73E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5944D266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0487AD5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6" w:type="pct"/>
          </w:tcPr>
          <w:p w14:paraId="379D06CF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100</w:t>
            </w:r>
          </w:p>
        </w:tc>
        <w:tc>
          <w:tcPr>
            <w:tcW w:w="322" w:type="pct"/>
          </w:tcPr>
          <w:p w14:paraId="1E1B0D57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81" w:type="pct"/>
          </w:tcPr>
          <w:p w14:paraId="0EDB89CA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1741D34A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</w:t>
            </w:r>
          </w:p>
        </w:tc>
        <w:tc>
          <w:tcPr>
            <w:tcW w:w="337" w:type="pct"/>
          </w:tcPr>
          <w:p w14:paraId="53538D9B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76C5756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225F6AE4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41946ED7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766D08EA" w14:textId="77777777" w:rsidR="004C68A2" w:rsidRPr="00273A5D" w:rsidRDefault="004C68A2" w:rsidP="004C68A2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</w:tr>
      <w:tr w:rsidR="00DE4465" w:rsidRPr="00273A5D" w14:paraId="500F9B51" w14:textId="77777777" w:rsidTr="00DE4465">
        <w:trPr>
          <w:trHeight w:val="263"/>
        </w:trPr>
        <w:tc>
          <w:tcPr>
            <w:tcW w:w="1059" w:type="pct"/>
          </w:tcPr>
          <w:p w14:paraId="116ED48A" w14:textId="77777777" w:rsidR="00DE4465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เดอะ โฮเทล สุขุมวิท </w:t>
            </w:r>
            <w:r>
              <w:rPr>
                <w:rFonts w:ascii="Angsana New" w:hAnsi="Angsana New"/>
                <w:sz w:val="24"/>
                <w:szCs w:val="24"/>
              </w:rPr>
              <w:t xml:space="preserve">50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538" w:type="pct"/>
            <w:shd w:val="clear" w:color="auto" w:fill="FFFFFF"/>
          </w:tcPr>
          <w:p w14:paraId="63DC65D5" w14:textId="77777777" w:rsidR="00DE4465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193B82F5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B1BBE08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12560842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53,250</w:t>
            </w:r>
          </w:p>
        </w:tc>
        <w:tc>
          <w:tcPr>
            <w:tcW w:w="326" w:type="pct"/>
          </w:tcPr>
          <w:p w14:paraId="09878D2B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53,250</w:t>
            </w:r>
          </w:p>
        </w:tc>
        <w:tc>
          <w:tcPr>
            <w:tcW w:w="322" w:type="pct"/>
          </w:tcPr>
          <w:p w14:paraId="303F5F26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12,550</w:t>
            </w:r>
          </w:p>
        </w:tc>
        <w:tc>
          <w:tcPr>
            <w:tcW w:w="81" w:type="pct"/>
          </w:tcPr>
          <w:p w14:paraId="0A31F4F2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398EADF9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12,550</w:t>
            </w:r>
          </w:p>
        </w:tc>
        <w:tc>
          <w:tcPr>
            <w:tcW w:w="337" w:type="pct"/>
          </w:tcPr>
          <w:p w14:paraId="31B4FCEE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757F747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4B616D7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49,075</w:t>
            </w:r>
          </w:p>
        </w:tc>
        <w:tc>
          <w:tcPr>
            <w:tcW w:w="83" w:type="pct"/>
          </w:tcPr>
          <w:p w14:paraId="68970AD9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05881162" w14:textId="77777777" w:rsidR="00DE4465" w:rsidRPr="00273A5D" w:rsidRDefault="00DE4465" w:rsidP="00DE446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49,075</w:t>
            </w:r>
          </w:p>
        </w:tc>
      </w:tr>
      <w:tr w:rsidR="00ED2103" w:rsidRPr="00273A5D" w14:paraId="325F6486" w14:textId="77777777" w:rsidTr="00DE4465">
        <w:trPr>
          <w:trHeight w:val="299"/>
        </w:trPr>
        <w:tc>
          <w:tcPr>
            <w:tcW w:w="1059" w:type="pct"/>
          </w:tcPr>
          <w:p w14:paraId="01C64D8B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เอเชียทีค เอ็นเตอร์เทนเม้นท์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2F997C2E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2E3DAA69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0EBF4362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A88B3C8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326" w:type="pct"/>
          </w:tcPr>
          <w:p w14:paraId="4965EDCD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300</w:t>
            </w:r>
          </w:p>
        </w:tc>
        <w:tc>
          <w:tcPr>
            <w:tcW w:w="322" w:type="pct"/>
          </w:tcPr>
          <w:p w14:paraId="6660ABC2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81" w:type="pct"/>
          </w:tcPr>
          <w:p w14:paraId="25AA2CF6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0C8B9A09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1</w:t>
            </w:r>
          </w:p>
        </w:tc>
        <w:tc>
          <w:tcPr>
            <w:tcW w:w="337" w:type="pct"/>
          </w:tcPr>
          <w:p w14:paraId="62A0F561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6" w:type="pct"/>
          </w:tcPr>
          <w:p w14:paraId="53F26739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156EDF82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83" w:type="pct"/>
          </w:tcPr>
          <w:p w14:paraId="598143FC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F19F882" w14:textId="77777777" w:rsidR="00ED2103" w:rsidRPr="00273A5D" w:rsidRDefault="00ED2103" w:rsidP="00ED2103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D830FD" w:rsidRPr="00273A5D" w14:paraId="2FAA2D21" w14:textId="77777777" w:rsidTr="00DE4465">
        <w:trPr>
          <w:trHeight w:val="254"/>
        </w:trPr>
        <w:tc>
          <w:tcPr>
            <w:tcW w:w="1059" w:type="pct"/>
          </w:tcPr>
          <w:p w14:paraId="10A0459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สุรเศรษฐ์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F9A94AF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1846EDD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741E48A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48D65E2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326" w:type="pct"/>
          </w:tcPr>
          <w:p w14:paraId="62E6C13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200,000</w:t>
            </w:r>
          </w:p>
        </w:tc>
        <w:tc>
          <w:tcPr>
            <w:tcW w:w="322" w:type="pct"/>
          </w:tcPr>
          <w:p w14:paraId="498FBDB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353</w:t>
            </w:r>
            <w:r w:rsidRPr="00273A5D">
              <w:rPr>
                <w:rFonts w:ascii="Angsana New" w:hAnsi="Angsana New"/>
                <w:sz w:val="24"/>
                <w:szCs w:val="24"/>
              </w:rPr>
              <w:t>,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</w:p>
        </w:tc>
        <w:tc>
          <w:tcPr>
            <w:tcW w:w="81" w:type="pct"/>
          </w:tcPr>
          <w:p w14:paraId="2A6DE1A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19" w:type="pct"/>
          </w:tcPr>
          <w:p w14:paraId="5477C5F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353</w:t>
            </w:r>
            <w:r w:rsidRPr="00273A5D">
              <w:rPr>
                <w:rFonts w:ascii="Angsana New" w:hAnsi="Angsana New"/>
                <w:sz w:val="24"/>
                <w:szCs w:val="24"/>
              </w:rPr>
              <w:t>,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650</w:t>
            </w:r>
          </w:p>
        </w:tc>
        <w:tc>
          <w:tcPr>
            <w:tcW w:w="337" w:type="pct"/>
          </w:tcPr>
          <w:p w14:paraId="11F3B62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4D9FF34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C45917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1,414,600</w:t>
            </w:r>
          </w:p>
        </w:tc>
        <w:tc>
          <w:tcPr>
            <w:tcW w:w="83" w:type="pct"/>
          </w:tcPr>
          <w:p w14:paraId="63EB2AF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FDB6B2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1,414,600</w:t>
            </w:r>
          </w:p>
        </w:tc>
      </w:tr>
      <w:tr w:rsidR="00D830FD" w:rsidRPr="00273A5D" w14:paraId="26B0476B" w14:textId="77777777" w:rsidTr="00DE4465">
        <w:trPr>
          <w:trHeight w:val="281"/>
        </w:trPr>
        <w:tc>
          <w:tcPr>
            <w:tcW w:w="1059" w:type="pct"/>
          </w:tcPr>
          <w:p w14:paraId="2E9217C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นำทรัพย์พัฒนา 2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35A78131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614025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78AB107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55A349B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326" w:type="pct"/>
          </w:tcPr>
          <w:p w14:paraId="7450035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5,000</w:t>
            </w:r>
          </w:p>
        </w:tc>
        <w:tc>
          <w:tcPr>
            <w:tcW w:w="322" w:type="pct"/>
          </w:tcPr>
          <w:p w14:paraId="3C9DF9B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81" w:type="pct"/>
          </w:tcPr>
          <w:p w14:paraId="138220A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022A5B9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125</w:t>
            </w:r>
          </w:p>
        </w:tc>
        <w:tc>
          <w:tcPr>
            <w:tcW w:w="337" w:type="pct"/>
          </w:tcPr>
          <w:p w14:paraId="2E09666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39AB865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044DBC8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500</w:t>
            </w:r>
          </w:p>
        </w:tc>
        <w:tc>
          <w:tcPr>
            <w:tcW w:w="83" w:type="pct"/>
          </w:tcPr>
          <w:p w14:paraId="354669B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952C08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500</w:t>
            </w:r>
          </w:p>
        </w:tc>
      </w:tr>
      <w:tr w:rsidR="00D830FD" w:rsidRPr="00273A5D" w14:paraId="3C20052D" w14:textId="77777777" w:rsidTr="00DE4465">
        <w:trPr>
          <w:trHeight w:val="317"/>
        </w:trPr>
        <w:tc>
          <w:tcPr>
            <w:tcW w:w="1059" w:type="pct"/>
          </w:tcPr>
          <w:p w14:paraId="53B0A7F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ตลาดต่อยอด เออีซี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3B279ABF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80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9687530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764B08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2CD592F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326" w:type="pct"/>
          </w:tcPr>
          <w:p w14:paraId="18732E9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10,000</w:t>
            </w:r>
          </w:p>
        </w:tc>
        <w:tc>
          <w:tcPr>
            <w:tcW w:w="322" w:type="pct"/>
          </w:tcPr>
          <w:p w14:paraId="15CE7D05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81,793</w:t>
            </w:r>
          </w:p>
        </w:tc>
        <w:tc>
          <w:tcPr>
            <w:tcW w:w="81" w:type="pct"/>
          </w:tcPr>
          <w:p w14:paraId="2D9EE47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3AF4CD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81,793</w:t>
            </w:r>
          </w:p>
        </w:tc>
        <w:tc>
          <w:tcPr>
            <w:tcW w:w="337" w:type="pct"/>
          </w:tcPr>
          <w:p w14:paraId="3722F8D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53B1472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352" w:type="pct"/>
          </w:tcPr>
          <w:p w14:paraId="5304082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327,105</w:t>
            </w:r>
          </w:p>
        </w:tc>
        <w:tc>
          <w:tcPr>
            <w:tcW w:w="83" w:type="pct"/>
          </w:tcPr>
          <w:p w14:paraId="5CB9773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2204C6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327,105</w:t>
            </w:r>
          </w:p>
        </w:tc>
      </w:tr>
      <w:tr w:rsidR="00D830FD" w:rsidRPr="00273A5D" w14:paraId="4B319AF3" w14:textId="77777777" w:rsidTr="00DE4465">
        <w:trPr>
          <w:trHeight w:val="263"/>
        </w:trPr>
        <w:tc>
          <w:tcPr>
            <w:tcW w:w="1059" w:type="pct"/>
          </w:tcPr>
          <w:p w14:paraId="33736F8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แวลู โฮเทลส์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6E8B7D1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กิจการโรงแรม</w:t>
            </w:r>
          </w:p>
        </w:tc>
        <w:tc>
          <w:tcPr>
            <w:tcW w:w="339" w:type="pct"/>
            <w:shd w:val="clear" w:color="auto" w:fill="FFFFFF"/>
          </w:tcPr>
          <w:p w14:paraId="784BBC4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0C826AE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024CC11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330,000</w:t>
            </w:r>
          </w:p>
        </w:tc>
        <w:tc>
          <w:tcPr>
            <w:tcW w:w="326" w:type="pct"/>
          </w:tcPr>
          <w:p w14:paraId="5597812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330,000</w:t>
            </w:r>
          </w:p>
        </w:tc>
        <w:tc>
          <w:tcPr>
            <w:tcW w:w="322" w:type="pct"/>
          </w:tcPr>
          <w:p w14:paraId="3042255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166,469</w:t>
            </w:r>
          </w:p>
        </w:tc>
        <w:tc>
          <w:tcPr>
            <w:tcW w:w="81" w:type="pct"/>
          </w:tcPr>
          <w:p w14:paraId="74A01EB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3DC88DE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166,469</w:t>
            </w:r>
          </w:p>
        </w:tc>
        <w:tc>
          <w:tcPr>
            <w:tcW w:w="337" w:type="pct"/>
          </w:tcPr>
          <w:p w14:paraId="51F8D552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6" w:type="pct"/>
          </w:tcPr>
          <w:p w14:paraId="521C950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2D8E69D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665,874</w:t>
            </w:r>
          </w:p>
        </w:tc>
        <w:tc>
          <w:tcPr>
            <w:tcW w:w="83" w:type="pct"/>
          </w:tcPr>
          <w:p w14:paraId="4B7F225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6755372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665,874</w:t>
            </w:r>
          </w:p>
        </w:tc>
      </w:tr>
      <w:tr w:rsidR="00D830FD" w:rsidRPr="00273A5D" w14:paraId="3EFBE75E" w14:textId="77777777" w:rsidTr="00DE4465">
        <w:trPr>
          <w:trHeight w:val="299"/>
        </w:trPr>
        <w:tc>
          <w:tcPr>
            <w:tcW w:w="1059" w:type="pct"/>
          </w:tcPr>
          <w:p w14:paraId="4912369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บริษัท </w:t>
            </w:r>
            <w:r w:rsidRPr="00273A5D">
              <w:rPr>
                <w:rFonts w:ascii="Angsana New" w:hAnsi="Angsana New"/>
                <w:sz w:val="24"/>
                <w:szCs w:val="24"/>
                <w:cs/>
              </w:rPr>
              <w:t>ทีซีซีซีแอล อันดามัน รีสอร์ท</w:t>
            </w: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538" w:type="pct"/>
            <w:shd w:val="clear" w:color="auto" w:fill="FFFFFF"/>
          </w:tcPr>
          <w:p w14:paraId="5AC42DCB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331DABC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14539B6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35" w:type="pct"/>
          </w:tcPr>
          <w:p w14:paraId="667D9B6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492,000</w:t>
            </w:r>
          </w:p>
        </w:tc>
        <w:tc>
          <w:tcPr>
            <w:tcW w:w="326" w:type="pct"/>
          </w:tcPr>
          <w:p w14:paraId="7BBFA83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492,000</w:t>
            </w:r>
          </w:p>
        </w:tc>
        <w:tc>
          <w:tcPr>
            <w:tcW w:w="322" w:type="pct"/>
          </w:tcPr>
          <w:p w14:paraId="02A5321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196,431</w:t>
            </w:r>
          </w:p>
        </w:tc>
        <w:tc>
          <w:tcPr>
            <w:tcW w:w="81" w:type="pct"/>
          </w:tcPr>
          <w:p w14:paraId="167FED7C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44C65FF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196,431</w:t>
            </w:r>
          </w:p>
        </w:tc>
        <w:tc>
          <w:tcPr>
            <w:tcW w:w="337" w:type="pct"/>
          </w:tcPr>
          <w:p w14:paraId="095BDD13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276" w:type="pct"/>
          </w:tcPr>
          <w:p w14:paraId="243CD5A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99.99</w:t>
            </w:r>
          </w:p>
        </w:tc>
        <w:tc>
          <w:tcPr>
            <w:tcW w:w="352" w:type="pct"/>
          </w:tcPr>
          <w:p w14:paraId="4CDE3B6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785,724</w:t>
            </w:r>
          </w:p>
        </w:tc>
        <w:tc>
          <w:tcPr>
            <w:tcW w:w="83" w:type="pct"/>
          </w:tcPr>
          <w:p w14:paraId="04995A9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0A356F4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785,724</w:t>
            </w:r>
          </w:p>
        </w:tc>
      </w:tr>
      <w:tr w:rsidR="00D830FD" w:rsidRPr="00273A5D" w14:paraId="2A9DA376" w14:textId="77777777" w:rsidTr="00DE4465">
        <w:trPr>
          <w:trHeight w:val="254"/>
        </w:trPr>
        <w:tc>
          <w:tcPr>
            <w:tcW w:w="1059" w:type="pct"/>
          </w:tcPr>
          <w:p w14:paraId="60E7C76E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บริษัท แอสเสท เวิรด์ เทรดดิ้ง จำกัด</w:t>
            </w:r>
          </w:p>
        </w:tc>
        <w:tc>
          <w:tcPr>
            <w:tcW w:w="538" w:type="pct"/>
            <w:shd w:val="clear" w:color="auto" w:fill="FFFFFF"/>
          </w:tcPr>
          <w:p w14:paraId="36DAAF56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7E85510D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5B83659E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5ADE4F04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326" w:type="pct"/>
          </w:tcPr>
          <w:p w14:paraId="1D8A2685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</w:tcPr>
          <w:p w14:paraId="57F47C8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81" w:type="pct"/>
          </w:tcPr>
          <w:p w14:paraId="595A3A6E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758083AC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5E484509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158D454F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14:paraId="67A8B5C6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3" w:type="pct"/>
          </w:tcPr>
          <w:p w14:paraId="4E52511C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46FE7364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 xml:space="preserve">   -</w:t>
            </w:r>
          </w:p>
        </w:tc>
      </w:tr>
      <w:tr w:rsidR="0085504D" w:rsidRPr="00273A5D" w14:paraId="7EF8D08F" w14:textId="77777777" w:rsidTr="00DE4465">
        <w:trPr>
          <w:trHeight w:val="254"/>
        </w:trPr>
        <w:tc>
          <w:tcPr>
            <w:tcW w:w="1059" w:type="pct"/>
          </w:tcPr>
          <w:p w14:paraId="7C94C16D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38" w:type="pct"/>
            <w:shd w:val="clear" w:color="auto" w:fill="FFFFFF"/>
          </w:tcPr>
          <w:p w14:paraId="71CD7173" w14:textId="77777777" w:rsidR="0085504D" w:rsidRPr="00273A5D" w:rsidRDefault="0085504D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339" w:type="pct"/>
            <w:shd w:val="clear" w:color="auto" w:fill="FFFFFF"/>
          </w:tcPr>
          <w:p w14:paraId="7186368B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09" w:type="pct"/>
          </w:tcPr>
          <w:p w14:paraId="44E776BF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5" w:type="pct"/>
          </w:tcPr>
          <w:p w14:paraId="7EC347C9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6" w:type="pct"/>
          </w:tcPr>
          <w:p w14:paraId="24A5F863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2" w:type="pct"/>
          </w:tcPr>
          <w:p w14:paraId="0E36A5F1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" w:type="pct"/>
          </w:tcPr>
          <w:p w14:paraId="6188B5F6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54B98D09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37" w:type="pct"/>
          </w:tcPr>
          <w:p w14:paraId="6D6476F9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6" w:type="pct"/>
          </w:tcPr>
          <w:p w14:paraId="42350D17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52" w:type="pct"/>
          </w:tcPr>
          <w:p w14:paraId="08441515" w14:textId="77777777" w:rsidR="0085504D" w:rsidRPr="00273A5D" w:rsidRDefault="0085504D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3" w:type="pct"/>
          </w:tcPr>
          <w:p w14:paraId="36E9856B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37B03BF4" w14:textId="77777777" w:rsidR="0085504D" w:rsidRPr="00273A5D" w:rsidRDefault="0085504D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830FD" w:rsidRPr="00273A5D" w14:paraId="0F2FE728" w14:textId="77777777" w:rsidTr="00DE4465">
        <w:trPr>
          <w:trHeight w:val="317"/>
        </w:trPr>
        <w:tc>
          <w:tcPr>
            <w:tcW w:w="1059" w:type="pct"/>
          </w:tcPr>
          <w:p w14:paraId="2A6604B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lastRenderedPageBreak/>
              <w:t>บริษัท วรรณเจริญกิจ จำกัด</w:t>
            </w:r>
          </w:p>
        </w:tc>
        <w:tc>
          <w:tcPr>
            <w:tcW w:w="538" w:type="pct"/>
            <w:shd w:val="clear" w:color="auto" w:fill="FFFFFF"/>
          </w:tcPr>
          <w:p w14:paraId="26D0E489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36DC2AB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3760A619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3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11D0D63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326" w:type="pct"/>
          </w:tcPr>
          <w:p w14:paraId="13B6BA40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</w:tcPr>
          <w:p w14:paraId="6413DA8D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</w:t>
            </w:r>
          </w:p>
        </w:tc>
        <w:tc>
          <w:tcPr>
            <w:tcW w:w="81" w:type="pct"/>
          </w:tcPr>
          <w:p w14:paraId="68B440FE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</w:tcPr>
          <w:p w14:paraId="662E2E15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14AAC55B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7661F2D8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</w:tcPr>
          <w:p w14:paraId="26AE50E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6,287</w:t>
            </w:r>
          </w:p>
        </w:tc>
        <w:tc>
          <w:tcPr>
            <w:tcW w:w="83" w:type="pct"/>
          </w:tcPr>
          <w:p w14:paraId="0862F202" w14:textId="77777777" w:rsid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</w:tcPr>
          <w:p w14:paraId="56EAF7C3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30FD" w:rsidRPr="00273A5D" w14:paraId="07584944" w14:textId="77777777" w:rsidTr="00DE4465">
        <w:trPr>
          <w:trHeight w:val="272"/>
        </w:trPr>
        <w:tc>
          <w:tcPr>
            <w:tcW w:w="1059" w:type="pct"/>
          </w:tcPr>
          <w:p w14:paraId="3BC3B1EA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 w:hint="cs"/>
                <w:sz w:val="24"/>
                <w:szCs w:val="24"/>
                <w:cs/>
              </w:rPr>
              <w:t>บริษัท เอเชียทีค ริเวอร์ฟร้อนท์ จำกัด</w:t>
            </w:r>
          </w:p>
        </w:tc>
        <w:tc>
          <w:tcPr>
            <w:tcW w:w="538" w:type="pct"/>
            <w:shd w:val="clear" w:color="auto" w:fill="FFFFFF"/>
          </w:tcPr>
          <w:p w14:paraId="5D8D2351" w14:textId="77777777" w:rsidR="00D94095" w:rsidRPr="00273A5D" w:rsidRDefault="00D94095" w:rsidP="00D830FD">
            <w:pPr>
              <w:tabs>
                <w:tab w:val="clear" w:pos="227"/>
                <w:tab w:val="clear" w:pos="454"/>
              </w:tabs>
              <w:spacing w:line="240" w:lineRule="auto"/>
              <w:ind w:right="-110"/>
              <w:rPr>
                <w:rFonts w:ascii="Angsana New" w:hAnsi="Angsana New"/>
                <w:sz w:val="24"/>
                <w:szCs w:val="24"/>
                <w:cs/>
              </w:rPr>
            </w:pPr>
            <w:r w:rsidRPr="00273A5D">
              <w:rPr>
                <w:rFonts w:ascii="Angsana New" w:hAnsi="Angsana New"/>
                <w:sz w:val="24"/>
                <w:szCs w:val="24"/>
                <w:cs/>
              </w:rPr>
              <w:t>ให้เช่าอสังหาริมทรัพย์</w:t>
            </w:r>
          </w:p>
        </w:tc>
        <w:tc>
          <w:tcPr>
            <w:tcW w:w="339" w:type="pct"/>
            <w:shd w:val="clear" w:color="auto" w:fill="FFFFFF"/>
          </w:tcPr>
          <w:p w14:paraId="0A90B4F1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25.00</w:t>
            </w:r>
          </w:p>
        </w:tc>
        <w:tc>
          <w:tcPr>
            <w:tcW w:w="309" w:type="pct"/>
          </w:tcPr>
          <w:p w14:paraId="6C7A4535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3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5" w:type="pct"/>
          </w:tcPr>
          <w:p w14:paraId="29BE0348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273A5D">
              <w:rPr>
                <w:rFonts w:ascii="Angsana New" w:hAnsi="Angsana New"/>
                <w:sz w:val="24"/>
                <w:szCs w:val="24"/>
              </w:rPr>
              <w:t>385,000</w:t>
            </w:r>
          </w:p>
        </w:tc>
        <w:tc>
          <w:tcPr>
            <w:tcW w:w="326" w:type="pct"/>
          </w:tcPr>
          <w:p w14:paraId="7990B2E6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22" w:type="pct"/>
            <w:tcBorders>
              <w:bottom w:val="single" w:sz="4" w:space="0" w:color="auto"/>
            </w:tcBorders>
          </w:tcPr>
          <w:p w14:paraId="3F2C2847" w14:textId="77777777" w:rsidR="00D94095" w:rsidRPr="00273A5D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96,250</w:t>
            </w:r>
          </w:p>
        </w:tc>
        <w:tc>
          <w:tcPr>
            <w:tcW w:w="81" w:type="pct"/>
          </w:tcPr>
          <w:p w14:paraId="1C11F60D" w14:textId="77777777" w:rsid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19" w:type="pct"/>
            <w:tcBorders>
              <w:bottom w:val="single" w:sz="4" w:space="0" w:color="auto"/>
            </w:tcBorders>
          </w:tcPr>
          <w:p w14:paraId="7819046C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37" w:type="pct"/>
          </w:tcPr>
          <w:p w14:paraId="72CB89CF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100.00</w:t>
            </w:r>
          </w:p>
        </w:tc>
        <w:tc>
          <w:tcPr>
            <w:tcW w:w="276" w:type="pct"/>
          </w:tcPr>
          <w:p w14:paraId="0572BDAB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352" w:type="pct"/>
            <w:tcBorders>
              <w:bottom w:val="single" w:sz="4" w:space="0" w:color="auto"/>
            </w:tcBorders>
          </w:tcPr>
          <w:p w14:paraId="1DE2F927" w14:textId="77777777" w:rsidR="00D94095" w:rsidRPr="00273A5D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385,000</w:t>
            </w:r>
          </w:p>
        </w:tc>
        <w:tc>
          <w:tcPr>
            <w:tcW w:w="83" w:type="pct"/>
          </w:tcPr>
          <w:p w14:paraId="277D1134" w14:textId="77777777" w:rsid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324" w:type="pct"/>
            <w:tcBorders>
              <w:bottom w:val="single" w:sz="4" w:space="0" w:color="auto"/>
            </w:tcBorders>
          </w:tcPr>
          <w:p w14:paraId="0409CF09" w14:textId="77777777" w:rsidR="00D94095" w:rsidRPr="00273A5D" w:rsidRDefault="00D94095" w:rsidP="0085504D">
            <w:pPr>
              <w:tabs>
                <w:tab w:val="clear" w:pos="227"/>
                <w:tab w:val="clear" w:pos="454"/>
                <w:tab w:val="clear" w:pos="680"/>
                <w:tab w:val="left" w:pos="52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830FD" w:rsidRPr="00273A5D" w14:paraId="08F32F7F" w14:textId="77777777" w:rsidTr="00DE4465">
        <w:trPr>
          <w:trHeight w:val="289"/>
        </w:trPr>
        <w:tc>
          <w:tcPr>
            <w:tcW w:w="1059" w:type="pct"/>
          </w:tcPr>
          <w:p w14:paraId="60FF63A2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095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538" w:type="pct"/>
            <w:shd w:val="clear" w:color="auto" w:fill="FFFFFF"/>
          </w:tcPr>
          <w:p w14:paraId="409E24F4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39" w:type="pct"/>
            <w:shd w:val="clear" w:color="auto" w:fill="FFFFFF"/>
          </w:tcPr>
          <w:p w14:paraId="0DFC7C16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09" w:type="pct"/>
          </w:tcPr>
          <w:p w14:paraId="2A310A7F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35" w:type="pct"/>
          </w:tcPr>
          <w:p w14:paraId="366C6DF3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6" w:type="pct"/>
          </w:tcPr>
          <w:p w14:paraId="78C2C583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22" w:type="pct"/>
            <w:tcBorders>
              <w:top w:val="single" w:sz="4" w:space="0" w:color="auto"/>
              <w:bottom w:val="double" w:sz="4" w:space="0" w:color="auto"/>
            </w:tcBorders>
          </w:tcPr>
          <w:p w14:paraId="6320224E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24,870,253</w:t>
            </w:r>
          </w:p>
        </w:tc>
        <w:tc>
          <w:tcPr>
            <w:tcW w:w="81" w:type="pct"/>
          </w:tcPr>
          <w:p w14:paraId="62D103F1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19" w:type="pct"/>
            <w:tcBorders>
              <w:top w:val="single" w:sz="4" w:space="0" w:color="auto"/>
              <w:bottom w:val="double" w:sz="4" w:space="0" w:color="auto"/>
            </w:tcBorders>
          </w:tcPr>
          <w:p w14:paraId="07912D30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24,773,953</w:t>
            </w:r>
          </w:p>
        </w:tc>
        <w:tc>
          <w:tcPr>
            <w:tcW w:w="337" w:type="pct"/>
          </w:tcPr>
          <w:p w14:paraId="677F4ED8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1A00AE74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352" w:type="pct"/>
            <w:tcBorders>
              <w:top w:val="single" w:sz="4" w:space="0" w:color="auto"/>
              <w:bottom w:val="double" w:sz="4" w:space="0" w:color="auto"/>
            </w:tcBorders>
          </w:tcPr>
          <w:p w14:paraId="273166E4" w14:textId="77777777" w:rsidR="00D94095" w:rsidRPr="00D94095" w:rsidRDefault="00D94095" w:rsidP="00C15904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637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952</w:t>
            </w:r>
          </w:p>
        </w:tc>
        <w:tc>
          <w:tcPr>
            <w:tcW w:w="83" w:type="pct"/>
          </w:tcPr>
          <w:p w14:paraId="2D450EFF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24" w:type="pct"/>
            <w:tcBorders>
              <w:top w:val="single" w:sz="4" w:space="0" w:color="auto"/>
              <w:bottom w:val="double" w:sz="4" w:space="0" w:color="auto"/>
            </w:tcBorders>
          </w:tcPr>
          <w:p w14:paraId="4D5D2221" w14:textId="77777777" w:rsidR="00D94095" w:rsidRPr="00D94095" w:rsidRDefault="00D94095" w:rsidP="00D94095">
            <w:pPr>
              <w:tabs>
                <w:tab w:val="clear" w:pos="227"/>
                <w:tab w:val="clear" w:pos="454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29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246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D9409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565</w:t>
            </w:r>
          </w:p>
        </w:tc>
      </w:tr>
    </w:tbl>
    <w:p w14:paraId="7471D700" w14:textId="77777777" w:rsidR="00824499" w:rsidRPr="0085504D" w:rsidRDefault="00824499" w:rsidP="001D782A">
      <w:pPr>
        <w:tabs>
          <w:tab w:val="clear" w:pos="227"/>
          <w:tab w:val="clear" w:pos="454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E522039" w14:textId="77777777" w:rsidR="00D94095" w:rsidRPr="00273A5D" w:rsidRDefault="00D94095" w:rsidP="00FF01B4">
      <w:pPr>
        <w:ind w:left="540"/>
        <w:rPr>
          <w:rFonts w:ascii="Angsana New" w:hAnsi="Angsana New"/>
          <w:sz w:val="30"/>
          <w:szCs w:val="30"/>
          <w:cs/>
        </w:rPr>
        <w:sectPr w:rsidR="00D94095" w:rsidRPr="00273A5D" w:rsidSect="00CF20F4">
          <w:pgSz w:w="16840" w:h="11907" w:orient="landscape" w:code="9"/>
          <w:pgMar w:top="691" w:right="1152" w:bottom="576" w:left="108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  <w:r w:rsidRPr="00273A5D">
        <w:rPr>
          <w:rFonts w:ascii="Angsana New" w:hAnsi="Angsana New"/>
          <w:sz w:val="30"/>
          <w:szCs w:val="30"/>
          <w:cs/>
        </w:rPr>
        <w:t>บริษัทย่อยทางอ้อมทั้งหมดดำเนินธุรกิจในประเทศไท</w:t>
      </w:r>
      <w:r>
        <w:rPr>
          <w:rFonts w:ascii="Angsana New" w:hAnsi="Angsana New" w:hint="cs"/>
          <w:sz w:val="30"/>
          <w:szCs w:val="30"/>
          <w:cs/>
        </w:rPr>
        <w:t>ย</w:t>
      </w:r>
    </w:p>
    <w:bookmarkEnd w:id="5"/>
    <w:p w14:paraId="3FAB030C" w14:textId="77777777" w:rsidR="007E283D" w:rsidRPr="004152C9" w:rsidRDefault="007E283D" w:rsidP="007E283D">
      <w:pPr>
        <w:tabs>
          <w:tab w:val="clear" w:pos="227"/>
          <w:tab w:val="clear" w:pos="454"/>
          <w:tab w:val="left" w:pos="567"/>
        </w:tabs>
        <w:spacing w:line="240" w:lineRule="auto"/>
        <w:ind w:firstLine="540"/>
        <w:jc w:val="thaiDistribute"/>
      </w:pPr>
      <w:r w:rsidRPr="004152C9">
        <w:rPr>
          <w:rFonts w:ascii="Angsana New" w:hAnsi="Angsana New"/>
          <w:i/>
          <w:iCs/>
          <w:sz w:val="30"/>
          <w:szCs w:val="30"/>
          <w:cs/>
        </w:rPr>
        <w:lastRenderedPageBreak/>
        <w:t>การซื้อเงินลงทุน</w:t>
      </w:r>
      <w:r w:rsidRPr="004152C9">
        <w:rPr>
          <w:rFonts w:ascii="Angsana New" w:hAnsi="Angsana New" w:hint="cs"/>
          <w:i/>
          <w:iCs/>
          <w:sz w:val="30"/>
          <w:szCs w:val="30"/>
          <w:cs/>
        </w:rPr>
        <w:t>และการเพิ่มทุนในบริษัทย่อย</w:t>
      </w:r>
      <w:r w:rsidRPr="004152C9">
        <w:rPr>
          <w:rFonts w:ascii="Angsana New" w:hAnsi="Angsana New"/>
          <w:i/>
          <w:iCs/>
          <w:sz w:val="30"/>
          <w:szCs w:val="30"/>
          <w:cs/>
        </w:rPr>
        <w:t>สำหรับงวด</w:t>
      </w:r>
      <w:r w:rsidRPr="004152C9">
        <w:rPr>
          <w:rFonts w:ascii="Angsana New" w:hAnsi="Angsana New" w:hint="cs"/>
          <w:i/>
          <w:iCs/>
          <w:sz w:val="30"/>
          <w:szCs w:val="30"/>
          <w:cs/>
        </w:rPr>
        <w:t>หก</w:t>
      </w:r>
      <w:r w:rsidRPr="004152C9">
        <w:rPr>
          <w:rFonts w:ascii="Angsana New" w:hAnsi="Angsana New"/>
          <w:i/>
          <w:iCs/>
          <w:sz w:val="30"/>
          <w:szCs w:val="30"/>
          <w:cs/>
        </w:rPr>
        <w:t xml:space="preserve">เดือนสิ้นสุดวันที่ </w:t>
      </w:r>
      <w:r w:rsidRPr="004152C9">
        <w:rPr>
          <w:rFonts w:ascii="Angsana New" w:hAnsi="Angsana New"/>
          <w:i/>
          <w:iCs/>
          <w:sz w:val="30"/>
          <w:szCs w:val="30"/>
        </w:rPr>
        <w:t>30</w:t>
      </w:r>
      <w:r w:rsidRPr="004152C9">
        <w:rPr>
          <w:rFonts w:ascii="Angsana New" w:hAnsi="Angsana New"/>
          <w:i/>
          <w:iCs/>
          <w:sz w:val="30"/>
          <w:szCs w:val="30"/>
          <w:cs/>
        </w:rPr>
        <w:t xml:space="preserve"> ม</w:t>
      </w:r>
      <w:r w:rsidRPr="004152C9">
        <w:rPr>
          <w:rFonts w:ascii="Angsana New" w:hAnsi="Angsana New" w:hint="cs"/>
          <w:i/>
          <w:iCs/>
          <w:sz w:val="30"/>
          <w:szCs w:val="30"/>
          <w:cs/>
        </w:rPr>
        <w:t>ิถุนายน</w:t>
      </w:r>
      <w:r w:rsidRPr="004152C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152C9">
        <w:rPr>
          <w:rFonts w:ascii="Angsana New" w:hAnsi="Angsana New"/>
          <w:i/>
          <w:iCs/>
          <w:sz w:val="30"/>
          <w:szCs w:val="30"/>
        </w:rPr>
        <w:t>2562</w:t>
      </w:r>
    </w:p>
    <w:p w14:paraId="1EA0C31F" w14:textId="77777777" w:rsidR="007E283D" w:rsidRPr="004152C9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86A34FC" w14:textId="77777777" w:rsidR="007E283D" w:rsidRPr="004152C9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52C9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4152C9">
        <w:rPr>
          <w:rFonts w:ascii="Angsana New" w:hAnsi="Angsana New"/>
          <w:sz w:val="30"/>
          <w:szCs w:val="30"/>
        </w:rPr>
        <w:t xml:space="preserve">15 </w:t>
      </w:r>
      <w:r w:rsidRPr="004152C9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Pr="004152C9">
        <w:rPr>
          <w:rFonts w:ascii="Angsana New" w:hAnsi="Angsana New"/>
          <w:sz w:val="30"/>
          <w:szCs w:val="30"/>
        </w:rPr>
        <w:t xml:space="preserve">2562 </w:t>
      </w:r>
      <w:r w:rsidRPr="004152C9">
        <w:rPr>
          <w:rFonts w:ascii="Angsana New" w:hAnsi="Angsana New" w:hint="cs"/>
          <w:sz w:val="30"/>
          <w:szCs w:val="30"/>
          <w:cs/>
        </w:rPr>
        <w:t xml:space="preserve">บริษัท และ บริษัท แอสเสท เวิรด์ รีเทล จำกัด ซึ่งเป็นบริษัทย่อยทางตรงของบริษัทได้ซื้อส่วนได้เสียใน บริษัท แอสเสท เวิรด์ เทรดดิ้ง จำกัด </w:t>
      </w:r>
      <w:r>
        <w:rPr>
          <w:rFonts w:ascii="Angsana New" w:hAnsi="Angsana New" w:hint="cs"/>
          <w:sz w:val="30"/>
          <w:szCs w:val="30"/>
          <w:cs/>
        </w:rPr>
        <w:t xml:space="preserve">ซึ่งเป็นบริษัทย่อยของบริษัท </w:t>
      </w:r>
      <w:r w:rsidRPr="004152C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4152C9">
        <w:rPr>
          <w:rFonts w:ascii="Angsana New" w:hAnsi="Angsana New"/>
          <w:snapToGrid w:val="0"/>
          <w:sz w:val="30"/>
          <w:szCs w:val="30"/>
          <w:lang w:eastAsia="th-TH"/>
        </w:rPr>
        <w:t xml:space="preserve">25 </w:t>
      </w:r>
      <w:r w:rsidRPr="004152C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และ </w:t>
      </w:r>
      <w:r w:rsidRPr="004152C9">
        <w:rPr>
          <w:rFonts w:ascii="Angsana New" w:hAnsi="Angsana New"/>
          <w:snapToGrid w:val="0"/>
          <w:sz w:val="30"/>
          <w:szCs w:val="30"/>
          <w:lang w:eastAsia="th-TH"/>
        </w:rPr>
        <w:t xml:space="preserve">75 </w:t>
      </w:r>
      <w:r w:rsidRPr="004152C9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Pr="004152C9">
        <w:rPr>
          <w:rFonts w:ascii="Angsana New" w:hAnsi="Angsana New"/>
          <w:sz w:val="30"/>
          <w:szCs w:val="30"/>
        </w:rPr>
        <w:t xml:space="preserve">25,000 </w:t>
      </w:r>
      <w:r w:rsidRPr="004152C9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Pr="004152C9">
        <w:rPr>
          <w:rFonts w:ascii="Angsana New" w:hAnsi="Angsana New"/>
          <w:sz w:val="30"/>
          <w:szCs w:val="30"/>
        </w:rPr>
        <w:t xml:space="preserve">75,000 </w:t>
      </w:r>
      <w:r w:rsidRPr="004152C9">
        <w:rPr>
          <w:rFonts w:ascii="Angsana New" w:hAnsi="Angsana New" w:hint="cs"/>
          <w:sz w:val="30"/>
          <w:szCs w:val="30"/>
          <w:cs/>
        </w:rPr>
        <w:t xml:space="preserve">บาท ตามลำดับ </w:t>
      </w:r>
      <w:r w:rsidRPr="004152C9">
        <w:rPr>
          <w:rFonts w:ascii="Angsana New" w:hAnsi="Angsana New"/>
          <w:snapToGrid w:val="0"/>
          <w:sz w:val="30"/>
          <w:szCs w:val="30"/>
          <w:cs/>
          <w:lang w:eastAsia="th-TH"/>
        </w:rPr>
        <w:t>ทำให้กลุ่มบริษัทมีสัดส่วนการถือหุ้นร้อยละ 100 ใน</w:t>
      </w:r>
      <w:r w:rsidRPr="004152C9">
        <w:rPr>
          <w:rFonts w:ascii="Angsana New" w:hAnsi="Angsana New"/>
          <w:sz w:val="30"/>
          <w:szCs w:val="30"/>
          <w:cs/>
        </w:rPr>
        <w:t xml:space="preserve">บริษัท แอสเสท เวิรด์ เทรดดิ้ง จำกัด ณ วันที่ </w:t>
      </w:r>
      <w:r w:rsidRPr="004152C9">
        <w:rPr>
          <w:rFonts w:ascii="Angsana New" w:hAnsi="Angsana New"/>
          <w:sz w:val="30"/>
          <w:szCs w:val="30"/>
        </w:rPr>
        <w:t xml:space="preserve">30 </w:t>
      </w:r>
      <w:r w:rsidRPr="004152C9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4152C9">
        <w:rPr>
          <w:rFonts w:ascii="Angsana New" w:hAnsi="Angsana New"/>
          <w:sz w:val="30"/>
          <w:szCs w:val="30"/>
        </w:rPr>
        <w:t>2562</w:t>
      </w:r>
    </w:p>
    <w:p w14:paraId="3D7F6E48" w14:textId="77777777" w:rsidR="007E283D" w:rsidRPr="004152C9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CB6859D" w14:textId="305DD1E0" w:rsidR="007E283D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52C9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Pr="004152C9">
        <w:rPr>
          <w:rFonts w:ascii="Angsana New" w:hAnsi="Angsana New"/>
          <w:spacing w:val="-6"/>
          <w:sz w:val="30"/>
          <w:szCs w:val="30"/>
        </w:rPr>
        <w:t xml:space="preserve">15 </w:t>
      </w:r>
      <w:r w:rsidRPr="004152C9">
        <w:rPr>
          <w:rFonts w:ascii="Angsana New" w:hAnsi="Angsana New" w:hint="cs"/>
          <w:spacing w:val="-6"/>
          <w:sz w:val="30"/>
          <w:szCs w:val="30"/>
          <w:cs/>
        </w:rPr>
        <w:t xml:space="preserve">กุมภาพันธ์ </w:t>
      </w:r>
      <w:r w:rsidRPr="004152C9">
        <w:rPr>
          <w:rFonts w:ascii="Angsana New" w:hAnsi="Angsana New"/>
          <w:spacing w:val="-6"/>
          <w:sz w:val="30"/>
          <w:szCs w:val="30"/>
        </w:rPr>
        <w:t>2562</w:t>
      </w:r>
      <w:r w:rsidRPr="004152C9">
        <w:rPr>
          <w:rFonts w:ascii="Angsana New" w:hAnsi="Angsana New" w:hint="cs"/>
          <w:spacing w:val="-6"/>
          <w:sz w:val="30"/>
          <w:szCs w:val="30"/>
          <w:cs/>
        </w:rPr>
        <w:t xml:space="preserve"> บริษัท แอสเสท เวิรด์ รีเทล จำกัดซึ่งเป็นบริษัทย่อยทางตรงของบริษัทได้ซื้อส่วนได้เสีย</w:t>
      </w:r>
      <w:r w:rsidRPr="004152C9">
        <w:rPr>
          <w:rFonts w:ascii="Angsana New" w:hAnsi="Angsana New"/>
          <w:sz w:val="30"/>
          <w:szCs w:val="30"/>
          <w:cs/>
        </w:rPr>
        <w:t xml:space="preserve">   ในบริษัท </w:t>
      </w:r>
      <w:r w:rsidRPr="004152C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 w:rsidRPr="004152C9">
        <w:rPr>
          <w:rFonts w:ascii="Angsana New" w:hAnsi="Angsana New"/>
          <w:sz w:val="30"/>
          <w:szCs w:val="30"/>
          <w:cs/>
        </w:rPr>
        <w:t>จำกัด ซึ่งเป็นบริษัทร่วมของบริษัท</w:t>
      </w:r>
      <w:r w:rsidRPr="004152C9">
        <w:rPr>
          <w:rFonts w:ascii="Angsana New" w:hAnsi="Angsana New"/>
          <w:spacing w:val="-6"/>
          <w:sz w:val="30"/>
          <w:szCs w:val="30"/>
          <w:cs/>
        </w:rPr>
        <w:t xml:space="preserve">เพิ่มเติมร้อยละ </w:t>
      </w:r>
      <w:r w:rsidRPr="004152C9">
        <w:rPr>
          <w:rFonts w:ascii="Angsana New" w:hAnsi="Angsana New"/>
          <w:spacing w:val="-6"/>
          <w:sz w:val="30"/>
          <w:szCs w:val="30"/>
        </w:rPr>
        <w:t>75</w:t>
      </w:r>
      <w:r w:rsidRPr="004152C9">
        <w:rPr>
          <w:rFonts w:ascii="Angsana New" w:hAnsi="Angsana New" w:hint="cs"/>
          <w:spacing w:val="-6"/>
          <w:sz w:val="30"/>
          <w:szCs w:val="30"/>
          <w:cs/>
        </w:rPr>
        <w:t xml:space="preserve"> เป็นเงินสดจำนวน </w:t>
      </w:r>
      <w:r w:rsidRPr="004152C9">
        <w:rPr>
          <w:rFonts w:ascii="Angsana New" w:hAnsi="Angsana New"/>
          <w:spacing w:val="-6"/>
          <w:sz w:val="30"/>
          <w:szCs w:val="30"/>
        </w:rPr>
        <w:t xml:space="preserve">6.26 </w:t>
      </w:r>
      <w:r w:rsidRPr="004152C9">
        <w:rPr>
          <w:rFonts w:ascii="Angsana New" w:hAnsi="Angsana New" w:hint="cs"/>
          <w:spacing w:val="-6"/>
          <w:sz w:val="30"/>
          <w:szCs w:val="30"/>
          <w:cs/>
        </w:rPr>
        <w:t>ล้านบาท ทำให้</w:t>
      </w:r>
      <w:r>
        <w:rPr>
          <w:rFonts w:ascii="Angsana New" w:hAnsi="Angsana New" w:hint="cs"/>
          <w:spacing w:val="-6"/>
          <w:sz w:val="30"/>
          <w:szCs w:val="30"/>
          <w:cs/>
        </w:rPr>
        <w:t>สัดส่วนความเป็นเจ้าของกลุ่มบริษัท</w:t>
      </w:r>
      <w:r>
        <w:rPr>
          <w:rFonts w:ascii="Angsana New" w:hAnsi="Angsana New"/>
          <w:sz w:val="30"/>
          <w:szCs w:val="30"/>
          <w:cs/>
        </w:rPr>
        <w:t xml:space="preserve">เพิ่มขึ้นเป็นร้อยละ </w:t>
      </w:r>
      <w:r>
        <w:rPr>
          <w:rFonts w:ascii="Angsana New" w:hAnsi="Angsana New"/>
          <w:sz w:val="30"/>
          <w:szCs w:val="30"/>
        </w:rPr>
        <w:t>100</w:t>
      </w:r>
      <w:r>
        <w:rPr>
          <w:rFonts w:ascii="Angsana New" w:hAnsi="Angsana New" w:hint="cs"/>
          <w:sz w:val="30"/>
          <w:szCs w:val="30"/>
          <w:cs/>
        </w:rPr>
        <w:t xml:space="preserve"> บริษัท </w:t>
      </w:r>
      <w:r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วรรณเจริญกิจ </w:t>
      </w:r>
      <w:r>
        <w:rPr>
          <w:rFonts w:ascii="Angsana New" w:hAnsi="Angsana New"/>
          <w:sz w:val="30"/>
          <w:szCs w:val="30"/>
          <w:cs/>
        </w:rPr>
        <w:t xml:space="preserve">จำกัด ถือเป็นบริษัทย่อยของบริษัท รายละเอียดของการซื้อแสดงอยู่ในหมายเหตุข้อ </w:t>
      </w:r>
      <w:r>
        <w:rPr>
          <w:rFonts w:ascii="Angsana New" w:hAnsi="Angsana New"/>
          <w:sz w:val="30"/>
          <w:szCs w:val="30"/>
        </w:rPr>
        <w:t>3</w:t>
      </w:r>
    </w:p>
    <w:p w14:paraId="6130C07C" w14:textId="77777777" w:rsidR="007E283D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265536D5" w14:textId="77777777" w:rsidR="007E283D" w:rsidRPr="009F7B53" w:rsidRDefault="007E283D" w:rsidP="007E283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4152C9">
        <w:rPr>
          <w:rFonts w:ascii="Angsana New" w:hAnsi="Angsana New"/>
          <w:snapToGrid w:val="0"/>
          <w:spacing w:val="-6"/>
          <w:sz w:val="30"/>
          <w:szCs w:val="30"/>
          <w:cs/>
          <w:lang w:eastAsia="th-TH"/>
        </w:rPr>
        <w:t xml:space="preserve">เมื่อวันที่ </w:t>
      </w:r>
      <w:r w:rsidRPr="004152C9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เมษายน </w:t>
      </w:r>
      <w:r w:rsidRPr="004152C9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2562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บริษัทได้จดทะเบียนจัดตั้งบริษัท เอเชียทีค ริเวอร์ฟร้อนท์ จำกัด</w:t>
      </w:r>
      <w:r w:rsidR="00CA112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 </w:t>
      </w:r>
      <w:r w:rsidR="00CA112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เป็นบริษัทย่อยแห่งใหม่     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โดยมีทุนจดทะเบียนจำนวน </w:t>
      </w:r>
      <w:r w:rsidRPr="004152C9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385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ล้านบาท </w:t>
      </w:r>
      <w:r w:rsidR="00CA112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(</w:t>
      </w:r>
      <w:r w:rsidR="00CA1124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จำนวน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38.50 ล้านหุ้น มูลค่าหุ้นละ </w:t>
      </w:r>
      <w:r w:rsidRPr="004152C9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 xml:space="preserve">10 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>บาท</w:t>
      </w:r>
      <w:r w:rsidR="00CA1124">
        <w:rPr>
          <w:rFonts w:ascii="Angsana New" w:hAnsi="Angsana New"/>
          <w:snapToGrid w:val="0"/>
          <w:spacing w:val="-6"/>
          <w:sz w:val="30"/>
          <w:szCs w:val="30"/>
          <w:lang w:eastAsia="th-TH"/>
        </w:rPr>
        <w:t>)</w:t>
      </w:r>
      <w:r w:rsidRPr="004152C9">
        <w:rPr>
          <w:rFonts w:ascii="Angsana New" w:hAnsi="Angsana New" w:hint="cs"/>
          <w:snapToGrid w:val="0"/>
          <w:spacing w:val="-6"/>
          <w:sz w:val="30"/>
          <w:szCs w:val="30"/>
          <w:cs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ทั้งนี้ </w:t>
      </w:r>
      <w:r w:rsidRPr="004152C9">
        <w:rPr>
          <w:rFonts w:ascii="Angsana New" w:hAnsi="Angsana New" w:hint="cs"/>
          <w:sz w:val="30"/>
          <w:szCs w:val="30"/>
          <w:cs/>
        </w:rPr>
        <w:t>บริษัทและบริษัท แอสเสท เวิรด์ รีเทล จำกัด ซึ่งเป็นบริษัทย่อยทางตรงของบริษัทได้</w:t>
      </w:r>
      <w:r>
        <w:rPr>
          <w:rFonts w:ascii="Angsana New" w:hAnsi="Angsana New" w:hint="cs"/>
          <w:sz w:val="30"/>
          <w:szCs w:val="30"/>
          <w:cs/>
        </w:rPr>
        <w:t>มี</w:t>
      </w:r>
      <w:r w:rsidRPr="004152C9">
        <w:rPr>
          <w:rFonts w:ascii="Angsana New" w:hAnsi="Angsana New" w:hint="cs"/>
          <w:sz w:val="30"/>
          <w:szCs w:val="30"/>
          <w:cs/>
        </w:rPr>
        <w:t>ส่วนได้เสียในบริษัท</w:t>
      </w:r>
      <w:r w:rsidR="00105700">
        <w:rPr>
          <w:rFonts w:ascii="Angsana New" w:hAnsi="Angsana New" w:hint="cs"/>
          <w:sz w:val="30"/>
          <w:szCs w:val="30"/>
          <w:cs/>
        </w:rPr>
        <w:t>ย่อยแห่งใหม่</w:t>
      </w:r>
      <w:r w:rsidRPr="004152C9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ในสัดส่วนร้อยละ </w:t>
      </w:r>
      <w:r w:rsidRPr="004152C9">
        <w:rPr>
          <w:rFonts w:ascii="Angsana New" w:hAnsi="Angsana New"/>
          <w:snapToGrid w:val="0"/>
          <w:sz w:val="30"/>
          <w:szCs w:val="30"/>
          <w:lang w:eastAsia="th-TH"/>
        </w:rPr>
        <w:t xml:space="preserve">25 </w:t>
      </w:r>
      <w:r w:rsidRPr="004152C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="001057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ร้อยละ</w:t>
      </w:r>
      <w:r w:rsidRPr="004152C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4152C9">
        <w:rPr>
          <w:rFonts w:ascii="Angsana New" w:hAnsi="Angsana New"/>
          <w:snapToGrid w:val="0"/>
          <w:sz w:val="30"/>
          <w:szCs w:val="30"/>
          <w:lang w:eastAsia="th-TH"/>
        </w:rPr>
        <w:t xml:space="preserve">75 </w:t>
      </w:r>
      <w:r w:rsidRPr="004152C9">
        <w:rPr>
          <w:rFonts w:ascii="Angsana New" w:hAnsi="Angsana New"/>
          <w:sz w:val="30"/>
          <w:szCs w:val="30"/>
          <w:cs/>
        </w:rPr>
        <w:t xml:space="preserve">ของทุนที่ออกและชำระแล้วเป็นจำนวนเงิน </w:t>
      </w:r>
      <w:r w:rsidR="000964BC">
        <w:rPr>
          <w:rFonts w:ascii="Angsana New" w:hAnsi="Angsana New"/>
          <w:sz w:val="30"/>
          <w:szCs w:val="30"/>
        </w:rPr>
        <w:t>96.25</w:t>
      </w:r>
      <w:r w:rsidRPr="004152C9">
        <w:rPr>
          <w:rFonts w:ascii="Angsana New" w:hAnsi="Angsana New"/>
          <w:sz w:val="30"/>
          <w:szCs w:val="30"/>
        </w:rPr>
        <w:t xml:space="preserve"> </w:t>
      </w:r>
      <w:r w:rsidR="000964BC">
        <w:rPr>
          <w:rFonts w:ascii="Angsana New" w:hAnsi="Angsana New" w:hint="cs"/>
          <w:sz w:val="30"/>
          <w:szCs w:val="30"/>
          <w:cs/>
        </w:rPr>
        <w:t>ล้าน</w:t>
      </w:r>
      <w:r w:rsidRPr="004152C9">
        <w:rPr>
          <w:rFonts w:ascii="Angsana New" w:hAnsi="Angsana New" w:hint="cs"/>
          <w:sz w:val="30"/>
          <w:szCs w:val="30"/>
          <w:cs/>
        </w:rPr>
        <w:t xml:space="preserve">บาท และ </w:t>
      </w:r>
      <w:r w:rsidR="000964BC">
        <w:rPr>
          <w:rFonts w:ascii="Angsana New" w:hAnsi="Angsana New"/>
          <w:sz w:val="30"/>
          <w:szCs w:val="30"/>
        </w:rPr>
        <w:t>288.75</w:t>
      </w:r>
      <w:r w:rsidRPr="004152C9">
        <w:rPr>
          <w:rFonts w:ascii="Angsana New" w:hAnsi="Angsana New"/>
          <w:sz w:val="30"/>
          <w:szCs w:val="30"/>
        </w:rPr>
        <w:t xml:space="preserve"> </w:t>
      </w:r>
      <w:r w:rsidR="000964BC">
        <w:rPr>
          <w:rFonts w:ascii="Angsana New" w:hAnsi="Angsana New" w:hint="cs"/>
          <w:sz w:val="30"/>
          <w:szCs w:val="30"/>
          <w:cs/>
        </w:rPr>
        <w:t>ล้าน</w:t>
      </w:r>
      <w:r w:rsidRPr="004152C9">
        <w:rPr>
          <w:rFonts w:ascii="Angsana New" w:hAnsi="Angsana New" w:hint="cs"/>
          <w:sz w:val="30"/>
          <w:szCs w:val="30"/>
          <w:cs/>
        </w:rPr>
        <w:t>บาท ตามลำดับ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06258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ทำให้                กลุ่ม</w:t>
      </w:r>
      <w:r w:rsidRPr="004152C9">
        <w:rPr>
          <w:rFonts w:ascii="Angsana New" w:hAnsi="Angsana New"/>
          <w:snapToGrid w:val="0"/>
          <w:sz w:val="30"/>
          <w:szCs w:val="30"/>
          <w:cs/>
          <w:lang w:eastAsia="th-TH"/>
        </w:rPr>
        <w:t>บริษัทมีสัดส่วนการถือหุ้นร้อยละ 100</w:t>
      </w:r>
      <w:r w:rsidR="001057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ในบริษัท เอเชียทีค ริเวอร์ฟร้อนท์ จำกัด ณ วันที่ </w:t>
      </w:r>
      <w:r w:rsidR="00105700">
        <w:rPr>
          <w:rFonts w:ascii="Angsana New" w:hAnsi="Angsana New"/>
          <w:snapToGrid w:val="0"/>
          <w:sz w:val="30"/>
          <w:szCs w:val="30"/>
          <w:lang w:eastAsia="th-TH"/>
        </w:rPr>
        <w:t xml:space="preserve">30 </w:t>
      </w:r>
      <w:r w:rsidR="001057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มิถุนายน </w:t>
      </w:r>
      <w:r w:rsidR="00105700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p w14:paraId="2E253E6E" w14:textId="77777777" w:rsidR="007E283D" w:rsidRDefault="007E283D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65D8CC83" w14:textId="77777777" w:rsidR="004E07A3" w:rsidRPr="00273A5D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8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อสังหาริมทรัพย์เพื่อการลงทุน</w:t>
      </w:r>
    </w:p>
    <w:p w14:paraId="492AB387" w14:textId="77777777" w:rsidR="004E07A3" w:rsidRPr="00E2242C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p w14:paraId="06361824" w14:textId="77777777" w:rsidR="004E07A3" w:rsidRPr="00E2242C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E2242C">
        <w:rPr>
          <w:rFonts w:ascii="Angsana New" w:hAnsi="Angsana New"/>
          <w:sz w:val="30"/>
          <w:szCs w:val="30"/>
          <w:cs/>
        </w:rPr>
        <w:t>การซื้อ จำหน่าย และโอน</w:t>
      </w:r>
      <w:r w:rsidRPr="00E2242C">
        <w:rPr>
          <w:rFonts w:ascii="Angsana New" w:hAnsi="Angsana New" w:hint="cs"/>
          <w:sz w:val="30"/>
          <w:szCs w:val="30"/>
          <w:cs/>
        </w:rPr>
        <w:t>อสังหาริมทรัพย์เพื่อการลงทุน</w:t>
      </w:r>
      <w:r w:rsidRPr="00E2242C">
        <w:rPr>
          <w:rFonts w:ascii="Angsana New" w:hAnsi="Angsana New"/>
          <w:sz w:val="30"/>
          <w:szCs w:val="30"/>
          <w:cs/>
        </w:rPr>
        <w:t>ระหว่างงวด</w:t>
      </w:r>
      <w:r w:rsidRPr="00E2242C">
        <w:rPr>
          <w:rFonts w:ascii="Angsana New" w:hAnsi="Angsana New" w:hint="cs"/>
          <w:sz w:val="30"/>
          <w:szCs w:val="30"/>
          <w:cs/>
        </w:rPr>
        <w:t>หก</w:t>
      </w:r>
      <w:r w:rsidRPr="00E2242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E2242C">
        <w:rPr>
          <w:rFonts w:ascii="Angsana New" w:hAnsi="Angsana New"/>
          <w:sz w:val="30"/>
          <w:szCs w:val="30"/>
        </w:rPr>
        <w:t xml:space="preserve">30  </w:t>
      </w:r>
      <w:r w:rsidRPr="00E2242C">
        <w:rPr>
          <w:rFonts w:ascii="Angsana New" w:hAnsi="Angsana New" w:hint="cs"/>
          <w:sz w:val="30"/>
          <w:szCs w:val="30"/>
          <w:cs/>
        </w:rPr>
        <w:t>มิถุนายน</w:t>
      </w:r>
      <w:r w:rsidRPr="00E2242C">
        <w:rPr>
          <w:rFonts w:ascii="Angsana New" w:hAnsi="Angsana New"/>
          <w:sz w:val="30"/>
          <w:szCs w:val="30"/>
        </w:rPr>
        <w:t xml:space="preserve"> 2562</w:t>
      </w:r>
      <w:r w:rsidRPr="00E2242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448C53D" w14:textId="77777777" w:rsidR="004E07A3" w:rsidRPr="00E2242C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tbl>
      <w:tblPr>
        <w:tblW w:w="909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540"/>
        <w:gridCol w:w="1350"/>
        <w:gridCol w:w="180"/>
        <w:gridCol w:w="1350"/>
      </w:tblGrid>
      <w:tr w:rsidR="004E07A3" w:rsidRPr="00922A76" w14:paraId="0B90ABEA" w14:textId="77777777" w:rsidTr="005D6D6F">
        <w:trPr>
          <w:cantSplit/>
          <w:trHeight w:val="103"/>
          <w:tblHeader/>
        </w:trPr>
        <w:tc>
          <w:tcPr>
            <w:tcW w:w="5670" w:type="dxa"/>
          </w:tcPr>
          <w:p w14:paraId="56C39CC9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2962ACE1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498EEFC1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4E07A3" w:rsidRPr="00922A76" w14:paraId="3C3EF819" w14:textId="77777777" w:rsidTr="005D6D6F">
        <w:trPr>
          <w:cantSplit/>
          <w:trHeight w:val="103"/>
          <w:tblHeader/>
        </w:trPr>
        <w:tc>
          <w:tcPr>
            <w:tcW w:w="5670" w:type="dxa"/>
          </w:tcPr>
          <w:p w14:paraId="481FD998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08EB6ECB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B061BAA" w14:textId="77777777" w:rsidR="004E07A3" w:rsidRPr="00AC0915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44603242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AC0915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</w:tcPr>
          <w:p w14:paraId="3974DE3A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37E1F27" w14:textId="77777777" w:rsidR="004E07A3" w:rsidRPr="00AC0915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87DEAF8" w14:textId="77777777" w:rsidR="004E07A3" w:rsidRPr="00AC0915" w:rsidRDefault="004E07A3" w:rsidP="00A71B6F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และการโอนออก </w:t>
            </w:r>
          </w:p>
          <w:p w14:paraId="01ABF0BB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4E07A3" w:rsidRPr="00922A76" w14:paraId="2ACFFD2E" w14:textId="77777777" w:rsidTr="005D6D6F">
        <w:trPr>
          <w:cantSplit/>
          <w:trHeight w:val="103"/>
          <w:tblHeader/>
        </w:trPr>
        <w:tc>
          <w:tcPr>
            <w:tcW w:w="5670" w:type="dxa"/>
          </w:tcPr>
          <w:p w14:paraId="56C09978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40" w:type="dxa"/>
          </w:tcPr>
          <w:p w14:paraId="35CC7EE4" w14:textId="77777777" w:rsidR="004E07A3" w:rsidRPr="00AC0915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880" w:type="dxa"/>
            <w:gridSpan w:val="3"/>
          </w:tcPr>
          <w:p w14:paraId="012CB2B2" w14:textId="77777777" w:rsidR="004E07A3" w:rsidRPr="009D782F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9D782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 w:rsidRPr="009D782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9D782F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07A3" w:rsidRPr="00922A76" w14:paraId="5AA3C320" w14:textId="77777777" w:rsidTr="005D6D6F">
        <w:trPr>
          <w:cantSplit/>
        </w:trPr>
        <w:tc>
          <w:tcPr>
            <w:tcW w:w="5670" w:type="dxa"/>
          </w:tcPr>
          <w:p w14:paraId="08308F21" w14:textId="77777777" w:rsidR="004E07A3" w:rsidRPr="00AC0915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ที่ดินและส่วนปรับปรุงที่ดิน</w:t>
            </w:r>
          </w:p>
        </w:tc>
        <w:tc>
          <w:tcPr>
            <w:tcW w:w="540" w:type="dxa"/>
          </w:tcPr>
          <w:p w14:paraId="49EF938E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6FC9761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AC09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23480582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D081895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(18,748)</w:t>
            </w:r>
          </w:p>
        </w:tc>
      </w:tr>
      <w:tr w:rsidR="004E07A3" w:rsidRPr="00922A76" w14:paraId="39D4F5A5" w14:textId="77777777" w:rsidTr="005D6D6F">
        <w:trPr>
          <w:cantSplit/>
        </w:trPr>
        <w:tc>
          <w:tcPr>
            <w:tcW w:w="5670" w:type="dxa"/>
          </w:tcPr>
          <w:p w14:paraId="578188E7" w14:textId="77777777" w:rsidR="004E07A3" w:rsidRPr="00AC0915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อาคารและส่วนปรับปรุงอาคาร</w:t>
            </w:r>
          </w:p>
        </w:tc>
        <w:tc>
          <w:tcPr>
            <w:tcW w:w="540" w:type="dxa"/>
          </w:tcPr>
          <w:p w14:paraId="1F6DDD70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4D4CB28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48,31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80" w:type="dxa"/>
          </w:tcPr>
          <w:p w14:paraId="0282A396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CA741A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922A76" w14:paraId="28B68C5E" w14:textId="77777777" w:rsidTr="005D6D6F">
        <w:trPr>
          <w:cantSplit/>
        </w:trPr>
        <w:tc>
          <w:tcPr>
            <w:tcW w:w="5670" w:type="dxa"/>
          </w:tcPr>
          <w:p w14:paraId="39E09083" w14:textId="77777777" w:rsidR="004E07A3" w:rsidRPr="00AC0915" w:rsidRDefault="004E07A3" w:rsidP="00A71B6F">
            <w:pPr>
              <w:ind w:left="180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40" w:type="dxa"/>
          </w:tcPr>
          <w:p w14:paraId="7714B5B2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08B7222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568,433</w:t>
            </w:r>
          </w:p>
        </w:tc>
        <w:tc>
          <w:tcPr>
            <w:tcW w:w="180" w:type="dxa"/>
          </w:tcPr>
          <w:p w14:paraId="30A687F3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FBA4A05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C0915">
              <w:rPr>
                <w:rFonts w:asciiTheme="majorBidi" w:hAnsiTheme="majorBidi" w:cstheme="majorBidi"/>
                <w:sz w:val="30"/>
                <w:szCs w:val="30"/>
              </w:rPr>
              <w:t>(132,130)</w:t>
            </w:r>
          </w:p>
        </w:tc>
      </w:tr>
      <w:tr w:rsidR="004E07A3" w:rsidRPr="00922A76" w14:paraId="56DE2450" w14:textId="77777777" w:rsidTr="005D6D6F">
        <w:trPr>
          <w:cantSplit/>
        </w:trPr>
        <w:tc>
          <w:tcPr>
            <w:tcW w:w="5670" w:type="dxa"/>
          </w:tcPr>
          <w:p w14:paraId="7E33B103" w14:textId="77777777" w:rsidR="004E07A3" w:rsidRPr="00AC0915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40" w:type="dxa"/>
          </w:tcPr>
          <w:p w14:paraId="201AA924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D79708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1090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616,74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</w:tcPr>
          <w:p w14:paraId="1EC9D64A" w14:textId="77777777" w:rsidR="004E07A3" w:rsidRPr="00AC0915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02E9A31" w14:textId="77777777" w:rsidR="004E07A3" w:rsidRPr="00AC0915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091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(150,878)</w:t>
            </w:r>
          </w:p>
        </w:tc>
      </w:tr>
    </w:tbl>
    <w:p w14:paraId="2323FB17" w14:textId="77777777" w:rsidR="004E07A3" w:rsidRPr="00273A5D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ที่ดิน อาคารและอุปกรณ์</w:t>
      </w:r>
    </w:p>
    <w:p w14:paraId="366455A8" w14:textId="77777777" w:rsidR="004E07A3" w:rsidRPr="00E2242C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p w14:paraId="4236DFA1" w14:textId="77777777" w:rsidR="004E07A3" w:rsidRPr="002C6917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การซื้อ จำหน่าย และโอน</w:t>
      </w:r>
      <w:r w:rsidRPr="002C6917">
        <w:rPr>
          <w:rFonts w:ascii="Angsana New" w:hAnsi="Angsana New" w:hint="cs"/>
          <w:sz w:val="30"/>
          <w:szCs w:val="30"/>
          <w:cs/>
        </w:rPr>
        <w:t>ที่ดิน อาคารและอุปกรณ์</w:t>
      </w:r>
      <w:r w:rsidRPr="002C6917">
        <w:rPr>
          <w:rFonts w:ascii="Angsana New" w:hAnsi="Angsana New"/>
          <w:sz w:val="30"/>
          <w:szCs w:val="30"/>
          <w:cs/>
        </w:rPr>
        <w:t>ระหว่างงวด</w:t>
      </w:r>
      <w:r w:rsidRPr="002C6917">
        <w:rPr>
          <w:rFonts w:ascii="Angsana New" w:hAnsi="Angsana New" w:hint="cs"/>
          <w:sz w:val="30"/>
          <w:szCs w:val="30"/>
          <w:cs/>
        </w:rPr>
        <w:t>หก</w:t>
      </w:r>
      <w:r w:rsidRPr="002C6917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2C6917">
        <w:rPr>
          <w:rFonts w:ascii="Angsana New" w:hAnsi="Angsana New"/>
          <w:sz w:val="30"/>
          <w:szCs w:val="30"/>
        </w:rPr>
        <w:t xml:space="preserve">30 </w:t>
      </w:r>
      <w:r w:rsidRPr="002C6917">
        <w:rPr>
          <w:rFonts w:ascii="Angsana New" w:hAnsi="Angsana New" w:hint="cs"/>
          <w:sz w:val="30"/>
          <w:szCs w:val="30"/>
          <w:cs/>
        </w:rPr>
        <w:t>มิถุนายน</w:t>
      </w:r>
      <w:r w:rsidRPr="002C691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4E2DF5E9" w14:textId="77777777" w:rsidR="004E07A3" w:rsidRPr="00E2242C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tbl>
      <w:tblPr>
        <w:tblW w:w="9450" w:type="dxa"/>
        <w:tblInd w:w="45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510"/>
        <w:gridCol w:w="189"/>
        <w:gridCol w:w="1341"/>
        <w:gridCol w:w="180"/>
        <w:gridCol w:w="1260"/>
        <w:gridCol w:w="180"/>
        <w:gridCol w:w="1350"/>
        <w:gridCol w:w="180"/>
        <w:gridCol w:w="1260"/>
      </w:tblGrid>
      <w:tr w:rsidR="004E07A3" w:rsidRPr="002C2B70" w14:paraId="1FC2B629" w14:textId="77777777" w:rsidTr="004C3CCF">
        <w:trPr>
          <w:cantSplit/>
          <w:trHeight w:val="103"/>
          <w:tblHeader/>
        </w:trPr>
        <w:tc>
          <w:tcPr>
            <w:tcW w:w="3510" w:type="dxa"/>
          </w:tcPr>
          <w:p w14:paraId="543FBDFD" w14:textId="77777777" w:rsidR="004E07A3" w:rsidRPr="00922A76" w:rsidRDefault="004E07A3" w:rsidP="00A71B6F">
            <w:pPr>
              <w:pStyle w:val="acctfourfigures"/>
              <w:spacing w:line="24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2C6884A7" w14:textId="77777777" w:rsidR="004E07A3" w:rsidRPr="00922A76" w:rsidRDefault="004E07A3" w:rsidP="00A71B6F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2781" w:type="dxa"/>
            <w:gridSpan w:val="3"/>
          </w:tcPr>
          <w:p w14:paraId="40B5CA2B" w14:textId="77777777" w:rsidR="004E07A3" w:rsidRPr="00850651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1919A2C0" w14:textId="77777777" w:rsidR="004E07A3" w:rsidRPr="00850651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90" w:type="dxa"/>
            <w:gridSpan w:val="3"/>
          </w:tcPr>
          <w:p w14:paraId="07854C09" w14:textId="77777777" w:rsidR="004E07A3" w:rsidRPr="00850651" w:rsidRDefault="004E07A3" w:rsidP="00A71B6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922A76" w14:paraId="3B5F1DA2" w14:textId="77777777" w:rsidTr="00221544">
        <w:trPr>
          <w:cantSplit/>
          <w:trHeight w:val="103"/>
          <w:tblHeader/>
        </w:trPr>
        <w:tc>
          <w:tcPr>
            <w:tcW w:w="3510" w:type="dxa"/>
          </w:tcPr>
          <w:p w14:paraId="0BD301EA" w14:textId="77777777" w:rsidR="004E07A3" w:rsidRPr="00922A76" w:rsidRDefault="004E07A3" w:rsidP="00A71B6F">
            <w:pPr>
              <w:pStyle w:val="acctfourfigures"/>
              <w:spacing w:line="240" w:lineRule="atLeast"/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38FD1845" w14:textId="77777777" w:rsidR="004E07A3" w:rsidRPr="00922A76" w:rsidRDefault="004E07A3" w:rsidP="00A71B6F">
            <w:pPr>
              <w:pStyle w:val="acctmergecolhdg"/>
              <w:spacing w:line="240" w:lineRule="atLeast"/>
              <w:rPr>
                <w:b w:val="0"/>
                <w:bCs/>
              </w:rPr>
            </w:pPr>
          </w:p>
        </w:tc>
        <w:tc>
          <w:tcPr>
            <w:tcW w:w="1341" w:type="dxa"/>
            <w:vAlign w:val="bottom"/>
          </w:tcPr>
          <w:p w14:paraId="6098D3A0" w14:textId="77777777" w:rsidR="004E07A3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61FB82AE" w14:textId="77777777" w:rsidR="00221544" w:rsidRPr="00850651" w:rsidRDefault="00221544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08D13A16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5DAE0E8B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065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7970DF4E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A33BA5A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2D811B30" w14:textId="77777777" w:rsidR="00617397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  <w:p w14:paraId="4CFCCA17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18E1C367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80" w:type="dxa"/>
            <w:vAlign w:val="bottom"/>
          </w:tcPr>
          <w:p w14:paraId="2812013D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5C64B30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การซื้อและ</w:t>
            </w:r>
          </w:p>
          <w:p w14:paraId="333F5BF6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การโอนเข้า</w:t>
            </w:r>
            <w:r w:rsidRPr="00850651">
              <w:rPr>
                <w:rFonts w:asciiTheme="majorBidi" w:hAnsiTheme="majorBidi" w:cstheme="majorBidi"/>
                <w:sz w:val="30"/>
                <w:szCs w:val="30"/>
              </w:rPr>
              <w:t xml:space="preserve"> -</w:t>
            </w: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0B7B8F2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33EE7D1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การจำหน่าย</w:t>
            </w:r>
          </w:p>
          <w:p w14:paraId="5F5016D7" w14:textId="77777777" w:rsidR="00617397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</w:t>
            </w:r>
          </w:p>
          <w:p w14:paraId="1E890EBF" w14:textId="77777777" w:rsidR="004E07A3" w:rsidRPr="00850651" w:rsidRDefault="004E07A3" w:rsidP="00221544">
            <w:pPr>
              <w:spacing w:line="228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>โอนออก</w:t>
            </w:r>
          </w:p>
          <w:p w14:paraId="0B078AA9" w14:textId="77777777" w:rsidR="004E07A3" w:rsidRPr="00850651" w:rsidRDefault="004E07A3" w:rsidP="002215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85065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</w:tr>
      <w:tr w:rsidR="004E07A3" w:rsidRPr="00922A76" w14:paraId="7398348E" w14:textId="77777777" w:rsidTr="004C3CCF">
        <w:trPr>
          <w:cantSplit/>
          <w:trHeight w:val="73"/>
        </w:trPr>
        <w:tc>
          <w:tcPr>
            <w:tcW w:w="3510" w:type="dxa"/>
          </w:tcPr>
          <w:p w14:paraId="4B009815" w14:textId="77777777" w:rsidR="004E07A3" w:rsidRPr="00922A76" w:rsidRDefault="004E07A3" w:rsidP="00A71B6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189" w:type="dxa"/>
          </w:tcPr>
          <w:p w14:paraId="70D73B5D" w14:textId="77777777" w:rsidR="004E07A3" w:rsidRPr="00922A76" w:rsidRDefault="004E07A3" w:rsidP="00A71B6F">
            <w:pPr>
              <w:pStyle w:val="acctfourfigures"/>
              <w:spacing w:line="240" w:lineRule="atLeast"/>
              <w:jc w:val="center"/>
              <w:rPr>
                <w:i/>
                <w:iCs/>
              </w:rPr>
            </w:pPr>
          </w:p>
        </w:tc>
        <w:tc>
          <w:tcPr>
            <w:tcW w:w="5751" w:type="dxa"/>
            <w:gridSpan w:val="7"/>
          </w:tcPr>
          <w:p w14:paraId="0C0D418B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8506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85065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85065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07A3" w:rsidRPr="00A42D99" w14:paraId="24966D26" w14:textId="77777777" w:rsidTr="004C3CCF">
        <w:trPr>
          <w:cantSplit/>
        </w:trPr>
        <w:tc>
          <w:tcPr>
            <w:tcW w:w="3510" w:type="dxa"/>
          </w:tcPr>
          <w:p w14:paraId="31251B3B" w14:textId="77777777" w:rsidR="004E07A3" w:rsidRPr="00A42D99" w:rsidRDefault="004E07A3" w:rsidP="008833FF">
            <w:r w:rsidRPr="00273A5D">
              <w:rPr>
                <w:rFonts w:ascii="Angsana New" w:hAnsi="Angsana New"/>
                <w:sz w:val="30"/>
                <w:szCs w:val="30"/>
                <w:cs/>
              </w:rPr>
              <w:t>อาคารและ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89" w:type="dxa"/>
          </w:tcPr>
          <w:p w14:paraId="779272C8" w14:textId="77777777" w:rsidR="004E07A3" w:rsidRPr="00A42D99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484A6661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11,792</w:t>
            </w:r>
          </w:p>
        </w:tc>
        <w:tc>
          <w:tcPr>
            <w:tcW w:w="180" w:type="dxa"/>
          </w:tcPr>
          <w:p w14:paraId="69467DAA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04FC836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85"/>
                <w:tab w:val="decimal" w:pos="1162"/>
              </w:tabs>
              <w:spacing w:line="240" w:lineRule="atLeast"/>
              <w:ind w:right="11" w:firstLine="3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(1,632)</w:t>
            </w:r>
          </w:p>
        </w:tc>
        <w:tc>
          <w:tcPr>
            <w:tcW w:w="180" w:type="dxa"/>
          </w:tcPr>
          <w:p w14:paraId="1FC09736" w14:textId="77777777" w:rsidR="004E07A3" w:rsidRPr="00850651" w:rsidRDefault="004E07A3" w:rsidP="00A71B6F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A75B30E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730"/>
                <w:tab w:val="decimal" w:pos="1002"/>
                <w:tab w:val="decimal" w:pos="1180"/>
              </w:tabs>
              <w:spacing w:line="240" w:lineRule="atLeast"/>
              <w:ind w:firstLine="34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   </w:t>
            </w:r>
            <w:r w:rsidRPr="00850651">
              <w:rPr>
                <w:rFonts w:asciiTheme="majorBidi" w:hAnsiTheme="majorBidi" w:cstheme="majorBidi"/>
                <w:sz w:val="30"/>
                <w:szCs w:val="30"/>
              </w:rPr>
              <w:t>423</w:t>
            </w:r>
          </w:p>
        </w:tc>
        <w:tc>
          <w:tcPr>
            <w:tcW w:w="180" w:type="dxa"/>
          </w:tcPr>
          <w:p w14:paraId="50630204" w14:textId="77777777" w:rsidR="004E07A3" w:rsidRPr="00850651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513CCE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641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A42D99" w14:paraId="1C48614C" w14:textId="77777777" w:rsidTr="004C3CCF">
        <w:trPr>
          <w:cantSplit/>
          <w:trHeight w:val="425"/>
        </w:trPr>
        <w:tc>
          <w:tcPr>
            <w:tcW w:w="3510" w:type="dxa"/>
          </w:tcPr>
          <w:p w14:paraId="39E61B21" w14:textId="77777777" w:rsidR="004E07A3" w:rsidRPr="00A42D99" w:rsidRDefault="004E07A3" w:rsidP="008833FF">
            <w:r w:rsidRPr="00273A5D">
              <w:rPr>
                <w:rFonts w:ascii="Angsana New" w:hAnsi="Angsana New"/>
                <w:sz w:val="30"/>
                <w:szCs w:val="30"/>
                <w:cs/>
              </w:rPr>
              <w:t>เครื่องตกแต่ง ติดตั้งและอุปกรณ์สำนักงาน</w:t>
            </w:r>
          </w:p>
        </w:tc>
        <w:tc>
          <w:tcPr>
            <w:tcW w:w="189" w:type="dxa"/>
          </w:tcPr>
          <w:p w14:paraId="4BAB9B8A" w14:textId="77777777" w:rsidR="004E07A3" w:rsidRPr="00A42D99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117AD780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47,342</w:t>
            </w:r>
          </w:p>
        </w:tc>
        <w:tc>
          <w:tcPr>
            <w:tcW w:w="180" w:type="dxa"/>
          </w:tcPr>
          <w:p w14:paraId="30A9FF3A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4B1109E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819"/>
              </w:tabs>
              <w:spacing w:line="240" w:lineRule="atLeast"/>
              <w:ind w:right="14"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(6,598)</w:t>
            </w:r>
          </w:p>
        </w:tc>
        <w:tc>
          <w:tcPr>
            <w:tcW w:w="180" w:type="dxa"/>
          </w:tcPr>
          <w:p w14:paraId="17D727E3" w14:textId="77777777" w:rsidR="004E07A3" w:rsidRPr="00850651" w:rsidRDefault="004E07A3" w:rsidP="00A71B6F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21E291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1,518</w:t>
            </w:r>
          </w:p>
        </w:tc>
        <w:tc>
          <w:tcPr>
            <w:tcW w:w="180" w:type="dxa"/>
          </w:tcPr>
          <w:p w14:paraId="12FDA9DF" w14:textId="77777777" w:rsidR="004E07A3" w:rsidRPr="00850651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86A97A5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A42D99" w14:paraId="6625FDE9" w14:textId="77777777" w:rsidTr="004C3CCF">
        <w:trPr>
          <w:cantSplit/>
        </w:trPr>
        <w:tc>
          <w:tcPr>
            <w:tcW w:w="3510" w:type="dxa"/>
          </w:tcPr>
          <w:p w14:paraId="1FC9579C" w14:textId="77777777" w:rsidR="004E07A3" w:rsidRPr="00A42D99" w:rsidRDefault="004E07A3" w:rsidP="008833FF">
            <w:r w:rsidRPr="00273A5D">
              <w:rPr>
                <w:rFonts w:ascii="Angsana New" w:hAnsi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89" w:type="dxa"/>
          </w:tcPr>
          <w:p w14:paraId="0A32BB97" w14:textId="77777777" w:rsidR="004E07A3" w:rsidRPr="00A42D99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57534102" w14:textId="77777777" w:rsidR="004E07A3" w:rsidRPr="00850651" w:rsidRDefault="004E07A3" w:rsidP="008A0526">
            <w:pPr>
              <w:pStyle w:val="acctfourfigures"/>
              <w:tabs>
                <w:tab w:val="clear" w:pos="765"/>
                <w:tab w:val="decimal" w:pos="538"/>
                <w:tab w:val="decimal" w:pos="718"/>
              </w:tabs>
              <w:spacing w:line="240" w:lineRule="atLeast"/>
              <w:ind w:right="-74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2,197</w:t>
            </w:r>
          </w:p>
        </w:tc>
        <w:tc>
          <w:tcPr>
            <w:tcW w:w="180" w:type="dxa"/>
          </w:tcPr>
          <w:p w14:paraId="2FF1C990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9CE5900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733"/>
              </w:tabs>
              <w:spacing w:line="240" w:lineRule="atLeast"/>
              <w:ind w:right="-80" w:firstLine="28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850651">
              <w:rPr>
                <w:rFonts w:asciiTheme="majorBidi" w:hAnsiTheme="majorBidi" w:cstheme="majorBidi"/>
                <w:sz w:val="30"/>
                <w:szCs w:val="30"/>
              </w:rPr>
              <w:t>(14)</w:t>
            </w:r>
          </w:p>
        </w:tc>
        <w:tc>
          <w:tcPr>
            <w:tcW w:w="180" w:type="dxa"/>
          </w:tcPr>
          <w:p w14:paraId="2C393DFA" w14:textId="77777777" w:rsidR="004E07A3" w:rsidRPr="00850651" w:rsidRDefault="004E07A3" w:rsidP="00A71B6F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B0B65A8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F479C98" w14:textId="77777777" w:rsidR="004E07A3" w:rsidRPr="00850651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94F66C3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A42D99" w14:paraId="2F8A895B" w14:textId="77777777" w:rsidTr="004C3CCF">
        <w:trPr>
          <w:cantSplit/>
        </w:trPr>
        <w:tc>
          <w:tcPr>
            <w:tcW w:w="3510" w:type="dxa"/>
          </w:tcPr>
          <w:p w14:paraId="5A8AC0E4" w14:textId="77777777" w:rsidR="004E07A3" w:rsidRPr="00A42D99" w:rsidRDefault="004E07A3" w:rsidP="008833FF">
            <w:r w:rsidRPr="00273A5D">
              <w:rPr>
                <w:rFonts w:ascii="Angsana New" w:hAnsi="Angsana New"/>
                <w:sz w:val="30"/>
                <w:szCs w:val="30"/>
                <w:cs/>
              </w:rPr>
              <w:t>สินทรัพย์ระหว่างก่อสร้างและติดตั้ง</w:t>
            </w:r>
          </w:p>
        </w:tc>
        <w:tc>
          <w:tcPr>
            <w:tcW w:w="189" w:type="dxa"/>
          </w:tcPr>
          <w:p w14:paraId="1816BE3A" w14:textId="77777777" w:rsidR="004E07A3" w:rsidRPr="00A42D99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</w:pPr>
          </w:p>
        </w:tc>
        <w:tc>
          <w:tcPr>
            <w:tcW w:w="1341" w:type="dxa"/>
          </w:tcPr>
          <w:p w14:paraId="3B8C70EA" w14:textId="77777777" w:rsidR="004E07A3" w:rsidRPr="00FD4E27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216,523</w:t>
            </w:r>
          </w:p>
        </w:tc>
        <w:tc>
          <w:tcPr>
            <w:tcW w:w="180" w:type="dxa"/>
          </w:tcPr>
          <w:p w14:paraId="15D4A38B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992B981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85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850651">
              <w:rPr>
                <w:rFonts w:asciiTheme="majorBidi" w:hAnsiTheme="majorBidi" w:cstheme="majorBidi"/>
                <w:sz w:val="30"/>
                <w:szCs w:val="30"/>
              </w:rPr>
              <w:t>(464)</w:t>
            </w:r>
          </w:p>
        </w:tc>
        <w:tc>
          <w:tcPr>
            <w:tcW w:w="180" w:type="dxa"/>
          </w:tcPr>
          <w:p w14:paraId="2CE35192" w14:textId="77777777" w:rsidR="004E07A3" w:rsidRPr="00850651" w:rsidRDefault="004E07A3" w:rsidP="00A71B6F">
            <w:pPr>
              <w:pStyle w:val="acctfourfigures"/>
              <w:tabs>
                <w:tab w:val="decimal" w:pos="652"/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7BD215C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1002"/>
                <w:tab w:val="decimal" w:pos="1080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DB59FAA" w14:textId="77777777" w:rsidR="004E07A3" w:rsidRPr="00850651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BAFD0C" w14:textId="77777777" w:rsidR="004E07A3" w:rsidRPr="00850651" w:rsidRDefault="004E07A3" w:rsidP="00A71B6F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065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2C2B70" w14:paraId="2B122F2A" w14:textId="77777777" w:rsidTr="004C3CCF">
        <w:trPr>
          <w:cantSplit/>
        </w:trPr>
        <w:tc>
          <w:tcPr>
            <w:tcW w:w="3510" w:type="dxa"/>
          </w:tcPr>
          <w:p w14:paraId="70C43349" w14:textId="77777777" w:rsidR="004E07A3" w:rsidRPr="004C68A2" w:rsidRDefault="004E07A3" w:rsidP="004C68A2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68A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9" w:type="dxa"/>
          </w:tcPr>
          <w:p w14:paraId="31F05F72" w14:textId="77777777" w:rsidR="004E07A3" w:rsidRPr="00A42D99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11"/>
              <w:jc w:val="center"/>
              <w:rPr>
                <w:b/>
                <w:bCs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6D8A6FDA" w14:textId="77777777" w:rsidR="004E07A3" w:rsidRPr="00FD4E27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right="11" w:firstLine="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D4E2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277,854</w:t>
            </w:r>
          </w:p>
        </w:tc>
        <w:tc>
          <w:tcPr>
            <w:tcW w:w="180" w:type="dxa"/>
          </w:tcPr>
          <w:p w14:paraId="72F1FD6C" w14:textId="77777777" w:rsidR="004E07A3" w:rsidRPr="00850651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894028F" w14:textId="77777777" w:rsidR="004E07A3" w:rsidRPr="00C877ED" w:rsidRDefault="004E07A3" w:rsidP="00A71B6F">
            <w:pPr>
              <w:pStyle w:val="acctfourfigures"/>
              <w:tabs>
                <w:tab w:val="clear" w:pos="765"/>
                <w:tab w:val="decimal" w:pos="1085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(8,708)</w:t>
            </w:r>
          </w:p>
        </w:tc>
        <w:tc>
          <w:tcPr>
            <w:tcW w:w="180" w:type="dxa"/>
          </w:tcPr>
          <w:p w14:paraId="7132F832" w14:textId="77777777" w:rsidR="004E07A3" w:rsidRPr="00C877ED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B68849C" w14:textId="77777777" w:rsidR="004E07A3" w:rsidRPr="00C877ED" w:rsidRDefault="004E07A3" w:rsidP="00A71B6F">
            <w:pPr>
              <w:pStyle w:val="acctfourfigures"/>
              <w:tabs>
                <w:tab w:val="clear" w:pos="765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1,941</w:t>
            </w:r>
          </w:p>
        </w:tc>
        <w:tc>
          <w:tcPr>
            <w:tcW w:w="180" w:type="dxa"/>
          </w:tcPr>
          <w:p w14:paraId="03B424A0" w14:textId="77777777" w:rsidR="004E07A3" w:rsidRPr="00C877ED" w:rsidRDefault="004E07A3" w:rsidP="00A71B6F">
            <w:pPr>
              <w:pStyle w:val="acctfourfigures"/>
              <w:tabs>
                <w:tab w:val="decimal" w:pos="1094"/>
                <w:tab w:val="decimal" w:pos="1162"/>
              </w:tabs>
              <w:spacing w:line="240" w:lineRule="atLeast"/>
              <w:ind w:firstLine="35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0EDBA55" w14:textId="77777777" w:rsidR="004E07A3" w:rsidRPr="00C877ED" w:rsidRDefault="004E07A3" w:rsidP="00A71B6F">
            <w:pPr>
              <w:pStyle w:val="acctfourfigures"/>
              <w:tabs>
                <w:tab w:val="clear" w:pos="765"/>
                <w:tab w:val="decimal" w:pos="640"/>
                <w:tab w:val="decimal" w:pos="1094"/>
                <w:tab w:val="decimal" w:pos="1162"/>
              </w:tabs>
              <w:spacing w:line="240" w:lineRule="atLeast"/>
              <w:ind w:firstLine="34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77E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3A82164" w14:textId="77777777" w:rsidR="00AE6ADD" w:rsidRDefault="00AE6ADD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415EFF1" w14:textId="77777777" w:rsidR="004E07A3" w:rsidRPr="00273A5D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28A2B8B5" w14:textId="77777777" w:rsidR="004E07A3" w:rsidRPr="00E2242C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30"/>
          <w:szCs w:val="30"/>
        </w:rPr>
      </w:pPr>
    </w:p>
    <w:tbl>
      <w:tblPr>
        <w:tblW w:w="96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777"/>
        <w:gridCol w:w="257"/>
        <w:gridCol w:w="1101"/>
        <w:gridCol w:w="257"/>
        <w:gridCol w:w="1208"/>
        <w:gridCol w:w="270"/>
        <w:gridCol w:w="1119"/>
        <w:gridCol w:w="257"/>
        <w:gridCol w:w="1121"/>
      </w:tblGrid>
      <w:tr w:rsidR="004E07A3" w:rsidRPr="00273A5D" w14:paraId="6F4C39C1" w14:textId="77777777" w:rsidTr="00371925">
        <w:trPr>
          <w:tblHeader/>
        </w:trPr>
        <w:tc>
          <w:tcPr>
            <w:tcW w:w="3240" w:type="dxa"/>
          </w:tcPr>
          <w:p w14:paraId="0594CE8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38C3AB3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58B5FB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0EE33B4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3E6515A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7" w:type="dxa"/>
            <w:gridSpan w:val="3"/>
          </w:tcPr>
          <w:p w14:paraId="46FCE78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273A5D" w14:paraId="2D84F6E6" w14:textId="77777777" w:rsidTr="00371925">
        <w:trPr>
          <w:tblHeader/>
        </w:trPr>
        <w:tc>
          <w:tcPr>
            <w:tcW w:w="3240" w:type="dxa"/>
          </w:tcPr>
          <w:p w14:paraId="5A50950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6072076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1920C4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2AEDB2D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7BF1F08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0BA4C3B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4AF4C2C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AE240B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44D8705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3E5A694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273A5D" w14:paraId="559E2F96" w14:textId="77777777" w:rsidTr="00371925">
        <w:trPr>
          <w:tblHeader/>
        </w:trPr>
        <w:tc>
          <w:tcPr>
            <w:tcW w:w="3240" w:type="dxa"/>
          </w:tcPr>
          <w:p w14:paraId="61009AF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6F44CAA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D1FE80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0C15093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1E0F776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265280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DBE4EF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58E753A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shd w:val="clear" w:color="auto" w:fill="auto"/>
            <w:vAlign w:val="center"/>
          </w:tcPr>
          <w:p w14:paraId="3D823C2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4849E33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273A5D" w14:paraId="198DA1B5" w14:textId="77777777" w:rsidTr="00371925">
        <w:trPr>
          <w:tblHeader/>
        </w:trPr>
        <w:tc>
          <w:tcPr>
            <w:tcW w:w="3240" w:type="dxa"/>
          </w:tcPr>
          <w:p w14:paraId="3094645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47D9FEB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10DE3F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shd w:val="clear" w:color="auto" w:fill="auto"/>
            <w:vAlign w:val="center"/>
          </w:tcPr>
          <w:p w14:paraId="5CF0202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030E375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536D9670" w14:textId="77777777" w:rsidR="004E07A3" w:rsidRPr="00273A5D" w:rsidRDefault="004E07A3" w:rsidP="0037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8" w:hanging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E31295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shd w:val="clear" w:color="auto" w:fill="auto"/>
            <w:vAlign w:val="center"/>
          </w:tcPr>
          <w:p w14:paraId="2F0CF47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shd w:val="clear" w:color="auto" w:fill="auto"/>
            <w:vAlign w:val="center"/>
          </w:tcPr>
          <w:p w14:paraId="1F0B094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shd w:val="clear" w:color="auto" w:fill="auto"/>
            <w:vAlign w:val="center"/>
          </w:tcPr>
          <w:p w14:paraId="056F4A9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003032A1" w14:textId="77777777" w:rsidTr="00C84A69">
        <w:trPr>
          <w:tblHeader/>
        </w:trPr>
        <w:tc>
          <w:tcPr>
            <w:tcW w:w="3240" w:type="dxa"/>
          </w:tcPr>
          <w:p w14:paraId="6981533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777" w:type="dxa"/>
          </w:tcPr>
          <w:p w14:paraId="2162B3E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29DA5D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54EF6CD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7A3" w:rsidRPr="00273A5D" w14:paraId="19ABBAD1" w14:textId="77777777" w:rsidTr="00371925">
        <w:tc>
          <w:tcPr>
            <w:tcW w:w="3240" w:type="dxa"/>
          </w:tcPr>
          <w:p w14:paraId="541303E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777" w:type="dxa"/>
          </w:tcPr>
          <w:p w14:paraId="7888D42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4410A8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3E3ED09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0AD5E78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4B1F433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962586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1CE6C6A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5C5EEC7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40A1C91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07A3" w:rsidRPr="00273A5D" w14:paraId="409AA143" w14:textId="77777777" w:rsidTr="00371925">
        <w:tc>
          <w:tcPr>
            <w:tcW w:w="3240" w:type="dxa"/>
          </w:tcPr>
          <w:p w14:paraId="6C2AA064" w14:textId="77777777" w:rsidR="004E07A3" w:rsidRPr="00273A5D" w:rsidRDefault="004E07A3" w:rsidP="004C3C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hanging="13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กู้ยืมระยะยาวจากสถาบันการเงิน</w:t>
            </w:r>
          </w:p>
          <w:p w14:paraId="3A580C92" w14:textId="77777777" w:rsidR="004E07A3" w:rsidRPr="00273A5D" w:rsidRDefault="004E07A3" w:rsidP="00FC6A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777" w:type="dxa"/>
          </w:tcPr>
          <w:p w14:paraId="5EE71AC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2FB00A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525622D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4D83C08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527E429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50CCF67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62171C4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2BA39CD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</w:tcPr>
          <w:p w14:paraId="3EC5AD6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07A3" w:rsidRPr="00273A5D" w14:paraId="2111B5A9" w14:textId="77777777" w:rsidTr="00371925">
        <w:tc>
          <w:tcPr>
            <w:tcW w:w="3240" w:type="dxa"/>
          </w:tcPr>
          <w:p w14:paraId="0729547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77" w:type="dxa"/>
          </w:tcPr>
          <w:p w14:paraId="5799495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EA07E9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5E24CF0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2,356,753</w:t>
            </w:r>
          </w:p>
        </w:tc>
        <w:tc>
          <w:tcPr>
            <w:tcW w:w="257" w:type="dxa"/>
          </w:tcPr>
          <w:p w14:paraId="4527228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09644680" w14:textId="77777777" w:rsidR="004E07A3" w:rsidRPr="00273A5D" w:rsidRDefault="004E07A3" w:rsidP="0037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20,330,692</w:t>
            </w:r>
          </w:p>
        </w:tc>
        <w:tc>
          <w:tcPr>
            <w:tcW w:w="270" w:type="dxa"/>
          </w:tcPr>
          <w:p w14:paraId="66F14B7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51E9834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065D18B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C8A4F5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4E07A3" w:rsidRPr="00273A5D" w14:paraId="41B2F806" w14:textId="77777777" w:rsidTr="00371925">
        <w:tc>
          <w:tcPr>
            <w:tcW w:w="3240" w:type="dxa"/>
          </w:tcPr>
          <w:p w14:paraId="3F72E91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กู้ยืมระยะสั้นจากสถาบันการเงิน</w:t>
            </w:r>
          </w:p>
        </w:tc>
        <w:tc>
          <w:tcPr>
            <w:tcW w:w="777" w:type="dxa"/>
          </w:tcPr>
          <w:p w14:paraId="3663EE6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32BD5B8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256D24C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6728E53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6EE8A02" w14:textId="77777777" w:rsidR="004E07A3" w:rsidRPr="00273A5D" w:rsidRDefault="004E07A3" w:rsidP="00FE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2831417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4A8A0A3" w14:textId="77777777" w:rsidR="004E07A3" w:rsidRPr="00273A5D" w:rsidRDefault="004E07A3" w:rsidP="000858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ind w:right="-96"/>
              <w:jc w:val="both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5427481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062B2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4E07A3" w:rsidRPr="00273A5D" w14:paraId="38A676AC" w14:textId="77777777" w:rsidTr="00371925">
        <w:tc>
          <w:tcPr>
            <w:tcW w:w="3240" w:type="dxa"/>
          </w:tcPr>
          <w:p w14:paraId="09E1CB2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363AB6B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5812CE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7A4754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2,000,000</w:t>
            </w:r>
          </w:p>
        </w:tc>
        <w:tc>
          <w:tcPr>
            <w:tcW w:w="257" w:type="dxa"/>
          </w:tcPr>
          <w:p w14:paraId="0B33289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4A7F002" w14:textId="77777777" w:rsidR="004E07A3" w:rsidRPr="00371925" w:rsidRDefault="004E07A3" w:rsidP="003719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371925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9AF527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55FAB176" w14:textId="77777777" w:rsidR="004E07A3" w:rsidRPr="00273A5D" w:rsidRDefault="004E07A3" w:rsidP="00411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2,000,000</w:t>
            </w:r>
          </w:p>
        </w:tc>
        <w:tc>
          <w:tcPr>
            <w:tcW w:w="257" w:type="dxa"/>
          </w:tcPr>
          <w:p w14:paraId="0D76D1D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25BD92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21610A" w:rsidRPr="00273A5D" w14:paraId="4075FD9F" w14:textId="77777777" w:rsidTr="00371925">
        <w:tc>
          <w:tcPr>
            <w:tcW w:w="3240" w:type="dxa"/>
          </w:tcPr>
          <w:p w14:paraId="65238597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77" w:type="dxa"/>
          </w:tcPr>
          <w:p w14:paraId="1EC8DB48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1A912270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CE2EEE4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57" w:type="dxa"/>
          </w:tcPr>
          <w:p w14:paraId="38F37041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E2635C4" w14:textId="77777777" w:rsidR="0021610A" w:rsidRPr="00273A5D" w:rsidRDefault="0021610A" w:rsidP="00FE2C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6"/>
              <w:jc w:val="center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AE99D55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7F45ACE7" w14:textId="77777777" w:rsidR="0021610A" w:rsidRPr="00273A5D" w:rsidRDefault="0021610A" w:rsidP="004113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2F0710C1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D1A9940" w14:textId="77777777" w:rsidR="0021610A" w:rsidRPr="00273A5D" w:rsidRDefault="0021610A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</w:tbl>
    <w:p w14:paraId="098FA0A5" w14:textId="77777777" w:rsidR="0021610A" w:rsidRDefault="0021610A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tbl>
      <w:tblPr>
        <w:tblW w:w="9607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777"/>
        <w:gridCol w:w="257"/>
        <w:gridCol w:w="1101"/>
        <w:gridCol w:w="257"/>
        <w:gridCol w:w="1208"/>
        <w:gridCol w:w="270"/>
        <w:gridCol w:w="1119"/>
        <w:gridCol w:w="257"/>
        <w:gridCol w:w="1121"/>
      </w:tblGrid>
      <w:tr w:rsidR="00C84A69" w:rsidRPr="00273A5D" w14:paraId="39FE3224" w14:textId="77777777" w:rsidTr="004B412E">
        <w:tc>
          <w:tcPr>
            <w:tcW w:w="3240" w:type="dxa"/>
          </w:tcPr>
          <w:p w14:paraId="6612924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dxa"/>
          </w:tcPr>
          <w:p w14:paraId="7182EB2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68377C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66" w:type="dxa"/>
            <w:gridSpan w:val="3"/>
          </w:tcPr>
          <w:p w14:paraId="3C96F40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61C3EC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497" w:type="dxa"/>
            <w:gridSpan w:val="3"/>
          </w:tcPr>
          <w:p w14:paraId="04A145C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84A69" w:rsidRPr="00273A5D" w14:paraId="01A793E3" w14:textId="77777777" w:rsidTr="004B412E">
        <w:tc>
          <w:tcPr>
            <w:tcW w:w="3240" w:type="dxa"/>
          </w:tcPr>
          <w:p w14:paraId="67D662E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dxa"/>
          </w:tcPr>
          <w:p w14:paraId="269DDB6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10F6552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552CCFF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vAlign w:val="center"/>
          </w:tcPr>
          <w:p w14:paraId="3333360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4EACC20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549D2AD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center"/>
          </w:tcPr>
          <w:p w14:paraId="2C8143D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57" w:type="dxa"/>
            <w:vAlign w:val="center"/>
          </w:tcPr>
          <w:p w14:paraId="7614386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00C4316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C84A69" w:rsidRPr="00273A5D" w14:paraId="144E43D0" w14:textId="77777777" w:rsidTr="004B412E">
        <w:tc>
          <w:tcPr>
            <w:tcW w:w="3240" w:type="dxa"/>
          </w:tcPr>
          <w:p w14:paraId="14E114A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dxa"/>
          </w:tcPr>
          <w:p w14:paraId="19E3127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57" w:type="dxa"/>
          </w:tcPr>
          <w:p w14:paraId="37473F3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4351387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vAlign w:val="center"/>
          </w:tcPr>
          <w:p w14:paraId="1DEF618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037E4CE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1F58AB8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center"/>
          </w:tcPr>
          <w:p w14:paraId="27B95F0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57" w:type="dxa"/>
            <w:vAlign w:val="center"/>
          </w:tcPr>
          <w:p w14:paraId="0D7FEC4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7F98645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C84A69" w:rsidRPr="00273A5D" w14:paraId="00241288" w14:textId="77777777" w:rsidTr="004B412E">
        <w:tc>
          <w:tcPr>
            <w:tcW w:w="3240" w:type="dxa"/>
          </w:tcPr>
          <w:p w14:paraId="198C2CC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dxa"/>
          </w:tcPr>
          <w:p w14:paraId="319D7F5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022B124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01" w:type="dxa"/>
            <w:vAlign w:val="center"/>
          </w:tcPr>
          <w:p w14:paraId="496940A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center"/>
          </w:tcPr>
          <w:p w14:paraId="65E2211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center"/>
          </w:tcPr>
          <w:p w14:paraId="2F1D02D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0" w:right="-108" w:hanging="5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703D45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center"/>
          </w:tcPr>
          <w:p w14:paraId="38F6EC3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7" w:type="dxa"/>
            <w:vAlign w:val="center"/>
          </w:tcPr>
          <w:p w14:paraId="73D0100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center"/>
          </w:tcPr>
          <w:p w14:paraId="1003E2E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84A69" w:rsidRPr="00273A5D" w14:paraId="1B6A17F8" w14:textId="77777777" w:rsidTr="004B412E">
        <w:tc>
          <w:tcPr>
            <w:tcW w:w="3240" w:type="dxa"/>
          </w:tcPr>
          <w:p w14:paraId="02E7ACB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77" w:type="dxa"/>
          </w:tcPr>
          <w:p w14:paraId="0CDADDD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7" w:type="dxa"/>
          </w:tcPr>
          <w:p w14:paraId="437DBA7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333" w:type="dxa"/>
            <w:gridSpan w:val="7"/>
          </w:tcPr>
          <w:p w14:paraId="49674FB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C84A69" w:rsidRPr="00273A5D" w14:paraId="2AFA77E7" w14:textId="77777777" w:rsidTr="004B412E">
        <w:tc>
          <w:tcPr>
            <w:tcW w:w="3240" w:type="dxa"/>
          </w:tcPr>
          <w:p w14:paraId="50263B9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จากกิจการ</w:t>
            </w:r>
          </w:p>
          <w:p w14:paraId="65C8058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hanging="90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ที่เกี่ยวข้องกัน</w:t>
            </w:r>
          </w:p>
        </w:tc>
        <w:tc>
          <w:tcPr>
            <w:tcW w:w="777" w:type="dxa"/>
          </w:tcPr>
          <w:p w14:paraId="45894D2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  <w:p w14:paraId="3F60EE9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4ACE2A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7780006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049D34B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DFAE46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3D18500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68C300D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1C054D2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26E428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</w:tr>
      <w:tr w:rsidR="00C84A69" w:rsidRPr="00273A5D" w14:paraId="63297EA4" w14:textId="77777777" w:rsidTr="004B412E">
        <w:tc>
          <w:tcPr>
            <w:tcW w:w="3240" w:type="dxa"/>
          </w:tcPr>
          <w:p w14:paraId="65D6AA5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77529CA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374FCD7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B8932C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296CF3A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53CB0EFA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19,778</w:t>
            </w:r>
          </w:p>
        </w:tc>
        <w:tc>
          <w:tcPr>
            <w:tcW w:w="270" w:type="dxa"/>
          </w:tcPr>
          <w:p w14:paraId="300A5C1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  <w:vAlign w:val="bottom"/>
          </w:tcPr>
          <w:p w14:paraId="187BE54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jc w:val="both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384,900</w:t>
            </w:r>
          </w:p>
        </w:tc>
        <w:tc>
          <w:tcPr>
            <w:tcW w:w="257" w:type="dxa"/>
          </w:tcPr>
          <w:p w14:paraId="641899FB" w14:textId="77777777" w:rsidR="00C84A69" w:rsidRPr="00273A5D" w:rsidRDefault="00C84A69" w:rsidP="00C84A6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ED8185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2"/>
              </w:tabs>
              <w:ind w:right="-977" w:firstLine="51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</w:tr>
      <w:tr w:rsidR="00C84A69" w:rsidRPr="00273A5D" w14:paraId="7FF701E3" w14:textId="77777777" w:rsidTr="004B412E">
        <w:tc>
          <w:tcPr>
            <w:tcW w:w="3240" w:type="dxa"/>
          </w:tcPr>
          <w:p w14:paraId="49EC41A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รวมหนี้สินที่มีดอกเบี้ยระยะสั้น</w:t>
            </w:r>
          </w:p>
        </w:tc>
        <w:tc>
          <w:tcPr>
            <w:tcW w:w="777" w:type="dxa"/>
          </w:tcPr>
          <w:p w14:paraId="079F88F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0E56821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CA5B3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4,356,753</w:t>
            </w:r>
          </w:p>
        </w:tc>
        <w:tc>
          <w:tcPr>
            <w:tcW w:w="257" w:type="dxa"/>
          </w:tcPr>
          <w:p w14:paraId="191A2E2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9CB4A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7192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20,350,470</w:t>
            </w:r>
          </w:p>
        </w:tc>
        <w:tc>
          <w:tcPr>
            <w:tcW w:w="270" w:type="dxa"/>
          </w:tcPr>
          <w:p w14:paraId="21A89B0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5C50C19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2,384,900</w:t>
            </w:r>
          </w:p>
        </w:tc>
        <w:tc>
          <w:tcPr>
            <w:tcW w:w="257" w:type="dxa"/>
          </w:tcPr>
          <w:p w14:paraId="211EF04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977" w:firstLine="51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F5BA4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77" w:firstLine="51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C84A69" w:rsidRPr="00273A5D" w14:paraId="2D140E8D" w14:textId="77777777" w:rsidTr="004B412E">
        <w:trPr>
          <w:trHeight w:hRule="exact" w:val="259"/>
        </w:trPr>
        <w:tc>
          <w:tcPr>
            <w:tcW w:w="3240" w:type="dxa"/>
          </w:tcPr>
          <w:p w14:paraId="42105D1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14:paraId="08D056D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24"/>
                <w:szCs w:val="24"/>
              </w:rPr>
            </w:pPr>
          </w:p>
        </w:tc>
        <w:tc>
          <w:tcPr>
            <w:tcW w:w="257" w:type="dxa"/>
          </w:tcPr>
          <w:p w14:paraId="3B9FFF8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24"/>
                <w:szCs w:val="24"/>
              </w:rPr>
            </w:pPr>
          </w:p>
        </w:tc>
        <w:tc>
          <w:tcPr>
            <w:tcW w:w="1101" w:type="dxa"/>
            <w:vAlign w:val="bottom"/>
          </w:tcPr>
          <w:p w14:paraId="041B735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7" w:type="dxa"/>
          </w:tcPr>
          <w:p w14:paraId="2C25273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208" w:type="dxa"/>
            <w:vAlign w:val="bottom"/>
          </w:tcPr>
          <w:p w14:paraId="285DB1C3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2D793E5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19" w:type="dxa"/>
            <w:vAlign w:val="bottom"/>
          </w:tcPr>
          <w:p w14:paraId="1F59416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57" w:type="dxa"/>
          </w:tcPr>
          <w:p w14:paraId="3E30112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4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50E9FC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</w:tr>
      <w:tr w:rsidR="00C84A69" w:rsidRPr="00273A5D" w14:paraId="316C4441" w14:textId="77777777" w:rsidTr="004B412E">
        <w:tc>
          <w:tcPr>
            <w:tcW w:w="3240" w:type="dxa"/>
          </w:tcPr>
          <w:p w14:paraId="757F03B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777" w:type="dxa"/>
          </w:tcPr>
          <w:p w14:paraId="24BEBB8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42C21E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6C1D4CD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3B18ED1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64BFB8C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6BFDF72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0900B14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7A9E87B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2ECAB41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4A69" w:rsidRPr="00273A5D" w14:paraId="2C6FFA65" w14:textId="77777777" w:rsidTr="004B412E">
        <w:tc>
          <w:tcPr>
            <w:tcW w:w="3240" w:type="dxa"/>
          </w:tcPr>
          <w:p w14:paraId="2183404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777" w:type="dxa"/>
          </w:tcPr>
          <w:p w14:paraId="4346261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52FCD3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45E1A6A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7CC33A7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8A7EE34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0D6A399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3F30945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45B703A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1913ECC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4A69" w:rsidRPr="00273A5D" w14:paraId="46EB1150" w14:textId="77777777" w:rsidTr="004B412E">
        <w:tc>
          <w:tcPr>
            <w:tcW w:w="3240" w:type="dxa"/>
          </w:tcPr>
          <w:p w14:paraId="5EE5B59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777" w:type="dxa"/>
          </w:tcPr>
          <w:p w14:paraId="2D73D42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4F9E601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09D830B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41,302,650</w:t>
            </w:r>
          </w:p>
        </w:tc>
        <w:tc>
          <w:tcPr>
            <w:tcW w:w="257" w:type="dxa"/>
          </w:tcPr>
          <w:p w14:paraId="45D27DD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733011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14,494,046</w:t>
            </w:r>
          </w:p>
        </w:tc>
        <w:tc>
          <w:tcPr>
            <w:tcW w:w="270" w:type="dxa"/>
          </w:tcPr>
          <w:p w14:paraId="3ABCC01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7622272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28,000,000</w:t>
            </w:r>
          </w:p>
        </w:tc>
        <w:tc>
          <w:tcPr>
            <w:tcW w:w="257" w:type="dxa"/>
          </w:tcPr>
          <w:p w14:paraId="17457D4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5FE3F2E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C84A69" w:rsidRPr="00273A5D" w14:paraId="0FCE0C89" w14:textId="77777777" w:rsidTr="004B412E">
        <w:tc>
          <w:tcPr>
            <w:tcW w:w="3240" w:type="dxa"/>
          </w:tcPr>
          <w:p w14:paraId="4304122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ไม่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777" w:type="dxa"/>
          </w:tcPr>
          <w:p w14:paraId="0E38AE0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2F78BF7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</w:tcPr>
          <w:p w14:paraId="46564DA3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16,900,000</w:t>
            </w:r>
          </w:p>
        </w:tc>
        <w:tc>
          <w:tcPr>
            <w:tcW w:w="257" w:type="dxa"/>
          </w:tcPr>
          <w:p w14:paraId="77ED476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4D8DE1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28,300,000</w:t>
            </w:r>
          </w:p>
        </w:tc>
        <w:tc>
          <w:tcPr>
            <w:tcW w:w="270" w:type="dxa"/>
          </w:tcPr>
          <w:p w14:paraId="6ECCB72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</w:tcPr>
          <w:p w14:paraId="3E9B1FB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7"/>
              </w:tabs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16,900,000</w:t>
            </w:r>
          </w:p>
        </w:tc>
        <w:tc>
          <w:tcPr>
            <w:tcW w:w="257" w:type="dxa"/>
          </w:tcPr>
          <w:p w14:paraId="601DAE7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DB9E68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  <w:tab w:val="left" w:pos="795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28,300,000</w:t>
            </w:r>
          </w:p>
        </w:tc>
      </w:tr>
      <w:tr w:rsidR="00C84A69" w:rsidRPr="00273A5D" w14:paraId="285C3905" w14:textId="77777777" w:rsidTr="004B412E">
        <w:tc>
          <w:tcPr>
            <w:tcW w:w="3240" w:type="dxa"/>
          </w:tcPr>
          <w:p w14:paraId="6EC3937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เงินกู้ยืมระยะยาวจากกิจการ</w:t>
            </w:r>
          </w:p>
          <w:p w14:paraId="5FFE640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ind w:left="70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ที่เกี่ยวข้องกัน</w:t>
            </w:r>
          </w:p>
        </w:tc>
        <w:tc>
          <w:tcPr>
            <w:tcW w:w="777" w:type="dxa"/>
          </w:tcPr>
          <w:p w14:paraId="3D5021C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  <w:p w14:paraId="462DBDB1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63D311A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vAlign w:val="bottom"/>
          </w:tcPr>
          <w:p w14:paraId="335A2D0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57" w:type="dxa"/>
          </w:tcPr>
          <w:p w14:paraId="257D75A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5918406B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126C2928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vAlign w:val="bottom"/>
          </w:tcPr>
          <w:p w14:paraId="5A73A6AA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257" w:type="dxa"/>
          </w:tcPr>
          <w:p w14:paraId="21CDBE5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vAlign w:val="bottom"/>
          </w:tcPr>
          <w:p w14:paraId="6D0D0A9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C84A69" w:rsidRPr="00273A5D" w14:paraId="087D20F2" w14:textId="77777777" w:rsidTr="004B412E">
        <w:tc>
          <w:tcPr>
            <w:tcW w:w="3240" w:type="dxa"/>
          </w:tcPr>
          <w:p w14:paraId="7504398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777" w:type="dxa"/>
          </w:tcPr>
          <w:p w14:paraId="3E1FB92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bCs/>
                <w:i/>
                <w:iCs/>
                <w:sz w:val="30"/>
                <w:szCs w:val="30"/>
              </w:rPr>
              <w:t>4</w:t>
            </w:r>
          </w:p>
        </w:tc>
        <w:tc>
          <w:tcPr>
            <w:tcW w:w="257" w:type="dxa"/>
          </w:tcPr>
          <w:p w14:paraId="620FB19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  <w:vAlign w:val="bottom"/>
          </w:tcPr>
          <w:p w14:paraId="0F1DABB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57" w:type="dxa"/>
          </w:tcPr>
          <w:p w14:paraId="0050DFC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jc w:val="thaiDistribute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  <w:vAlign w:val="bottom"/>
          </w:tcPr>
          <w:p w14:paraId="39A672E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41938B1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544C0B4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22,070</w:t>
            </w:r>
          </w:p>
        </w:tc>
        <w:tc>
          <w:tcPr>
            <w:tcW w:w="257" w:type="dxa"/>
          </w:tcPr>
          <w:p w14:paraId="0458C04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BD4A9A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ind w:right="-96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16,570</w:t>
            </w:r>
          </w:p>
        </w:tc>
      </w:tr>
      <w:tr w:rsidR="00C84A69" w:rsidRPr="00273A5D" w14:paraId="15893CBF" w14:textId="77777777" w:rsidTr="004B412E">
        <w:tc>
          <w:tcPr>
            <w:tcW w:w="3240" w:type="dxa"/>
          </w:tcPr>
          <w:p w14:paraId="43659D0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รวมหนี้สินที่มีดอกเบี้ยไม่หมุนเวียน</w:t>
            </w:r>
          </w:p>
        </w:tc>
        <w:tc>
          <w:tcPr>
            <w:tcW w:w="777" w:type="dxa"/>
          </w:tcPr>
          <w:p w14:paraId="2C453F4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779A443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6CFC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58,202,650</w:t>
            </w:r>
          </w:p>
        </w:tc>
        <w:tc>
          <w:tcPr>
            <w:tcW w:w="257" w:type="dxa"/>
          </w:tcPr>
          <w:p w14:paraId="75CD3C1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870683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7192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42,794,046</w:t>
            </w:r>
          </w:p>
        </w:tc>
        <w:tc>
          <w:tcPr>
            <w:tcW w:w="270" w:type="dxa"/>
          </w:tcPr>
          <w:p w14:paraId="2011A66F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single" w:sz="4" w:space="0" w:color="auto"/>
            </w:tcBorders>
          </w:tcPr>
          <w:p w14:paraId="602AB7C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7"/>
              </w:tabs>
              <w:ind w:right="-96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44,922,070</w:t>
            </w:r>
          </w:p>
        </w:tc>
        <w:tc>
          <w:tcPr>
            <w:tcW w:w="257" w:type="dxa"/>
          </w:tcPr>
          <w:p w14:paraId="61DA3E9D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0F2A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28,316,570</w:t>
            </w:r>
          </w:p>
        </w:tc>
      </w:tr>
      <w:tr w:rsidR="00C84A69" w:rsidRPr="00273A5D" w14:paraId="7DB59191" w14:textId="77777777" w:rsidTr="004B412E">
        <w:trPr>
          <w:trHeight w:hRule="exact" w:val="259"/>
        </w:trPr>
        <w:tc>
          <w:tcPr>
            <w:tcW w:w="3240" w:type="dxa"/>
          </w:tcPr>
          <w:p w14:paraId="4CEC2395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777" w:type="dxa"/>
          </w:tcPr>
          <w:p w14:paraId="1A1DEDD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257" w:type="dxa"/>
          </w:tcPr>
          <w:p w14:paraId="0939008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  <w:vAlign w:val="bottom"/>
          </w:tcPr>
          <w:p w14:paraId="6AD53AB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57" w:type="dxa"/>
          </w:tcPr>
          <w:p w14:paraId="11396C60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2FF4ADB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</w:p>
        </w:tc>
        <w:tc>
          <w:tcPr>
            <w:tcW w:w="270" w:type="dxa"/>
          </w:tcPr>
          <w:p w14:paraId="76E7A54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19" w:type="dxa"/>
            <w:tcBorders>
              <w:top w:val="single" w:sz="4" w:space="0" w:color="auto"/>
            </w:tcBorders>
            <w:vAlign w:val="bottom"/>
          </w:tcPr>
          <w:p w14:paraId="2FBD4A7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center"/>
              <w:rPr>
                <w:rFonts w:ascii="Angsana New" w:hAnsi="Angsana New"/>
                <w:b/>
                <w:bCs/>
                <w:sz w:val="10"/>
                <w:szCs w:val="10"/>
                <w:lang w:val="en-GB" w:bidi="ar-SA"/>
              </w:rPr>
            </w:pPr>
          </w:p>
        </w:tc>
        <w:tc>
          <w:tcPr>
            <w:tcW w:w="257" w:type="dxa"/>
          </w:tcPr>
          <w:p w14:paraId="0BDED32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10"/>
                <w:szCs w:val="10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E577F24" w14:textId="77777777" w:rsidR="00C84A69" w:rsidRPr="00273A5D" w:rsidRDefault="00C84A69" w:rsidP="00C84A69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10"/>
                <w:szCs w:val="10"/>
              </w:rPr>
            </w:pPr>
          </w:p>
        </w:tc>
      </w:tr>
      <w:tr w:rsidR="00C84A69" w:rsidRPr="00273A5D" w14:paraId="72085078" w14:textId="77777777" w:rsidTr="004B412E">
        <w:tc>
          <w:tcPr>
            <w:tcW w:w="3240" w:type="dxa"/>
          </w:tcPr>
          <w:p w14:paraId="399E73DE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รวมหนี้สินที่มีดอกเบี้ย</w:t>
            </w:r>
          </w:p>
        </w:tc>
        <w:tc>
          <w:tcPr>
            <w:tcW w:w="777" w:type="dxa"/>
          </w:tcPr>
          <w:p w14:paraId="0ECFDFCC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7" w:type="dxa"/>
          </w:tcPr>
          <w:p w14:paraId="57C947E9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FD8955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62,559,403</w:t>
            </w:r>
          </w:p>
        </w:tc>
        <w:tc>
          <w:tcPr>
            <w:tcW w:w="257" w:type="dxa"/>
          </w:tcPr>
          <w:p w14:paraId="12E58FA2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0BC404B5" w14:textId="77777777" w:rsidR="00C84A69" w:rsidRPr="00371925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371925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63,144,516</w:t>
            </w:r>
          </w:p>
        </w:tc>
        <w:tc>
          <w:tcPr>
            <w:tcW w:w="270" w:type="dxa"/>
          </w:tcPr>
          <w:p w14:paraId="79F558D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19" w:type="dxa"/>
            <w:tcBorders>
              <w:bottom w:val="double" w:sz="4" w:space="0" w:color="auto"/>
            </w:tcBorders>
            <w:vAlign w:val="bottom"/>
          </w:tcPr>
          <w:p w14:paraId="545DF5B7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47,306,970</w:t>
            </w:r>
          </w:p>
        </w:tc>
        <w:tc>
          <w:tcPr>
            <w:tcW w:w="257" w:type="dxa"/>
          </w:tcPr>
          <w:p w14:paraId="33A83D94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  <w:vAlign w:val="bottom"/>
          </w:tcPr>
          <w:p w14:paraId="584F3746" w14:textId="77777777" w:rsidR="00C84A69" w:rsidRPr="00273A5D" w:rsidRDefault="00C84A69" w:rsidP="00C84A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  <w:t>28,316,570</w:t>
            </w:r>
          </w:p>
        </w:tc>
      </w:tr>
    </w:tbl>
    <w:p w14:paraId="4403F5D8" w14:textId="77777777" w:rsidR="00C84A69" w:rsidRPr="00604D30" w:rsidRDefault="00C84A69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66FB28D2" w14:textId="77777777" w:rsidR="004E07A3" w:rsidRPr="00604D30" w:rsidRDefault="004E07A3" w:rsidP="008E6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604D30">
        <w:rPr>
          <w:rFonts w:ascii="Angsana New" w:hAnsi="Angsana New"/>
          <w:spacing w:val="-6"/>
          <w:sz w:val="30"/>
          <w:szCs w:val="30"/>
          <w:cs/>
        </w:rPr>
        <w:t>หนี้สินที่มีภาระดอกเบี้ยแสดงตามระยะเวลาครบกำหนดการจ่ายชำระ</w:t>
      </w:r>
      <w:r w:rsidRPr="00604D30">
        <w:rPr>
          <w:rFonts w:ascii="Angsana New" w:hAnsi="Angsana New"/>
          <w:spacing w:val="-6"/>
          <w:sz w:val="30"/>
          <w:szCs w:val="30"/>
        </w:rPr>
        <w:t xml:space="preserve"> </w:t>
      </w:r>
      <w:r w:rsidRPr="00604D30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Pr="00604D30">
        <w:rPr>
          <w:rFonts w:ascii="Angsana New" w:hAnsi="Angsana New"/>
          <w:spacing w:val="-6"/>
          <w:sz w:val="30"/>
          <w:szCs w:val="30"/>
        </w:rPr>
        <w:t xml:space="preserve">30 </w:t>
      </w:r>
      <w:r w:rsidRPr="00604D30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Pr="00604D30">
        <w:rPr>
          <w:rFonts w:ascii="Angsana New" w:hAnsi="Angsana New"/>
          <w:spacing w:val="-6"/>
          <w:sz w:val="30"/>
          <w:szCs w:val="30"/>
        </w:rPr>
        <w:t xml:space="preserve"> 2562 </w:t>
      </w:r>
      <w:r w:rsidRPr="00604D30">
        <w:rPr>
          <w:rFonts w:ascii="Angsana New" w:hAnsi="Angsana New" w:hint="cs"/>
          <w:spacing w:val="-6"/>
          <w:sz w:val="30"/>
          <w:szCs w:val="30"/>
          <w:cs/>
        </w:rPr>
        <w:t xml:space="preserve">และ </w:t>
      </w:r>
      <w:r w:rsidRPr="00604D30">
        <w:rPr>
          <w:rFonts w:ascii="Angsana New" w:hAnsi="Angsana New"/>
          <w:spacing w:val="-6"/>
          <w:sz w:val="30"/>
          <w:szCs w:val="30"/>
        </w:rPr>
        <w:t>31</w:t>
      </w:r>
      <w:r w:rsidRPr="00604D30">
        <w:rPr>
          <w:rFonts w:ascii="Angsana New" w:hAnsi="Angsana New"/>
          <w:spacing w:val="-6"/>
          <w:sz w:val="30"/>
          <w:szCs w:val="30"/>
          <w:cs/>
        </w:rPr>
        <w:t xml:space="preserve"> ธันวาคม</w:t>
      </w:r>
      <w:r w:rsidRPr="00604D30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2C6917" w:rsidRPr="00604D30">
        <w:rPr>
          <w:rFonts w:ascii="Angsana New" w:hAnsi="Angsana New"/>
          <w:spacing w:val="-6"/>
          <w:sz w:val="30"/>
          <w:szCs w:val="30"/>
        </w:rPr>
        <w:br/>
      </w:r>
      <w:r w:rsidRPr="00604D30">
        <w:rPr>
          <w:rFonts w:ascii="Angsana New" w:hAnsi="Angsana New"/>
          <w:spacing w:val="-6"/>
          <w:sz w:val="30"/>
          <w:szCs w:val="30"/>
        </w:rPr>
        <w:t>256</w:t>
      </w:r>
      <w:r w:rsidR="008E641D" w:rsidRPr="00604D30">
        <w:rPr>
          <w:rFonts w:ascii="Angsana New" w:hAnsi="Angsana New"/>
          <w:spacing w:val="-6"/>
          <w:sz w:val="30"/>
          <w:szCs w:val="30"/>
        </w:rPr>
        <w:t xml:space="preserve">1 </w:t>
      </w:r>
      <w:r w:rsidRPr="00604D30">
        <w:rPr>
          <w:rFonts w:ascii="Angsana New" w:hAnsi="Angsana New"/>
          <w:spacing w:val="-6"/>
          <w:sz w:val="30"/>
          <w:szCs w:val="30"/>
          <w:cs/>
        </w:rPr>
        <w:t>ได้ดังนี้</w:t>
      </w:r>
    </w:p>
    <w:p w14:paraId="4C59F9D3" w14:textId="77777777" w:rsidR="004E07A3" w:rsidRPr="00604D30" w:rsidRDefault="004E07A3" w:rsidP="00E224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28" w:lineRule="auto"/>
        <w:ind w:left="1080" w:hanging="630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260"/>
        <w:gridCol w:w="270"/>
        <w:gridCol w:w="1148"/>
        <w:gridCol w:w="262"/>
        <w:gridCol w:w="1110"/>
      </w:tblGrid>
      <w:tr w:rsidR="004E07A3" w:rsidRPr="00273A5D" w14:paraId="4D21AEFB" w14:textId="77777777" w:rsidTr="008E641D">
        <w:tc>
          <w:tcPr>
            <w:tcW w:w="3690" w:type="dxa"/>
            <w:shd w:val="clear" w:color="auto" w:fill="auto"/>
          </w:tcPr>
          <w:p w14:paraId="32D1DEF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i/>
                <w:iCs/>
                <w:color w:val="0000FF"/>
                <w:sz w:val="30"/>
                <w:szCs w:val="30"/>
              </w:rPr>
            </w:pPr>
          </w:p>
        </w:tc>
        <w:tc>
          <w:tcPr>
            <w:tcW w:w="2700" w:type="dxa"/>
            <w:gridSpan w:val="3"/>
          </w:tcPr>
          <w:p w14:paraId="3863258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4EA3CC0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CD687B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273A5D" w14:paraId="0D4B09C7" w14:textId="77777777" w:rsidTr="008E641D">
        <w:tc>
          <w:tcPr>
            <w:tcW w:w="3690" w:type="dxa"/>
          </w:tcPr>
          <w:p w14:paraId="2042A6E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808DB7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6D7E98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4279C1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5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5E9BFE5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1791D3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1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3E63412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00C7D53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ind w:left="-112" w:right="-10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273A5D" w14:paraId="138058E7" w14:textId="77777777" w:rsidTr="008E641D">
        <w:tc>
          <w:tcPr>
            <w:tcW w:w="3690" w:type="dxa"/>
          </w:tcPr>
          <w:p w14:paraId="12C2E1A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9567D4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611975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BE8257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23F25B4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23A3FE0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2" w:type="dxa"/>
            <w:shd w:val="clear" w:color="auto" w:fill="auto"/>
            <w:vAlign w:val="center"/>
          </w:tcPr>
          <w:p w14:paraId="6555CAA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274B6C2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273A5D" w14:paraId="30624196" w14:textId="77777777" w:rsidTr="008E641D">
        <w:tc>
          <w:tcPr>
            <w:tcW w:w="3690" w:type="dxa"/>
          </w:tcPr>
          <w:p w14:paraId="3DDF55C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3BE9C40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center"/>
          </w:tcPr>
          <w:p w14:paraId="1211FE2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74F440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29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6F1AD0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088331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2" w:type="dxa"/>
            <w:shd w:val="clear" w:color="auto" w:fill="auto"/>
            <w:vAlign w:val="center"/>
          </w:tcPr>
          <w:p w14:paraId="141C1C9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  <w:vAlign w:val="center"/>
          </w:tcPr>
          <w:p w14:paraId="1581D20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2FA5474D" w14:textId="77777777" w:rsidTr="008E641D">
        <w:tc>
          <w:tcPr>
            <w:tcW w:w="3690" w:type="dxa"/>
          </w:tcPr>
          <w:p w14:paraId="447AED6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5490" w:type="dxa"/>
            <w:gridSpan w:val="7"/>
          </w:tcPr>
          <w:p w14:paraId="3AF3A24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7A3" w:rsidRPr="00273A5D" w14:paraId="6E4AE970" w14:textId="77777777" w:rsidTr="008E641D">
        <w:tc>
          <w:tcPr>
            <w:tcW w:w="3690" w:type="dxa"/>
          </w:tcPr>
          <w:p w14:paraId="72AD0FB7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ครบกำหนดภายใน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ปี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7440C8E7" w14:textId="77777777" w:rsidR="004E07A3" w:rsidRPr="00273A5D" w:rsidRDefault="004E07A3" w:rsidP="008E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4,356,753</w:t>
            </w:r>
          </w:p>
        </w:tc>
        <w:tc>
          <w:tcPr>
            <w:tcW w:w="270" w:type="dxa"/>
          </w:tcPr>
          <w:p w14:paraId="746835A2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CDE8175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20,350,470</w:t>
            </w:r>
          </w:p>
        </w:tc>
        <w:tc>
          <w:tcPr>
            <w:tcW w:w="270" w:type="dxa"/>
          </w:tcPr>
          <w:p w14:paraId="5F195E36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6B402F5B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2,384,900</w:t>
            </w:r>
          </w:p>
        </w:tc>
        <w:tc>
          <w:tcPr>
            <w:tcW w:w="262" w:type="dxa"/>
          </w:tcPr>
          <w:p w14:paraId="1865ABEC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110" w:type="dxa"/>
          </w:tcPr>
          <w:p w14:paraId="0F814BF0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07A3" w:rsidRPr="00273A5D" w14:paraId="06B9A442" w14:textId="77777777" w:rsidTr="008E641D">
        <w:tc>
          <w:tcPr>
            <w:tcW w:w="3690" w:type="dxa"/>
          </w:tcPr>
          <w:p w14:paraId="4AEA50D1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ครบกำหนดหลังจาก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หนึ่ง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ปีแต่ไม่เกิน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ห้า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ปี</w:t>
            </w:r>
          </w:p>
        </w:tc>
        <w:tc>
          <w:tcPr>
            <w:tcW w:w="1170" w:type="dxa"/>
          </w:tcPr>
          <w:p w14:paraId="1A2B47C2" w14:textId="77777777" w:rsidR="004E07A3" w:rsidRPr="00273A5D" w:rsidRDefault="004E07A3" w:rsidP="008E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58,202,650</w:t>
            </w:r>
          </w:p>
        </w:tc>
        <w:tc>
          <w:tcPr>
            <w:tcW w:w="270" w:type="dxa"/>
          </w:tcPr>
          <w:p w14:paraId="096C8B30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4245C46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42,794,046</w:t>
            </w:r>
          </w:p>
        </w:tc>
        <w:tc>
          <w:tcPr>
            <w:tcW w:w="270" w:type="dxa"/>
          </w:tcPr>
          <w:p w14:paraId="21F4A6E0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</w:tcPr>
          <w:p w14:paraId="41B290C1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lang w:val="en-GB"/>
              </w:rPr>
              <w:t>44,922,070</w:t>
            </w:r>
          </w:p>
        </w:tc>
        <w:tc>
          <w:tcPr>
            <w:tcW w:w="262" w:type="dxa"/>
          </w:tcPr>
          <w:p w14:paraId="7A680A7C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</w:tcPr>
          <w:p w14:paraId="0467371A" w14:textId="77777777" w:rsidR="004E07A3" w:rsidRPr="00273A5D" w:rsidRDefault="004E07A3" w:rsidP="00831749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</w:rPr>
              <w:t>28,316,570</w:t>
            </w:r>
          </w:p>
        </w:tc>
      </w:tr>
      <w:tr w:rsidR="004E07A3" w:rsidRPr="00273A5D" w14:paraId="545C392B" w14:textId="77777777" w:rsidTr="008E641D">
        <w:tc>
          <w:tcPr>
            <w:tcW w:w="3690" w:type="dxa"/>
          </w:tcPr>
          <w:p w14:paraId="1ADF3A37" w14:textId="77777777" w:rsidR="004E07A3" w:rsidRPr="00273A5D" w:rsidRDefault="004E07A3" w:rsidP="00FF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C91957" w14:textId="77777777" w:rsidR="004E07A3" w:rsidRPr="00273A5D" w:rsidRDefault="004E07A3" w:rsidP="008E6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62,559,403</w:t>
            </w:r>
          </w:p>
        </w:tc>
        <w:tc>
          <w:tcPr>
            <w:tcW w:w="270" w:type="dxa"/>
          </w:tcPr>
          <w:p w14:paraId="3DDDCB6A" w14:textId="77777777" w:rsidR="004E07A3" w:rsidRPr="00273A5D" w:rsidRDefault="004E07A3" w:rsidP="00FF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0D16CD1" w14:textId="77777777" w:rsidR="004E07A3" w:rsidRPr="00273A5D" w:rsidRDefault="004E07A3" w:rsidP="00FF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contextualSpacing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63,144,516</w:t>
            </w:r>
          </w:p>
        </w:tc>
        <w:tc>
          <w:tcPr>
            <w:tcW w:w="270" w:type="dxa"/>
          </w:tcPr>
          <w:p w14:paraId="7D483B8E" w14:textId="77777777" w:rsidR="004E07A3" w:rsidRPr="00273A5D" w:rsidRDefault="004E07A3" w:rsidP="00FF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5721A82D" w14:textId="77777777" w:rsidR="004E07A3" w:rsidRPr="00273A5D" w:rsidRDefault="004E07A3" w:rsidP="00831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  <w:lang w:val="en-GB"/>
              </w:rPr>
              <w:t>47,306,970</w:t>
            </w:r>
          </w:p>
        </w:tc>
        <w:tc>
          <w:tcPr>
            <w:tcW w:w="262" w:type="dxa"/>
          </w:tcPr>
          <w:p w14:paraId="413DB9D0" w14:textId="77777777" w:rsidR="004E07A3" w:rsidRPr="00273A5D" w:rsidRDefault="004E07A3" w:rsidP="00FF2A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contextualSpacing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10" w:type="dxa"/>
            <w:tcBorders>
              <w:top w:val="single" w:sz="4" w:space="0" w:color="auto"/>
              <w:bottom w:val="double" w:sz="4" w:space="0" w:color="auto"/>
            </w:tcBorders>
          </w:tcPr>
          <w:p w14:paraId="780E36E0" w14:textId="77777777" w:rsidR="004E07A3" w:rsidRPr="00273A5D" w:rsidRDefault="004E07A3" w:rsidP="00FF2A8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contextualSpacing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28,316,570</w:t>
            </w:r>
          </w:p>
        </w:tc>
      </w:tr>
    </w:tbl>
    <w:p w14:paraId="710A01F5" w14:textId="77777777" w:rsidR="004E07A3" w:rsidRPr="00F873D5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73D5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</w:t>
      </w:r>
      <w:r w:rsidRPr="00F873D5">
        <w:rPr>
          <w:rFonts w:ascii="Angsana New" w:hAnsi="Angsana New" w:hint="cs"/>
          <w:i/>
          <w:iCs/>
          <w:sz w:val="30"/>
          <w:szCs w:val="30"/>
          <w:cs/>
        </w:rPr>
        <w:t>สั้น</w:t>
      </w:r>
      <w:r w:rsidRPr="00F873D5">
        <w:rPr>
          <w:rFonts w:ascii="Angsana New" w:hAnsi="Angsana New"/>
          <w:i/>
          <w:iCs/>
          <w:sz w:val="30"/>
          <w:szCs w:val="30"/>
          <w:cs/>
        </w:rPr>
        <w:t>จากสถาบันการเงิน</w:t>
      </w:r>
    </w:p>
    <w:p w14:paraId="27F9FDF4" w14:textId="77777777" w:rsidR="004E07A3" w:rsidRPr="004C3CCF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C904D7C" w14:textId="77777777" w:rsidR="004E07A3" w:rsidRDefault="00BC0CCE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BC0CCE">
        <w:rPr>
          <w:rFonts w:ascii="Angsana New" w:hAnsi="Angsana New"/>
          <w:sz w:val="30"/>
          <w:szCs w:val="30"/>
          <w:cs/>
        </w:rPr>
        <w:t>ในเดือนพฤษภาคม 2562 บริษัทได้ทำสัญญากู้ยืมเงินระยะสั้นกับสถาบันการเงินในประเทศแห่งหนึ่งในรูปของ</w:t>
      </w:r>
      <w:r w:rsidR="00604D30">
        <w:rPr>
          <w:rFonts w:ascii="Angsana New" w:hAnsi="Angsana New"/>
          <w:sz w:val="30"/>
          <w:szCs w:val="30"/>
        </w:rPr>
        <w:t xml:space="preserve">       </w:t>
      </w:r>
      <w:r w:rsidRPr="00BC0CCE">
        <w:rPr>
          <w:rFonts w:ascii="Angsana New" w:hAnsi="Angsana New"/>
          <w:sz w:val="30"/>
          <w:szCs w:val="30"/>
          <w:cs/>
        </w:rPr>
        <w:t>ตั๋วสัญญาใช้เงินซึ่งไม่มีหลักประกัน วงเงินสินเชื่อรวม 2</w:t>
      </w:r>
      <w:r w:rsidRPr="00BC0CCE">
        <w:rPr>
          <w:rFonts w:ascii="Angsana New" w:hAnsi="Angsana New"/>
          <w:sz w:val="30"/>
          <w:szCs w:val="30"/>
        </w:rPr>
        <w:t>,</w:t>
      </w:r>
      <w:r w:rsidRPr="00BC0CCE">
        <w:rPr>
          <w:rFonts w:ascii="Angsana New" w:hAnsi="Angsana New"/>
          <w:sz w:val="30"/>
          <w:szCs w:val="30"/>
          <w:cs/>
        </w:rPr>
        <w:t>000 ล้านบาท เงินกู้ยืมจำนวน 2</w:t>
      </w:r>
      <w:r w:rsidRPr="00BC0CCE">
        <w:rPr>
          <w:rFonts w:ascii="Angsana New" w:hAnsi="Angsana New"/>
          <w:sz w:val="30"/>
          <w:szCs w:val="30"/>
        </w:rPr>
        <w:t>,</w:t>
      </w:r>
      <w:r w:rsidRPr="00BC0CCE">
        <w:rPr>
          <w:rFonts w:ascii="Angsana New" w:hAnsi="Angsana New"/>
          <w:sz w:val="30"/>
          <w:szCs w:val="30"/>
          <w:cs/>
        </w:rPr>
        <w:t xml:space="preserve">000 ล้านบาท ถูกเบิกใช้เพื่อเป็นเงินทุนหมุนเวียนในการดำเนินงาน ตั๋วสัญญาใช้เงินดังกล่าวมีอัตราดอกเบี้ยลอยตัวที่ </w:t>
      </w:r>
      <w:r w:rsidRPr="00BC0CCE">
        <w:rPr>
          <w:rFonts w:ascii="Angsana New" w:hAnsi="Angsana New"/>
          <w:sz w:val="30"/>
          <w:szCs w:val="30"/>
        </w:rPr>
        <w:t xml:space="preserve">MMR </w:t>
      </w:r>
      <w:r w:rsidRPr="00BC0CCE">
        <w:rPr>
          <w:rFonts w:ascii="Angsana New" w:hAnsi="Angsana New"/>
          <w:sz w:val="30"/>
          <w:szCs w:val="30"/>
          <w:cs/>
        </w:rPr>
        <w:t>ต่อปีและ</w:t>
      </w:r>
      <w:r w:rsidR="00604D30">
        <w:rPr>
          <w:rFonts w:ascii="Angsana New" w:hAnsi="Angsana New"/>
          <w:sz w:val="30"/>
          <w:szCs w:val="30"/>
        </w:rPr>
        <w:t xml:space="preserve">             </w:t>
      </w:r>
      <w:r w:rsidRPr="00BC0CCE">
        <w:rPr>
          <w:rFonts w:ascii="Angsana New" w:hAnsi="Angsana New"/>
          <w:sz w:val="30"/>
          <w:szCs w:val="30"/>
          <w:cs/>
        </w:rPr>
        <w:t>มีระยะเวลากำหนดชำระเงินต้นภายใน 180 วัน</w:t>
      </w:r>
    </w:p>
    <w:p w14:paraId="06F971B5" w14:textId="77777777" w:rsidR="00BC0CCE" w:rsidRPr="004C3CCF" w:rsidRDefault="00BC0CCE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A8BD032" w14:textId="77777777" w:rsidR="004E07A3" w:rsidRPr="00F873D5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F873D5">
        <w:rPr>
          <w:rFonts w:ascii="Angsana New" w:hAnsi="Angsana New"/>
          <w:i/>
          <w:iCs/>
          <w:sz w:val="30"/>
          <w:szCs w:val="30"/>
          <w:cs/>
        </w:rPr>
        <w:t>เงินกู้ยืมระยะยาวจากสถาบันการเงิน</w:t>
      </w:r>
    </w:p>
    <w:p w14:paraId="50BEE4C8" w14:textId="77777777" w:rsidR="004E07A3" w:rsidRPr="004C3CCF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5BA599" w14:textId="77777777" w:rsidR="00BC0CCE" w:rsidRDefault="00BC0CCE" w:rsidP="00BC0CC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914F0E">
        <w:rPr>
          <w:rFonts w:asciiTheme="majorBidi" w:hAnsiTheme="majorBidi" w:cstheme="majorBidi" w:hint="cs"/>
          <w:spacing w:val="-6"/>
          <w:sz w:val="30"/>
          <w:szCs w:val="30"/>
          <w:cs/>
        </w:rPr>
        <w:t>ในเดือนพฤษภาคม</w:t>
      </w:r>
      <w:r w:rsidRPr="00914F0E">
        <w:rPr>
          <w:rFonts w:asciiTheme="majorBidi" w:hAnsiTheme="majorBidi" w:cstheme="majorBidi"/>
          <w:spacing w:val="-6"/>
          <w:sz w:val="30"/>
          <w:szCs w:val="30"/>
          <w:cs/>
        </w:rPr>
        <w:t xml:space="preserve"> 256</w:t>
      </w:r>
      <w:r w:rsidRPr="00914F0E">
        <w:rPr>
          <w:rFonts w:asciiTheme="majorBidi" w:hAnsiTheme="majorBidi" w:cstheme="majorBidi"/>
          <w:spacing w:val="-6"/>
          <w:sz w:val="30"/>
          <w:szCs w:val="30"/>
        </w:rPr>
        <w:t>2</w:t>
      </w:r>
      <w:r w:rsidRPr="00914F0E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914F0E">
        <w:rPr>
          <w:rFonts w:asciiTheme="majorBidi" w:hAnsiTheme="majorBidi" w:cstheme="majorBidi" w:hint="cs"/>
          <w:spacing w:val="-6"/>
          <w:sz w:val="30"/>
          <w:szCs w:val="30"/>
          <w:cs/>
        </w:rPr>
        <w:t>บริษัท</w:t>
      </w:r>
      <w:r w:rsidRPr="00914F0E">
        <w:rPr>
          <w:rFonts w:asciiTheme="majorBidi" w:hAnsiTheme="majorBidi" w:cstheme="majorBidi"/>
          <w:spacing w:val="-6"/>
          <w:sz w:val="30"/>
          <w:szCs w:val="30"/>
          <w:cs/>
        </w:rPr>
        <w:t>ทำสัญญากู้ยืมเงินระยะยาวกับสถาบันการเงินในประเทศ</w:t>
      </w:r>
      <w:r w:rsidRPr="00914F0E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914F0E">
        <w:rPr>
          <w:rFonts w:asciiTheme="majorBidi" w:hAnsiTheme="majorBidi" w:cstheme="majorBidi"/>
          <w:spacing w:val="-6"/>
          <w:sz w:val="30"/>
          <w:szCs w:val="30"/>
          <w:cs/>
        </w:rPr>
        <w:t xml:space="preserve"> วงเงินรวม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14F0E">
        <w:rPr>
          <w:rFonts w:asciiTheme="majorBidi" w:hAnsiTheme="majorBidi" w:cstheme="majorBidi"/>
          <w:sz w:val="30"/>
          <w:szCs w:val="30"/>
        </w:rPr>
        <w:t xml:space="preserve">28,000 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914F0E">
        <w:rPr>
          <w:rFonts w:asciiTheme="majorBidi" w:hAnsiTheme="majorBidi" w:cstheme="majorBidi"/>
          <w:sz w:val="30"/>
          <w:szCs w:val="30"/>
          <w:cs/>
        </w:rPr>
        <w:t>เป็นเงินกู้ยืมที่มีหลักประกัน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>โดยอสังหาริมทรัพย์เพื่อการลงทุน ที่ดิน และอาคาร</w:t>
      </w:r>
      <w:r w:rsidR="00010B27">
        <w:rPr>
          <w:rFonts w:asciiTheme="majorBidi" w:hAnsiTheme="majorBidi" w:cstheme="majorBidi"/>
          <w:sz w:val="30"/>
          <w:szCs w:val="30"/>
        </w:rPr>
        <w:t xml:space="preserve"> </w:t>
      </w:r>
      <w:r w:rsidR="00010B27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010B27">
        <w:rPr>
          <w:rFonts w:asciiTheme="majorBidi" w:hAnsiTheme="majorBidi" w:cstheme="majorBidi"/>
          <w:sz w:val="30"/>
          <w:szCs w:val="30"/>
        </w:rPr>
        <w:t xml:space="preserve">31,093.29 </w:t>
      </w:r>
      <w:r w:rsidR="00010B27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>เงินกู้ยืมดังกล่าว</w:t>
      </w:r>
      <w:r w:rsidRPr="00914F0E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 xml:space="preserve">ที่ </w:t>
      </w:r>
      <w:r w:rsidRPr="00914F0E">
        <w:rPr>
          <w:rFonts w:asciiTheme="majorBidi" w:hAnsiTheme="majorBidi" w:cstheme="majorBidi"/>
          <w:sz w:val="30"/>
          <w:szCs w:val="30"/>
        </w:rPr>
        <w:t>THBFIX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 xml:space="preserve"> บวกด้วยร้อยละ </w:t>
      </w:r>
      <w:r w:rsidRPr="00914F0E">
        <w:rPr>
          <w:rFonts w:asciiTheme="majorBidi" w:hAnsiTheme="majorBidi" w:cstheme="majorBidi"/>
          <w:sz w:val="30"/>
          <w:szCs w:val="30"/>
        </w:rPr>
        <w:t xml:space="preserve">1.5 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>ต่อปีและมีกำหนดชำระคืน</w:t>
      </w:r>
      <w:r w:rsidRPr="00914F0E">
        <w:rPr>
          <w:rFonts w:asciiTheme="majorBidi" w:hAnsiTheme="majorBidi" w:cstheme="majorBidi"/>
          <w:sz w:val="30"/>
          <w:szCs w:val="30"/>
          <w:cs/>
        </w:rPr>
        <w:t>ในป</w:t>
      </w:r>
      <w:r w:rsidRPr="00914F0E">
        <w:rPr>
          <w:rFonts w:asciiTheme="majorBidi" w:hAnsiTheme="majorBidi" w:cstheme="majorBidi" w:hint="cs"/>
          <w:sz w:val="30"/>
          <w:szCs w:val="30"/>
          <w:cs/>
        </w:rPr>
        <w:t xml:space="preserve">ี </w:t>
      </w:r>
      <w:r w:rsidRPr="00914F0E">
        <w:rPr>
          <w:rFonts w:asciiTheme="majorBidi" w:hAnsiTheme="majorBidi" w:cstheme="majorBidi"/>
          <w:sz w:val="30"/>
          <w:szCs w:val="30"/>
        </w:rPr>
        <w:t xml:space="preserve">2565 </w:t>
      </w:r>
      <w:r w:rsidR="00906F81" w:rsidRPr="00906F81">
        <w:rPr>
          <w:rFonts w:asciiTheme="majorBidi" w:hAnsiTheme="majorBidi"/>
          <w:sz w:val="30"/>
          <w:szCs w:val="30"/>
          <w:cs/>
        </w:rPr>
        <w:t>วงเงินดังกล่าวถูกเบิกใช้ในเดือนเดียวกัน</w:t>
      </w:r>
      <w:r w:rsidR="00906F81" w:rsidRPr="00914F0E">
        <w:rPr>
          <w:rFonts w:asciiTheme="majorBidi" w:hAnsiTheme="majorBidi" w:cstheme="majorBidi"/>
          <w:sz w:val="30"/>
          <w:szCs w:val="30"/>
          <w:cs/>
        </w:rPr>
        <w:t>เพื่อจ่ายชำระคืนเงินกู้ยืม</w:t>
      </w:r>
      <w:r w:rsidR="00906F81" w:rsidRPr="00914F0E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="00906F81" w:rsidRPr="00906F81">
        <w:rPr>
          <w:rFonts w:asciiTheme="majorBidi" w:hAnsiTheme="majorBidi"/>
          <w:sz w:val="30"/>
          <w:szCs w:val="30"/>
          <w:cs/>
        </w:rPr>
        <w:t>จาก</w:t>
      </w:r>
      <w:r w:rsidR="00906F81">
        <w:rPr>
          <w:rFonts w:asciiTheme="majorBidi" w:hAnsiTheme="majorBidi" w:hint="cs"/>
          <w:sz w:val="30"/>
          <w:szCs w:val="30"/>
          <w:cs/>
        </w:rPr>
        <w:t>สถาบันการเงิน</w:t>
      </w:r>
      <w:r w:rsidR="00906F81" w:rsidRPr="00906F81">
        <w:rPr>
          <w:rFonts w:asciiTheme="majorBidi" w:hAnsiTheme="majorBidi"/>
          <w:sz w:val="30"/>
          <w:szCs w:val="30"/>
          <w:cs/>
        </w:rPr>
        <w:t>ต่างประเทศ</w:t>
      </w:r>
      <w:r w:rsidR="00906F81">
        <w:rPr>
          <w:rFonts w:asciiTheme="majorBidi" w:hAnsiTheme="majorBidi" w:hint="cs"/>
          <w:sz w:val="30"/>
          <w:szCs w:val="30"/>
          <w:cs/>
        </w:rPr>
        <w:t xml:space="preserve">แห่งหนึ่ง </w:t>
      </w:r>
    </w:p>
    <w:p w14:paraId="44ECA95C" w14:textId="77777777" w:rsidR="00BC0CCE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62A12E7" w14:textId="77777777" w:rsidR="00BC0CCE" w:rsidRPr="00C7793A" w:rsidRDefault="00BC0CCE" w:rsidP="00BC0CCE">
      <w:pPr>
        <w:pStyle w:val="ListParagraph"/>
        <w:numPr>
          <w:ilvl w:val="0"/>
          <w:numId w:val="4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ind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>ในเดือนธันวาคม 2561 กลุ่มบริษัทได้ทำสัญญากู้ยืมเงินระยะยาวกับสถาบันการเงินในต่างประเทศ</w:t>
      </w:r>
      <w:r w:rsidRPr="00C7793A">
        <w:rPr>
          <w:rFonts w:asciiTheme="majorBidi" w:hAnsiTheme="majorBidi" w:cstheme="majorBidi" w:hint="cs"/>
          <w:spacing w:val="-6"/>
          <w:sz w:val="30"/>
          <w:szCs w:val="30"/>
          <w:cs/>
        </w:rPr>
        <w:t>แห่งหนึ่ง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 xml:space="preserve">วงเงินรวมเทียบเท่า </w:t>
      </w:r>
      <w:r w:rsidRPr="00C7793A">
        <w:rPr>
          <w:rFonts w:asciiTheme="majorBidi" w:hAnsiTheme="majorBidi" w:cstheme="majorBidi"/>
          <w:spacing w:val="-6"/>
          <w:sz w:val="30"/>
          <w:szCs w:val="30"/>
        </w:rPr>
        <w:t>2,000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ล</w:t>
      </w:r>
      <w:r w:rsidR="00906F81">
        <w:rPr>
          <w:rFonts w:asciiTheme="majorBidi" w:hAnsiTheme="majorBidi" w:cstheme="majorBidi" w:hint="cs"/>
          <w:spacing w:val="-6"/>
          <w:sz w:val="30"/>
          <w:szCs w:val="30"/>
          <w:cs/>
        </w:rPr>
        <w:t>้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>านเหรียญสหรัฐอเมริกา</w:t>
      </w:r>
      <w:r w:rsidRPr="00C7793A">
        <w:rPr>
          <w:rFonts w:asciiTheme="majorBidi" w:hAnsiTheme="majorBidi" w:cstheme="majorBidi"/>
          <w:spacing w:val="-6"/>
          <w:sz w:val="30"/>
          <w:szCs w:val="30"/>
        </w:rPr>
        <w:t xml:space="preserve"> (61,800 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>ล้านบาท โดยประมาณ) เป็นเงินกู้ยืม</w:t>
      </w:r>
      <w:r>
        <w:rPr>
          <w:rFonts w:asciiTheme="majorBidi" w:hAnsiTheme="majorBidi" w:cstheme="majorBidi"/>
          <w:spacing w:val="-6"/>
          <w:sz w:val="30"/>
          <w:szCs w:val="30"/>
          <w:cs/>
        </w:rPr>
        <w:br/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>ที่ไม่มีหลักประกัน</w:t>
      </w:r>
      <w:r w:rsidRPr="00C7793A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 xml:space="preserve">โดยมีอัตราดอกเบี้ยที่ </w:t>
      </w:r>
      <w:r w:rsidRPr="00C7793A">
        <w:rPr>
          <w:rFonts w:asciiTheme="majorBidi" w:hAnsiTheme="majorBidi" w:cstheme="majorBidi"/>
          <w:spacing w:val="-6"/>
          <w:sz w:val="30"/>
          <w:szCs w:val="30"/>
        </w:rPr>
        <w:t>LIBOR</w:t>
      </w:r>
      <w:r w:rsidRPr="00C7793A">
        <w:rPr>
          <w:rFonts w:asciiTheme="majorBidi" w:hAnsiTheme="majorBidi" w:cstheme="majorBidi"/>
          <w:spacing w:val="-6"/>
          <w:sz w:val="30"/>
          <w:szCs w:val="30"/>
          <w:cs/>
        </w:rPr>
        <w:t xml:space="preserve"> บวกด้วยอัตราตามที่ตกลงต่อปีและมีกำหนดชำระคืนในปี </w:t>
      </w:r>
      <w:r w:rsidRPr="00C7793A">
        <w:rPr>
          <w:rFonts w:asciiTheme="majorBidi" w:hAnsiTheme="majorBidi" w:cstheme="majorBidi"/>
          <w:spacing w:val="-6"/>
          <w:sz w:val="30"/>
          <w:szCs w:val="30"/>
        </w:rPr>
        <w:t xml:space="preserve">2564 </w:t>
      </w:r>
    </w:p>
    <w:p w14:paraId="5723F1A5" w14:textId="77777777" w:rsidR="00BC0CCE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18FA3CF5" w14:textId="77777777" w:rsidR="00BC0CCE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 w:rsidRPr="00C7793A">
        <w:rPr>
          <w:rFonts w:asciiTheme="majorBidi" w:hAnsiTheme="majorBidi" w:cstheme="majorBidi" w:hint="cs"/>
          <w:sz w:val="30"/>
          <w:szCs w:val="30"/>
          <w:cs/>
        </w:rPr>
        <w:t>ในปี</w:t>
      </w:r>
      <w:r w:rsidRPr="00C779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7793A">
        <w:rPr>
          <w:rFonts w:asciiTheme="majorBidi" w:hAnsiTheme="majorBidi" w:cstheme="majorBidi"/>
          <w:sz w:val="30"/>
          <w:szCs w:val="30"/>
        </w:rPr>
        <w:t xml:space="preserve">2561 </w:t>
      </w:r>
      <w:r w:rsidRPr="00C7793A">
        <w:rPr>
          <w:rFonts w:asciiTheme="majorBidi" w:hAnsiTheme="majorBidi" w:cstheme="majorBidi" w:hint="cs"/>
          <w:sz w:val="30"/>
          <w:szCs w:val="30"/>
          <w:cs/>
        </w:rPr>
        <w:t>เงินกู้ยืมจำนวน</w:t>
      </w:r>
      <w:r w:rsidRPr="00C779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7793A">
        <w:rPr>
          <w:rFonts w:asciiTheme="majorBidi" w:hAnsiTheme="majorBidi" w:cstheme="majorBidi"/>
          <w:sz w:val="30"/>
          <w:szCs w:val="30"/>
        </w:rPr>
        <w:t xml:space="preserve">28,300 </w:t>
      </w:r>
      <w:r w:rsidRPr="00C7793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C779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7793A">
        <w:rPr>
          <w:rFonts w:asciiTheme="majorBidi" w:hAnsiTheme="majorBidi" w:cstheme="majorBidi" w:hint="cs"/>
          <w:sz w:val="30"/>
          <w:szCs w:val="30"/>
          <w:cs/>
        </w:rPr>
        <w:t>ถูกเบิกใช้เพื่อจ่ายชำระคืนเงินกู้ยืมจากกิจการที่เกี่ยวข้องกัน</w:t>
      </w:r>
      <w:r>
        <w:rPr>
          <w:rFonts w:asciiTheme="majorBidi" w:hAnsiTheme="majorBidi" w:cstheme="majorBidi"/>
          <w:sz w:val="30"/>
          <w:szCs w:val="30"/>
          <w:cs/>
        </w:rPr>
        <w:br/>
      </w:r>
      <w:r w:rsidRPr="00C7793A">
        <w:rPr>
          <w:rFonts w:asciiTheme="majorBidi" w:hAnsiTheme="majorBidi" w:cstheme="majorBidi" w:hint="cs"/>
          <w:sz w:val="30"/>
          <w:szCs w:val="30"/>
          <w:cs/>
        </w:rPr>
        <w:t>หลายแห่ง</w:t>
      </w:r>
    </w:p>
    <w:p w14:paraId="530139B3" w14:textId="77777777" w:rsidR="00BC0CCE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710F78CB" w14:textId="77777777" w:rsidR="00BC0CCE" w:rsidRDefault="00BC0CC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ในเดือนมีนาคม </w:t>
      </w:r>
      <w:r>
        <w:rPr>
          <w:rFonts w:asciiTheme="majorBidi" w:hAnsiTheme="majorBidi" w:cstheme="majorBidi"/>
          <w:sz w:val="30"/>
          <w:szCs w:val="30"/>
        </w:rPr>
        <w:t xml:space="preserve">2562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เงินกู้ยืมจำนวน </w:t>
      </w:r>
      <w:r>
        <w:rPr>
          <w:rFonts w:asciiTheme="majorBidi" w:hAnsiTheme="majorBidi" w:cstheme="majorBidi"/>
          <w:sz w:val="30"/>
          <w:szCs w:val="30"/>
        </w:rPr>
        <w:t xml:space="preserve">18,000 </w:t>
      </w:r>
      <w:r>
        <w:rPr>
          <w:rFonts w:asciiTheme="majorBidi" w:hAnsiTheme="majorBidi" w:cstheme="majorBidi" w:hint="cs"/>
          <w:sz w:val="30"/>
          <w:szCs w:val="30"/>
          <w:cs/>
        </w:rPr>
        <w:t>ล้านบาท ถูกเบิกใช้เพื่อจ่ายชำระคืนเงินกู้ยืมจากสถาบันการเงิน</w:t>
      </w:r>
      <w:r>
        <w:rPr>
          <w:rFonts w:asciiTheme="majorBidi" w:hAnsiTheme="majorBidi" w:cstheme="majorBidi"/>
          <w:sz w:val="30"/>
          <w:szCs w:val="30"/>
          <w:cs/>
        </w:rPr>
        <w:br/>
      </w:r>
      <w:r>
        <w:rPr>
          <w:rFonts w:asciiTheme="majorBidi" w:hAnsiTheme="majorBidi" w:cstheme="majorBidi" w:hint="cs"/>
          <w:sz w:val="30"/>
          <w:szCs w:val="30"/>
          <w:cs/>
        </w:rPr>
        <w:t xml:space="preserve">ในประเทศภายหลังเงินกู้ยืมจำนวน </w:t>
      </w:r>
      <w:r>
        <w:rPr>
          <w:rFonts w:asciiTheme="majorBidi" w:hAnsiTheme="majorBidi" w:cstheme="majorBidi"/>
          <w:sz w:val="30"/>
          <w:szCs w:val="30"/>
        </w:rPr>
        <w:t xml:space="preserve">29,400 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ล้านบาท ได้ถูกจ่ายชำระคืนในเดือนพฤษภาคม </w:t>
      </w:r>
      <w:r>
        <w:rPr>
          <w:rFonts w:asciiTheme="majorBidi" w:hAnsiTheme="majorBidi" w:cstheme="majorBidi"/>
          <w:sz w:val="30"/>
          <w:szCs w:val="30"/>
        </w:rPr>
        <w:t>2562</w:t>
      </w:r>
    </w:p>
    <w:p w14:paraId="7999EBBE" w14:textId="77777777" w:rsidR="0052423E" w:rsidRDefault="0052423E" w:rsidP="00BC0CCE">
      <w:pPr>
        <w:pStyle w:val="ListParagraph"/>
        <w:spacing w:line="223" w:lineRule="auto"/>
        <w:ind w:left="927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20F5DCB9" w14:textId="77777777" w:rsidR="00BC0CCE" w:rsidRDefault="00BC0CCE" w:rsidP="00BC0CCE">
      <w:pPr>
        <w:pStyle w:val="ListParagraph"/>
        <w:numPr>
          <w:ilvl w:val="0"/>
          <w:numId w:val="4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23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FE21C1">
        <w:rPr>
          <w:rFonts w:asciiTheme="majorBidi" w:hAnsiTheme="majorBidi" w:cstheme="majorBidi"/>
          <w:spacing w:val="-4"/>
          <w:sz w:val="30"/>
          <w:szCs w:val="30"/>
          <w:cs/>
        </w:rPr>
        <w:t>ในเดือนพฤษภาคม 2560 ได้รับวงเงินกู้ยืมจากสถาบันการเงินในประเทศหลายแห่งเป็นจำนวนเงินรวม 43</w:t>
      </w:r>
      <w:r w:rsidRPr="00FE21C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FE21C1">
        <w:rPr>
          <w:rFonts w:asciiTheme="majorBidi" w:hAnsiTheme="majorBidi" w:cstheme="majorBidi"/>
          <w:spacing w:val="-4"/>
          <w:sz w:val="30"/>
          <w:szCs w:val="30"/>
          <w:cs/>
        </w:rPr>
        <w:t xml:space="preserve">000 </w:t>
      </w:r>
      <w:r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FE21C1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FE21C1">
        <w:rPr>
          <w:rFonts w:asciiTheme="majorBidi" w:hAnsiTheme="majorBidi" w:cstheme="majorBidi"/>
          <w:sz w:val="30"/>
          <w:szCs w:val="30"/>
          <w:cs/>
        </w:rPr>
        <w:t xml:space="preserve"> วัตถุประสงค์ของเงินกู้ยืมคือเพื่อใช้ในการซื้อธุรกิจภายใต้การควบคุมเดียวกันและเพื่อจ่ายชำระคืนเงินกู้ยืมระหว่างกันในกลุ่มบริษัท เงินกู้ยืมที่ได้รับ ณ วันที่ทำสัญญารวมทั้งหมด 41</w:t>
      </w:r>
      <w:r w:rsidRPr="00FE21C1">
        <w:rPr>
          <w:rFonts w:asciiTheme="majorBidi" w:hAnsiTheme="majorBidi" w:cstheme="majorBidi"/>
          <w:sz w:val="30"/>
          <w:szCs w:val="30"/>
        </w:rPr>
        <w:t>,</w:t>
      </w:r>
      <w:r w:rsidRPr="00FE21C1">
        <w:rPr>
          <w:rFonts w:asciiTheme="majorBidi" w:hAnsiTheme="majorBidi" w:cstheme="majorBidi"/>
          <w:sz w:val="30"/>
          <w:szCs w:val="30"/>
          <w:cs/>
        </w:rPr>
        <w:t>000 ล้านบาท เงินกู้ยืมจำนวน 23</w:t>
      </w:r>
      <w:r w:rsidRPr="00FE21C1">
        <w:rPr>
          <w:rFonts w:asciiTheme="majorBidi" w:hAnsiTheme="majorBidi" w:cstheme="majorBidi"/>
          <w:sz w:val="30"/>
          <w:szCs w:val="30"/>
        </w:rPr>
        <w:t>,</w:t>
      </w:r>
      <w:r w:rsidRPr="00FE21C1">
        <w:rPr>
          <w:rFonts w:asciiTheme="majorBidi" w:hAnsiTheme="majorBidi" w:cstheme="majorBidi"/>
          <w:sz w:val="30"/>
          <w:szCs w:val="30"/>
          <w:cs/>
        </w:rPr>
        <w:t>000 ล้านบาท ใช้สำหรับการซื้อธุรกิจภายใต้การควบคุมเดียวกัน และมีกำหนดชำระคืนรายไตรมาสหรือทุกครึ่งปี ตลอดอายุสัญญา</w:t>
      </w:r>
      <w:r w:rsidRPr="00FE21C1">
        <w:rPr>
          <w:rFonts w:asciiTheme="majorBidi" w:hAnsiTheme="majorBidi" w:cstheme="majorBidi"/>
          <w:spacing w:val="-4"/>
          <w:sz w:val="30"/>
          <w:szCs w:val="30"/>
          <w:cs/>
        </w:rPr>
        <w:t>ที่สิ้นสุดในเดือนมีนาคม 2565 เงินกู้ยืมจำนวน 18</w:t>
      </w:r>
      <w:r w:rsidRPr="00FE21C1">
        <w:rPr>
          <w:rFonts w:asciiTheme="majorBidi" w:hAnsiTheme="majorBidi" w:cstheme="majorBidi"/>
          <w:spacing w:val="-4"/>
          <w:sz w:val="30"/>
          <w:szCs w:val="30"/>
        </w:rPr>
        <w:t>,</w:t>
      </w:r>
      <w:r w:rsidRPr="00FE21C1">
        <w:rPr>
          <w:rFonts w:asciiTheme="majorBidi" w:hAnsiTheme="majorBidi" w:cstheme="majorBidi"/>
          <w:spacing w:val="-4"/>
          <w:sz w:val="30"/>
          <w:szCs w:val="30"/>
          <w:cs/>
        </w:rPr>
        <w:t>000 ล้านบาทใช้สำหรับการจ่ายคืนเงินกู้ยืมระหว่างกันในกลุ่มบริษัท</w:t>
      </w:r>
      <w:r w:rsidRPr="00FE21C1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ในปี </w:t>
      </w:r>
      <w:r w:rsidRPr="00FE21C1">
        <w:rPr>
          <w:rFonts w:asciiTheme="majorBidi" w:hAnsiTheme="majorBidi" w:cstheme="majorBidi"/>
          <w:spacing w:val="-4"/>
          <w:sz w:val="30"/>
          <w:szCs w:val="30"/>
        </w:rPr>
        <w:t>2560</w:t>
      </w:r>
      <w:r w:rsidRPr="00FE21C1">
        <w:rPr>
          <w:rFonts w:asciiTheme="majorBidi" w:hAnsiTheme="majorBidi" w:cstheme="majorBidi"/>
          <w:sz w:val="30"/>
          <w:szCs w:val="30"/>
          <w:cs/>
        </w:rPr>
        <w:t xml:space="preserve"> และเงินกู้ยืม</w:t>
      </w:r>
      <w:r w:rsidRPr="00FE21C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Pr="00FE21C1">
        <w:rPr>
          <w:rFonts w:asciiTheme="majorBidi" w:hAnsiTheme="majorBidi" w:cstheme="majorBidi"/>
          <w:sz w:val="30"/>
          <w:szCs w:val="30"/>
        </w:rPr>
        <w:t xml:space="preserve">18,000 </w:t>
      </w:r>
      <w:r w:rsidRPr="00FE21C1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FE21C1">
        <w:rPr>
          <w:rFonts w:asciiTheme="majorBidi" w:hAnsiTheme="majorBidi" w:cstheme="majorBidi"/>
          <w:sz w:val="30"/>
          <w:szCs w:val="30"/>
          <w:cs/>
        </w:rPr>
        <w:t>ดังกล่าวได้</w:t>
      </w:r>
      <w:r w:rsidRPr="00FE21C1">
        <w:rPr>
          <w:rFonts w:asciiTheme="majorBidi" w:hAnsiTheme="majorBidi" w:cstheme="majorBidi" w:hint="cs"/>
          <w:sz w:val="30"/>
          <w:szCs w:val="30"/>
          <w:cs/>
        </w:rPr>
        <w:t>ถูก</w:t>
      </w:r>
      <w:r w:rsidRPr="00FE21C1">
        <w:rPr>
          <w:rFonts w:asciiTheme="majorBidi" w:hAnsiTheme="majorBidi" w:cstheme="majorBidi"/>
          <w:sz w:val="30"/>
          <w:szCs w:val="30"/>
          <w:cs/>
        </w:rPr>
        <w:t>จ่ายชำระคืนในเดือนมีนาคม 2562</w:t>
      </w:r>
    </w:p>
    <w:p w14:paraId="13217310" w14:textId="77777777" w:rsidR="00BC0CCE" w:rsidRDefault="00BC0CC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0547D5BA" w14:textId="77777777" w:rsidR="00BC0CCE" w:rsidRDefault="00BC0CC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  <w:r w:rsidRPr="00FE21C1">
        <w:rPr>
          <w:rFonts w:asciiTheme="majorBidi" w:hAnsiTheme="majorBidi" w:cstheme="majorBidi"/>
          <w:spacing w:val="-6"/>
          <w:sz w:val="30"/>
          <w:szCs w:val="30"/>
          <w:cs/>
        </w:rPr>
        <w:lastRenderedPageBreak/>
        <w:t xml:space="preserve">เงินกู้ยืมระยะยาวจากสถาบันการเงินดังกล่าวมีอัตราดอกเบี้ยร้อยละ 3.5 ในสองปีแรก และมีอัตราดอกเบี้ยลอยตัวที่ </w:t>
      </w:r>
      <w:r w:rsidRPr="00FE21C1">
        <w:rPr>
          <w:rFonts w:asciiTheme="majorBidi" w:hAnsiTheme="majorBidi" w:cstheme="majorBidi"/>
          <w:spacing w:val="-6"/>
          <w:sz w:val="30"/>
          <w:szCs w:val="30"/>
        </w:rPr>
        <w:t xml:space="preserve">THBFIX </w:t>
      </w:r>
      <w:r w:rsidRPr="00FE21C1">
        <w:rPr>
          <w:rFonts w:asciiTheme="majorBidi" w:hAnsiTheme="majorBidi" w:cstheme="majorBidi"/>
          <w:spacing w:val="-6"/>
          <w:sz w:val="30"/>
          <w:szCs w:val="30"/>
          <w:cs/>
        </w:rPr>
        <w:t>3 เดือน บวกด้วยอัตราตามที่ตกลง</w:t>
      </w:r>
    </w:p>
    <w:p w14:paraId="2FDEFACA" w14:textId="77777777" w:rsidR="00B14D2E" w:rsidRDefault="00B14D2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pacing w:val="-6"/>
          <w:sz w:val="30"/>
          <w:szCs w:val="30"/>
        </w:rPr>
      </w:pPr>
    </w:p>
    <w:p w14:paraId="1847F665" w14:textId="77777777" w:rsidR="00BC0CCE" w:rsidRPr="00FE21C1" w:rsidRDefault="00BC0CCE" w:rsidP="00BC0CCE">
      <w:pPr>
        <w:pStyle w:val="ListParagraph"/>
        <w:spacing w:line="223" w:lineRule="auto"/>
        <w:ind w:left="927"/>
        <w:jc w:val="thaiDistribute"/>
        <w:rPr>
          <w:rFonts w:asciiTheme="majorBidi" w:hAnsiTheme="majorBidi" w:cstheme="majorBidi"/>
          <w:sz w:val="30"/>
          <w:szCs w:val="30"/>
        </w:rPr>
      </w:pP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เงินกู้ยืมระยะยาวจากสถาบันการเงินดังกล่าวถูกค้ำประกันโดยอสังหาริมทรัพย์เพื่อการลงทุน</w:t>
      </w:r>
      <w:r>
        <w:rPr>
          <w:rFonts w:asciiTheme="majorBidi" w:hAnsiTheme="majorBidi" w:cstheme="majorBidi" w:hint="cs"/>
          <w:spacing w:val="-10"/>
          <w:sz w:val="30"/>
          <w:szCs w:val="30"/>
          <w:cs/>
        </w:rPr>
        <w:t xml:space="preserve"> ที่ดิน และอาคารของกลุ่มบริษัท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โดยมีเงื่อนไขและข้อกำหนดที่กลุ่มบริษัทและบริษัทที่เกี่ยวข้องกันต้องปฏิบัติตามเงื่อนไขที่กำหนดไว้ตลอดอายุสัญญาเงินกู้ยืม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เช่น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การดำรงอัตราส่วนทางการเงินของกลุ่มบริษัทและกิจการที่เกี่ยวข้องกัน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อัตราส่วนการถือหุ้นของผู้ถือหุ้นรายใหญ่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การค้ำประกันหนี้สินแก่บุคคลหรือนิติบุคคลใดๆ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การจ่ายเงินปันผล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การลดทุนจดทะเบียน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>การรวมหรือควบบริษัทกับบริษัทอื่น</w:t>
      </w:r>
      <w:r w:rsidRPr="00AB2918">
        <w:rPr>
          <w:rFonts w:asciiTheme="majorBidi" w:hAnsiTheme="majorBidi" w:cstheme="majorBidi"/>
          <w:spacing w:val="-10"/>
          <w:sz w:val="30"/>
          <w:szCs w:val="30"/>
          <w:rtl/>
          <w:cs/>
        </w:rPr>
        <w:t xml:space="preserve"> </w:t>
      </w:r>
      <w:r w:rsidRPr="00AB2918">
        <w:rPr>
          <w:rFonts w:asciiTheme="majorBidi" w:hAnsiTheme="majorBidi" w:cstheme="majorBidi"/>
          <w:spacing w:val="-10"/>
          <w:sz w:val="30"/>
          <w:szCs w:val="30"/>
          <w:cs/>
        </w:rPr>
        <w:t xml:space="preserve">เป็นต้น </w:t>
      </w:r>
    </w:p>
    <w:p w14:paraId="1BC44075" w14:textId="77777777" w:rsidR="004E07A3" w:rsidRPr="00273A5D" w:rsidRDefault="00BC0CCE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/>
      </w:r>
      <w:r w:rsidR="004E07A3" w:rsidRPr="00273A5D">
        <w:rPr>
          <w:rFonts w:ascii="Angsana New" w:hAnsi="Angsana New"/>
          <w:sz w:val="30"/>
          <w:szCs w:val="30"/>
          <w:cs/>
        </w:rPr>
        <w:t>หนี้สินที่มีภาระดอกเบี้ยส่วนที่มีหลักประกัน</w:t>
      </w:r>
      <w:r w:rsidR="004E07A3" w:rsidRPr="00273A5D">
        <w:rPr>
          <w:rFonts w:ascii="Angsana New" w:hAnsi="Angsana New" w:hint="cs"/>
          <w:sz w:val="30"/>
          <w:szCs w:val="30"/>
          <w:cs/>
        </w:rPr>
        <w:t xml:space="preserve"> ณ วันที่ </w:t>
      </w:r>
      <w:r w:rsidR="004E07A3" w:rsidRPr="00273A5D">
        <w:rPr>
          <w:rFonts w:ascii="Angsana New" w:hAnsi="Angsana New"/>
          <w:sz w:val="30"/>
          <w:szCs w:val="30"/>
        </w:rPr>
        <w:t xml:space="preserve">30 </w:t>
      </w:r>
      <w:r w:rsidR="004E07A3" w:rsidRPr="00273A5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07A3" w:rsidRPr="00273A5D">
        <w:rPr>
          <w:rFonts w:ascii="Angsana New" w:hAnsi="Angsana New"/>
          <w:sz w:val="30"/>
          <w:szCs w:val="30"/>
        </w:rPr>
        <w:t xml:space="preserve">2562 </w:t>
      </w:r>
      <w:r w:rsidR="004E07A3" w:rsidRPr="00273A5D">
        <w:rPr>
          <w:rFonts w:ascii="Angsana New" w:hAnsi="Angsana New" w:hint="cs"/>
          <w:sz w:val="30"/>
          <w:szCs w:val="30"/>
          <w:cs/>
        </w:rPr>
        <w:t xml:space="preserve">และ </w:t>
      </w:r>
      <w:r w:rsidR="004E07A3" w:rsidRPr="00273A5D">
        <w:rPr>
          <w:rFonts w:ascii="Angsana New" w:hAnsi="Angsana New"/>
          <w:sz w:val="30"/>
          <w:szCs w:val="30"/>
        </w:rPr>
        <w:t xml:space="preserve">31 </w:t>
      </w:r>
      <w:r w:rsidR="004E07A3" w:rsidRPr="00273A5D">
        <w:rPr>
          <w:rFonts w:ascii="Angsana New" w:hAnsi="Angsana New" w:hint="cs"/>
          <w:sz w:val="30"/>
          <w:szCs w:val="30"/>
          <w:cs/>
        </w:rPr>
        <w:t>ธันวาคม</w:t>
      </w:r>
      <w:r w:rsidR="004E07A3" w:rsidRPr="00273A5D">
        <w:rPr>
          <w:rFonts w:ascii="Angsana New" w:hAnsi="Angsana New"/>
          <w:sz w:val="30"/>
          <w:szCs w:val="30"/>
        </w:rPr>
        <w:t xml:space="preserve"> 2561 </w:t>
      </w:r>
      <w:r w:rsidR="004E07A3" w:rsidRPr="00273A5D">
        <w:rPr>
          <w:rFonts w:ascii="Angsana New" w:hAnsi="Angsana New"/>
          <w:sz w:val="30"/>
          <w:szCs w:val="30"/>
          <w:cs/>
        </w:rPr>
        <w:t>มีรายละเอียดของหลักประกันซึ่งเป็นสินทรัพย์ดังนี้</w:t>
      </w:r>
    </w:p>
    <w:p w14:paraId="52E99215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3420"/>
        <w:gridCol w:w="1170"/>
        <w:gridCol w:w="269"/>
        <w:gridCol w:w="1403"/>
        <w:gridCol w:w="270"/>
        <w:gridCol w:w="1170"/>
        <w:gridCol w:w="270"/>
        <w:gridCol w:w="1208"/>
      </w:tblGrid>
      <w:tr w:rsidR="004E07A3" w:rsidRPr="00273A5D" w14:paraId="040129C8" w14:textId="77777777" w:rsidTr="004C3CCF">
        <w:tc>
          <w:tcPr>
            <w:tcW w:w="3420" w:type="dxa"/>
            <w:vMerge w:val="restart"/>
            <w:shd w:val="clear" w:color="auto" w:fill="auto"/>
          </w:tcPr>
          <w:p w14:paraId="659617B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2842" w:type="dxa"/>
            <w:gridSpan w:val="3"/>
          </w:tcPr>
          <w:p w14:paraId="4A1839B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6A2B5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2648" w:type="dxa"/>
            <w:gridSpan w:val="3"/>
          </w:tcPr>
          <w:p w14:paraId="6A0CB17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273A5D" w14:paraId="0E4D1336" w14:textId="77777777" w:rsidTr="004C3CCF">
        <w:tc>
          <w:tcPr>
            <w:tcW w:w="3420" w:type="dxa"/>
            <w:vMerge/>
          </w:tcPr>
          <w:p w14:paraId="3BAC815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3EA124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25CD53A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510E867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70" w:type="dxa"/>
            <w:shd w:val="clear" w:color="auto" w:fill="auto"/>
          </w:tcPr>
          <w:p w14:paraId="3549F69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186243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pacing w:val="-6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422873F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24F60C9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5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273A5D" w14:paraId="52FD4585" w14:textId="77777777" w:rsidTr="004C3CCF">
        <w:tc>
          <w:tcPr>
            <w:tcW w:w="3420" w:type="dxa"/>
            <w:vMerge/>
          </w:tcPr>
          <w:p w14:paraId="3DE6ADB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5A45BE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69" w:type="dxa"/>
            <w:shd w:val="clear" w:color="auto" w:fill="auto"/>
            <w:vAlign w:val="center"/>
          </w:tcPr>
          <w:p w14:paraId="1D661C1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  <w:shd w:val="clear" w:color="auto" w:fill="auto"/>
            <w:vAlign w:val="center"/>
          </w:tcPr>
          <w:p w14:paraId="714F4A4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270" w:type="dxa"/>
            <w:shd w:val="clear" w:color="auto" w:fill="auto"/>
          </w:tcPr>
          <w:p w14:paraId="09E290E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53DD4CB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BD5438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shd w:val="clear" w:color="auto" w:fill="auto"/>
            <w:vAlign w:val="center"/>
          </w:tcPr>
          <w:p w14:paraId="6F8B6DB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273A5D" w14:paraId="26B78840" w14:textId="77777777" w:rsidTr="004C3CCF">
        <w:tc>
          <w:tcPr>
            <w:tcW w:w="3420" w:type="dxa"/>
          </w:tcPr>
          <w:p w14:paraId="5960EE22" w14:textId="77777777" w:rsidR="004E07A3" w:rsidRPr="00273A5D" w:rsidRDefault="004E07A3" w:rsidP="00FA62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769C80FD" w14:textId="77777777" w:rsidR="004E07A3" w:rsidRPr="00273A5D" w:rsidRDefault="004E07A3" w:rsidP="00FA62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69" w:type="dxa"/>
          </w:tcPr>
          <w:p w14:paraId="6D0D66A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3628723B" w14:textId="77777777" w:rsidR="004E07A3" w:rsidRPr="00273A5D" w:rsidRDefault="004E07A3" w:rsidP="00FA62A2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(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ปรับปรุงใหม่</w:t>
            </w: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B31F9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AD0D69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62"/>
              <w:jc w:val="right"/>
            </w:pPr>
          </w:p>
        </w:tc>
        <w:tc>
          <w:tcPr>
            <w:tcW w:w="270" w:type="dxa"/>
          </w:tcPr>
          <w:p w14:paraId="58C5A27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0F79FB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23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</w:tr>
      <w:tr w:rsidR="004E07A3" w:rsidRPr="00273A5D" w14:paraId="709931AF" w14:textId="77777777" w:rsidTr="004C3CCF">
        <w:tc>
          <w:tcPr>
            <w:tcW w:w="3420" w:type="dxa"/>
          </w:tcPr>
          <w:p w14:paraId="69F2C561" w14:textId="77777777" w:rsidR="004E07A3" w:rsidRPr="00273A5D" w:rsidRDefault="004E07A3" w:rsidP="00FA62A2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</w:tcPr>
          <w:p w14:paraId="218B1B0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79" w:right="123"/>
              <w:jc w:val="center"/>
              <w:rPr>
                <w:rFonts w:ascii="Angsana New" w:hAnsi="Angsana New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E07A3" w:rsidRPr="00273A5D" w14:paraId="2E257B90" w14:textId="77777777" w:rsidTr="004C3CCF">
        <w:tc>
          <w:tcPr>
            <w:tcW w:w="3420" w:type="dxa"/>
          </w:tcPr>
          <w:p w14:paraId="40140BB9" w14:textId="77777777" w:rsidR="004E07A3" w:rsidRPr="00273A5D" w:rsidRDefault="004E07A3" w:rsidP="00C225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170" w:type="dxa"/>
          </w:tcPr>
          <w:p w14:paraId="5C128981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28,808,937</w:t>
            </w:r>
          </w:p>
        </w:tc>
        <w:tc>
          <w:tcPr>
            <w:tcW w:w="269" w:type="dxa"/>
          </w:tcPr>
          <w:p w14:paraId="4E31F6C6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6DD4ECC2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22,466,174</w:t>
            </w:r>
          </w:p>
        </w:tc>
        <w:tc>
          <w:tcPr>
            <w:tcW w:w="270" w:type="dxa"/>
          </w:tcPr>
          <w:p w14:paraId="1C8BBEB9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38207694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071EE85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3DD84D97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07A3" w:rsidRPr="00273A5D" w14:paraId="7E8FE0D0" w14:textId="77777777" w:rsidTr="004C3CCF">
        <w:tc>
          <w:tcPr>
            <w:tcW w:w="3420" w:type="dxa"/>
          </w:tcPr>
          <w:p w14:paraId="6F0217C1" w14:textId="77777777" w:rsidR="004E07A3" w:rsidRPr="00273A5D" w:rsidRDefault="004E07A3" w:rsidP="00C2255A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170" w:type="dxa"/>
          </w:tcPr>
          <w:p w14:paraId="3E563C27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38,927,363</w:t>
            </w:r>
          </w:p>
        </w:tc>
        <w:tc>
          <w:tcPr>
            <w:tcW w:w="269" w:type="dxa"/>
          </w:tcPr>
          <w:p w14:paraId="0D4E7385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403" w:type="dxa"/>
          </w:tcPr>
          <w:p w14:paraId="15B27682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sz w:val="30"/>
                <w:szCs w:val="30"/>
              </w:rPr>
              <w:t>38,904,511</w:t>
            </w:r>
          </w:p>
        </w:tc>
        <w:tc>
          <w:tcPr>
            <w:tcW w:w="270" w:type="dxa"/>
          </w:tcPr>
          <w:p w14:paraId="7A790DC0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</w:tcPr>
          <w:p w14:paraId="11116541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36634AB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</w:tcPr>
          <w:p w14:paraId="62FF7DF4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sz w:val="30"/>
                <w:szCs w:val="30"/>
              </w:rPr>
              <w:t>-</w:t>
            </w:r>
          </w:p>
        </w:tc>
      </w:tr>
      <w:tr w:rsidR="004E07A3" w:rsidRPr="00273A5D" w14:paraId="5F5B8C83" w14:textId="77777777" w:rsidTr="004C3CCF">
        <w:tc>
          <w:tcPr>
            <w:tcW w:w="3420" w:type="dxa"/>
          </w:tcPr>
          <w:p w14:paraId="70B09055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09E07FD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  <w:t>67,736,300</w:t>
            </w:r>
          </w:p>
        </w:tc>
        <w:tc>
          <w:tcPr>
            <w:tcW w:w="269" w:type="dxa"/>
          </w:tcPr>
          <w:p w14:paraId="09A5392C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3" w:type="dxa"/>
            <w:tcBorders>
              <w:top w:val="single" w:sz="4" w:space="0" w:color="auto"/>
              <w:bottom w:val="double" w:sz="4" w:space="0" w:color="auto"/>
            </w:tcBorders>
          </w:tcPr>
          <w:p w14:paraId="228F12AB" w14:textId="77777777" w:rsidR="004E07A3" w:rsidRPr="00273A5D" w:rsidRDefault="004E07A3" w:rsidP="00C2255A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cs="Angsana New"/>
                <w:b/>
                <w:bCs/>
                <w:sz w:val="30"/>
                <w:szCs w:val="30"/>
              </w:rPr>
              <w:t>61,370,685</w:t>
            </w:r>
          </w:p>
        </w:tc>
        <w:tc>
          <w:tcPr>
            <w:tcW w:w="270" w:type="dxa"/>
          </w:tcPr>
          <w:p w14:paraId="65CC011C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538AF4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6068F2D" w14:textId="77777777" w:rsidR="004E07A3" w:rsidRPr="00273A5D" w:rsidRDefault="004E07A3" w:rsidP="00C225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4AF97B4" w14:textId="77777777" w:rsidR="004E07A3" w:rsidRPr="00107C80" w:rsidRDefault="004E07A3" w:rsidP="00107C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8"/>
              </w:tabs>
              <w:ind w:right="-96"/>
              <w:rPr>
                <w:rFonts w:ascii="Angsana New" w:eastAsia="MS Mincho" w:hAnsi="Angsana New"/>
                <w:b/>
                <w:bCs/>
                <w:sz w:val="30"/>
                <w:szCs w:val="30"/>
              </w:rPr>
            </w:pPr>
            <w:r w:rsidRPr="00107C80">
              <w:rPr>
                <w:rFonts w:ascii="Angsana New" w:eastAsia="MS Mincho" w:hAnsi="Angsana New"/>
                <w:b/>
                <w:bCs/>
                <w:sz w:val="30"/>
                <w:szCs w:val="30"/>
              </w:rPr>
              <w:t>-</w:t>
            </w:r>
          </w:p>
        </w:tc>
      </w:tr>
    </w:tbl>
    <w:p w14:paraId="562A594D" w14:textId="77777777" w:rsidR="002C6917" w:rsidRDefault="002C6917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B0C567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 xml:space="preserve">ณ วันที่ </w:t>
      </w:r>
      <w:r w:rsidRPr="002C6917">
        <w:rPr>
          <w:rFonts w:ascii="Angsana New" w:hAnsi="Angsana New"/>
          <w:sz w:val="30"/>
          <w:szCs w:val="30"/>
        </w:rPr>
        <w:t xml:space="preserve">30 </w:t>
      </w:r>
      <w:r w:rsidRPr="002C6917">
        <w:rPr>
          <w:rFonts w:ascii="Angsana New" w:hAnsi="Angsana New" w:hint="cs"/>
          <w:sz w:val="30"/>
          <w:szCs w:val="30"/>
          <w:cs/>
        </w:rPr>
        <w:t>มิถุนายน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</w:rPr>
        <w:t xml:space="preserve">2562 </w:t>
      </w:r>
      <w:r w:rsidRPr="00273A5D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กลุ่มบริษัทมีวงเงินสินเชื่อซึ่งยังมิได้เบิกใช้เป็นจำนวนเงินรวม</w:t>
      </w:r>
      <w:r w:rsidRPr="00273A5D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44,9</w:t>
      </w:r>
      <w:r w:rsidR="00BF2FC8">
        <w:rPr>
          <w:rFonts w:ascii="Angsana New" w:hAnsi="Angsana New"/>
          <w:sz w:val="30"/>
          <w:szCs w:val="30"/>
        </w:rPr>
        <w:t>0</w:t>
      </w:r>
      <w:r>
        <w:rPr>
          <w:rFonts w:ascii="Angsana New" w:hAnsi="Angsana New"/>
          <w:sz w:val="30"/>
          <w:szCs w:val="30"/>
        </w:rPr>
        <w:t>0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2C6917">
        <w:rPr>
          <w:rFonts w:ascii="Angsana New" w:hAnsi="Angsana New"/>
          <w:sz w:val="30"/>
          <w:szCs w:val="30"/>
        </w:rPr>
        <w:br/>
      </w:r>
      <w:r w:rsidRPr="00107C80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107C80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107C80">
        <w:rPr>
          <w:rFonts w:ascii="Angsana New" w:hAnsi="Angsana New"/>
          <w:i/>
          <w:iCs/>
          <w:sz w:val="30"/>
          <w:szCs w:val="30"/>
        </w:rPr>
        <w:t xml:space="preserve">2561: 36,929.60 </w:t>
      </w:r>
      <w:r w:rsidRPr="00107C80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107C80">
        <w:rPr>
          <w:rFonts w:ascii="Angsana New" w:hAnsi="Angsana New"/>
          <w:i/>
          <w:iCs/>
          <w:sz w:val="30"/>
          <w:szCs w:val="30"/>
        </w:rPr>
        <w:t>)</w:t>
      </w:r>
      <w:r w:rsidRPr="002C6917">
        <w:rPr>
          <w:rFonts w:ascii="Angsana New" w:hAnsi="Angsana New"/>
          <w:sz w:val="30"/>
          <w:szCs w:val="30"/>
        </w:rPr>
        <w:t xml:space="preserve"> </w:t>
      </w:r>
    </w:p>
    <w:p w14:paraId="6591BF81" w14:textId="77777777" w:rsidR="00F833BA" w:rsidRPr="00F833BA" w:rsidRDefault="00F833BA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z w:val="30"/>
          <w:szCs w:val="30"/>
        </w:rPr>
      </w:pPr>
    </w:p>
    <w:p w14:paraId="236CB5D2" w14:textId="77777777" w:rsidR="004E07A3" w:rsidRPr="00273A5D" w:rsidRDefault="004E07A3" w:rsidP="004C3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1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/>
          <w:b/>
          <w:bCs/>
          <w:sz w:val="30"/>
          <w:szCs w:val="30"/>
          <w:cs/>
        </w:rPr>
        <w:t>ประมาณการหนี้สิน</w:t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สำหรับ</w:t>
      </w:r>
      <w:r w:rsidRPr="00273A5D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1C87F9BB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line="240" w:lineRule="auto"/>
        <w:ind w:left="1080" w:hanging="630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 xml:space="preserve">  </w:t>
      </w:r>
    </w:p>
    <w:p w14:paraId="27843681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D41F5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D41F5C">
        <w:rPr>
          <w:rFonts w:ascii="Angsana New" w:hAnsi="Angsana New" w:hint="cs"/>
          <w:sz w:val="30"/>
          <w:szCs w:val="30"/>
        </w:rPr>
        <w:t xml:space="preserve"> 5 </w:t>
      </w:r>
      <w:r w:rsidRPr="00D41F5C">
        <w:rPr>
          <w:rFonts w:ascii="Angsana New" w:hAnsi="Angsana New" w:hint="cs"/>
          <w:sz w:val="30"/>
          <w:szCs w:val="30"/>
          <w:cs/>
        </w:rPr>
        <w:t>เมษายน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</w:rPr>
        <w:t xml:space="preserve">2562 </w:t>
      </w:r>
      <w:r w:rsidRPr="00D41F5C">
        <w:rPr>
          <w:rFonts w:ascii="Angsana New" w:hAnsi="Angsana New" w:hint="cs"/>
          <w:sz w:val="30"/>
          <w:szCs w:val="30"/>
          <w:cs/>
        </w:rPr>
        <w:t xml:space="preserve">พระราชบัญญัติคุ้มครองแรงงานได้ถูกปรับปรุงและกำหนด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D41F5C">
        <w:rPr>
          <w:rFonts w:ascii="Angsana New" w:hAnsi="Angsana New" w:hint="cs"/>
          <w:sz w:val="30"/>
          <w:szCs w:val="30"/>
        </w:rPr>
        <w:t>20</w:t>
      </w:r>
      <w:r w:rsidRPr="00D41F5C">
        <w:rPr>
          <w:rFonts w:ascii="Angsana New" w:hAnsi="Angsana New" w:hint="cs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D41F5C">
        <w:rPr>
          <w:rFonts w:ascii="Angsana New" w:hAnsi="Angsana New" w:hint="cs"/>
          <w:sz w:val="30"/>
          <w:szCs w:val="30"/>
        </w:rPr>
        <w:t>400</w:t>
      </w:r>
      <w:r w:rsidRPr="00D41F5C">
        <w:rPr>
          <w:rFonts w:ascii="Angsana New" w:hAnsi="Angsana New" w:hint="cs"/>
          <w:sz w:val="30"/>
          <w:szCs w:val="30"/>
          <w:cs/>
        </w:rPr>
        <w:t xml:space="preserve"> วัน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  <w:cs/>
        </w:rPr>
        <w:t xml:space="preserve">กลุ่มบริษัทจึงแก้ไขโครงการผลประโยชน์เมื่อเกษียณแก่พนักงานเพื่อให้สอดคล้องกับพระราชบัญญัติคุ้มครองแรงงานฉบับปรับปรุงในปี </w:t>
      </w:r>
      <w:r w:rsidRPr="00D41F5C">
        <w:rPr>
          <w:rFonts w:ascii="Angsana New" w:hAnsi="Angsana New" w:hint="cs"/>
          <w:sz w:val="30"/>
          <w:szCs w:val="30"/>
        </w:rPr>
        <w:t>2562</w:t>
      </w:r>
      <w:r w:rsidRPr="00D41F5C">
        <w:rPr>
          <w:rFonts w:ascii="Angsana New" w:hAnsi="Angsana New" w:hint="cs"/>
          <w:sz w:val="30"/>
          <w:szCs w:val="30"/>
          <w:cs/>
        </w:rPr>
        <w:t xml:space="preserve"> จากการแก้ไขโครงการดังกล่าวทำให้กลุ่มบริษัทรับรู้ประมาณการหนี้สินผลประโยชน์เมื่อเกษียณอายุ ณ วันที่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</w:rPr>
        <w:t xml:space="preserve">30 </w:t>
      </w:r>
      <w:r w:rsidRPr="00D41F5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D41F5C">
        <w:rPr>
          <w:rFonts w:ascii="Angsana New" w:hAnsi="Angsana New" w:hint="cs"/>
          <w:sz w:val="30"/>
          <w:szCs w:val="30"/>
        </w:rPr>
        <w:t>2562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  <w:cs/>
        </w:rPr>
        <w:t>และต้นทุนบริการในอดีตเพิ่มขึ้นสำหรับงวดหกเดือนสิ้นสุดวันเดียวกันในงบการเงินรวมและงบการเงินเฉพาะกิจการจำนวน</w:t>
      </w:r>
      <w:r w:rsidRPr="002C6917">
        <w:rPr>
          <w:rFonts w:ascii="Angsana New" w:hAnsi="Angsana New" w:hint="cs"/>
          <w:sz w:val="30"/>
          <w:szCs w:val="30"/>
          <w:cs/>
        </w:rPr>
        <w:t xml:space="preserve"> </w:t>
      </w:r>
      <w:r w:rsidRPr="00D41F5C">
        <w:rPr>
          <w:rFonts w:ascii="Angsana New" w:hAnsi="Angsana New" w:hint="cs"/>
          <w:sz w:val="30"/>
          <w:szCs w:val="30"/>
        </w:rPr>
        <w:t>44.31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  <w:cs/>
        </w:rPr>
        <w:t>ล้านบาท</w:t>
      </w:r>
      <w:r w:rsidRPr="002C6917">
        <w:rPr>
          <w:rFonts w:ascii="Angsana New" w:hAnsi="Angsana New"/>
          <w:sz w:val="30"/>
          <w:szCs w:val="30"/>
          <w:rtl/>
          <w:lang w:bidi="ar-SA"/>
        </w:rPr>
        <w:t xml:space="preserve"> </w:t>
      </w:r>
      <w:r w:rsidRPr="00D41F5C">
        <w:rPr>
          <w:rFonts w:ascii="Angsana New" w:hAnsi="Angsana New" w:hint="cs"/>
          <w:sz w:val="30"/>
          <w:szCs w:val="30"/>
          <w:cs/>
        </w:rPr>
        <w:t xml:space="preserve">และ </w:t>
      </w:r>
      <w:r w:rsidRPr="00D41F5C">
        <w:rPr>
          <w:rFonts w:ascii="Angsana New" w:hAnsi="Angsana New" w:hint="cs"/>
          <w:sz w:val="30"/>
          <w:szCs w:val="30"/>
        </w:rPr>
        <w:t xml:space="preserve">21.41 </w:t>
      </w:r>
      <w:r w:rsidRPr="00D41F5C">
        <w:rPr>
          <w:rFonts w:ascii="Angsana New" w:hAnsi="Angsana New" w:hint="cs"/>
          <w:sz w:val="30"/>
          <w:szCs w:val="30"/>
          <w:cs/>
        </w:rPr>
        <w:t>ล้านบาท</w:t>
      </w:r>
      <w:r w:rsidR="002A6E25">
        <w:rPr>
          <w:rFonts w:ascii="Angsana New" w:hAnsi="Angsana New" w:hint="cs"/>
          <w:sz w:val="30"/>
          <w:szCs w:val="30"/>
          <w:cs/>
        </w:rPr>
        <w:t xml:space="preserve"> ตามลำดับ</w:t>
      </w:r>
    </w:p>
    <w:p w14:paraId="25EC2E82" w14:textId="4CB9E145" w:rsidR="004E07A3" w:rsidRDefault="004E07A3" w:rsidP="00CA5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2</w:t>
      </w:r>
      <w:r w:rsidR="00FF01B4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ทุน</w:t>
      </w:r>
      <w:r w:rsidR="00B054CB">
        <w:rPr>
          <w:rFonts w:ascii="Angsana New" w:hAnsi="Angsana New" w:hint="cs"/>
          <w:b/>
          <w:bCs/>
          <w:sz w:val="30"/>
          <w:szCs w:val="30"/>
          <w:cs/>
        </w:rPr>
        <w:t>เรือนหุ้น</w:t>
      </w:r>
    </w:p>
    <w:p w14:paraId="1203EAE9" w14:textId="77777777" w:rsidR="00CA5E20" w:rsidRPr="00CA5E20" w:rsidRDefault="00CA5E20" w:rsidP="00CA5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="Angsana New" w:eastAsia="MS Mincho" w:hAnsi="Angsana New"/>
          <w:sz w:val="24"/>
          <w:szCs w:val="24"/>
          <w:cs/>
        </w:rPr>
      </w:pPr>
    </w:p>
    <w:tbl>
      <w:tblPr>
        <w:tblW w:w="9335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1"/>
        <w:gridCol w:w="900"/>
        <w:gridCol w:w="1208"/>
        <w:gridCol w:w="180"/>
        <w:gridCol w:w="1170"/>
        <w:gridCol w:w="180"/>
        <w:gridCol w:w="1161"/>
        <w:gridCol w:w="180"/>
        <w:gridCol w:w="1215"/>
      </w:tblGrid>
      <w:tr w:rsidR="004E07A3" w:rsidRPr="001D7F17" w14:paraId="7352CED3" w14:textId="77777777" w:rsidTr="00CA5E20">
        <w:trPr>
          <w:cantSplit/>
          <w:trHeight w:hRule="exact" w:val="374"/>
        </w:trPr>
        <w:tc>
          <w:tcPr>
            <w:tcW w:w="3141" w:type="dxa"/>
            <w:shd w:val="clear" w:color="auto" w:fill="auto"/>
          </w:tcPr>
          <w:p w14:paraId="70C1018C" w14:textId="77777777" w:rsidR="004E07A3" w:rsidRPr="00112A73" w:rsidRDefault="004E07A3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7654D46" w14:textId="77777777" w:rsidR="004E07A3" w:rsidRPr="00CD0073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58" w:type="dxa"/>
            <w:gridSpan w:val="3"/>
            <w:shd w:val="clear" w:color="auto" w:fill="auto"/>
          </w:tcPr>
          <w:p w14:paraId="4452422F" w14:textId="77777777" w:rsidR="004E07A3" w:rsidRPr="002E6A8F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สำหรับงวดหกเดือน</w:t>
            </w:r>
          </w:p>
        </w:tc>
        <w:tc>
          <w:tcPr>
            <w:tcW w:w="180" w:type="dxa"/>
            <w:shd w:val="clear" w:color="auto" w:fill="auto"/>
          </w:tcPr>
          <w:p w14:paraId="22C1D10E" w14:textId="77777777" w:rsidR="004E07A3" w:rsidRPr="002E6A8F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007DC09C" w14:textId="77777777" w:rsidR="004E07A3" w:rsidRPr="002E6A8F" w:rsidRDefault="004E07A3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B61185" w:rsidRPr="001D7F17" w14:paraId="1BA7BB30" w14:textId="77777777" w:rsidTr="00CA5E20">
        <w:trPr>
          <w:cantSplit/>
          <w:trHeight w:hRule="exact" w:val="374"/>
        </w:trPr>
        <w:tc>
          <w:tcPr>
            <w:tcW w:w="3141" w:type="dxa"/>
            <w:shd w:val="clear" w:color="auto" w:fill="auto"/>
          </w:tcPr>
          <w:p w14:paraId="4AD570A9" w14:textId="77777777" w:rsidR="00B61185" w:rsidRPr="00112A73" w:rsidRDefault="00B61185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94FDA15" w14:textId="77777777" w:rsidR="00B61185" w:rsidRPr="00CD0073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2558" w:type="dxa"/>
            <w:gridSpan w:val="3"/>
            <w:shd w:val="clear" w:color="auto" w:fill="auto"/>
          </w:tcPr>
          <w:p w14:paraId="076E5DE7" w14:textId="77777777" w:rsidR="00B61185" w:rsidRPr="002E6A8F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สิ้นสุดวันที่</w:t>
            </w:r>
          </w:p>
        </w:tc>
        <w:tc>
          <w:tcPr>
            <w:tcW w:w="180" w:type="dxa"/>
            <w:shd w:val="clear" w:color="auto" w:fill="auto"/>
          </w:tcPr>
          <w:p w14:paraId="30152D94" w14:textId="77777777" w:rsidR="00B61185" w:rsidRPr="002E6A8F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shd w:val="clear" w:color="auto" w:fill="auto"/>
          </w:tcPr>
          <w:p w14:paraId="37824542" w14:textId="77777777" w:rsidR="00B61185" w:rsidRPr="002E6A8F" w:rsidRDefault="002E6A8F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สำหรับปีสิ้นสุด</w:t>
            </w:r>
          </w:p>
        </w:tc>
      </w:tr>
      <w:tr w:rsidR="00B61185" w:rsidRPr="001D7F17" w14:paraId="1B2535F9" w14:textId="77777777" w:rsidTr="00CA5E20">
        <w:trPr>
          <w:cantSplit/>
          <w:trHeight w:hRule="exact" w:val="374"/>
        </w:trPr>
        <w:tc>
          <w:tcPr>
            <w:tcW w:w="3141" w:type="dxa"/>
            <w:shd w:val="clear" w:color="auto" w:fill="auto"/>
          </w:tcPr>
          <w:p w14:paraId="0CC4DB7C" w14:textId="77777777" w:rsidR="00B61185" w:rsidRPr="00112A73" w:rsidRDefault="00B61185" w:rsidP="00A71B6F">
            <w:pPr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724DC9D" w14:textId="77777777" w:rsidR="00B61185" w:rsidRPr="00CD0073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D0073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มูลค่าหุ้น</w:t>
            </w:r>
          </w:p>
        </w:tc>
        <w:tc>
          <w:tcPr>
            <w:tcW w:w="255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C30788E" w14:textId="77777777" w:rsidR="00B61185" w:rsidRPr="002E6A8F" w:rsidRDefault="006C70E8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61C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30</w:t>
            </w:r>
            <w:r w:rsidRPr="002E6A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มิถุนายน </w:t>
            </w:r>
            <w:r w:rsidRPr="00061C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4A8DD3CD" w14:textId="77777777" w:rsidR="00B61185" w:rsidRPr="002E6A8F" w:rsidRDefault="00B61185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5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3E032EBF" w14:textId="77777777" w:rsidR="00B61185" w:rsidRPr="002E6A8F" w:rsidRDefault="002E6A8F" w:rsidP="00A71B6F">
            <w:pPr>
              <w:pStyle w:val="acctmergecolhdg"/>
              <w:spacing w:line="23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วันที่ </w:t>
            </w:r>
            <w:r w:rsidRPr="00061C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31</w:t>
            </w:r>
            <w:r w:rsidRPr="002E6A8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2E6A8F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061C9A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2561</w:t>
            </w:r>
          </w:p>
        </w:tc>
      </w:tr>
      <w:tr w:rsidR="004E07A3" w:rsidRPr="005654E4" w14:paraId="1CB5AB8A" w14:textId="77777777" w:rsidTr="00CA5E20">
        <w:trPr>
          <w:cantSplit/>
          <w:trHeight w:hRule="exact" w:val="374"/>
          <w:tblHeader/>
        </w:trPr>
        <w:tc>
          <w:tcPr>
            <w:tcW w:w="3141" w:type="dxa"/>
          </w:tcPr>
          <w:p w14:paraId="7D944A19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CEBAD93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1208" w:type="dxa"/>
            <w:tcBorders>
              <w:top w:val="single" w:sz="4" w:space="0" w:color="auto"/>
            </w:tcBorders>
          </w:tcPr>
          <w:p w14:paraId="386EAA0F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087ECA22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31D352D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</w:tc>
        <w:tc>
          <w:tcPr>
            <w:tcW w:w="180" w:type="dxa"/>
          </w:tcPr>
          <w:p w14:paraId="128DA304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14:paraId="5EB3959D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จำนวนหุ้น</w:t>
            </w:r>
          </w:p>
        </w:tc>
        <w:tc>
          <w:tcPr>
            <w:tcW w:w="180" w:type="dxa"/>
            <w:tcBorders>
              <w:top w:val="single" w:sz="4" w:space="0" w:color="auto"/>
            </w:tcBorders>
          </w:tcPr>
          <w:p w14:paraId="2A7F8B9E" w14:textId="77777777" w:rsidR="004E07A3" w:rsidRPr="00112A73" w:rsidRDefault="004E07A3" w:rsidP="00A71B6F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</w:tcPr>
          <w:p w14:paraId="7A1BEF3B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มูลค่า</w:t>
            </w:r>
          </w:p>
        </w:tc>
      </w:tr>
      <w:tr w:rsidR="004E07A3" w:rsidRPr="005654E4" w14:paraId="6902A6E7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00827F6A" w14:textId="77777777" w:rsidR="004E07A3" w:rsidRPr="00112A73" w:rsidRDefault="004E07A3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295EB46A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5294" w:type="dxa"/>
            <w:gridSpan w:val="7"/>
          </w:tcPr>
          <w:p w14:paraId="313C151C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533"/>
              </w:tabs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พันหุ้น</w:t>
            </w:r>
            <w:r w:rsidR="00CD0073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 xml:space="preserve"> 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/</w:t>
            </w:r>
            <w:r w:rsidR="00CD007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12A7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E07A3" w:rsidRPr="005654E4" w14:paraId="00811427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5C9D84E" w14:textId="77777777" w:rsidR="004E07A3" w:rsidRPr="00112A73" w:rsidRDefault="004E07A3" w:rsidP="00A71B6F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4B7BE52D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08" w:type="dxa"/>
          </w:tcPr>
          <w:p w14:paraId="6B13DC11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3EE6784" w14:textId="77777777" w:rsidR="004E07A3" w:rsidRPr="00112A73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C063029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4725C74" w14:textId="77777777" w:rsidR="004E07A3" w:rsidRPr="00112A73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2519387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E955D2A" w14:textId="77777777" w:rsidR="004E07A3" w:rsidRPr="00112A73" w:rsidRDefault="004E07A3" w:rsidP="00A71B6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323D3CC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5654E4" w14:paraId="718BFCAE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72EEC3E1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 1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900" w:type="dxa"/>
          </w:tcPr>
          <w:p w14:paraId="4CDD72EB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668E8134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3FF8DF2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F53F86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ind w:right="-9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492E3E0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23CED4D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6689684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562FCDF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5654E4" w14:paraId="2DB03CA9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269A137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495A7427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2E26C659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2094176E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C539B4B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135"/>
              </w:tabs>
              <w:spacing w:line="240" w:lineRule="atLeast"/>
              <w:ind w:right="33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E797F42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6140048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785BCD47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DF1832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9,000,000</w:t>
            </w:r>
          </w:p>
        </w:tc>
      </w:tr>
      <w:tr w:rsidR="004E07A3" w:rsidRPr="006A5270" w14:paraId="5809D262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D13FB08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292415D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1FE2765D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4DE37EA3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2B7E1D8A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2040074F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36522D0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F5597B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476AE4F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36423" w:rsidRPr="006A5270" w14:paraId="260036DA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077D6E61" w14:textId="0A16A8F5" w:rsidR="00136423" w:rsidRPr="00112A73" w:rsidRDefault="00136423" w:rsidP="00136423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72002AEB" w14:textId="4FF4069B" w:rsidR="00136423" w:rsidRPr="00112A73" w:rsidRDefault="00136423" w:rsidP="001364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0B7B759B" w14:textId="2CD12633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A5B7515" w14:textId="77777777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A75BD4" w14:textId="6EB34EE9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C7AAC81" w14:textId="77777777" w:rsidR="00136423" w:rsidRPr="00112A73" w:rsidRDefault="00136423" w:rsidP="001364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938BE90" w14:textId="70FCFD73" w:rsidR="00136423" w:rsidRPr="00112A73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1,500,000</w:t>
            </w:r>
          </w:p>
        </w:tc>
        <w:tc>
          <w:tcPr>
            <w:tcW w:w="180" w:type="dxa"/>
            <w:vAlign w:val="bottom"/>
          </w:tcPr>
          <w:p w14:paraId="30F34ACB" w14:textId="77777777" w:rsidR="00136423" w:rsidRPr="00112A73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0089153B" w14:textId="0FBE30DD" w:rsidR="00136423" w:rsidRPr="00136423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</w:tr>
      <w:tr w:rsidR="004E07A3" w:rsidRPr="006A5270" w14:paraId="358350C9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0BD8D099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17C72CA4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4F0845C0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244" w:hanging="1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8,000,000</w:t>
            </w:r>
          </w:p>
        </w:tc>
        <w:tc>
          <w:tcPr>
            <w:tcW w:w="180" w:type="dxa"/>
            <w:vAlign w:val="bottom"/>
          </w:tcPr>
          <w:p w14:paraId="0B68BD1B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C2B6CEE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8,000,000</w:t>
            </w:r>
          </w:p>
        </w:tc>
        <w:tc>
          <w:tcPr>
            <w:tcW w:w="180" w:type="dxa"/>
            <w:vAlign w:val="bottom"/>
          </w:tcPr>
          <w:p w14:paraId="38FEC22D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206BF86A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925B998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674DFA2C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127B80" w:rsidRPr="006A5270" w14:paraId="1D217624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117AD894" w14:textId="18690853" w:rsidR="00127B80" w:rsidRPr="00112A73" w:rsidRDefault="00136423" w:rsidP="00A71B6F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30D34E4E" w14:textId="77777777" w:rsidR="00127B80" w:rsidRPr="00112A73" w:rsidRDefault="00127B80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356FC414" w14:textId="77777777" w:rsidR="00127B80" w:rsidRPr="00112A73" w:rsidRDefault="00127B80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244" w:hanging="149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BC20085" w14:textId="77777777" w:rsidR="00127B80" w:rsidRPr="00112A73" w:rsidRDefault="00127B80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7C9AAC34" w14:textId="77777777" w:rsidR="00127B80" w:rsidRPr="00112A73" w:rsidRDefault="00127B80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4CD4871" w14:textId="77777777" w:rsidR="00127B80" w:rsidRPr="00112A73" w:rsidRDefault="00127B80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6260F323" w14:textId="77777777" w:rsidR="00127B80" w:rsidRPr="00112A73" w:rsidRDefault="00127B80" w:rsidP="00A71B6F">
            <w:pPr>
              <w:pStyle w:val="30"/>
              <w:tabs>
                <w:tab w:val="clear" w:pos="360"/>
                <w:tab w:val="clear" w:pos="720"/>
                <w:tab w:val="decimal" w:pos="497"/>
                <w:tab w:val="decimal" w:pos="58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C5C689F" w14:textId="77777777" w:rsidR="00127B80" w:rsidRPr="00112A73" w:rsidRDefault="00127B80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40266C9C" w14:textId="77777777" w:rsidR="00127B80" w:rsidRPr="00112A73" w:rsidRDefault="00127B80" w:rsidP="00A71B6F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136423" w:rsidRPr="006A5270" w14:paraId="378BC88F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51A28289" w14:textId="29472235" w:rsidR="00136423" w:rsidRPr="00136423" w:rsidRDefault="00136423" w:rsidP="00136423">
            <w:pPr>
              <w:ind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136423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1364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14:paraId="6276A6B2" w14:textId="7C7DA3D5" w:rsidR="00136423" w:rsidRPr="00112A73" w:rsidRDefault="00B358F8" w:rsidP="00136423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7CE5EE33" w14:textId="07532E10" w:rsidR="00136423" w:rsidRPr="0013642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BF01E2E" w14:textId="77777777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65C283BB" w14:textId="1D1AD5E2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72447F89" w14:textId="77777777" w:rsidR="00136423" w:rsidRPr="00112A73" w:rsidRDefault="00136423" w:rsidP="00136423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8DDAC78" w14:textId="20F550C2" w:rsidR="00136423" w:rsidRPr="00112A73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21,600,000</w:t>
            </w:r>
          </w:p>
        </w:tc>
        <w:tc>
          <w:tcPr>
            <w:tcW w:w="180" w:type="dxa"/>
            <w:vAlign w:val="bottom"/>
          </w:tcPr>
          <w:p w14:paraId="7B2E619D" w14:textId="77777777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15" w:type="dxa"/>
            <w:vAlign w:val="bottom"/>
          </w:tcPr>
          <w:p w14:paraId="3D63C510" w14:textId="0E654ECD" w:rsidR="00136423" w:rsidRPr="00112A73" w:rsidRDefault="00136423" w:rsidP="00136423">
            <w:pPr>
              <w:pStyle w:val="30"/>
              <w:tabs>
                <w:tab w:val="clear" w:pos="360"/>
                <w:tab w:val="clear" w:pos="720"/>
                <w:tab w:val="decimal" w:pos="596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4E07A3" w:rsidRPr="006A5270" w14:paraId="1BDF0AA1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09BF10F4" w14:textId="77777777" w:rsidR="004E07A3" w:rsidRPr="00112A73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D10C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D10C5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6C7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/ 31 </w:t>
            </w:r>
            <w:r w:rsidR="006C7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01FA23A1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743599CC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5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5A1DCC" w14:textId="77777777" w:rsidR="004E07A3" w:rsidRPr="00112A73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36013C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DA4ABE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A721CBC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C53D99" w14:textId="77777777" w:rsidR="004E07A3" w:rsidRPr="00112A73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37D9069A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880AFD" w14:paraId="7D0E864C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43BED160" w14:textId="77777777" w:rsidR="004E07A3" w:rsidRPr="00880AFD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A731C75" w14:textId="77777777" w:rsidR="004E07A3" w:rsidRPr="00880AFD" w:rsidRDefault="004E07A3" w:rsidP="00A71B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7D175A0A" w14:textId="77777777" w:rsidR="004E07A3" w:rsidRPr="00880AFD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180" w:type="dxa"/>
            <w:vAlign w:val="bottom"/>
          </w:tcPr>
          <w:p w14:paraId="03E631EA" w14:textId="77777777" w:rsidR="004E07A3" w:rsidRPr="00880AFD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1159049" w14:textId="77777777" w:rsidR="004E07A3" w:rsidRPr="00880AFD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32,000,000</w:t>
            </w:r>
          </w:p>
        </w:tc>
        <w:tc>
          <w:tcPr>
            <w:tcW w:w="180" w:type="dxa"/>
            <w:vAlign w:val="bottom"/>
          </w:tcPr>
          <w:p w14:paraId="234D15CA" w14:textId="77777777" w:rsidR="004E07A3" w:rsidRPr="00880AFD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5F49B4FB" w14:textId="5AFA30E4" w:rsidR="004E07A3" w:rsidRPr="00880AFD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29B0EFC8" w14:textId="77777777" w:rsidR="004E07A3" w:rsidRPr="00880AFD" w:rsidRDefault="004E07A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03EB8308" w14:textId="44F5978F" w:rsidR="004E07A3" w:rsidRPr="00880AFD" w:rsidRDefault="00136423" w:rsidP="00136423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</w:tr>
      <w:tr w:rsidR="004E07A3" w:rsidRPr="006A5270" w14:paraId="3A040390" w14:textId="77777777" w:rsidTr="00AE7FCE">
        <w:trPr>
          <w:cantSplit/>
          <w:trHeight w:hRule="exact" w:val="374"/>
        </w:trPr>
        <w:tc>
          <w:tcPr>
            <w:tcW w:w="3141" w:type="dxa"/>
          </w:tcPr>
          <w:p w14:paraId="3142FAE3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719F91E1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double" w:sz="4" w:space="0" w:color="auto"/>
            </w:tcBorders>
            <w:vAlign w:val="bottom"/>
          </w:tcPr>
          <w:p w14:paraId="11AC6684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DE5A082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D4B6ACE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14D1091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double" w:sz="4" w:space="0" w:color="auto"/>
            </w:tcBorders>
            <w:vAlign w:val="bottom"/>
          </w:tcPr>
          <w:p w14:paraId="24815934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147E128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vAlign w:val="bottom"/>
          </w:tcPr>
          <w:p w14:paraId="0D957707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</w:tr>
      <w:tr w:rsidR="004E07A3" w:rsidRPr="006A5270" w14:paraId="0260A197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470971BF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หุ้นที่ออกและชำระแล้ว</w:t>
            </w:r>
          </w:p>
        </w:tc>
        <w:tc>
          <w:tcPr>
            <w:tcW w:w="900" w:type="dxa"/>
          </w:tcPr>
          <w:p w14:paraId="505D7C56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2D77C1D1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665328D8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F52CFF8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012D58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1335510E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F732F85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00F2EC51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6A5270" w14:paraId="5C9836D2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023E03E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ณ</w:t>
            </w: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วันที่ </w:t>
            </w: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900" w:type="dxa"/>
          </w:tcPr>
          <w:p w14:paraId="0B5E8D51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45601F09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938878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DE72229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7164C12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3D712BD3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  <w:tab w:val="decimal" w:pos="91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9AB1CF6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482E500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21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6A5270" w14:paraId="4C081583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567C0003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6E19583E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5D5B249A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C981F4F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62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2F5DABD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45"/>
              </w:tabs>
              <w:spacing w:line="240" w:lineRule="atLeast"/>
              <w:ind w:left="-45" w:right="332" w:hanging="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6CD5519C" w14:textId="77777777" w:rsidR="004E07A3" w:rsidRPr="00112A73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4EA8BC6A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900,000</w:t>
            </w:r>
          </w:p>
        </w:tc>
        <w:tc>
          <w:tcPr>
            <w:tcW w:w="180" w:type="dxa"/>
            <w:vAlign w:val="bottom"/>
          </w:tcPr>
          <w:p w14:paraId="3A511A55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546BF0F7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9,000,000</w:t>
            </w:r>
          </w:p>
        </w:tc>
      </w:tr>
      <w:tr w:rsidR="004E07A3" w:rsidRPr="006A5270" w14:paraId="1A29B7E0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6D2E1E00" w14:textId="77777777" w:rsidR="004E07A3" w:rsidRPr="00112A73" w:rsidRDefault="004E07A3" w:rsidP="00A71B6F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1D41D6EB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01DEC506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30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5A392DE0" w14:textId="77777777" w:rsidR="004E07A3" w:rsidRPr="00112A73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EA1DB25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0260F316" w14:textId="77777777" w:rsidR="004E07A3" w:rsidRPr="00112A73" w:rsidRDefault="004E07A3" w:rsidP="00A71B6F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5C5A41E5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 </w:t>
            </w: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D9EE329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237D54C4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B1AF9" w:rsidRPr="006A5270" w14:paraId="2D3DF71B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29796B8E" w14:textId="44DE5D93" w:rsidR="005B1AF9" w:rsidRPr="00112A73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321FEE38" w14:textId="2C4FD178" w:rsidR="005B1AF9" w:rsidRPr="00112A73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08" w:type="dxa"/>
            <w:vAlign w:val="bottom"/>
          </w:tcPr>
          <w:p w14:paraId="0E02A6B3" w14:textId="3125112F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6C1D807" w14:textId="77777777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5894475" w14:textId="76110014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E141406" w14:textId="77777777" w:rsidR="005B1AF9" w:rsidRPr="00112A73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350E3A7" w14:textId="2922382A" w:rsidR="005B1AF9" w:rsidRDefault="005B1AF9" w:rsidP="005B1A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1,500,000</w:t>
            </w:r>
          </w:p>
        </w:tc>
        <w:tc>
          <w:tcPr>
            <w:tcW w:w="180" w:type="dxa"/>
            <w:vAlign w:val="bottom"/>
          </w:tcPr>
          <w:p w14:paraId="513A3D5B" w14:textId="77777777" w:rsidR="005B1AF9" w:rsidRPr="00112A73" w:rsidRDefault="005B1AF9" w:rsidP="005B1AF9">
            <w:pPr>
              <w:pStyle w:val="acctfourfigures"/>
              <w:tabs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4250B509" w14:textId="0E146A6B" w:rsidR="005B1AF9" w:rsidRPr="00112A73" w:rsidRDefault="005B1AF9" w:rsidP="005B1AF9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15,000,000</w:t>
            </w:r>
          </w:p>
        </w:tc>
      </w:tr>
      <w:tr w:rsidR="005B1AF9" w:rsidRPr="006A5270" w14:paraId="0228C86C" w14:textId="77777777" w:rsidTr="00CA5E20">
        <w:trPr>
          <w:cantSplit/>
          <w:trHeight w:hRule="exact" w:val="374"/>
        </w:trPr>
        <w:tc>
          <w:tcPr>
            <w:tcW w:w="3141" w:type="dxa"/>
          </w:tcPr>
          <w:p w14:paraId="3AB81B47" w14:textId="21B8B123" w:rsidR="005B1AF9" w:rsidRPr="00112A73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ลดมูลค่าหุ้น</w:t>
            </w:r>
          </w:p>
        </w:tc>
        <w:tc>
          <w:tcPr>
            <w:tcW w:w="900" w:type="dxa"/>
          </w:tcPr>
          <w:p w14:paraId="43FB4464" w14:textId="77777777" w:rsidR="005B1AF9" w:rsidRPr="00112A73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vAlign w:val="bottom"/>
          </w:tcPr>
          <w:p w14:paraId="197B82C0" w14:textId="77777777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253D219" w14:textId="77777777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4AFD475" w14:textId="77777777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76825D" w14:textId="77777777" w:rsidR="005B1AF9" w:rsidRPr="00112A73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75741F45" w14:textId="77777777" w:rsidR="005B1AF9" w:rsidRDefault="005B1AF9" w:rsidP="005B1AF9">
            <w:pPr>
              <w:pStyle w:val="acctfourfigures"/>
              <w:tabs>
                <w:tab w:val="clear" w:pos="765"/>
                <w:tab w:val="decimal" w:pos="497"/>
              </w:tabs>
              <w:spacing w:line="240" w:lineRule="atLeast"/>
              <w:ind w:right="33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2E09314" w14:textId="77777777" w:rsidR="005B1AF9" w:rsidRPr="00112A73" w:rsidRDefault="005B1AF9" w:rsidP="005B1A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7C77273A" w14:textId="77777777" w:rsidR="005B1AF9" w:rsidRPr="00112A73" w:rsidRDefault="005B1AF9" w:rsidP="005B1A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B1AF9" w:rsidRPr="006A5270" w14:paraId="77003AC2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18C1FADD" w14:textId="4570524C" w:rsidR="005B1AF9" w:rsidRPr="00112A73" w:rsidRDefault="005B1AF9" w:rsidP="005B1AF9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จากหุ้นละ </w:t>
            </w:r>
            <w:r w:rsidRPr="00136423">
              <w:rPr>
                <w:rFonts w:asciiTheme="majorBidi" w:hAnsiTheme="majorBidi" w:cstheme="majorBidi"/>
                <w:sz w:val="30"/>
                <w:szCs w:val="30"/>
              </w:rPr>
              <w:t xml:space="preserve">10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บาทเป็นหุ้นละ </w:t>
            </w:r>
            <w:r w:rsidRPr="00136423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36423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บาท</w:t>
            </w:r>
          </w:p>
        </w:tc>
        <w:tc>
          <w:tcPr>
            <w:tcW w:w="900" w:type="dxa"/>
          </w:tcPr>
          <w:p w14:paraId="64C1BBF6" w14:textId="0D23A344" w:rsidR="005B1AF9" w:rsidRPr="00112A73" w:rsidRDefault="005B1AF9" w:rsidP="005B1AF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08" w:type="dxa"/>
            <w:vAlign w:val="bottom"/>
          </w:tcPr>
          <w:p w14:paraId="7754B7BD" w14:textId="37627A26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0819B2AB" w14:textId="77777777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CE7F7E7" w14:textId="57F4CD29" w:rsidR="005B1AF9" w:rsidRPr="00112A73" w:rsidRDefault="005B1AF9" w:rsidP="005B1AF9">
            <w:pPr>
              <w:pStyle w:val="30"/>
              <w:tabs>
                <w:tab w:val="clear" w:pos="360"/>
                <w:tab w:val="clear" w:pos="720"/>
                <w:tab w:val="decimal" w:pos="355"/>
                <w:tab w:val="right" w:pos="713"/>
              </w:tabs>
              <w:spacing w:line="240" w:lineRule="atLeast"/>
              <w:ind w:left="144" w:right="3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4A1E3215" w14:textId="77777777" w:rsidR="005B1AF9" w:rsidRPr="00112A73" w:rsidRDefault="005B1AF9" w:rsidP="005B1AF9">
            <w:pPr>
              <w:pStyle w:val="acctfourfigures"/>
              <w:tabs>
                <w:tab w:val="decimal" w:pos="1001"/>
              </w:tabs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vAlign w:val="bottom"/>
          </w:tcPr>
          <w:p w14:paraId="03742F51" w14:textId="79E5247E" w:rsidR="005B1AF9" w:rsidRDefault="00E72E9A" w:rsidP="00E72E9A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21,600,000</w:t>
            </w:r>
          </w:p>
        </w:tc>
        <w:tc>
          <w:tcPr>
            <w:tcW w:w="180" w:type="dxa"/>
            <w:vAlign w:val="bottom"/>
          </w:tcPr>
          <w:p w14:paraId="1B47E82E" w14:textId="77777777" w:rsidR="005B1AF9" w:rsidRPr="00112A73" w:rsidRDefault="005B1AF9" w:rsidP="005B1AF9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  <w:vAlign w:val="bottom"/>
          </w:tcPr>
          <w:p w14:paraId="30A2F791" w14:textId="0F1E4C38" w:rsidR="005B1AF9" w:rsidRPr="00112A73" w:rsidRDefault="00E72E9A" w:rsidP="005B1AF9">
            <w:pPr>
              <w:pStyle w:val="acctfourfigures"/>
              <w:tabs>
                <w:tab w:val="clear" w:pos="765"/>
                <w:tab w:val="decimal" w:pos="598"/>
              </w:tabs>
              <w:spacing w:line="240" w:lineRule="atLeast"/>
              <w:ind w:right="3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E07A3" w:rsidRPr="00625D90" w14:paraId="7F58243A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4D7FC997" w14:textId="77777777" w:rsidR="004E07A3" w:rsidRPr="00112A73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มิถุนายน</w:t>
            </w:r>
            <w:r w:rsidR="006C7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6C70E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/ 31 </w:t>
            </w:r>
            <w:r w:rsidR="006C70E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900" w:type="dxa"/>
          </w:tcPr>
          <w:p w14:paraId="3A658F0E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8" w:type="dxa"/>
            <w:tcBorders>
              <w:top w:val="single" w:sz="4" w:space="0" w:color="auto"/>
            </w:tcBorders>
            <w:vAlign w:val="bottom"/>
          </w:tcPr>
          <w:p w14:paraId="652DE6D2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CFD0538" w14:textId="77777777" w:rsidR="004E07A3" w:rsidRPr="00112A73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1BE03A6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755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19EA3A9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6DF9789D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992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695174C" w14:textId="77777777" w:rsidR="004E07A3" w:rsidRPr="00112A73" w:rsidRDefault="004E07A3" w:rsidP="00A71B6F">
            <w:pPr>
              <w:tabs>
                <w:tab w:val="decimal" w:pos="755"/>
              </w:tabs>
              <w:ind w:right="-95"/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70AB869D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87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07A3" w:rsidRPr="00807CDE" w14:paraId="5C2D67F9" w14:textId="77777777" w:rsidTr="00D8534C">
        <w:trPr>
          <w:cantSplit/>
          <w:trHeight w:hRule="exact" w:val="374"/>
        </w:trPr>
        <w:tc>
          <w:tcPr>
            <w:tcW w:w="3141" w:type="dxa"/>
          </w:tcPr>
          <w:p w14:paraId="2957235E" w14:textId="77777777" w:rsidR="004E07A3" w:rsidRPr="00880AFD" w:rsidRDefault="004E07A3" w:rsidP="00A71B6F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880AF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หุ้นสามัญ</w:t>
            </w:r>
          </w:p>
        </w:tc>
        <w:tc>
          <w:tcPr>
            <w:tcW w:w="900" w:type="dxa"/>
          </w:tcPr>
          <w:p w14:paraId="0EF4A3C5" w14:textId="77777777" w:rsidR="004E07A3" w:rsidRPr="00112A73" w:rsidRDefault="004E07A3" w:rsidP="00A71B6F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208" w:type="dxa"/>
            <w:tcBorders>
              <w:bottom w:val="double" w:sz="4" w:space="0" w:color="auto"/>
            </w:tcBorders>
            <w:vAlign w:val="bottom"/>
          </w:tcPr>
          <w:p w14:paraId="5A3B6F24" w14:textId="77777777" w:rsidR="004E07A3" w:rsidRPr="00112A73" w:rsidRDefault="004E07A3" w:rsidP="00A71B6F">
            <w:pPr>
              <w:pStyle w:val="acctfourfigures"/>
              <w:tabs>
                <w:tab w:val="clear" w:pos="765"/>
                <w:tab w:val="decimal" w:pos="1048"/>
              </w:tabs>
              <w:spacing w:line="240" w:lineRule="atLeast"/>
              <w:ind w:left="144" w:right="5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24,000,000</w:t>
            </w:r>
          </w:p>
        </w:tc>
        <w:tc>
          <w:tcPr>
            <w:tcW w:w="180" w:type="dxa"/>
            <w:vAlign w:val="bottom"/>
          </w:tcPr>
          <w:p w14:paraId="3523A939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755"/>
              </w:tabs>
              <w:spacing w:line="240" w:lineRule="atLeast"/>
              <w:ind w:right="-9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341FADD3" w14:textId="77777777" w:rsidR="004E07A3" w:rsidRPr="00112A73" w:rsidRDefault="004E07A3" w:rsidP="00A71B6F">
            <w:pPr>
              <w:pStyle w:val="30"/>
              <w:tabs>
                <w:tab w:val="clear" w:pos="360"/>
                <w:tab w:val="clear" w:pos="720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12A7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24,000,000</w:t>
            </w:r>
          </w:p>
        </w:tc>
        <w:tc>
          <w:tcPr>
            <w:tcW w:w="180" w:type="dxa"/>
            <w:vAlign w:val="bottom"/>
          </w:tcPr>
          <w:p w14:paraId="3E5C4162" w14:textId="77777777" w:rsidR="004E07A3" w:rsidRPr="00112A73" w:rsidRDefault="004E07A3" w:rsidP="00A71B6F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  <w:vAlign w:val="bottom"/>
          </w:tcPr>
          <w:p w14:paraId="74451C3F" w14:textId="44791B1C" w:rsidR="004E07A3" w:rsidRPr="00E72E9A" w:rsidRDefault="00E72E9A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72E9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80" w:type="dxa"/>
            <w:vAlign w:val="bottom"/>
          </w:tcPr>
          <w:p w14:paraId="1A59A050" w14:textId="77777777" w:rsidR="004E07A3" w:rsidRPr="00E72E9A" w:rsidRDefault="004E07A3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vAlign w:val="bottom"/>
          </w:tcPr>
          <w:p w14:paraId="7B67E79D" w14:textId="417176F2" w:rsidR="004E07A3" w:rsidRPr="00E72E9A" w:rsidRDefault="00E72E9A" w:rsidP="00E72E9A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right="7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24,000,000</w:t>
            </w:r>
          </w:p>
        </w:tc>
      </w:tr>
    </w:tbl>
    <w:p w14:paraId="54FA91B3" w14:textId="77777777" w:rsidR="00F833BA" w:rsidRPr="00CA5E20" w:rsidRDefault="00F833BA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4"/>
          <w:szCs w:val="24"/>
        </w:rPr>
      </w:pPr>
    </w:p>
    <w:p w14:paraId="2BB45C7E" w14:textId="77777777" w:rsidR="004E07A3" w:rsidRPr="00273A5D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ในการประชุมสามัญผู้ถือหุ้นของบริษัทเมื่อวันที่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 w:hint="cs"/>
          <w:sz w:val="30"/>
          <w:szCs w:val="30"/>
          <w:cs/>
        </w:rPr>
        <w:t xml:space="preserve">เมษายน </w:t>
      </w:r>
      <w:r w:rsidRPr="00273A5D">
        <w:rPr>
          <w:rFonts w:ascii="Angsana New" w:hAnsi="Angsana New"/>
          <w:sz w:val="30"/>
          <w:szCs w:val="30"/>
        </w:rPr>
        <w:t xml:space="preserve">2562 </w:t>
      </w:r>
      <w:r w:rsidRPr="00273A5D">
        <w:rPr>
          <w:rFonts w:ascii="Angsana New" w:hAnsi="Angsana New" w:hint="cs"/>
          <w:sz w:val="30"/>
          <w:szCs w:val="30"/>
          <w:cs/>
        </w:rPr>
        <w:t xml:space="preserve">ผู้ถือหุ้นมีมติอนุมัติการเพิ่มทุนจดทะเบียน </w:t>
      </w:r>
      <w:r w:rsidRPr="00273A5D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 w:hint="cs"/>
          <w:sz w:val="30"/>
          <w:szCs w:val="30"/>
          <w:cs/>
        </w:rPr>
        <w:t xml:space="preserve">โดยการออกหุ้นสามัญใหม่จำนวน </w:t>
      </w:r>
      <w:r w:rsidRPr="00273A5D">
        <w:rPr>
          <w:rFonts w:ascii="Angsana New" w:hAnsi="Angsana New"/>
          <w:sz w:val="30"/>
          <w:szCs w:val="30"/>
        </w:rPr>
        <w:t xml:space="preserve">8,000 </w:t>
      </w:r>
      <w:r w:rsidRPr="00273A5D">
        <w:rPr>
          <w:rFonts w:ascii="Angsana New" w:hAnsi="Angsana New" w:hint="cs"/>
          <w:sz w:val="30"/>
          <w:szCs w:val="30"/>
          <w:cs/>
        </w:rPr>
        <w:t>ล้านบาท (</w:t>
      </w:r>
      <w:r w:rsidRPr="00273A5D">
        <w:rPr>
          <w:rFonts w:ascii="Angsana New" w:hAnsi="Angsana New"/>
          <w:sz w:val="30"/>
          <w:szCs w:val="30"/>
        </w:rPr>
        <w:t xml:space="preserve">8,000 </w:t>
      </w:r>
      <w:r w:rsidRPr="00273A5D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273A5D">
        <w:rPr>
          <w:rFonts w:ascii="Angsana New" w:hAnsi="Angsana New"/>
          <w:sz w:val="30"/>
          <w:szCs w:val="30"/>
        </w:rPr>
        <w:t xml:space="preserve">1 </w:t>
      </w:r>
      <w:r w:rsidRPr="00273A5D">
        <w:rPr>
          <w:rFonts w:ascii="Angsana New" w:hAnsi="Angsana New" w:hint="cs"/>
          <w:sz w:val="30"/>
          <w:szCs w:val="30"/>
          <w:cs/>
        </w:rPr>
        <w:t>บาท) จากทุนจดทะเบียน</w:t>
      </w:r>
      <w:r w:rsidRPr="002C6917">
        <w:rPr>
          <w:rFonts w:ascii="Angsana New" w:hAnsi="Angsana New" w:hint="cs"/>
          <w:sz w:val="30"/>
          <w:szCs w:val="30"/>
          <w:cs/>
        </w:rPr>
        <w:t xml:space="preserve">จำนวน </w:t>
      </w:r>
      <w:r w:rsidRPr="002C6917">
        <w:rPr>
          <w:rFonts w:ascii="Angsana New" w:hAnsi="Angsana New"/>
          <w:sz w:val="30"/>
          <w:szCs w:val="30"/>
        </w:rPr>
        <w:t xml:space="preserve">24,000 </w:t>
      </w:r>
      <w:r w:rsidRPr="002C6917">
        <w:rPr>
          <w:rFonts w:ascii="Angsana New" w:hAnsi="Angsana New" w:hint="cs"/>
          <w:sz w:val="30"/>
          <w:szCs w:val="30"/>
          <w:cs/>
        </w:rPr>
        <w:t>ล้านบาท (</w:t>
      </w:r>
      <w:r w:rsidRPr="002C6917">
        <w:rPr>
          <w:rFonts w:ascii="Angsana New" w:hAnsi="Angsana New"/>
          <w:sz w:val="30"/>
          <w:szCs w:val="30"/>
        </w:rPr>
        <w:t xml:space="preserve">24,000 </w:t>
      </w:r>
      <w:r w:rsidRPr="002C6917">
        <w:rPr>
          <w:rFonts w:ascii="Angsana New" w:hAnsi="Angsana New" w:hint="cs"/>
          <w:sz w:val="30"/>
          <w:szCs w:val="30"/>
          <w:cs/>
        </w:rPr>
        <w:t xml:space="preserve">ล้านหุ้น มูลค่าหุ้นละ </w:t>
      </w:r>
      <w:r w:rsidRPr="002C6917">
        <w:rPr>
          <w:rFonts w:ascii="Angsana New" w:hAnsi="Angsana New"/>
          <w:sz w:val="30"/>
          <w:szCs w:val="30"/>
        </w:rPr>
        <w:t xml:space="preserve">1 </w:t>
      </w:r>
      <w:r w:rsidRPr="002C6917">
        <w:rPr>
          <w:rFonts w:ascii="Angsana New" w:hAnsi="Angsana New" w:hint="cs"/>
          <w:sz w:val="30"/>
          <w:szCs w:val="30"/>
          <w:cs/>
        </w:rPr>
        <w:t xml:space="preserve">บาท) เป็นจำนวน </w:t>
      </w:r>
      <w:r w:rsidRPr="002C6917">
        <w:rPr>
          <w:rFonts w:ascii="Angsana New" w:hAnsi="Angsana New"/>
          <w:sz w:val="30"/>
          <w:szCs w:val="30"/>
        </w:rPr>
        <w:t xml:space="preserve">32,000 </w:t>
      </w:r>
      <w:r w:rsidRPr="002C6917">
        <w:rPr>
          <w:rFonts w:ascii="Angsana New" w:hAnsi="Angsana New" w:hint="cs"/>
          <w:sz w:val="30"/>
          <w:szCs w:val="30"/>
          <w:cs/>
        </w:rPr>
        <w:t>ล้านบาท (</w:t>
      </w:r>
      <w:r w:rsidRPr="002C6917">
        <w:rPr>
          <w:rFonts w:ascii="Angsana New" w:hAnsi="Angsana New"/>
          <w:sz w:val="30"/>
          <w:szCs w:val="30"/>
        </w:rPr>
        <w:t xml:space="preserve">32,000 </w:t>
      </w:r>
      <w:r w:rsidRPr="002C6917">
        <w:rPr>
          <w:rFonts w:ascii="Angsana New" w:hAnsi="Angsana New" w:hint="cs"/>
          <w:sz w:val="30"/>
          <w:szCs w:val="30"/>
          <w:cs/>
        </w:rPr>
        <w:t>ล้านหุ้น มูลค่า</w:t>
      </w:r>
      <w:r w:rsidR="00CD0073">
        <w:rPr>
          <w:rFonts w:ascii="Angsana New" w:hAnsi="Angsana New"/>
          <w:sz w:val="30"/>
          <w:szCs w:val="30"/>
        </w:rPr>
        <w:br/>
      </w:r>
      <w:r w:rsidRPr="002C6917">
        <w:rPr>
          <w:rFonts w:ascii="Angsana New" w:hAnsi="Angsana New" w:hint="cs"/>
          <w:sz w:val="30"/>
          <w:szCs w:val="30"/>
          <w:cs/>
        </w:rPr>
        <w:t>หุ้นละ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</w:rPr>
        <w:t xml:space="preserve">1 </w:t>
      </w:r>
      <w:r w:rsidRPr="00273A5D">
        <w:rPr>
          <w:rFonts w:ascii="Angsana New" w:hAnsi="Angsana New" w:hint="cs"/>
          <w:sz w:val="30"/>
          <w:szCs w:val="30"/>
          <w:cs/>
        </w:rPr>
        <w:t xml:space="preserve">บาท) </w:t>
      </w:r>
      <w:bookmarkStart w:id="6" w:name="_Hlk1912129"/>
      <w:r w:rsidRPr="00273A5D">
        <w:rPr>
          <w:rFonts w:ascii="Angsana New" w:hAnsi="Angsana New" w:hint="cs"/>
          <w:sz w:val="30"/>
          <w:szCs w:val="30"/>
          <w:cs/>
        </w:rPr>
        <w:t>บริษัท</w:t>
      </w:r>
      <w:bookmarkEnd w:id="6"/>
      <w:r w:rsidRPr="00273A5D">
        <w:rPr>
          <w:rFonts w:ascii="Angsana New" w:hAnsi="Angsana New" w:hint="cs"/>
          <w:sz w:val="30"/>
          <w:szCs w:val="30"/>
          <w:cs/>
        </w:rPr>
        <w:t xml:space="preserve">ได้จดทะเบียนการเพิ่มทุนกับกระทรวงพาณิชย์แล้วเมื่อวันที่ </w:t>
      </w:r>
      <w:r w:rsidRPr="00273A5D">
        <w:rPr>
          <w:rFonts w:ascii="Angsana New" w:hAnsi="Angsana New"/>
          <w:sz w:val="30"/>
          <w:szCs w:val="30"/>
        </w:rPr>
        <w:t xml:space="preserve">3 </w:t>
      </w:r>
      <w:r w:rsidRPr="00273A5D">
        <w:rPr>
          <w:rFonts w:ascii="Angsana New" w:hAnsi="Angsana New" w:hint="cs"/>
          <w:sz w:val="30"/>
          <w:szCs w:val="30"/>
          <w:cs/>
        </w:rPr>
        <w:t xml:space="preserve">พฤษภาคม </w:t>
      </w:r>
      <w:r w:rsidRPr="00273A5D">
        <w:rPr>
          <w:rFonts w:ascii="Angsana New" w:hAnsi="Angsana New"/>
          <w:sz w:val="30"/>
          <w:szCs w:val="30"/>
        </w:rPr>
        <w:t>2562</w:t>
      </w:r>
    </w:p>
    <w:p w14:paraId="414D06CB" w14:textId="759C4E8F" w:rsidR="004E07A3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rPr>
          <w:rFonts w:ascii="Angsana New" w:hAnsi="Angsana New"/>
          <w:b/>
          <w:bCs/>
          <w:sz w:val="30"/>
          <w:szCs w:val="30"/>
        </w:rPr>
      </w:pPr>
    </w:p>
    <w:p w14:paraId="087EB0D3" w14:textId="77777777" w:rsidR="00AE7FCE" w:rsidRDefault="00AE7FCE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rPr>
          <w:rFonts w:ascii="Angsana New" w:hAnsi="Angsana New"/>
          <w:b/>
          <w:bCs/>
          <w:sz w:val="30"/>
          <w:szCs w:val="30"/>
        </w:rPr>
      </w:pPr>
    </w:p>
    <w:p w14:paraId="417770DB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 w:hanging="540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3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ส่วนงานดำเนินงาน</w:t>
      </w:r>
    </w:p>
    <w:p w14:paraId="1E315542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3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65A07454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กลุ่มบริษัทมี</w:t>
      </w:r>
      <w:r w:rsidRPr="002C6917">
        <w:rPr>
          <w:rFonts w:ascii="Angsana New" w:hAnsi="Angsana New"/>
          <w:sz w:val="30"/>
          <w:szCs w:val="30"/>
        </w:rPr>
        <w:t xml:space="preserve"> 2 </w:t>
      </w:r>
      <w:r w:rsidRPr="002C6917">
        <w:rPr>
          <w:rFonts w:ascii="Angsana New" w:hAnsi="Angsana New"/>
          <w:sz w:val="30"/>
          <w:szCs w:val="30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 เนื่องจากใช้กลยุทธ์ทางการตลาดที่แตกต่างกัน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</w:t>
      </w:r>
      <w:r w:rsidRPr="002C6917">
        <w:rPr>
          <w:rFonts w:ascii="Angsana New" w:hAnsi="Angsana New" w:hint="cs"/>
          <w:sz w:val="30"/>
          <w:szCs w:val="30"/>
          <w:cs/>
        </w:rPr>
        <w:t>โ</w:t>
      </w:r>
      <w:r w:rsidRPr="002C6917">
        <w:rPr>
          <w:rFonts w:ascii="Angsana New" w:hAnsi="Angsana New"/>
          <w:sz w:val="30"/>
          <w:szCs w:val="30"/>
          <w:cs/>
        </w:rPr>
        <w:t>ดยสรุปมีดังนี้</w:t>
      </w:r>
    </w:p>
    <w:p w14:paraId="579BB2ED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</w:rPr>
      </w:pPr>
    </w:p>
    <w:p w14:paraId="0B2C03F8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 w:hanging="360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273A5D">
        <w:rPr>
          <w:rFonts w:ascii="Angsana New" w:hAnsi="Angsana New"/>
          <w:spacing w:val="-6"/>
          <w:sz w:val="30"/>
          <w:szCs w:val="30"/>
        </w:rPr>
        <w:t>•</w:t>
      </w:r>
      <w:r w:rsidRPr="00273A5D">
        <w:rPr>
          <w:rFonts w:ascii="Angsana New" w:hAnsi="Angsana New"/>
          <w:spacing w:val="-6"/>
          <w:sz w:val="30"/>
          <w:szCs w:val="30"/>
        </w:rPr>
        <w:tab/>
      </w:r>
      <w:r w:rsidRPr="00273A5D">
        <w:rPr>
          <w:rFonts w:ascii="Angsana New" w:hAnsi="Angsana New"/>
          <w:spacing w:val="-6"/>
          <w:sz w:val="30"/>
          <w:szCs w:val="30"/>
          <w:cs/>
        </w:rPr>
        <w:t xml:space="preserve">ส่วนงาน 1 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>ให้บริการธุรกิจโรงแรมและบริการที่เกี่ยวข้อง</w:t>
      </w:r>
    </w:p>
    <w:p w14:paraId="32A0FAB7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63" w:hanging="360"/>
        <w:jc w:val="thaiDistribute"/>
        <w:rPr>
          <w:rFonts w:ascii="Angsana New" w:hAnsi="Angsana New"/>
          <w:spacing w:val="-6"/>
          <w:sz w:val="30"/>
          <w:szCs w:val="30"/>
        </w:rPr>
      </w:pPr>
      <w:r w:rsidRPr="00273A5D">
        <w:rPr>
          <w:rFonts w:ascii="Angsana New" w:hAnsi="Angsana New"/>
          <w:spacing w:val="-6"/>
          <w:sz w:val="30"/>
          <w:szCs w:val="30"/>
        </w:rPr>
        <w:t>•</w:t>
      </w:r>
      <w:r w:rsidRPr="00273A5D">
        <w:rPr>
          <w:rFonts w:ascii="Angsana New" w:hAnsi="Angsana New"/>
          <w:spacing w:val="-6"/>
          <w:sz w:val="30"/>
          <w:szCs w:val="30"/>
        </w:rPr>
        <w:tab/>
      </w:r>
      <w:r w:rsidRPr="00273A5D">
        <w:rPr>
          <w:rFonts w:ascii="Angsana New" w:hAnsi="Angsana New"/>
          <w:spacing w:val="-6"/>
          <w:sz w:val="30"/>
          <w:szCs w:val="30"/>
          <w:cs/>
        </w:rPr>
        <w:t xml:space="preserve">ส่วนงาน 2 </w:t>
      </w:r>
      <w:r w:rsidRPr="00273A5D">
        <w:rPr>
          <w:rFonts w:ascii="Angsana New" w:hAnsi="Angsana New" w:hint="cs"/>
          <w:spacing w:val="-6"/>
          <w:sz w:val="30"/>
          <w:szCs w:val="30"/>
          <w:cs/>
        </w:rPr>
        <w:t>ให้เช่าและให้บริการอาคารพาณิชยกรรม</w:t>
      </w:r>
    </w:p>
    <w:p w14:paraId="64BF0C1B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60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1040488B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0D2BC315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560"/>
        <w:jc w:val="thaiDistribute"/>
        <w:rPr>
          <w:rFonts w:ascii="Angsana New" w:hAnsi="Angsana New"/>
          <w:spacing w:val="-6"/>
          <w:sz w:val="30"/>
          <w:szCs w:val="30"/>
          <w:cs/>
        </w:rPr>
        <w:sectPr w:rsidR="004E07A3" w:rsidRPr="00273A5D" w:rsidSect="00604D30">
          <w:headerReference w:type="default" r:id="rId22"/>
          <w:pgSz w:w="11907" w:h="16840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14674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271"/>
        <w:gridCol w:w="270"/>
        <w:gridCol w:w="1170"/>
        <w:gridCol w:w="180"/>
        <w:gridCol w:w="1264"/>
      </w:tblGrid>
      <w:tr w:rsidR="004E07A3" w:rsidRPr="00273A5D" w14:paraId="6F8A5370" w14:textId="77777777" w:rsidTr="00FB1A49">
        <w:trPr>
          <w:cantSplit/>
          <w:trHeight w:val="62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62E7B426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lastRenderedPageBreak/>
              <w:t xml:space="preserve"> 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สำหรับงวดสามเดือนสิ้นสุดวันที่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6DF7067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  <w:t>ให</w:t>
            </w:r>
            <w:r w:rsidRPr="00273A5D">
              <w:rPr>
                <w:rFonts w:ascii="Angsana New" w:hAnsi="Angsana New" w:hint="cs"/>
                <w:bCs/>
                <w:sz w:val="29"/>
                <w:szCs w:val="29"/>
                <w:cs/>
              </w:rPr>
              <w:t>้</w:t>
            </w:r>
            <w:r w:rsidRPr="00273A5D"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  <w:t>บริการธุรกิจโรงแรมและ</w:t>
            </w:r>
          </w:p>
          <w:p w14:paraId="38C1172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62A2AF2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16263F8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  <w:t>ให้เช่าและให้บริการ</w:t>
            </w:r>
          </w:p>
          <w:p w14:paraId="546058D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0F3D036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  <w:lang w:val="en-GB" w:bidi="ar-SA"/>
              </w:rPr>
            </w:pPr>
          </w:p>
        </w:tc>
        <w:tc>
          <w:tcPr>
            <w:tcW w:w="2621" w:type="dxa"/>
            <w:gridSpan w:val="3"/>
          </w:tcPr>
          <w:p w14:paraId="32B945D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</w:p>
          <w:p w14:paraId="08B9096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</w:pPr>
            <w:r w:rsidRPr="00273A5D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3DAA3BB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cs/>
                <w:lang w:val="en-GB"/>
              </w:rPr>
            </w:pPr>
          </w:p>
        </w:tc>
        <w:tc>
          <w:tcPr>
            <w:tcW w:w="2614" w:type="dxa"/>
            <w:gridSpan w:val="3"/>
            <w:vAlign w:val="bottom"/>
          </w:tcPr>
          <w:p w14:paraId="46C09A2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รวมส่วนงาน</w:t>
            </w:r>
          </w:p>
          <w:p w14:paraId="65E7252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 w:hint="cs"/>
                <w:bCs/>
                <w:sz w:val="29"/>
                <w:szCs w:val="29"/>
                <w:cs/>
                <w:lang w:val="en-GB"/>
              </w:rPr>
              <w:t>ที่รายงาน</w:t>
            </w:r>
          </w:p>
        </w:tc>
      </w:tr>
      <w:tr w:rsidR="004E07A3" w:rsidRPr="00273A5D" w14:paraId="1B7970FA" w14:textId="77777777" w:rsidTr="00FB1A49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28AFE7F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 xml:space="preserve">  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  <w:t xml:space="preserve">30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F621D4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80" w:type="dxa"/>
            <w:vAlign w:val="center"/>
          </w:tcPr>
          <w:p w14:paraId="720A425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0EA03F7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80" w:type="dxa"/>
          </w:tcPr>
          <w:p w14:paraId="34AF070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9AC7E3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80" w:type="dxa"/>
            <w:vAlign w:val="center"/>
          </w:tcPr>
          <w:p w14:paraId="2973D1F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5B49AD9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80" w:type="dxa"/>
          </w:tcPr>
          <w:p w14:paraId="3496608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802555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80" w:type="dxa"/>
            <w:vAlign w:val="center"/>
          </w:tcPr>
          <w:p w14:paraId="5C8FCD5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13C5059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270" w:type="dxa"/>
          </w:tcPr>
          <w:p w14:paraId="0874C8F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034EE51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cs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80" w:type="dxa"/>
            <w:vAlign w:val="center"/>
          </w:tcPr>
          <w:p w14:paraId="04B7FED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21B7991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4E07A3" w:rsidRPr="00273A5D" w14:paraId="16685191" w14:textId="77777777" w:rsidTr="00FB1A49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1CEFD8B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8589A1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vAlign w:val="center"/>
          </w:tcPr>
          <w:p w14:paraId="3A1B29E6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3F2322B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(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41F6946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2BA709EF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vAlign w:val="center"/>
          </w:tcPr>
          <w:p w14:paraId="4234CE3F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7ED9181B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(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180" w:type="dxa"/>
          </w:tcPr>
          <w:p w14:paraId="697EC01D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3E9CFF9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vAlign w:val="center"/>
          </w:tcPr>
          <w:p w14:paraId="280507C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vAlign w:val="center"/>
          </w:tcPr>
          <w:p w14:paraId="64088701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(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9"/>
                <w:szCs w:val="29"/>
              </w:rPr>
              <w:t>)</w:t>
            </w:r>
          </w:p>
        </w:tc>
        <w:tc>
          <w:tcPr>
            <w:tcW w:w="270" w:type="dxa"/>
          </w:tcPr>
          <w:p w14:paraId="36301B2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170" w:type="dxa"/>
            <w:vAlign w:val="center"/>
          </w:tcPr>
          <w:p w14:paraId="6E8EE003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80" w:type="dxa"/>
            <w:vAlign w:val="center"/>
          </w:tcPr>
          <w:p w14:paraId="7A34D769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vAlign w:val="center"/>
          </w:tcPr>
          <w:p w14:paraId="5838CEF4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(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4E07A3" w:rsidRPr="00273A5D" w14:paraId="11EF043D" w14:textId="77777777" w:rsidTr="00FB1A49">
        <w:trPr>
          <w:cantSplit/>
          <w:tblHeader/>
        </w:trPr>
        <w:tc>
          <w:tcPr>
            <w:tcW w:w="3409" w:type="dxa"/>
          </w:tcPr>
          <w:p w14:paraId="3B0DE2DF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sz w:val="29"/>
                <w:szCs w:val="29"/>
                <w:lang w:bidi="ar-SA"/>
              </w:rPr>
            </w:pPr>
          </w:p>
        </w:tc>
        <w:tc>
          <w:tcPr>
            <w:tcW w:w="11265" w:type="dxa"/>
            <w:gridSpan w:val="16"/>
            <w:shd w:val="clear" w:color="auto" w:fill="auto"/>
            <w:vAlign w:val="center"/>
          </w:tcPr>
          <w:p w14:paraId="1EC54B86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29"/>
                <w:szCs w:val="29"/>
              </w:rPr>
            </w:pPr>
            <w:r w:rsidRPr="00273A5D">
              <w:rPr>
                <w:rFonts w:ascii="Angsana New" w:hAnsi="Angsana New" w:hint="cs"/>
                <w:i/>
                <w:iCs/>
                <w:sz w:val="29"/>
                <w:szCs w:val="29"/>
                <w:cs/>
              </w:rPr>
              <w:t>(พันบาท)</w:t>
            </w:r>
          </w:p>
        </w:tc>
      </w:tr>
      <w:tr w:rsidR="004E07A3" w:rsidRPr="00273A5D" w14:paraId="6950B99A" w14:textId="77777777" w:rsidTr="00FB1A49">
        <w:trPr>
          <w:cantSplit/>
          <w:trHeight w:val="236"/>
        </w:trPr>
        <w:tc>
          <w:tcPr>
            <w:tcW w:w="3409" w:type="dxa"/>
          </w:tcPr>
          <w:p w14:paraId="19824040" w14:textId="77777777" w:rsidR="004E07A3" w:rsidRPr="002E7A63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sz w:val="29"/>
                <w:szCs w:val="29"/>
              </w:rPr>
            </w:pPr>
            <w:r w:rsidRPr="002E7A63">
              <w:rPr>
                <w:rFonts w:ascii="Angsana New" w:hAnsi="Angsana New" w:hint="cs"/>
                <w:b/>
                <w:bCs/>
                <w:i/>
                <w:iCs/>
                <w:sz w:val="29"/>
                <w:szCs w:val="29"/>
                <w:cs/>
              </w:rPr>
              <w:t>ข้อมูลตามส่วนงานดำเนินงาน</w:t>
            </w:r>
          </w:p>
          <w:p w14:paraId="34E7918C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32C7677A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  <w:p w14:paraId="26D96EF7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cs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1,490,728</w:t>
            </w:r>
          </w:p>
        </w:tc>
        <w:tc>
          <w:tcPr>
            <w:tcW w:w="180" w:type="dxa"/>
            <w:vAlign w:val="bottom"/>
          </w:tcPr>
          <w:p w14:paraId="7E82C3AE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999F520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1,4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61</w:t>
            </w:r>
            <w:r w:rsidRPr="00273A5D">
              <w:rPr>
                <w:rFonts w:ascii="Angsana New" w:hAnsi="Angsana New"/>
                <w:sz w:val="29"/>
                <w:szCs w:val="29"/>
              </w:rPr>
              <w:t>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820</w:t>
            </w:r>
          </w:p>
        </w:tc>
        <w:tc>
          <w:tcPr>
            <w:tcW w:w="199" w:type="dxa"/>
            <w:gridSpan w:val="2"/>
            <w:vAlign w:val="bottom"/>
          </w:tcPr>
          <w:p w14:paraId="225DC3D7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41" w:type="dxa"/>
          </w:tcPr>
          <w:p w14:paraId="022EC249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</w:rPr>
            </w:pPr>
          </w:p>
          <w:p w14:paraId="56E02051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1,093,88</w:t>
            </w:r>
            <w:r>
              <w:rPr>
                <w:rFonts w:ascii="Angsana New" w:hAnsi="Angsana New"/>
                <w:sz w:val="29"/>
                <w:szCs w:val="29"/>
              </w:rPr>
              <w:t>6</w:t>
            </w:r>
          </w:p>
        </w:tc>
        <w:tc>
          <w:tcPr>
            <w:tcW w:w="180" w:type="dxa"/>
            <w:vAlign w:val="bottom"/>
          </w:tcPr>
          <w:p w14:paraId="6F44AD4D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B946B4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1,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166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79</w:t>
            </w:r>
            <w:r w:rsidRPr="00273A5D">
              <w:rPr>
                <w:rFonts w:ascii="Angsana New" w:hAnsi="Angsana New"/>
                <w:sz w:val="29"/>
                <w:szCs w:val="29"/>
                <w:lang w:val="en-GB"/>
              </w:rPr>
              <w:t>5</w:t>
            </w:r>
          </w:p>
        </w:tc>
        <w:tc>
          <w:tcPr>
            <w:tcW w:w="180" w:type="dxa"/>
            <w:vAlign w:val="bottom"/>
          </w:tcPr>
          <w:p w14:paraId="36DA383D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6CAC559F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9"/>
                <w:szCs w:val="29"/>
              </w:rPr>
            </w:pPr>
          </w:p>
          <w:p w14:paraId="2A5DB052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2"/>
              </w:tabs>
              <w:spacing w:line="240" w:lineRule="auto"/>
              <w:ind w:left="-67" w:right="183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80" w:type="dxa"/>
          </w:tcPr>
          <w:p w14:paraId="6742017E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</w:tcPr>
          <w:p w14:paraId="6A403874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rPr>
                <w:rFonts w:ascii="Angsana New" w:hAnsi="Angsana New"/>
                <w:sz w:val="29"/>
                <w:szCs w:val="29"/>
              </w:rPr>
            </w:pPr>
          </w:p>
          <w:p w14:paraId="3CC2B9BE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270" w:type="dxa"/>
          </w:tcPr>
          <w:p w14:paraId="155C94AE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1BC084D8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  <w:p w14:paraId="43B51DB2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2,584,61</w:t>
            </w:r>
            <w:r>
              <w:rPr>
                <w:rFonts w:ascii="Angsana New" w:hAnsi="Angsana New"/>
                <w:sz w:val="29"/>
                <w:szCs w:val="29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16411D98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vAlign w:val="bottom"/>
          </w:tcPr>
          <w:p w14:paraId="5B190138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2,6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28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615</w:t>
            </w:r>
          </w:p>
        </w:tc>
      </w:tr>
      <w:tr w:rsidR="004E07A3" w:rsidRPr="00273A5D" w14:paraId="41951AAF" w14:textId="77777777" w:rsidTr="00FB1A49">
        <w:trPr>
          <w:cantSplit/>
          <w:trHeight w:val="236"/>
        </w:trPr>
        <w:tc>
          <w:tcPr>
            <w:tcW w:w="3409" w:type="dxa"/>
          </w:tcPr>
          <w:p w14:paraId="58ED373D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sz w:val="29"/>
                <w:szCs w:val="29"/>
                <w:cs/>
              </w:rPr>
            </w:pP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1F6D0763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51</w:t>
            </w:r>
          </w:p>
        </w:tc>
        <w:tc>
          <w:tcPr>
            <w:tcW w:w="180" w:type="dxa"/>
            <w:vAlign w:val="bottom"/>
          </w:tcPr>
          <w:p w14:paraId="34C12DD8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20878E1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191</w:t>
            </w:r>
          </w:p>
        </w:tc>
        <w:tc>
          <w:tcPr>
            <w:tcW w:w="199" w:type="dxa"/>
            <w:gridSpan w:val="2"/>
            <w:vAlign w:val="bottom"/>
          </w:tcPr>
          <w:p w14:paraId="4A123F88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41" w:type="dxa"/>
          </w:tcPr>
          <w:p w14:paraId="391C1E8C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15,817</w:t>
            </w:r>
          </w:p>
        </w:tc>
        <w:tc>
          <w:tcPr>
            <w:tcW w:w="180" w:type="dxa"/>
            <w:vAlign w:val="bottom"/>
          </w:tcPr>
          <w:p w14:paraId="06CCA80C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5776E6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21,410</w:t>
            </w:r>
          </w:p>
        </w:tc>
        <w:tc>
          <w:tcPr>
            <w:tcW w:w="180" w:type="dxa"/>
            <w:vAlign w:val="bottom"/>
          </w:tcPr>
          <w:p w14:paraId="5A794BA4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7B69B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/>
                <w:sz w:val="29"/>
                <w:szCs w:val="29"/>
              </w:rPr>
              <w:t>(15,868)</w:t>
            </w:r>
          </w:p>
        </w:tc>
        <w:tc>
          <w:tcPr>
            <w:tcW w:w="180" w:type="dxa"/>
          </w:tcPr>
          <w:p w14:paraId="120544F5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</w:tcPr>
          <w:p w14:paraId="6F332D2A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(21,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60</w:t>
            </w:r>
            <w:r w:rsidRPr="00273A5D">
              <w:rPr>
                <w:rFonts w:ascii="Angsana New" w:hAnsi="Angsana New"/>
                <w:sz w:val="29"/>
                <w:szCs w:val="29"/>
                <w:lang w:val="en-GB"/>
              </w:rPr>
              <w:t>1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9588D03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</w:tcPr>
          <w:p w14:paraId="75265D2A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5BD1137C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vAlign w:val="bottom"/>
          </w:tcPr>
          <w:p w14:paraId="7EE5665E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-</w:t>
            </w:r>
          </w:p>
        </w:tc>
      </w:tr>
      <w:tr w:rsidR="004E07A3" w:rsidRPr="00273A5D" w14:paraId="6AD143A8" w14:textId="77777777" w:rsidTr="00FB1A49">
        <w:trPr>
          <w:cantSplit/>
        </w:trPr>
        <w:tc>
          <w:tcPr>
            <w:tcW w:w="3409" w:type="dxa"/>
          </w:tcPr>
          <w:p w14:paraId="102D9334" w14:textId="77777777" w:rsidR="004E07A3" w:rsidRPr="00273A5D" w:rsidRDefault="004E07A3" w:rsidP="003835EA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F74ED62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</w:rPr>
              <w:t>1,490,779</w:t>
            </w:r>
          </w:p>
        </w:tc>
        <w:tc>
          <w:tcPr>
            <w:tcW w:w="180" w:type="dxa"/>
            <w:vAlign w:val="bottom"/>
          </w:tcPr>
          <w:p w14:paraId="03C3AAFD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4834BFC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</w:rPr>
              <w:t>1,4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62</w:t>
            </w:r>
            <w:r w:rsidRPr="00273A5D">
              <w:rPr>
                <w:rFonts w:ascii="Angsana New" w:hAnsi="Angsana New"/>
                <w:b/>
                <w:bCs/>
                <w:sz w:val="29"/>
                <w:szCs w:val="29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</w:rPr>
              <w:t>011</w:t>
            </w:r>
          </w:p>
        </w:tc>
        <w:tc>
          <w:tcPr>
            <w:tcW w:w="199" w:type="dxa"/>
            <w:gridSpan w:val="2"/>
            <w:vAlign w:val="bottom"/>
          </w:tcPr>
          <w:p w14:paraId="3C06AC22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670666EC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</w:rPr>
              <w:t>1,109,70</w:t>
            </w:r>
            <w:r>
              <w:rPr>
                <w:rFonts w:ascii="Angsana New" w:hAnsi="Angsana New"/>
                <w:b/>
                <w:bCs/>
                <w:sz w:val="29"/>
                <w:szCs w:val="29"/>
              </w:rPr>
              <w:t>3</w:t>
            </w:r>
          </w:p>
        </w:tc>
        <w:tc>
          <w:tcPr>
            <w:tcW w:w="180" w:type="dxa"/>
            <w:vAlign w:val="bottom"/>
          </w:tcPr>
          <w:p w14:paraId="7BA74C04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C1C1EF3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1,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188</w:t>
            </w: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,2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05</w:t>
            </w:r>
          </w:p>
        </w:tc>
        <w:tc>
          <w:tcPr>
            <w:tcW w:w="180" w:type="dxa"/>
            <w:vAlign w:val="bottom"/>
          </w:tcPr>
          <w:p w14:paraId="3DDC46E4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69860E9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right="-79"/>
              <w:jc w:val="center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</w:rPr>
              <w:t>(15,868)</w:t>
            </w:r>
          </w:p>
        </w:tc>
        <w:tc>
          <w:tcPr>
            <w:tcW w:w="180" w:type="dxa"/>
          </w:tcPr>
          <w:p w14:paraId="5ECA9A71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tcBorders>
              <w:top w:val="single" w:sz="4" w:space="0" w:color="auto"/>
              <w:bottom w:val="double" w:sz="4" w:space="0" w:color="auto"/>
            </w:tcBorders>
          </w:tcPr>
          <w:p w14:paraId="1D93CC0D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(21,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6</w:t>
            </w: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01)</w:t>
            </w:r>
          </w:p>
        </w:tc>
        <w:tc>
          <w:tcPr>
            <w:tcW w:w="270" w:type="dxa"/>
          </w:tcPr>
          <w:p w14:paraId="4A07D0E2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8E556DA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2,584,61</w:t>
            </w:r>
            <w:r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0141C07E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824656" w14:textId="77777777" w:rsidR="004E07A3" w:rsidRPr="00273A5D" w:rsidRDefault="004E07A3" w:rsidP="003835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2,6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28</w:t>
            </w:r>
            <w:r w:rsidRPr="00273A5D">
              <w:rPr>
                <w:rFonts w:ascii="Angsana New" w:hAnsi="Angsana New"/>
                <w:b/>
                <w:bCs/>
                <w:sz w:val="29"/>
                <w:szCs w:val="29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sz w:val="29"/>
                <w:szCs w:val="29"/>
                <w:cs/>
                <w:lang w:val="en-GB"/>
              </w:rPr>
              <w:t>615</w:t>
            </w:r>
          </w:p>
        </w:tc>
      </w:tr>
      <w:tr w:rsidR="004E07A3" w:rsidRPr="00273A5D" w14:paraId="4E71379E" w14:textId="77777777" w:rsidTr="00FB1A49">
        <w:trPr>
          <w:cantSplit/>
        </w:trPr>
        <w:tc>
          <w:tcPr>
            <w:tcW w:w="3409" w:type="dxa"/>
          </w:tcPr>
          <w:p w14:paraId="791D7758" w14:textId="77777777" w:rsidR="004E07A3" w:rsidRPr="00273A5D" w:rsidRDefault="004E07A3" w:rsidP="00933FD5">
            <w:pPr>
              <w:spacing w:line="240" w:lineRule="auto"/>
              <w:ind w:right="-79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A7859C9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61966BB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478717BB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4A64E42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  <w:vAlign w:val="bottom"/>
          </w:tcPr>
          <w:p w14:paraId="1B14EDFB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CFA6BE9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E0A862F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74CAB048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ED9BA1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</w:tcPr>
          <w:p w14:paraId="21C3ADB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tcBorders>
              <w:top w:val="double" w:sz="4" w:space="0" w:color="auto"/>
            </w:tcBorders>
          </w:tcPr>
          <w:p w14:paraId="6AEB036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270" w:type="dxa"/>
          </w:tcPr>
          <w:p w14:paraId="54EEE87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6C596A9B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3D5BB7C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tcBorders>
              <w:top w:val="double" w:sz="4" w:space="0" w:color="auto"/>
            </w:tcBorders>
            <w:vAlign w:val="bottom"/>
          </w:tcPr>
          <w:p w14:paraId="02A6A76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</w:tr>
      <w:tr w:rsidR="004E07A3" w:rsidRPr="00273A5D" w14:paraId="5883236B" w14:textId="77777777" w:rsidTr="00FB1A49">
        <w:trPr>
          <w:cantSplit/>
        </w:trPr>
        <w:tc>
          <w:tcPr>
            <w:tcW w:w="3409" w:type="dxa"/>
          </w:tcPr>
          <w:p w14:paraId="686F8562" w14:textId="77777777" w:rsidR="004E07A3" w:rsidRPr="00273A5D" w:rsidRDefault="004E07A3" w:rsidP="00933FD5">
            <w:pPr>
              <w:spacing w:line="240" w:lineRule="auto"/>
              <w:ind w:right="-79"/>
              <w:rPr>
                <w:rFonts w:ascii="Angsana New" w:hAnsi="Angsana New"/>
                <w:sz w:val="29"/>
                <w:szCs w:val="29"/>
              </w:rPr>
            </w:pP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 xml:space="preserve">กำไร </w:t>
            </w:r>
            <w:r w:rsidRPr="00273A5D">
              <w:rPr>
                <w:rFonts w:ascii="Angsana New" w:hAnsi="Angsana New"/>
                <w:sz w:val="29"/>
                <w:szCs w:val="29"/>
              </w:rPr>
              <w:t>(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ขาดทุน</w:t>
            </w:r>
            <w:r w:rsidRPr="00273A5D">
              <w:rPr>
                <w:rFonts w:ascii="Angsana New" w:hAnsi="Angsana New"/>
                <w:sz w:val="29"/>
                <w:szCs w:val="29"/>
              </w:rPr>
              <w:t xml:space="preserve">) 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>ตามส่วนงาน</w:t>
            </w:r>
          </w:p>
          <w:p w14:paraId="195D0168" w14:textId="77777777" w:rsidR="004E07A3" w:rsidRPr="00273A5D" w:rsidRDefault="004E07A3" w:rsidP="00933FD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sz w:val="29"/>
                <w:szCs w:val="29"/>
              </w:rPr>
            </w:pPr>
            <w:r w:rsidRPr="00273A5D">
              <w:rPr>
                <w:rFonts w:ascii="Angsana New" w:hAnsi="Angsana New" w:hint="cs"/>
                <w:sz w:val="29"/>
                <w:szCs w:val="29"/>
                <w:cs/>
              </w:rPr>
              <w:t xml:space="preserve">   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BAF7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(36,712)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793BD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BB13E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(1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78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656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  <w:tc>
          <w:tcPr>
            <w:tcW w:w="199" w:type="dxa"/>
            <w:gridSpan w:val="2"/>
            <w:shd w:val="clear" w:color="auto" w:fill="auto"/>
            <w:vAlign w:val="bottom"/>
          </w:tcPr>
          <w:p w14:paraId="465B93D4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312F8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(32,901)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3B7D9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4E37B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spacing w:line="240" w:lineRule="auto"/>
              <w:ind w:left="-79" w:right="193"/>
              <w:rPr>
                <w:rFonts w:ascii="Angsana New" w:hAnsi="Angsana New"/>
                <w:sz w:val="29"/>
                <w:szCs w:val="29"/>
                <w:lang w:val="en-GB"/>
              </w:rPr>
            </w:pP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55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447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BB445C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3A6D10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  <w:p w14:paraId="0176F162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79" w:right="183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B16E5A9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71" w:type="dxa"/>
            <w:tcBorders>
              <w:bottom w:val="single" w:sz="4" w:space="0" w:color="auto"/>
            </w:tcBorders>
            <w:shd w:val="clear" w:color="auto" w:fill="auto"/>
          </w:tcPr>
          <w:p w14:paraId="487572EA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  <w:p w14:paraId="5CC65D3D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3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0F3CC05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6B401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(69,613)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4828D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val="en-GB" w:bidi="ar-SA"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611C2F" w14:textId="77777777" w:rsidR="004E07A3" w:rsidRPr="00273A5D" w:rsidRDefault="004E07A3" w:rsidP="00933F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sz w:val="29"/>
                <w:szCs w:val="29"/>
                <w:lang w:bidi="ar-SA"/>
              </w:rPr>
            </w:pP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(1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2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3,</w:t>
            </w:r>
            <w:r w:rsidRPr="00273A5D">
              <w:rPr>
                <w:rFonts w:ascii="Angsana New" w:hAnsi="Angsana New" w:hint="cs"/>
                <w:sz w:val="29"/>
                <w:szCs w:val="29"/>
                <w:cs/>
                <w:lang w:val="en-GB"/>
              </w:rPr>
              <w:t>209</w:t>
            </w:r>
            <w:r w:rsidRPr="00273A5D">
              <w:rPr>
                <w:rFonts w:ascii="Angsana New" w:hAnsi="Angsana New"/>
                <w:sz w:val="29"/>
                <w:szCs w:val="29"/>
                <w:lang w:val="en-GB" w:bidi="ar-SA"/>
              </w:rPr>
              <w:t>)</w:t>
            </w:r>
          </w:p>
        </w:tc>
      </w:tr>
    </w:tbl>
    <w:p w14:paraId="39F2B2E3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EC58156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9FF9608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D2BB04A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16B244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1C1BB0F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60321EEA" w14:textId="77777777" w:rsidR="004E07A3" w:rsidRPr="00273A5D" w:rsidRDefault="004E07A3" w:rsidP="00C61256">
      <w:pPr>
        <w:tabs>
          <w:tab w:val="clear" w:pos="454"/>
          <w:tab w:val="clear" w:pos="907"/>
          <w:tab w:val="left" w:pos="1440"/>
          <w:tab w:val="left" w:pos="1800"/>
        </w:tabs>
        <w:jc w:val="thaiDistribute"/>
        <w:rPr>
          <w:rFonts w:ascii="Angsana New" w:hAnsi="Angsana New"/>
          <w:i/>
          <w:iCs/>
          <w:sz w:val="30"/>
          <w:szCs w:val="30"/>
          <w:lang w:val="en-AU"/>
        </w:rPr>
      </w:pPr>
    </w:p>
    <w:tbl>
      <w:tblPr>
        <w:tblW w:w="14659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409"/>
        <w:gridCol w:w="1260"/>
        <w:gridCol w:w="180"/>
        <w:gridCol w:w="1260"/>
        <w:gridCol w:w="180"/>
        <w:gridCol w:w="19"/>
        <w:gridCol w:w="1241"/>
        <w:gridCol w:w="180"/>
        <w:gridCol w:w="1260"/>
        <w:gridCol w:w="180"/>
        <w:gridCol w:w="1170"/>
        <w:gridCol w:w="180"/>
        <w:gridCol w:w="1170"/>
        <w:gridCol w:w="270"/>
        <w:gridCol w:w="1170"/>
        <w:gridCol w:w="180"/>
        <w:gridCol w:w="1350"/>
      </w:tblGrid>
      <w:tr w:rsidR="004E07A3" w:rsidRPr="00273A5D" w14:paraId="292ED93B" w14:textId="77777777" w:rsidTr="00FB1A49">
        <w:trPr>
          <w:cantSplit/>
          <w:trHeight w:val="627"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7DD8E97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สำหรับงวดหกเดือนสิ้นสุดวันที่</w:t>
            </w:r>
          </w:p>
        </w:tc>
        <w:tc>
          <w:tcPr>
            <w:tcW w:w="2700" w:type="dxa"/>
            <w:gridSpan w:val="3"/>
            <w:vAlign w:val="bottom"/>
          </w:tcPr>
          <w:p w14:paraId="05829BF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ให</w:t>
            </w:r>
            <w:r w:rsidRPr="00273A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</w:rPr>
              <w:t>้</w:t>
            </w:r>
            <w:r w:rsidRPr="00273A5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บริการธุรกิจโรงแรมและ</w:t>
            </w:r>
          </w:p>
          <w:p w14:paraId="7EA5D25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บริการที่เกี่ยวข้อง</w:t>
            </w:r>
          </w:p>
        </w:tc>
        <w:tc>
          <w:tcPr>
            <w:tcW w:w="180" w:type="dxa"/>
            <w:vAlign w:val="bottom"/>
          </w:tcPr>
          <w:p w14:paraId="3A83CA6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0" w:type="dxa"/>
            <w:gridSpan w:val="4"/>
            <w:vAlign w:val="bottom"/>
          </w:tcPr>
          <w:p w14:paraId="6CF9514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ให้เช่าและให้บริการ</w:t>
            </w:r>
          </w:p>
          <w:p w14:paraId="33B0B61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  <w:t>อาคารพาณิชยกรรม</w:t>
            </w:r>
          </w:p>
        </w:tc>
        <w:tc>
          <w:tcPr>
            <w:tcW w:w="180" w:type="dxa"/>
            <w:vAlign w:val="bottom"/>
          </w:tcPr>
          <w:p w14:paraId="1D455B8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520" w:type="dxa"/>
            <w:gridSpan w:val="3"/>
          </w:tcPr>
          <w:p w14:paraId="08D624F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</w:p>
          <w:p w14:paraId="1A54CB0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41FEC22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656C66B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รวมส่วนงาน</w:t>
            </w:r>
          </w:p>
          <w:p w14:paraId="0AACFB3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 w:hint="cs"/>
                <w:bCs/>
                <w:color w:val="000000"/>
                <w:sz w:val="30"/>
                <w:szCs w:val="30"/>
                <w:cs/>
                <w:lang w:val="en-GB"/>
              </w:rPr>
              <w:t>ที่รายงาน</w:t>
            </w:r>
          </w:p>
        </w:tc>
      </w:tr>
      <w:tr w:rsidR="004E07A3" w:rsidRPr="00273A5D" w14:paraId="28A88182" w14:textId="77777777" w:rsidTr="00FB1A49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05507B4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7B95701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2EFAD9E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68867D4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0A822C5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vAlign w:val="center"/>
          </w:tcPr>
          <w:p w14:paraId="3EEC145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01D54EC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center"/>
          </w:tcPr>
          <w:p w14:paraId="6F3C2E3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180" w:type="dxa"/>
          </w:tcPr>
          <w:p w14:paraId="72C4D7F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49EA25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54C765B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center"/>
          </w:tcPr>
          <w:p w14:paraId="0096ADA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  <w:tc>
          <w:tcPr>
            <w:tcW w:w="270" w:type="dxa"/>
          </w:tcPr>
          <w:p w14:paraId="2F8F7BD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vAlign w:val="center"/>
          </w:tcPr>
          <w:p w14:paraId="2E8DA63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2562</w:t>
            </w:r>
          </w:p>
        </w:tc>
        <w:tc>
          <w:tcPr>
            <w:tcW w:w="180" w:type="dxa"/>
            <w:vAlign w:val="center"/>
          </w:tcPr>
          <w:p w14:paraId="0B2F690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center"/>
          </w:tcPr>
          <w:p w14:paraId="34DD4B8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2561</w:t>
            </w:r>
          </w:p>
        </w:tc>
      </w:tr>
      <w:tr w:rsidR="004E07A3" w:rsidRPr="00273A5D" w14:paraId="7585D1E1" w14:textId="77777777" w:rsidTr="00FB1A49">
        <w:trPr>
          <w:cantSplit/>
          <w:tblHeader/>
        </w:trPr>
        <w:tc>
          <w:tcPr>
            <w:tcW w:w="3409" w:type="dxa"/>
            <w:tcBorders>
              <w:top w:val="nil"/>
              <w:left w:val="nil"/>
              <w:right w:val="nil"/>
            </w:tcBorders>
            <w:vAlign w:val="bottom"/>
          </w:tcPr>
          <w:p w14:paraId="637D1E2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1FB5A2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32BF974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7B1BC00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2A2DE0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6D2D8F5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7E09E6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F2985E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702900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85C8E0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61C247F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54F8DE4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80368C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D6709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center"/>
          </w:tcPr>
          <w:p w14:paraId="0EA9CE0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4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351005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07A3" w:rsidRPr="00273A5D" w14:paraId="491DC866" w14:textId="77777777" w:rsidTr="00FB1A49">
        <w:trPr>
          <w:cantSplit/>
          <w:tblHeader/>
        </w:trPr>
        <w:tc>
          <w:tcPr>
            <w:tcW w:w="3409" w:type="dxa"/>
          </w:tcPr>
          <w:p w14:paraId="29D1964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right="-79"/>
              <w:jc w:val="center"/>
              <w:rPr>
                <w:rFonts w:ascii="Times New Roman" w:hAnsi="Times New Roman" w:cs="Times New Roman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1250" w:type="dxa"/>
            <w:gridSpan w:val="16"/>
            <w:shd w:val="clear" w:color="auto" w:fill="auto"/>
            <w:vAlign w:val="center"/>
          </w:tcPr>
          <w:p w14:paraId="687E1CA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i/>
                <w:iCs/>
                <w:color w:val="000000"/>
                <w:sz w:val="30"/>
                <w:szCs w:val="30"/>
                <w:cs/>
              </w:rPr>
              <w:t>(พันบาท)</w:t>
            </w:r>
          </w:p>
        </w:tc>
      </w:tr>
      <w:tr w:rsidR="004E07A3" w:rsidRPr="00273A5D" w14:paraId="300768FF" w14:textId="77777777" w:rsidTr="00FB1A49">
        <w:trPr>
          <w:cantSplit/>
          <w:trHeight w:val="236"/>
        </w:trPr>
        <w:tc>
          <w:tcPr>
            <w:tcW w:w="3409" w:type="dxa"/>
          </w:tcPr>
          <w:p w14:paraId="169DBE75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รายได้จากลูกค้าภายนอก</w:t>
            </w:r>
          </w:p>
        </w:tc>
        <w:tc>
          <w:tcPr>
            <w:tcW w:w="1260" w:type="dxa"/>
          </w:tcPr>
          <w:p w14:paraId="3CA05A55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3,367,043</w:t>
            </w:r>
          </w:p>
        </w:tc>
        <w:tc>
          <w:tcPr>
            <w:tcW w:w="180" w:type="dxa"/>
            <w:vAlign w:val="bottom"/>
          </w:tcPr>
          <w:p w14:paraId="6EB641D2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1081869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3,4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56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203</w:t>
            </w:r>
          </w:p>
        </w:tc>
        <w:tc>
          <w:tcPr>
            <w:tcW w:w="199" w:type="dxa"/>
            <w:gridSpan w:val="2"/>
            <w:vAlign w:val="bottom"/>
          </w:tcPr>
          <w:p w14:paraId="0E9D6F8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48CD5448" w14:textId="77777777" w:rsidR="004E07A3" w:rsidRPr="00067C71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2,166,63</w:t>
            </w:r>
            <w:r w:rsidR="00067C71">
              <w:rPr>
                <w:rFonts w:ascii="Angsana New" w:hAnsi="Angsana New"/>
                <w:color w:val="000000"/>
                <w:sz w:val="30"/>
                <w:szCs w:val="30"/>
              </w:rPr>
              <w:t>0</w:t>
            </w:r>
          </w:p>
        </w:tc>
        <w:tc>
          <w:tcPr>
            <w:tcW w:w="180" w:type="dxa"/>
            <w:vAlign w:val="bottom"/>
          </w:tcPr>
          <w:p w14:paraId="082722C1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06CFC5C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2,318,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940</w:t>
            </w:r>
          </w:p>
        </w:tc>
        <w:tc>
          <w:tcPr>
            <w:tcW w:w="180" w:type="dxa"/>
            <w:vAlign w:val="bottom"/>
          </w:tcPr>
          <w:p w14:paraId="501A42B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1A7F4D64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20C8AB0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D56F4A1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1BF39557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AB4DDB4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</w:tabs>
              <w:spacing w:line="240" w:lineRule="auto"/>
              <w:ind w:left="-79" w:right="-18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5,533,67</w:t>
            </w:r>
            <w:r w:rsidR="00067C71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</w:t>
            </w:r>
          </w:p>
        </w:tc>
        <w:tc>
          <w:tcPr>
            <w:tcW w:w="180" w:type="dxa"/>
            <w:vAlign w:val="bottom"/>
          </w:tcPr>
          <w:p w14:paraId="37AA3DF3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19175AE9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775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143</w:t>
            </w:r>
          </w:p>
        </w:tc>
      </w:tr>
      <w:tr w:rsidR="004E07A3" w:rsidRPr="00FB1A49" w14:paraId="6F836153" w14:textId="77777777" w:rsidTr="00FB1A49">
        <w:trPr>
          <w:cantSplit/>
          <w:trHeight w:val="236"/>
        </w:trPr>
        <w:tc>
          <w:tcPr>
            <w:tcW w:w="3409" w:type="dxa"/>
          </w:tcPr>
          <w:p w14:paraId="2753DC00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-79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รายได้ระหว่างส่วนงาน</w:t>
            </w:r>
          </w:p>
        </w:tc>
        <w:tc>
          <w:tcPr>
            <w:tcW w:w="1260" w:type="dxa"/>
          </w:tcPr>
          <w:p w14:paraId="572BABEA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84</w:t>
            </w:r>
          </w:p>
        </w:tc>
        <w:tc>
          <w:tcPr>
            <w:tcW w:w="180" w:type="dxa"/>
            <w:vAlign w:val="bottom"/>
          </w:tcPr>
          <w:p w14:paraId="416F0786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B807F83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191</w:t>
            </w:r>
          </w:p>
        </w:tc>
        <w:tc>
          <w:tcPr>
            <w:tcW w:w="199" w:type="dxa"/>
            <w:gridSpan w:val="2"/>
            <w:vAlign w:val="bottom"/>
          </w:tcPr>
          <w:p w14:paraId="6BA8AAA4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</w:tcPr>
          <w:p w14:paraId="40A73E8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32,564</w:t>
            </w:r>
          </w:p>
        </w:tc>
        <w:tc>
          <w:tcPr>
            <w:tcW w:w="180" w:type="dxa"/>
            <w:vAlign w:val="bottom"/>
          </w:tcPr>
          <w:p w14:paraId="6B17937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28234AD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42,959</w:t>
            </w:r>
          </w:p>
        </w:tc>
        <w:tc>
          <w:tcPr>
            <w:tcW w:w="180" w:type="dxa"/>
            <w:vAlign w:val="bottom"/>
          </w:tcPr>
          <w:p w14:paraId="582B738A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5FC52CC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(32,648)</w:t>
            </w:r>
          </w:p>
        </w:tc>
        <w:tc>
          <w:tcPr>
            <w:tcW w:w="180" w:type="dxa"/>
          </w:tcPr>
          <w:p w14:paraId="0C01288A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37CF41A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2"/>
              <w:jc w:val="right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(4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150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0BAD453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460D0E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</w:tabs>
              <w:spacing w:line="240" w:lineRule="auto"/>
              <w:ind w:left="-79" w:right="9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476F8809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C292B8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</w:tabs>
              <w:spacing w:line="240" w:lineRule="auto"/>
              <w:ind w:left="-79" w:right="90"/>
              <w:jc w:val="center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</w:tr>
      <w:tr w:rsidR="004E07A3" w:rsidRPr="00273A5D" w14:paraId="0AF4BEBE" w14:textId="77777777" w:rsidTr="00FB1A49">
        <w:trPr>
          <w:cantSplit/>
        </w:trPr>
        <w:tc>
          <w:tcPr>
            <w:tcW w:w="3409" w:type="dxa"/>
          </w:tcPr>
          <w:p w14:paraId="1E39AE1B" w14:textId="77777777" w:rsidR="004E07A3" w:rsidRPr="00273A5D" w:rsidRDefault="004E07A3" w:rsidP="00DC207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</w:rPr>
              <w:t>รวมรายได้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5D90C84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3,367,127</w:t>
            </w:r>
          </w:p>
        </w:tc>
        <w:tc>
          <w:tcPr>
            <w:tcW w:w="180" w:type="dxa"/>
            <w:vAlign w:val="bottom"/>
          </w:tcPr>
          <w:p w14:paraId="12C1DB1A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FF424C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3,4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56</w:t>
            </w: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394</w:t>
            </w:r>
          </w:p>
        </w:tc>
        <w:tc>
          <w:tcPr>
            <w:tcW w:w="199" w:type="dxa"/>
            <w:gridSpan w:val="2"/>
            <w:vAlign w:val="bottom"/>
          </w:tcPr>
          <w:p w14:paraId="289F2CE3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  <w:bottom w:val="double" w:sz="4" w:space="0" w:color="auto"/>
            </w:tcBorders>
          </w:tcPr>
          <w:p w14:paraId="7D89BAAE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2,199,19</w:t>
            </w:r>
            <w:r w:rsidR="00067C71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4</w:t>
            </w:r>
          </w:p>
        </w:tc>
        <w:tc>
          <w:tcPr>
            <w:tcW w:w="180" w:type="dxa"/>
            <w:vAlign w:val="bottom"/>
          </w:tcPr>
          <w:p w14:paraId="27CBAA96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5BFC41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2,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361</w:t>
            </w: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899</w:t>
            </w:r>
          </w:p>
        </w:tc>
        <w:tc>
          <w:tcPr>
            <w:tcW w:w="180" w:type="dxa"/>
            <w:vAlign w:val="bottom"/>
          </w:tcPr>
          <w:p w14:paraId="22E9398F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851E4A9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(32,648)</w:t>
            </w:r>
          </w:p>
        </w:tc>
        <w:tc>
          <w:tcPr>
            <w:tcW w:w="180" w:type="dxa"/>
          </w:tcPr>
          <w:p w14:paraId="28BE0CB3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DF9F8AF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240" w:lineRule="auto"/>
              <w:ind w:left="-79" w:right="10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(4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150</w:t>
            </w: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19C61A42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FEA10CB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"/>
              </w:tabs>
              <w:spacing w:line="240" w:lineRule="auto"/>
              <w:ind w:left="-79" w:right="-180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5,533,673</w:t>
            </w:r>
          </w:p>
        </w:tc>
        <w:tc>
          <w:tcPr>
            <w:tcW w:w="180" w:type="dxa"/>
            <w:vAlign w:val="bottom"/>
          </w:tcPr>
          <w:p w14:paraId="31932C24" w14:textId="77777777" w:rsidR="004E07A3" w:rsidRPr="00273A5D" w:rsidRDefault="004E07A3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611263C" w14:textId="77777777" w:rsidR="004E07A3" w:rsidRPr="00273A5D" w:rsidRDefault="004E07A3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5,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775</w:t>
            </w:r>
            <w:r w:rsidRPr="00273A5D"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143</w:t>
            </w:r>
          </w:p>
        </w:tc>
      </w:tr>
      <w:tr w:rsidR="00076E29" w:rsidRPr="00273A5D" w14:paraId="1EDC1978" w14:textId="77777777" w:rsidTr="00FB1A49">
        <w:trPr>
          <w:cantSplit/>
        </w:trPr>
        <w:tc>
          <w:tcPr>
            <w:tcW w:w="3409" w:type="dxa"/>
          </w:tcPr>
          <w:p w14:paraId="6A4624B6" w14:textId="77777777" w:rsidR="00076E29" w:rsidRPr="00273A5D" w:rsidRDefault="00076E29" w:rsidP="00DC2072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FB41F8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80" w:type="dxa"/>
            <w:vAlign w:val="bottom"/>
          </w:tcPr>
          <w:p w14:paraId="051E977F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1A692CC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6E5A3D4D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double" w:sz="4" w:space="0" w:color="auto"/>
            </w:tcBorders>
          </w:tcPr>
          <w:p w14:paraId="16EE9EB9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B4BE5DD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09BE3424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0E30F49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CE44EE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61371708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97B6D12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102"/>
              <w:jc w:val="right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F1409E1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ECBDB60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DABB529" w14:textId="77777777" w:rsidR="00076E29" w:rsidRPr="00273A5D" w:rsidRDefault="00076E29" w:rsidP="00DC20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F51C415" w14:textId="77777777" w:rsidR="00076E29" w:rsidRPr="00273A5D" w:rsidRDefault="00076E29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2A7A55" w:rsidRPr="00273A5D" w14:paraId="3FC953CF" w14:textId="77777777" w:rsidTr="00FB1A49">
        <w:trPr>
          <w:cantSplit/>
        </w:trPr>
        <w:tc>
          <w:tcPr>
            <w:tcW w:w="3409" w:type="dxa"/>
          </w:tcPr>
          <w:p w14:paraId="7CC9E123" w14:textId="77777777" w:rsidR="002A7A55" w:rsidRPr="00273A5D" w:rsidRDefault="002A7A55" w:rsidP="002A7A55">
            <w:pPr>
              <w:spacing w:line="240" w:lineRule="auto"/>
              <w:ind w:right="-7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กำไรตามส่วนงาน</w:t>
            </w:r>
          </w:p>
          <w:p w14:paraId="67CF0608" w14:textId="77777777" w:rsidR="002A7A55" w:rsidRPr="00273A5D" w:rsidRDefault="002A7A55" w:rsidP="002A7A55">
            <w:pPr>
              <w:spacing w:line="240" w:lineRule="auto"/>
              <w:ind w:right="-79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   ก่อนภาษีเงินได้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2746BD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227,107</w:t>
            </w:r>
          </w:p>
        </w:tc>
        <w:tc>
          <w:tcPr>
            <w:tcW w:w="180" w:type="dxa"/>
            <w:vAlign w:val="bottom"/>
          </w:tcPr>
          <w:p w14:paraId="59D16E5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283DE58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169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44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309</w:t>
            </w:r>
          </w:p>
        </w:tc>
        <w:tc>
          <w:tcPr>
            <w:tcW w:w="199" w:type="dxa"/>
            <w:gridSpan w:val="2"/>
            <w:vAlign w:val="bottom"/>
          </w:tcPr>
          <w:p w14:paraId="27F5B9C6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18E4B8AC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3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7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432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  <w:vAlign w:val="bottom"/>
          </w:tcPr>
          <w:p w14:paraId="198D6CD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1960D9C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193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230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515</w:t>
            </w:r>
          </w:p>
        </w:tc>
        <w:tc>
          <w:tcPr>
            <w:tcW w:w="180" w:type="dxa"/>
            <w:vAlign w:val="bottom"/>
          </w:tcPr>
          <w:p w14:paraId="549503C5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3BE7E32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  <w:p w14:paraId="6DFC3800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180" w:type="dxa"/>
          </w:tcPr>
          <w:p w14:paraId="7FFD514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4252089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  <w:p w14:paraId="0F5E03B6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4C10BB9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EB914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189,675</w:t>
            </w:r>
          </w:p>
        </w:tc>
        <w:tc>
          <w:tcPr>
            <w:tcW w:w="180" w:type="dxa"/>
            <w:vAlign w:val="bottom"/>
          </w:tcPr>
          <w:p w14:paraId="1431E954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D0F163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11"/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274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824</w:t>
            </w:r>
          </w:p>
        </w:tc>
      </w:tr>
      <w:tr w:rsidR="002A7A55" w:rsidRPr="00273A5D" w14:paraId="33F62A19" w14:textId="77777777" w:rsidTr="00FB1A49">
        <w:trPr>
          <w:cantSplit/>
        </w:trPr>
        <w:tc>
          <w:tcPr>
            <w:tcW w:w="3409" w:type="dxa"/>
          </w:tcPr>
          <w:p w14:paraId="29A0F4CE" w14:textId="77777777" w:rsidR="002A7A55" w:rsidRPr="00273A5D" w:rsidRDefault="002A7A55" w:rsidP="002A7A55">
            <w:pPr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EDC5D0D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06EA89E0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EB81B28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7F6C3F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tcBorders>
              <w:top w:val="single" w:sz="4" w:space="0" w:color="auto"/>
            </w:tcBorders>
            <w:vAlign w:val="bottom"/>
          </w:tcPr>
          <w:p w14:paraId="40C9C7D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804FB92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233CFC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68B7DB6A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695995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149E8E6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1CB01F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0417C2D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9B7978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D8FBA9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DF75149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2A7A55" w:rsidRPr="00273A5D" w14:paraId="25016B17" w14:textId="77777777" w:rsidTr="00FB1A49">
        <w:trPr>
          <w:cantSplit/>
        </w:trPr>
        <w:tc>
          <w:tcPr>
            <w:tcW w:w="3409" w:type="dxa"/>
          </w:tcPr>
          <w:p w14:paraId="05B9CCFD" w14:textId="77777777" w:rsidR="002A7A55" w:rsidRPr="00273A5D" w:rsidRDefault="002A7A55" w:rsidP="002A7A55">
            <w:pPr>
              <w:spacing w:line="240" w:lineRule="auto"/>
              <w:ind w:right="-7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สินทรัพย์ส่วนง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าน</w:t>
            </w:r>
          </w:p>
        </w:tc>
        <w:tc>
          <w:tcPr>
            <w:tcW w:w="1260" w:type="dxa"/>
            <w:vAlign w:val="bottom"/>
          </w:tcPr>
          <w:p w14:paraId="43F9B976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E4CBC81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E89C7F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36C882B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  <w:vAlign w:val="bottom"/>
          </w:tcPr>
          <w:p w14:paraId="454C54E4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C618C91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  <w:tab w:val="decimal" w:pos="107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655A5311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55319C73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B4BC97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57D6E7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804A686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57538D8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2D12B254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414FFDB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  <w:vAlign w:val="bottom"/>
          </w:tcPr>
          <w:p w14:paraId="34C5D822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2A7A55" w:rsidRPr="00273A5D" w14:paraId="155885CC" w14:textId="77777777" w:rsidTr="00FB1A49">
        <w:trPr>
          <w:cantSplit/>
        </w:trPr>
        <w:tc>
          <w:tcPr>
            <w:tcW w:w="3409" w:type="dxa"/>
            <w:vAlign w:val="bottom"/>
          </w:tcPr>
          <w:p w14:paraId="427629EC" w14:textId="77777777" w:rsidR="002A7A55" w:rsidRPr="00273A5D" w:rsidRDefault="002A7A55" w:rsidP="002A7A55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ณ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วันที่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/ 31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4A331109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  <w:t>40,116,374</w:t>
            </w:r>
          </w:p>
        </w:tc>
        <w:tc>
          <w:tcPr>
            <w:tcW w:w="180" w:type="dxa"/>
            <w:vAlign w:val="bottom"/>
          </w:tcPr>
          <w:p w14:paraId="242158F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E5FD022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40,893,480</w:t>
            </w:r>
          </w:p>
        </w:tc>
        <w:tc>
          <w:tcPr>
            <w:tcW w:w="199" w:type="dxa"/>
            <w:gridSpan w:val="2"/>
            <w:vAlign w:val="bottom"/>
          </w:tcPr>
          <w:p w14:paraId="2CC0633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6BAC38E2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52,23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7,809</w:t>
            </w:r>
          </w:p>
        </w:tc>
        <w:tc>
          <w:tcPr>
            <w:tcW w:w="180" w:type="dxa"/>
          </w:tcPr>
          <w:p w14:paraId="490F1D81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63EBAAD0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52,005,749</w:t>
            </w:r>
          </w:p>
        </w:tc>
        <w:tc>
          <w:tcPr>
            <w:tcW w:w="180" w:type="dxa"/>
            <w:vAlign w:val="bottom"/>
          </w:tcPr>
          <w:p w14:paraId="6304DC4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C848802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22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905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13628F3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71E012F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22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573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52042BC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1AD1E42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92,3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31,278</w:t>
            </w:r>
          </w:p>
        </w:tc>
        <w:tc>
          <w:tcPr>
            <w:tcW w:w="180" w:type="dxa"/>
          </w:tcPr>
          <w:p w14:paraId="096E9C67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7372C766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92,876,656</w:t>
            </w:r>
          </w:p>
        </w:tc>
      </w:tr>
      <w:tr w:rsidR="002A7A55" w:rsidRPr="00273A5D" w14:paraId="34D0B650" w14:textId="77777777" w:rsidTr="00FB1A49">
        <w:trPr>
          <w:cantSplit/>
        </w:trPr>
        <w:tc>
          <w:tcPr>
            <w:tcW w:w="3409" w:type="dxa"/>
            <w:vAlign w:val="bottom"/>
          </w:tcPr>
          <w:p w14:paraId="0011B2C3" w14:textId="77777777" w:rsidR="002A7A55" w:rsidRPr="00273A5D" w:rsidRDefault="002A7A55" w:rsidP="002A7A55">
            <w:pPr>
              <w:spacing w:line="240" w:lineRule="auto"/>
              <w:ind w:left="101" w:right="-79" w:hanging="101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>หนี้สินส่วนงาน</w:t>
            </w:r>
          </w:p>
        </w:tc>
        <w:tc>
          <w:tcPr>
            <w:tcW w:w="1260" w:type="dxa"/>
            <w:vAlign w:val="bottom"/>
          </w:tcPr>
          <w:p w14:paraId="4203998A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bidi="ar-SA"/>
              </w:rPr>
            </w:pPr>
          </w:p>
        </w:tc>
        <w:tc>
          <w:tcPr>
            <w:tcW w:w="180" w:type="dxa"/>
            <w:vAlign w:val="bottom"/>
          </w:tcPr>
          <w:p w14:paraId="1F260D8A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1E23669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99" w:type="dxa"/>
            <w:gridSpan w:val="2"/>
            <w:vAlign w:val="bottom"/>
          </w:tcPr>
          <w:p w14:paraId="2E4E145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047012CC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5A8DDBD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0F38E9F5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  <w:vAlign w:val="bottom"/>
          </w:tcPr>
          <w:p w14:paraId="15741DB8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22A4DAC9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296A1AAD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68E2787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768F4739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1AC4619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80" w:type="dxa"/>
          </w:tcPr>
          <w:p w14:paraId="790A189A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135EBEF7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</w:tr>
      <w:tr w:rsidR="002A7A55" w:rsidRPr="00273A5D" w14:paraId="1B1E1C1B" w14:textId="77777777" w:rsidTr="00FB1A49">
        <w:trPr>
          <w:cantSplit/>
        </w:trPr>
        <w:tc>
          <w:tcPr>
            <w:tcW w:w="3409" w:type="dxa"/>
            <w:vAlign w:val="bottom"/>
          </w:tcPr>
          <w:p w14:paraId="45EEF7D3" w14:textId="77777777" w:rsidR="002A7A55" w:rsidRPr="00273A5D" w:rsidRDefault="002A7A55" w:rsidP="002A7A55">
            <w:pPr>
              <w:spacing w:line="240" w:lineRule="auto"/>
              <w:ind w:left="101" w:right="-79" w:hanging="101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  ณ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วันที่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</w:rPr>
              <w:t>/ 31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260" w:type="dxa"/>
            <w:vAlign w:val="bottom"/>
          </w:tcPr>
          <w:p w14:paraId="7BA62E8B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22,614,429</w:t>
            </w:r>
          </w:p>
        </w:tc>
        <w:tc>
          <w:tcPr>
            <w:tcW w:w="180" w:type="dxa"/>
            <w:vAlign w:val="bottom"/>
          </w:tcPr>
          <w:p w14:paraId="315482F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231B406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23,559,872</w:t>
            </w:r>
          </w:p>
        </w:tc>
        <w:tc>
          <w:tcPr>
            <w:tcW w:w="199" w:type="dxa"/>
            <w:gridSpan w:val="2"/>
            <w:vAlign w:val="bottom"/>
          </w:tcPr>
          <w:p w14:paraId="17D3FFAE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41" w:type="dxa"/>
          </w:tcPr>
          <w:p w14:paraId="3B048436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43,9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63,552</w:t>
            </w:r>
          </w:p>
        </w:tc>
        <w:tc>
          <w:tcPr>
            <w:tcW w:w="180" w:type="dxa"/>
          </w:tcPr>
          <w:p w14:paraId="3750E8D4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260" w:type="dxa"/>
          </w:tcPr>
          <w:p w14:paraId="3600E55B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43,799,633</w:t>
            </w:r>
          </w:p>
        </w:tc>
        <w:tc>
          <w:tcPr>
            <w:tcW w:w="180" w:type="dxa"/>
            <w:vAlign w:val="bottom"/>
          </w:tcPr>
          <w:p w14:paraId="5B6BB3D1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4DDE3802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22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/>
              </w:rPr>
              <w:t>905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611791D2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6042111C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(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22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,</w:t>
            </w:r>
            <w:r w:rsidRPr="00273A5D">
              <w:rPr>
                <w:rFonts w:ascii="Angsana New" w:hAnsi="Angsana New" w:hint="cs"/>
                <w:color w:val="000000"/>
                <w:sz w:val="30"/>
                <w:szCs w:val="30"/>
                <w:cs/>
                <w:lang w:val="en-GB"/>
              </w:rPr>
              <w:t>573</w:t>
            </w: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)</w:t>
            </w:r>
          </w:p>
        </w:tc>
        <w:tc>
          <w:tcPr>
            <w:tcW w:w="270" w:type="dxa"/>
          </w:tcPr>
          <w:p w14:paraId="6197479F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3A3808C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66,5</w:t>
            </w:r>
            <w:r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55,076</w:t>
            </w:r>
          </w:p>
        </w:tc>
        <w:tc>
          <w:tcPr>
            <w:tcW w:w="180" w:type="dxa"/>
          </w:tcPr>
          <w:p w14:paraId="32872FE9" w14:textId="77777777" w:rsidR="002A7A55" w:rsidRPr="00273A5D" w:rsidRDefault="002A7A55" w:rsidP="002A7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79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</w:p>
        </w:tc>
        <w:tc>
          <w:tcPr>
            <w:tcW w:w="1350" w:type="dxa"/>
          </w:tcPr>
          <w:p w14:paraId="0745C834" w14:textId="77777777" w:rsidR="002A7A55" w:rsidRPr="00273A5D" w:rsidRDefault="002A7A55" w:rsidP="00FB1A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4"/>
              </w:tabs>
              <w:spacing w:line="240" w:lineRule="auto"/>
              <w:ind w:left="-72" w:right="-79"/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</w:pPr>
            <w:r w:rsidRPr="00273A5D">
              <w:rPr>
                <w:rFonts w:ascii="Angsana New" w:hAnsi="Angsana New"/>
                <w:color w:val="000000"/>
                <w:sz w:val="30"/>
                <w:szCs w:val="30"/>
                <w:lang w:val="en-GB" w:bidi="ar-SA"/>
              </w:rPr>
              <w:t>67,336,932</w:t>
            </w:r>
          </w:p>
        </w:tc>
      </w:tr>
    </w:tbl>
    <w:p w14:paraId="6D28E789" w14:textId="77777777" w:rsidR="004E07A3" w:rsidRPr="00273A5D" w:rsidRDefault="004E07A3" w:rsidP="00FA62A2"/>
    <w:p w14:paraId="554767A8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  <w:sectPr w:rsidR="004E07A3" w:rsidRPr="00273A5D" w:rsidSect="007469A4">
          <w:headerReference w:type="first" r:id="rId23"/>
          <w:pgSz w:w="16834" w:h="11909" w:orient="landscape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titlePg/>
          <w:docGrid w:linePitch="245"/>
        </w:sectPr>
      </w:pPr>
    </w:p>
    <w:p w14:paraId="2F607FA9" w14:textId="77777777" w:rsidR="004E07A3" w:rsidRPr="00273A5D" w:rsidRDefault="004E07A3" w:rsidP="00561ACF">
      <w:pPr>
        <w:tabs>
          <w:tab w:val="left" w:pos="540"/>
        </w:tabs>
        <w:ind w:right="95"/>
        <w:jc w:val="thaiDistribute"/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</w:rPr>
      </w:pPr>
      <w:r w:rsidRPr="00273A5D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lastRenderedPageBreak/>
        <w:tab/>
      </w:r>
      <w:r w:rsidRPr="00273A5D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ab/>
      </w:r>
      <w:r w:rsidRPr="00273A5D">
        <w:rPr>
          <w:rFonts w:ascii="Angsana New" w:eastAsia="MS Mincho" w:hAnsi="Angsana New"/>
          <w:b/>
          <w:bCs/>
          <w:i/>
          <w:iCs/>
          <w:spacing w:val="-6"/>
          <w:sz w:val="30"/>
          <w:szCs w:val="30"/>
          <w:cs/>
        </w:rPr>
        <w:tab/>
        <w:t>การกระทบยอดกำไรหรือขาดทุนของส่วนงานที่รายงาน</w:t>
      </w:r>
    </w:p>
    <w:p w14:paraId="240E31E4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4"/>
          <w:szCs w:val="24"/>
          <w:cs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0"/>
        <w:gridCol w:w="1460"/>
        <w:gridCol w:w="246"/>
        <w:gridCol w:w="1464"/>
      </w:tblGrid>
      <w:tr w:rsidR="004E07A3" w:rsidRPr="00273A5D" w14:paraId="7C887397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F9CB3D8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ดสาม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9AC5244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72DCCAA6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B573B3E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273A5D" w14:paraId="57747E2D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9C75F4B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09F8868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340AE2F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727F3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07A3" w:rsidRPr="00273A5D" w14:paraId="16E7CFF2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B196994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F41575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7A3" w:rsidRPr="00273A5D" w14:paraId="106463A9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621315B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26F63F9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65B2139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1165269" w14:textId="77777777" w:rsidR="004E07A3" w:rsidRPr="00273A5D" w:rsidRDefault="004E07A3" w:rsidP="00836B4E">
            <w:pPr>
              <w:tabs>
                <w:tab w:val="clear" w:pos="680"/>
                <w:tab w:val="clear" w:pos="1644"/>
                <w:tab w:val="left" w:pos="540"/>
                <w:tab w:val="left" w:pos="1485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3230635F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64FF1E1" w14:textId="77777777" w:rsidR="004E07A3" w:rsidRPr="00273A5D" w:rsidRDefault="004E07A3" w:rsidP="003C5C2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3FF3A5F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2,584,61</w:t>
            </w:r>
            <w:r w:rsidR="00067C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559C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340854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2,628,615</w:t>
            </w:r>
          </w:p>
        </w:tc>
      </w:tr>
      <w:tr w:rsidR="004E07A3" w:rsidRPr="00273A5D" w14:paraId="1095E05F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560F9B9" w14:textId="77777777" w:rsidR="004E07A3" w:rsidRPr="00273A5D" w:rsidRDefault="004E07A3" w:rsidP="003C5C2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58E93F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251,61</w:t>
            </w:r>
            <w:r w:rsidR="00067C71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1F91B30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94B950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557,66</w:t>
            </w:r>
            <w:r w:rsidR="00AA177D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  <w:tr w:rsidR="004E07A3" w:rsidRPr="00273A5D" w14:paraId="56EEC538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0CD59BA" w14:textId="77777777" w:rsidR="004E07A3" w:rsidRPr="00273A5D" w:rsidRDefault="004E07A3" w:rsidP="003C5C2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81DC5" w14:textId="77777777" w:rsidR="004E07A3" w:rsidRPr="00B31FE2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B31FE2">
              <w:rPr>
                <w:rFonts w:ascii="Angsana New" w:hAnsi="Angsana New"/>
                <w:b/>
                <w:bCs/>
                <w:sz w:val="30"/>
                <w:szCs w:val="30"/>
              </w:rPr>
              <w:t>2,836,228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99AE94F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F52DE7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3,186,27</w:t>
            </w:r>
            <w:r w:rsidR="00AA177D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</w:tr>
      <w:tr w:rsidR="004E07A3" w:rsidRPr="00273A5D" w14:paraId="52197103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110C811" w14:textId="77777777" w:rsidR="004E07A3" w:rsidRPr="00273A5D" w:rsidRDefault="004E07A3" w:rsidP="003C5C2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D7FC09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(27,640)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47ECA02A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BC93C41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(347,84</w:t>
            </w:r>
            <w:r w:rsidR="00AA177D">
              <w:rPr>
                <w:rFonts w:ascii="Angsana New" w:hAnsi="Angsana New"/>
                <w:sz w:val="30"/>
                <w:szCs w:val="30"/>
              </w:rPr>
              <w:t>5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273A5D" w14:paraId="410E6555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5117368" w14:textId="77777777" w:rsidR="004E07A3" w:rsidRPr="00273A5D" w:rsidRDefault="004E07A3" w:rsidP="003C5C24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852529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2,8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08,588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3EF8192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4A7244" w14:textId="77777777" w:rsidR="004E07A3" w:rsidRPr="00273A5D" w:rsidRDefault="004E07A3" w:rsidP="003C5C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2,838,433</w:t>
            </w:r>
          </w:p>
        </w:tc>
      </w:tr>
      <w:tr w:rsidR="004E07A3" w:rsidRPr="00273A5D" w14:paraId="4DB6DFAE" w14:textId="77777777" w:rsidTr="007A6F6C">
        <w:trPr>
          <w:trHeight w:hRule="exact" w:val="288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052446B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17B535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B8F8127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5A9946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2C47DE7E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BAFFA76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928826C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12201EF6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507FE8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12E5CD67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C2F6150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ขาดทุนก่อนภาษีเงินได้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5163A" w14:textId="77777777" w:rsidR="004E07A3" w:rsidRPr="00273A5D" w:rsidRDefault="004E07A3" w:rsidP="00B31F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(69,613)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227294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928ADA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273A5D">
              <w:rPr>
                <w:rFonts w:ascii="Angsana New" w:hAnsi="Angsana New"/>
                <w:sz w:val="30"/>
                <w:szCs w:val="30"/>
              </w:rPr>
              <w:t>3,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209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273A5D" w14:paraId="20460470" w14:textId="77777777" w:rsidTr="007A6F6C">
        <w:trPr>
          <w:trHeight w:hRule="exact" w:val="288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50593BB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011FF7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033EE97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508F8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2AAE0A69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924F75B" w14:textId="77777777" w:rsidR="004E07A3" w:rsidRPr="00273A5D" w:rsidRDefault="004E07A3" w:rsidP="00836B4E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A324083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4E1D55A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C2CFE2" w14:textId="77777777" w:rsidR="004E07A3" w:rsidRPr="00273A5D" w:rsidRDefault="004E07A3" w:rsidP="00836B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24A8E1FA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1D23AFA" w14:textId="77777777" w:rsidR="004E07A3" w:rsidRPr="00273A5D" w:rsidRDefault="004E07A3" w:rsidP="007A6F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92D8B0C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899,398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533C1982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B7B60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444,748</w:t>
            </w:r>
          </w:p>
        </w:tc>
      </w:tr>
      <w:tr w:rsidR="004E07A3" w:rsidRPr="00273A5D" w14:paraId="3293017A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DF1EDF6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4542F4C5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(629,952)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34B513E4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8E201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(404,258)</w:t>
            </w:r>
          </w:p>
        </w:tc>
      </w:tr>
      <w:tr w:rsidR="004E07A3" w:rsidRPr="00273A5D" w14:paraId="664F2805" w14:textId="77777777" w:rsidTr="007A6F6C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CAC793D" w14:textId="77777777" w:rsidR="004E07A3" w:rsidRPr="00273A5D" w:rsidRDefault="00CF71F7" w:rsidP="007A6F6C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 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="004E07A3"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ขาดทุน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 xml:space="preserve">) </w:t>
            </w:r>
            <w:r w:rsidR="004E07A3"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B403C9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199,833</w:t>
            </w:r>
          </w:p>
        </w:tc>
        <w:tc>
          <w:tcPr>
            <w:tcW w:w="246" w:type="dxa"/>
            <w:tcBorders>
              <w:top w:val="nil"/>
              <w:left w:val="nil"/>
              <w:bottom w:val="nil"/>
              <w:right w:val="nil"/>
            </w:tcBorders>
          </w:tcPr>
          <w:p w14:paraId="0801FBB5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21FF62" w14:textId="77777777" w:rsidR="004E07A3" w:rsidRPr="00273A5D" w:rsidRDefault="004E07A3" w:rsidP="007A6F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82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719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)</w:t>
            </w:r>
          </w:p>
        </w:tc>
      </w:tr>
    </w:tbl>
    <w:p w14:paraId="05BF245B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340" w:right="29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0"/>
        <w:gridCol w:w="1460"/>
        <w:gridCol w:w="247"/>
        <w:gridCol w:w="1463"/>
      </w:tblGrid>
      <w:tr w:rsidR="004E07A3" w:rsidRPr="00273A5D" w14:paraId="4296E62B" w14:textId="77777777" w:rsidTr="00041CED">
        <w:trPr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0E2770D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สำหรับงวด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หก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เดือ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น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สิ้นสุดวันที่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 30 </w:t>
            </w:r>
            <w:r w:rsidRPr="00273A5D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AFDE5D8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676B2E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F87AA23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E07A3" w:rsidRPr="00273A5D" w14:paraId="4934C3B4" w14:textId="77777777" w:rsidTr="00041CED">
        <w:trPr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208D75D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183AD92A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4A9D396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E53B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28"/>
                <w:szCs w:val="28"/>
              </w:rPr>
              <w:t>(</w:t>
            </w:r>
            <w:r w:rsidRPr="00273A5D">
              <w:rPr>
                <w:rFonts w:ascii="Angsana New" w:hAnsi="Angsana New" w:hint="cs"/>
                <w:sz w:val="28"/>
                <w:szCs w:val="28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E07A3" w:rsidRPr="00273A5D" w14:paraId="1B0E843E" w14:textId="77777777" w:rsidTr="00041CED">
        <w:trPr>
          <w:tblHeader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8449DDF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1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692072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7A3" w:rsidRPr="00273A5D" w14:paraId="677FE4EE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6F3F54D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81635FC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21C20F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51EBE85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4AB2A398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07E7EE4" w14:textId="77777777" w:rsidR="004E07A3" w:rsidRPr="00273A5D" w:rsidRDefault="004E07A3" w:rsidP="00086D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รวมรายได้จากส่วนงานที่รายงาน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7FD6B10A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5,533,673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A52C005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D7588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5,775,143 </w:t>
            </w:r>
          </w:p>
        </w:tc>
      </w:tr>
      <w:tr w:rsidR="004E07A3" w:rsidRPr="00273A5D" w14:paraId="2D78831C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23AD91B" w14:textId="77777777" w:rsidR="004E07A3" w:rsidRPr="00273A5D" w:rsidRDefault="004E07A3" w:rsidP="00086D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A7C74F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343,818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4D960E1F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A88EBC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 1,275,280 </w:t>
            </w:r>
          </w:p>
        </w:tc>
      </w:tr>
      <w:tr w:rsidR="004E07A3" w:rsidRPr="00273A5D" w14:paraId="197F62F5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34AA796" w14:textId="77777777" w:rsidR="004E07A3" w:rsidRPr="00273A5D" w:rsidRDefault="004E07A3" w:rsidP="00086D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0BD3DF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5,877,491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CBFC8F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EA4F607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7,050,423</w:t>
            </w:r>
          </w:p>
        </w:tc>
      </w:tr>
      <w:tr w:rsidR="004E07A3" w:rsidRPr="00273A5D" w14:paraId="34A094CD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7040095" w14:textId="77777777" w:rsidR="004E07A3" w:rsidRPr="00273A5D" w:rsidRDefault="004E07A3" w:rsidP="00086D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ตัดรายการรายได้ระหว่างส่วนงาน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73B14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(37,373)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7C25E22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A21F89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(527,078)</w:t>
            </w:r>
          </w:p>
        </w:tc>
      </w:tr>
      <w:tr w:rsidR="004E07A3" w:rsidRPr="00273A5D" w14:paraId="60B5C42A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F7941A2" w14:textId="77777777" w:rsidR="004E07A3" w:rsidRPr="00273A5D" w:rsidRDefault="004E07A3" w:rsidP="00086D43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รายได้รวม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D7B06E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5,840,118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29837DE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A3F333" w14:textId="77777777" w:rsidR="004E07A3" w:rsidRPr="00273A5D" w:rsidRDefault="004E07A3" w:rsidP="00086D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8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6,523,345</w:t>
            </w:r>
          </w:p>
        </w:tc>
      </w:tr>
      <w:tr w:rsidR="004E07A3" w:rsidRPr="00273A5D" w14:paraId="60148686" w14:textId="77777777" w:rsidTr="00041CED">
        <w:trPr>
          <w:trHeight w:hRule="exact" w:val="288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38337AE4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E4B6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1BA0833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7D5CC8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F1E" w:rsidRPr="00273A5D" w14:paraId="0D6876FB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E79AC1B" w14:textId="77777777" w:rsidR="00081F1E" w:rsidRPr="00273A5D" w:rsidRDefault="00081F1E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6CCC5116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54FAB8E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55C74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F1E" w:rsidRPr="00273A5D" w14:paraId="033D4975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7BA92E6E" w14:textId="77777777" w:rsidR="00081F1E" w:rsidRPr="00273A5D" w:rsidRDefault="00081F1E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4673B75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760B6F8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581C2A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81F1E" w:rsidRPr="00273A5D" w14:paraId="425EB921" w14:textId="77777777" w:rsidTr="00041CED"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6137CAF2" w14:textId="77777777" w:rsidR="00081F1E" w:rsidRPr="00273A5D" w:rsidRDefault="00081F1E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4717DA9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00EE7B6A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13BC4" w14:textId="77777777" w:rsidR="00081F1E" w:rsidRPr="00273A5D" w:rsidRDefault="00081F1E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4613E950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46F0EDA5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lastRenderedPageBreak/>
              <w:t>กำไรหรือขาดทุน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23D9B7C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6CD35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F3ABD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6A99227C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4EA813A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กำไรก่อนภาษีเงินได้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จากส่วนงานที่รายงาน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6C356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189,675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949BE7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1D5D8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274,824</w:t>
            </w:r>
          </w:p>
        </w:tc>
      </w:tr>
      <w:tr w:rsidR="0059009F" w:rsidRPr="00273A5D" w14:paraId="7C9260F5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0FCCDC5F" w14:textId="77777777" w:rsidR="0059009F" w:rsidRPr="00273A5D" w:rsidRDefault="0059009F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2EDC83" w14:textId="77777777" w:rsidR="0059009F" w:rsidRPr="00273A5D" w:rsidRDefault="0059009F" w:rsidP="00FA62A2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DCE69AD" w14:textId="77777777" w:rsidR="0059009F" w:rsidRPr="00273A5D" w:rsidRDefault="0059009F" w:rsidP="00FA62A2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B8F4C1" w14:textId="77777777" w:rsidR="0059009F" w:rsidRPr="00273A5D" w:rsidRDefault="0059009F" w:rsidP="00FA62A2">
            <w:pPr>
              <w:tabs>
                <w:tab w:val="clear" w:pos="680"/>
                <w:tab w:val="left" w:pos="540"/>
                <w:tab w:val="left" w:pos="119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45387F87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169E96D6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D0D3EB9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02C14C6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5DA68" w14:textId="77777777" w:rsidR="004E07A3" w:rsidRPr="00273A5D" w:rsidRDefault="004E07A3" w:rsidP="00FA62A2">
            <w:pPr>
              <w:tabs>
                <w:tab w:val="clear" w:pos="680"/>
                <w:tab w:val="left" w:pos="540"/>
                <w:tab w:val="left" w:pos="1198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14CB6EC7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23813D47" w14:textId="77777777" w:rsidR="004E07A3" w:rsidRPr="00273A5D" w:rsidRDefault="004E07A3" w:rsidP="00041CE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3018A177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1,358,093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3BF70F73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719E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735,284</w:t>
            </w:r>
          </w:p>
        </w:tc>
      </w:tr>
      <w:tr w:rsidR="004E07A3" w:rsidRPr="00273A5D" w14:paraId="756C5041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B657A7E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ค่าใช้จ่ายดำเนินงานอื่น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</w:tcPr>
          <w:p w14:paraId="5F19286F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(1,087,460)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63312368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83B00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(635,411)</w:t>
            </w:r>
          </w:p>
        </w:tc>
      </w:tr>
      <w:tr w:rsidR="004E07A3" w:rsidRPr="00273A5D" w14:paraId="415526CD" w14:textId="77777777" w:rsidTr="002F7D5E">
        <w:trPr>
          <w:trHeight w:hRule="exact" w:val="374"/>
        </w:trPr>
        <w:tc>
          <w:tcPr>
            <w:tcW w:w="6010" w:type="dxa"/>
            <w:tcBorders>
              <w:top w:val="nil"/>
              <w:left w:val="nil"/>
              <w:bottom w:val="nil"/>
              <w:right w:val="nil"/>
            </w:tcBorders>
          </w:tcPr>
          <w:p w14:paraId="574FC51F" w14:textId="77777777" w:rsidR="004E07A3" w:rsidRPr="00273A5D" w:rsidRDefault="004E07A3" w:rsidP="00041CED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กำไร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รวมก่อนภาษีเงินได้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4A2BAD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460,308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7A5786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7C9B0D" w14:textId="77777777" w:rsidR="004E07A3" w:rsidRPr="00273A5D" w:rsidRDefault="004E07A3" w:rsidP="00041C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374,697</w:t>
            </w:r>
          </w:p>
        </w:tc>
      </w:tr>
    </w:tbl>
    <w:p w14:paraId="7ABE6195" w14:textId="77777777" w:rsidR="004E07A3" w:rsidRPr="002F7D5E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29"/>
        <w:jc w:val="both"/>
        <w:rPr>
          <w:rFonts w:ascii="Angsana New" w:hAnsi="Angsana New"/>
          <w:b/>
          <w:bCs/>
          <w:sz w:val="20"/>
          <w:szCs w:val="20"/>
        </w:rPr>
      </w:pPr>
    </w:p>
    <w:p w14:paraId="74B28C88" w14:textId="77777777" w:rsidR="004E07A3" w:rsidRPr="00273A5D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ายการที่ไม่ได้ปันส่วนเป็นรายได้และค่าใช้จ่ายของบริษัทที่ดำเนินธุรกิจการลงทุนโดยประกอบด้วยรายได้</w:t>
      </w:r>
      <w:r w:rsidRPr="00273A5D">
        <w:rPr>
          <w:rFonts w:ascii="Angsana New" w:hAnsi="Angsana New"/>
          <w:sz w:val="30"/>
          <w:szCs w:val="30"/>
          <w:cs/>
        </w:rPr>
        <w:br/>
        <w:t>ค่าบริหารงาน ดอกเบี้ยรับ ต้นทุนค่าบริหารงาน และต้นทุนทางการเงินเป็นหลัก</w:t>
      </w:r>
    </w:p>
    <w:p w14:paraId="00C643E8" w14:textId="77777777" w:rsidR="004E07A3" w:rsidRPr="002F7D5E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both"/>
        <w:rPr>
          <w:rFonts w:ascii="Angsana New" w:hAnsi="Angsana New"/>
          <w:b/>
          <w:bCs/>
          <w:sz w:val="20"/>
          <w:szCs w:val="20"/>
        </w:rPr>
      </w:pPr>
    </w:p>
    <w:tbl>
      <w:tblPr>
        <w:tblW w:w="918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30"/>
        <w:gridCol w:w="1440"/>
        <w:gridCol w:w="240"/>
        <w:gridCol w:w="1470"/>
      </w:tblGrid>
      <w:tr w:rsidR="004E07A3" w:rsidRPr="00273A5D" w14:paraId="567362F3" w14:textId="77777777" w:rsidTr="002F7D5E">
        <w:trPr>
          <w:trHeight w:hRule="exact" w:val="374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127D08E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8B70B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5131608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841269E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4E07A3" w:rsidRPr="00273A5D" w14:paraId="464D5E3A" w14:textId="77777777" w:rsidTr="002F7D5E">
        <w:trPr>
          <w:trHeight w:hRule="exact" w:val="374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3A7DF2B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A2934C2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73A5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D9E2E7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6E26519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25</w:t>
            </w:r>
            <w:r w:rsidRPr="00273A5D">
              <w:rPr>
                <w:rFonts w:ascii="Angsana New" w:hAnsi="Angsana New"/>
                <w:sz w:val="30"/>
                <w:szCs w:val="30"/>
              </w:rPr>
              <w:t>61</w:t>
            </w:r>
          </w:p>
        </w:tc>
      </w:tr>
      <w:tr w:rsidR="004E07A3" w:rsidRPr="00273A5D" w14:paraId="03DB8823" w14:textId="77777777" w:rsidTr="002F7D5E">
        <w:trPr>
          <w:trHeight w:hRule="exact" w:val="374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124B15C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7B4EB8B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2BCF42A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5EF995D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E07A3" w:rsidRPr="00273A5D" w14:paraId="5AAF0EF2" w14:textId="77777777" w:rsidTr="002F7D5E">
        <w:trPr>
          <w:trHeight w:hRule="exact" w:val="374"/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8026A3A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1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B1FFCC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273A5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E07A3" w:rsidRPr="00273A5D" w14:paraId="3C913FF8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8DD51F4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D9DB0AB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58F5E59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8234816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4EE91581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B4FEDFA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696457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92,3</w:t>
            </w:r>
            <w:r>
              <w:rPr>
                <w:rFonts w:ascii="Angsana New" w:hAnsi="Angsana New"/>
                <w:sz w:val="30"/>
                <w:szCs w:val="30"/>
              </w:rPr>
              <w:t>31,278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A3B3340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5C29E954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92,876,656</w:t>
            </w:r>
          </w:p>
        </w:tc>
      </w:tr>
      <w:tr w:rsidR="004E07A3" w:rsidRPr="00273A5D" w14:paraId="467FD3CE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EEAD578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0C541A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426,666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E035EC8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425809E1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207,076</w:t>
            </w:r>
          </w:p>
        </w:tc>
      </w:tr>
      <w:tr w:rsidR="004E07A3" w:rsidRPr="00273A5D" w14:paraId="791AA07B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30ED6239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DDDFD20" w14:textId="77777777" w:rsidR="004E07A3" w:rsidRPr="00273A5D" w:rsidRDefault="004E07A3" w:rsidP="0009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(406,970)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684474FC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548E8E0" w14:textId="77777777" w:rsidR="004E07A3" w:rsidRPr="00273A5D" w:rsidRDefault="004E07A3" w:rsidP="009047B8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(16,570)</w:t>
            </w:r>
          </w:p>
        </w:tc>
      </w:tr>
      <w:tr w:rsidR="004E07A3" w:rsidRPr="00273A5D" w14:paraId="2934EC50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D8B76FD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สินทรัพย์รวม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607564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92,3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50,974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218460FC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896D59" w14:textId="77777777" w:rsidR="004E07A3" w:rsidRPr="00273A5D" w:rsidRDefault="004E07A3" w:rsidP="009047B8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93,067,162</w:t>
            </w:r>
          </w:p>
        </w:tc>
      </w:tr>
      <w:tr w:rsidR="00095818" w:rsidRPr="00273A5D" w14:paraId="2EC3E9A4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6E5A9200" w14:textId="77777777" w:rsidR="00095818" w:rsidRPr="00273A5D" w:rsidRDefault="00095818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FB25" w14:textId="77777777" w:rsidR="00095818" w:rsidRPr="00273A5D" w:rsidRDefault="00095818" w:rsidP="00FA62A2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4B7278B5" w14:textId="77777777" w:rsidR="00095818" w:rsidRPr="00273A5D" w:rsidRDefault="00095818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18D8F6D" w14:textId="77777777" w:rsidR="00095818" w:rsidRPr="00273A5D" w:rsidRDefault="00095818" w:rsidP="00FA62A2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65D0A2CC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2CE71664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2C931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5AFD2A3D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3D4A489E" w14:textId="77777777" w:rsidR="004E07A3" w:rsidRPr="00273A5D" w:rsidRDefault="004E07A3" w:rsidP="00FA62A2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06659A03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10025E4E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รวมหนี้สินของส่วนงานที่รายงาน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5E882EB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66,5</w:t>
            </w:r>
            <w:r>
              <w:rPr>
                <w:rFonts w:ascii="Angsana New" w:hAnsi="Angsana New"/>
                <w:sz w:val="30"/>
                <w:szCs w:val="30"/>
              </w:rPr>
              <w:t>55,076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3F34E23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809433F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67,336,932</w:t>
            </w:r>
          </w:p>
        </w:tc>
      </w:tr>
      <w:tr w:rsidR="004E07A3" w:rsidRPr="00273A5D" w14:paraId="74F0D321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02D21B91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จำนวนที่ไม่ได้ปันส่วน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1783F2D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46,551,767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D1C6F5B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6E89D8C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28,121,517</w:t>
            </w:r>
          </w:p>
        </w:tc>
      </w:tr>
      <w:tr w:rsidR="004E07A3" w:rsidRPr="00273A5D" w14:paraId="48CC1E1D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5E09FEF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ตัดรายการระหว่างกัน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56472E9" w14:textId="77777777" w:rsidR="004E07A3" w:rsidRPr="00273A5D" w:rsidRDefault="004E07A3" w:rsidP="000958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7"/>
              </w:tabs>
              <w:ind w:right="-19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(46,098,318)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19991B61" w14:textId="77777777" w:rsidR="004E07A3" w:rsidRPr="00273A5D" w:rsidRDefault="004E07A3" w:rsidP="009811D0">
            <w:pPr>
              <w:tabs>
                <w:tab w:val="clear" w:pos="680"/>
                <w:tab w:val="clear" w:pos="907"/>
                <w:tab w:val="clear" w:pos="1644"/>
                <w:tab w:val="clear" w:pos="1871"/>
                <w:tab w:val="left" w:pos="340"/>
                <w:tab w:val="left" w:pos="540"/>
                <w:tab w:val="left" w:pos="700"/>
                <w:tab w:val="left" w:pos="1060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1BC1DB3" w14:textId="77777777" w:rsidR="004E07A3" w:rsidRPr="00273A5D" w:rsidRDefault="004E07A3" w:rsidP="009811D0">
            <w:pPr>
              <w:tabs>
                <w:tab w:val="clear" w:pos="680"/>
                <w:tab w:val="clear" w:pos="1644"/>
                <w:tab w:val="left" w:pos="540"/>
                <w:tab w:val="left" w:pos="1512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(27,389,836)</w:t>
            </w:r>
          </w:p>
        </w:tc>
      </w:tr>
      <w:tr w:rsidR="004E07A3" w:rsidRPr="00273A5D" w14:paraId="0E3C0231" w14:textId="77777777" w:rsidTr="002F7D5E">
        <w:trPr>
          <w:trHeight w:hRule="exact" w:val="374"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</w:tcPr>
          <w:p w14:paraId="59AC2051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หนี้สินรวม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609ED7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67,00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8,525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14:paraId="04BA68AA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DEAF7" w14:textId="77777777" w:rsidR="004E07A3" w:rsidRPr="00273A5D" w:rsidRDefault="004E07A3" w:rsidP="009811D0">
            <w:pPr>
              <w:tabs>
                <w:tab w:val="clear" w:pos="680"/>
                <w:tab w:val="left" w:pos="540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68,068,613</w:t>
            </w:r>
          </w:p>
        </w:tc>
      </w:tr>
    </w:tbl>
    <w:p w14:paraId="61E9D9DD" w14:textId="77777777" w:rsidR="004E07A3" w:rsidRPr="002F7D5E" w:rsidRDefault="004E07A3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58264BA9" w14:textId="77777777" w:rsidR="004E07A3" w:rsidRDefault="00C825FF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DE0CB8">
        <w:rPr>
          <w:rFonts w:ascii="Angsana New" w:hAnsi="Angsana New" w:hint="cs"/>
          <w:sz w:val="30"/>
          <w:szCs w:val="30"/>
          <w:cs/>
        </w:rPr>
        <w:t>กลุ่มบริษัทดำเนินธุรกิจโดยส่วนใหญ่ในประเทศไทยเท่านั้น ไม่มีรายได้จากต่างประเทศที่มีสาระสำคัญ</w:t>
      </w:r>
    </w:p>
    <w:p w14:paraId="04EFD9C9" w14:textId="77777777" w:rsidR="002F7D5E" w:rsidRPr="002F7D5E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0"/>
          <w:szCs w:val="20"/>
        </w:rPr>
      </w:pPr>
    </w:p>
    <w:p w14:paraId="4E883884" w14:textId="77777777" w:rsidR="002F7D5E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F7D5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22DC21C" w14:textId="77777777" w:rsidR="002F7D5E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0"/>
          <w:szCs w:val="20"/>
        </w:rPr>
      </w:pPr>
    </w:p>
    <w:p w14:paraId="6357D105" w14:textId="2333160C" w:rsidR="002F7D5E" w:rsidRPr="002F7D5E" w:rsidRDefault="002F7D5E" w:rsidP="00DE0C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cs/>
        </w:rPr>
        <w:sectPr w:rsidR="002F7D5E" w:rsidRPr="002F7D5E" w:rsidSect="001C2E7C">
          <w:headerReference w:type="default" r:id="rId24"/>
          <w:pgSz w:w="11907" w:h="16840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>
        <w:rPr>
          <w:rFonts w:ascii="Angsana New" w:hAnsi="Angsana New" w:hint="cs"/>
          <w:sz w:val="30"/>
          <w:szCs w:val="30"/>
          <w:cs/>
        </w:rPr>
        <w:t xml:space="preserve">กลุ่มบริษัทไม่มีรายได้ที่มีมูลค่ามากกว่าหรือเท่ากับร้อยละ </w:t>
      </w:r>
      <w:r>
        <w:rPr>
          <w:rFonts w:ascii="Angsana New" w:hAnsi="Angsana New"/>
          <w:sz w:val="30"/>
          <w:szCs w:val="30"/>
        </w:rPr>
        <w:t xml:space="preserve">10 </w:t>
      </w:r>
      <w:r>
        <w:rPr>
          <w:rFonts w:ascii="Angsana New" w:hAnsi="Angsana New" w:hint="cs"/>
          <w:sz w:val="30"/>
          <w:szCs w:val="30"/>
          <w:cs/>
        </w:rPr>
        <w:t>ของรายได้รวมของกลุ่มบริษัท</w:t>
      </w:r>
    </w:p>
    <w:p w14:paraId="3AFA8F93" w14:textId="77777777" w:rsidR="004E07A3" w:rsidRPr="00273A5D" w:rsidRDefault="004E07A3" w:rsidP="00047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4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การจำแนกรายได้</w:t>
      </w:r>
    </w:p>
    <w:p w14:paraId="3962BD50" w14:textId="77777777" w:rsidR="004E07A3" w:rsidRPr="00273A5D" w:rsidRDefault="004E07A3" w:rsidP="00EE6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tbl>
      <w:tblPr>
        <w:tblpPr w:leftFromText="180" w:rightFromText="180" w:vertAnchor="page" w:horzAnchor="margin" w:tblpX="450" w:tblpY="3829"/>
        <w:tblW w:w="14580" w:type="dxa"/>
        <w:tblLayout w:type="fixed"/>
        <w:tblLook w:val="01E0" w:firstRow="1" w:lastRow="1" w:firstColumn="1" w:lastColumn="1" w:noHBand="0" w:noVBand="0"/>
      </w:tblPr>
      <w:tblGrid>
        <w:gridCol w:w="2505"/>
        <w:gridCol w:w="1000"/>
        <w:gridCol w:w="244"/>
        <w:gridCol w:w="1105"/>
        <w:gridCol w:w="260"/>
        <w:gridCol w:w="7"/>
        <w:gridCol w:w="993"/>
        <w:gridCol w:w="273"/>
        <w:gridCol w:w="987"/>
        <w:gridCol w:w="274"/>
        <w:gridCol w:w="990"/>
        <w:gridCol w:w="242"/>
        <w:gridCol w:w="1018"/>
        <w:gridCol w:w="92"/>
        <w:gridCol w:w="144"/>
        <w:gridCol w:w="845"/>
        <w:gridCol w:w="253"/>
        <w:gridCol w:w="827"/>
        <w:gridCol w:w="259"/>
        <w:gridCol w:w="10"/>
        <w:gridCol w:w="880"/>
        <w:gridCol w:w="111"/>
        <w:gridCol w:w="125"/>
        <w:gridCol w:w="111"/>
        <w:gridCol w:w="985"/>
        <w:gridCol w:w="40"/>
      </w:tblGrid>
      <w:tr w:rsidR="004E07A3" w:rsidRPr="00273A5D" w14:paraId="10CDF2C5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1C0587C6" w14:textId="77777777" w:rsidR="004E07A3" w:rsidRPr="00273A5D" w:rsidRDefault="004E07A3" w:rsidP="00076E2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1B366503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งบการเงินรวม</w:t>
            </w:r>
          </w:p>
        </w:tc>
      </w:tr>
      <w:tr w:rsidR="004E07A3" w:rsidRPr="00273A5D" w14:paraId="2054730A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47E71867" w14:textId="77777777" w:rsidR="004E07A3" w:rsidRPr="00273A5D" w:rsidRDefault="004E07A3" w:rsidP="00076E29">
            <w:pP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07A00109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ส่วนงานที่รายงาน</w:t>
            </w:r>
          </w:p>
        </w:tc>
      </w:tr>
      <w:tr w:rsidR="004E07A3" w:rsidRPr="00273A5D" w14:paraId="5C26112F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</w:tcPr>
          <w:p w14:paraId="62CE0605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สำหรับงวด</w:t>
            </w:r>
            <w:r w:rsidRPr="00273A5D">
              <w:rPr>
                <w:rFonts w:asciiTheme="majorBidi" w:hAnsiTheme="majorBidi" w:cstheme="majorBidi" w:hint="cs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>สาม</w:t>
            </w:r>
            <w:r w:rsidRPr="00273A5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เดือนสิ้นสุด </w:t>
            </w:r>
          </w:p>
        </w:tc>
        <w:tc>
          <w:tcPr>
            <w:tcW w:w="2349" w:type="dxa"/>
            <w:gridSpan w:val="3"/>
            <w:hideMark/>
          </w:tcPr>
          <w:p w14:paraId="14C9E149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ให้บริการธุรกิจโรงแรมและ</w:t>
            </w:r>
          </w:p>
          <w:p w14:paraId="1FD45D7A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บริการที่เกี่ยวข้อง</w:t>
            </w:r>
          </w:p>
        </w:tc>
        <w:tc>
          <w:tcPr>
            <w:tcW w:w="267" w:type="dxa"/>
            <w:gridSpan w:val="2"/>
          </w:tcPr>
          <w:p w14:paraId="3112CE63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53" w:type="dxa"/>
            <w:gridSpan w:val="3"/>
            <w:hideMark/>
          </w:tcPr>
          <w:p w14:paraId="3984873A" w14:textId="77777777" w:rsidR="004E07A3" w:rsidRPr="00273A5D" w:rsidRDefault="004E07A3" w:rsidP="00076E29">
            <w:pPr>
              <w:spacing w:line="300" w:lineRule="exact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AU"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AU" w:eastAsia="en-GB"/>
              </w:rPr>
              <w:t>ให้เช่าและให้บริการ</w:t>
            </w:r>
          </w:p>
          <w:p w14:paraId="2C449F0D" w14:textId="77777777" w:rsidR="004E07A3" w:rsidRPr="00273A5D" w:rsidRDefault="004E07A3" w:rsidP="00076E29">
            <w:pPr>
              <w:pStyle w:val="acctmergecolhdg"/>
              <w:spacing w:line="240" w:lineRule="atLeast"/>
              <w:rPr>
                <w:rFonts w:asciiTheme="majorBidi" w:hAnsiTheme="majorBidi" w:cstheme="majorBidi"/>
                <w:bCs/>
                <w:sz w:val="27"/>
                <w:szCs w:val="27"/>
                <w:lang w:val="en-AU"/>
              </w:rPr>
            </w:pPr>
            <w:r w:rsidRPr="00273A5D">
              <w:rPr>
                <w:rFonts w:asciiTheme="majorBidi" w:hAnsiTheme="majorBidi" w:cstheme="majorBidi"/>
                <w:bCs/>
                <w:sz w:val="27"/>
                <w:szCs w:val="27"/>
                <w:cs/>
                <w:lang w:val="en-AU" w:eastAsia="en-GB"/>
              </w:rPr>
              <w:t>อาคารพาณิชยกรรม</w:t>
            </w:r>
          </w:p>
        </w:tc>
        <w:tc>
          <w:tcPr>
            <w:tcW w:w="274" w:type="dxa"/>
          </w:tcPr>
          <w:p w14:paraId="5F968D89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50" w:type="dxa"/>
            <w:gridSpan w:val="3"/>
          </w:tcPr>
          <w:p w14:paraId="2DC0BC7A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560B69E3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รวมส่วนงานที่รายงาน</w:t>
            </w:r>
          </w:p>
        </w:tc>
        <w:tc>
          <w:tcPr>
            <w:tcW w:w="236" w:type="dxa"/>
            <w:gridSpan w:val="2"/>
          </w:tcPr>
          <w:p w14:paraId="0EEA13F1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925" w:type="dxa"/>
            <w:gridSpan w:val="3"/>
          </w:tcPr>
          <w:p w14:paraId="450BBC4C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ส่วนงานอื่นๆทั้งหมดและการตัดรายการระหว่างกัน</w:t>
            </w:r>
          </w:p>
        </w:tc>
        <w:tc>
          <w:tcPr>
            <w:tcW w:w="259" w:type="dxa"/>
          </w:tcPr>
          <w:p w14:paraId="6E438ED7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2222" w:type="dxa"/>
            <w:gridSpan w:val="6"/>
          </w:tcPr>
          <w:p w14:paraId="30CBC924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  <w:p w14:paraId="14F02773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</w:tr>
      <w:tr w:rsidR="004E07A3" w:rsidRPr="00273A5D" w14:paraId="2B6CD690" w14:textId="77777777" w:rsidTr="00076E29">
        <w:trPr>
          <w:gridAfter w:val="1"/>
          <w:wAfter w:w="40" w:type="dxa"/>
          <w:trHeight w:val="87"/>
        </w:trPr>
        <w:tc>
          <w:tcPr>
            <w:tcW w:w="2505" w:type="dxa"/>
            <w:vAlign w:val="bottom"/>
            <w:hideMark/>
          </w:tcPr>
          <w:p w14:paraId="3B6E30EF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  วันที่ 30 มิถุนายน</w:t>
            </w:r>
          </w:p>
        </w:tc>
        <w:tc>
          <w:tcPr>
            <w:tcW w:w="1000" w:type="dxa"/>
          </w:tcPr>
          <w:p w14:paraId="0D581A24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2562</w:t>
            </w:r>
          </w:p>
        </w:tc>
        <w:tc>
          <w:tcPr>
            <w:tcW w:w="244" w:type="dxa"/>
          </w:tcPr>
          <w:p w14:paraId="07EF9E57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05" w:type="dxa"/>
          </w:tcPr>
          <w:p w14:paraId="0E9A191E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67" w:type="dxa"/>
            <w:gridSpan w:val="2"/>
          </w:tcPr>
          <w:p w14:paraId="48C25F80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3" w:type="dxa"/>
          </w:tcPr>
          <w:p w14:paraId="63D695E7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73" w:type="dxa"/>
          </w:tcPr>
          <w:p w14:paraId="3A41A80B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7" w:type="dxa"/>
          </w:tcPr>
          <w:p w14:paraId="03D881C5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74" w:type="dxa"/>
          </w:tcPr>
          <w:p w14:paraId="23F718E4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90" w:type="dxa"/>
          </w:tcPr>
          <w:p w14:paraId="5982B0C1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42" w:type="dxa"/>
          </w:tcPr>
          <w:p w14:paraId="05C3B25C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18" w:type="dxa"/>
          </w:tcPr>
          <w:p w14:paraId="3F9E2985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36" w:type="dxa"/>
            <w:gridSpan w:val="2"/>
          </w:tcPr>
          <w:p w14:paraId="31ABB2B4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45" w:type="dxa"/>
          </w:tcPr>
          <w:p w14:paraId="22F35FA3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53" w:type="dxa"/>
          </w:tcPr>
          <w:p w14:paraId="6DA8A530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827" w:type="dxa"/>
          </w:tcPr>
          <w:p w14:paraId="79D60C62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  <w:tc>
          <w:tcPr>
            <w:tcW w:w="259" w:type="dxa"/>
          </w:tcPr>
          <w:p w14:paraId="23A605D0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001" w:type="dxa"/>
            <w:gridSpan w:val="3"/>
          </w:tcPr>
          <w:p w14:paraId="3339B9EE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2562</w:t>
            </w:r>
          </w:p>
        </w:tc>
        <w:tc>
          <w:tcPr>
            <w:tcW w:w="236" w:type="dxa"/>
            <w:gridSpan w:val="2"/>
          </w:tcPr>
          <w:p w14:paraId="489EB03C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85" w:type="dxa"/>
          </w:tcPr>
          <w:p w14:paraId="0ADBC04C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2561</w:t>
            </w:r>
          </w:p>
        </w:tc>
      </w:tr>
      <w:tr w:rsidR="004E07A3" w:rsidRPr="00273A5D" w14:paraId="73DFD674" w14:textId="77777777" w:rsidTr="00076E29">
        <w:trPr>
          <w:trHeight w:val="87"/>
        </w:trPr>
        <w:tc>
          <w:tcPr>
            <w:tcW w:w="2505" w:type="dxa"/>
            <w:vAlign w:val="bottom"/>
          </w:tcPr>
          <w:p w14:paraId="09701993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000" w:type="dxa"/>
          </w:tcPr>
          <w:p w14:paraId="2C91C5EA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</w:p>
        </w:tc>
        <w:tc>
          <w:tcPr>
            <w:tcW w:w="1609" w:type="dxa"/>
            <w:gridSpan w:val="3"/>
          </w:tcPr>
          <w:p w14:paraId="6F626D9C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3A5D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1000" w:type="dxa"/>
            <w:gridSpan w:val="2"/>
          </w:tcPr>
          <w:p w14:paraId="2E13DE14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534" w:type="dxa"/>
            <w:gridSpan w:val="3"/>
          </w:tcPr>
          <w:p w14:paraId="4B3B6807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3A5D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90" w:type="dxa"/>
          </w:tcPr>
          <w:p w14:paraId="4112A850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52" w:type="dxa"/>
            <w:gridSpan w:val="3"/>
          </w:tcPr>
          <w:p w14:paraId="03CFE1C1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3A5D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989" w:type="dxa"/>
            <w:gridSpan w:val="2"/>
          </w:tcPr>
          <w:p w14:paraId="591450AD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349" w:type="dxa"/>
            <w:gridSpan w:val="4"/>
          </w:tcPr>
          <w:p w14:paraId="7B67D316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3A5D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  <w:tc>
          <w:tcPr>
            <w:tcW w:w="880" w:type="dxa"/>
          </w:tcPr>
          <w:p w14:paraId="5919F5D1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53F83275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136" w:type="dxa"/>
            <w:gridSpan w:val="3"/>
          </w:tcPr>
          <w:p w14:paraId="73B4A30B" w14:textId="77777777" w:rsidR="004E07A3" w:rsidRPr="00273A5D" w:rsidRDefault="004E07A3" w:rsidP="00076E29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</w:t>
            </w:r>
            <w:r w:rsidRPr="00273A5D">
              <w:rPr>
                <w:rFonts w:asciiTheme="majorBidi" w:hAnsiTheme="majorBidi" w:cstheme="majorBidi"/>
                <w:sz w:val="27"/>
                <w:szCs w:val="27"/>
                <w:cs/>
              </w:rPr>
              <w:t>ปรับปรุงใหม่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)</w:t>
            </w:r>
          </w:p>
        </w:tc>
      </w:tr>
      <w:tr w:rsidR="004E07A3" w:rsidRPr="00273A5D" w14:paraId="78DA7D2E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6D330AE9" w14:textId="77777777" w:rsidR="004E07A3" w:rsidRPr="00273A5D" w:rsidRDefault="004E07A3" w:rsidP="00076E29">
            <w:pPr>
              <w:ind w:left="72" w:right="-115" w:hanging="7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2035" w:type="dxa"/>
            <w:gridSpan w:val="24"/>
            <w:hideMark/>
          </w:tcPr>
          <w:p w14:paraId="5A3686B4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72" w:right="-144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i/>
                <w:iCs/>
                <w:sz w:val="27"/>
                <w:szCs w:val="27"/>
                <w:lang w:eastAsia="en-GB"/>
              </w:rPr>
              <w:t>(</w:t>
            </w:r>
            <w:r w:rsidRPr="00273A5D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  <w:lang w:eastAsia="en-GB"/>
              </w:rPr>
              <w:t>พันบาท</w:t>
            </w:r>
            <w:r w:rsidRPr="00273A5D">
              <w:rPr>
                <w:rFonts w:asciiTheme="majorBidi" w:hAnsiTheme="majorBidi" w:cstheme="majorBidi"/>
                <w:i/>
                <w:iCs/>
                <w:sz w:val="27"/>
                <w:szCs w:val="27"/>
                <w:lang w:eastAsia="en-GB"/>
              </w:rPr>
              <w:t>)</w:t>
            </w:r>
          </w:p>
        </w:tc>
      </w:tr>
      <w:tr w:rsidR="004E07A3" w:rsidRPr="00273A5D" w14:paraId="7C71A9D2" w14:textId="77777777" w:rsidTr="00076E29">
        <w:trPr>
          <w:gridAfter w:val="1"/>
          <w:wAfter w:w="40" w:type="dxa"/>
        </w:trPr>
        <w:tc>
          <w:tcPr>
            <w:tcW w:w="2505" w:type="dxa"/>
            <w:hideMark/>
          </w:tcPr>
          <w:p w14:paraId="71014D16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0" w:type="dxa"/>
          </w:tcPr>
          <w:p w14:paraId="59F73D1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7CEFEEE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1BABFED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305B39B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36C21E9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501D2D8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0A693CC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024CC3B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55FCB97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5B62F0DA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7DBED301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1CB1B83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8F4CA5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1203DDA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395A116D" w14:textId="77777777" w:rsidR="004E07A3" w:rsidRPr="00273A5D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4F5B555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7DE4F2A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33D853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7A2BC6A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273A5D" w14:paraId="1D1E8AF0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2F8CC883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0" w:type="dxa"/>
          </w:tcPr>
          <w:p w14:paraId="46F520BB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1,478,6</w:t>
            </w:r>
            <w:r w:rsidR="00415C97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</w:t>
            </w: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44" w:type="dxa"/>
          </w:tcPr>
          <w:p w14:paraId="44F5894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  <w:vAlign w:val="bottom"/>
          </w:tcPr>
          <w:p w14:paraId="1AA0B02E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1,404,187</w:t>
            </w:r>
          </w:p>
        </w:tc>
        <w:tc>
          <w:tcPr>
            <w:tcW w:w="267" w:type="dxa"/>
            <w:gridSpan w:val="2"/>
          </w:tcPr>
          <w:p w14:paraId="2193957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35D93438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3" w:type="dxa"/>
          </w:tcPr>
          <w:p w14:paraId="68B5213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07C7D86E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4" w:type="dxa"/>
          </w:tcPr>
          <w:p w14:paraId="18C6B633" w14:textId="77777777" w:rsidR="004E07A3" w:rsidRPr="00273A5D" w:rsidRDefault="004E07A3" w:rsidP="00076E29">
            <w:pPr>
              <w:pStyle w:val="acctfourfigures"/>
              <w:tabs>
                <w:tab w:val="decimal" w:pos="70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1A488BE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1,478,657</w:t>
            </w:r>
          </w:p>
        </w:tc>
        <w:tc>
          <w:tcPr>
            <w:tcW w:w="242" w:type="dxa"/>
          </w:tcPr>
          <w:p w14:paraId="6C2B3045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4FE7B8BB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1,404,187</w:t>
            </w:r>
          </w:p>
        </w:tc>
        <w:tc>
          <w:tcPr>
            <w:tcW w:w="236" w:type="dxa"/>
            <w:gridSpan w:val="2"/>
          </w:tcPr>
          <w:p w14:paraId="07A6CCE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250F9422" w14:textId="77777777" w:rsidR="004E07A3" w:rsidRPr="00273A5D" w:rsidRDefault="00AD4D0B" w:rsidP="00CC0DC6">
            <w:pPr>
              <w:pStyle w:val="acctfourfigures"/>
              <w:tabs>
                <w:tab w:val="clear" w:pos="765"/>
                <w:tab w:val="decimal" w:pos="55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(20)</w:t>
            </w:r>
          </w:p>
        </w:tc>
        <w:tc>
          <w:tcPr>
            <w:tcW w:w="253" w:type="dxa"/>
          </w:tcPr>
          <w:p w14:paraId="61B2AA8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1E43DBA6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59" w:type="dxa"/>
          </w:tcPr>
          <w:p w14:paraId="2C4E3F6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50E332ED" w14:textId="77777777" w:rsidR="004E07A3" w:rsidRPr="00273A5D" w:rsidRDefault="00AD4D0B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1,478,637</w:t>
            </w:r>
          </w:p>
        </w:tc>
        <w:tc>
          <w:tcPr>
            <w:tcW w:w="236" w:type="dxa"/>
            <w:gridSpan w:val="2"/>
          </w:tcPr>
          <w:p w14:paraId="3725862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  <w:vAlign w:val="bottom"/>
          </w:tcPr>
          <w:p w14:paraId="3597D6F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1,404,187</w:t>
            </w:r>
          </w:p>
        </w:tc>
      </w:tr>
      <w:tr w:rsidR="004E07A3" w:rsidRPr="00273A5D" w14:paraId="01BEFC54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37C4DE6C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95A8C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12,071</w:t>
            </w:r>
          </w:p>
        </w:tc>
        <w:tc>
          <w:tcPr>
            <w:tcW w:w="244" w:type="dxa"/>
            <w:vAlign w:val="bottom"/>
          </w:tcPr>
          <w:p w14:paraId="0678C87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AE4AF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57,633</w:t>
            </w:r>
          </w:p>
        </w:tc>
        <w:tc>
          <w:tcPr>
            <w:tcW w:w="267" w:type="dxa"/>
            <w:gridSpan w:val="2"/>
            <w:vAlign w:val="bottom"/>
          </w:tcPr>
          <w:p w14:paraId="537F2DF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123737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1,093,88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</w:p>
        </w:tc>
        <w:tc>
          <w:tcPr>
            <w:tcW w:w="273" w:type="dxa"/>
            <w:vAlign w:val="bottom"/>
          </w:tcPr>
          <w:p w14:paraId="42DD097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C0842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1,166,795</w:t>
            </w:r>
          </w:p>
        </w:tc>
        <w:tc>
          <w:tcPr>
            <w:tcW w:w="274" w:type="dxa"/>
            <w:vAlign w:val="bottom"/>
          </w:tcPr>
          <w:p w14:paraId="5899A96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05805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1,105,95</w:t>
            </w: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</w:p>
        </w:tc>
        <w:tc>
          <w:tcPr>
            <w:tcW w:w="242" w:type="dxa"/>
            <w:vAlign w:val="bottom"/>
          </w:tcPr>
          <w:p w14:paraId="601A010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A5EE1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1,224,428</w:t>
            </w:r>
          </w:p>
        </w:tc>
        <w:tc>
          <w:tcPr>
            <w:tcW w:w="236" w:type="dxa"/>
            <w:gridSpan w:val="2"/>
            <w:vAlign w:val="bottom"/>
          </w:tcPr>
          <w:p w14:paraId="58ACAB72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3A173E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189,</w:t>
            </w:r>
            <w:r w:rsidR="00AD4D0B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942</w:t>
            </w:r>
          </w:p>
        </w:tc>
        <w:tc>
          <w:tcPr>
            <w:tcW w:w="253" w:type="dxa"/>
            <w:vAlign w:val="bottom"/>
          </w:tcPr>
          <w:p w14:paraId="169A95C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05DF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(6,454)</w:t>
            </w:r>
          </w:p>
        </w:tc>
        <w:tc>
          <w:tcPr>
            <w:tcW w:w="259" w:type="dxa"/>
            <w:vAlign w:val="bottom"/>
          </w:tcPr>
          <w:p w14:paraId="48D0A2F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07E0D4" w14:textId="77777777" w:rsidR="004E07A3" w:rsidRPr="00273A5D" w:rsidRDefault="00AD4D0B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1,295,899</w:t>
            </w:r>
          </w:p>
        </w:tc>
        <w:tc>
          <w:tcPr>
            <w:tcW w:w="236" w:type="dxa"/>
            <w:gridSpan w:val="2"/>
            <w:vAlign w:val="bottom"/>
          </w:tcPr>
          <w:p w14:paraId="5448E05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D3FDDF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1,217,974</w:t>
            </w:r>
          </w:p>
        </w:tc>
      </w:tr>
      <w:tr w:rsidR="004E07A3" w:rsidRPr="00273A5D" w14:paraId="7A0B98F7" w14:textId="77777777" w:rsidTr="00076E29">
        <w:trPr>
          <w:gridAfter w:val="1"/>
          <w:wAfter w:w="40" w:type="dxa"/>
        </w:trPr>
        <w:tc>
          <w:tcPr>
            <w:tcW w:w="2505" w:type="dxa"/>
            <w:hideMark/>
          </w:tcPr>
          <w:p w14:paraId="16E2CB5B" w14:textId="77777777" w:rsidR="004E07A3" w:rsidRPr="00273A5D" w:rsidRDefault="004E07A3" w:rsidP="00076E29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A0155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1,490,728</w:t>
            </w:r>
          </w:p>
        </w:tc>
        <w:tc>
          <w:tcPr>
            <w:tcW w:w="244" w:type="dxa"/>
          </w:tcPr>
          <w:p w14:paraId="395E71D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41D51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1,461,820</w:t>
            </w:r>
          </w:p>
        </w:tc>
        <w:tc>
          <w:tcPr>
            <w:tcW w:w="267" w:type="dxa"/>
            <w:gridSpan w:val="2"/>
          </w:tcPr>
          <w:p w14:paraId="3397BB1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F1AAB0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1,093,88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6</w:t>
            </w:r>
          </w:p>
        </w:tc>
        <w:tc>
          <w:tcPr>
            <w:tcW w:w="273" w:type="dxa"/>
          </w:tcPr>
          <w:p w14:paraId="782DFE6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856E7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1,166,795</w:t>
            </w:r>
          </w:p>
        </w:tc>
        <w:tc>
          <w:tcPr>
            <w:tcW w:w="274" w:type="dxa"/>
          </w:tcPr>
          <w:p w14:paraId="74EAA15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3D757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2,584,61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242" w:type="dxa"/>
          </w:tcPr>
          <w:p w14:paraId="18CFC8F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5DA62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2,628,615</w:t>
            </w:r>
          </w:p>
        </w:tc>
        <w:tc>
          <w:tcPr>
            <w:tcW w:w="236" w:type="dxa"/>
            <w:gridSpan w:val="2"/>
          </w:tcPr>
          <w:p w14:paraId="01BC6B7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4732505" w14:textId="77777777" w:rsidR="004E07A3" w:rsidRPr="00273A5D" w:rsidRDefault="004E07A3" w:rsidP="00076E2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189,92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</w:t>
            </w:r>
          </w:p>
        </w:tc>
        <w:tc>
          <w:tcPr>
            <w:tcW w:w="253" w:type="dxa"/>
          </w:tcPr>
          <w:p w14:paraId="40600F8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408F4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(6,45</w:t>
            </w:r>
            <w:r w:rsidR="007C0AFC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4</w:t>
            </w: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259" w:type="dxa"/>
          </w:tcPr>
          <w:p w14:paraId="07C64DF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AA0A7E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2,774,536</w:t>
            </w:r>
          </w:p>
        </w:tc>
        <w:tc>
          <w:tcPr>
            <w:tcW w:w="236" w:type="dxa"/>
            <w:gridSpan w:val="2"/>
            <w:vAlign w:val="bottom"/>
          </w:tcPr>
          <w:p w14:paraId="5F617716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2275B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2,622,161</w:t>
            </w:r>
          </w:p>
        </w:tc>
      </w:tr>
      <w:tr w:rsidR="007A246F" w:rsidRPr="00273A5D" w14:paraId="78F94D2C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</w:tcPr>
          <w:p w14:paraId="29F83C9C" w14:textId="77777777" w:rsidR="007A246F" w:rsidRPr="00273A5D" w:rsidRDefault="007A246F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</w:pPr>
          </w:p>
        </w:tc>
        <w:tc>
          <w:tcPr>
            <w:tcW w:w="1000" w:type="dxa"/>
          </w:tcPr>
          <w:p w14:paraId="3339F055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50C5C78B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4E84F118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5D21F823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7B394F6C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60A8D3F9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47D8ED78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681AF1A7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CB5846F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0AA67E54" w14:textId="77777777" w:rsidR="007A246F" w:rsidRPr="00273A5D" w:rsidRDefault="007A246F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3049147D" w14:textId="77777777" w:rsidR="007A246F" w:rsidRPr="00273A5D" w:rsidRDefault="007A246F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EA3CD2F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D0372BE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3855C7CE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4DDEE926" w14:textId="77777777" w:rsidR="007A246F" w:rsidRPr="00273A5D" w:rsidRDefault="007A246F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7BA3434C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4159BB69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A778E47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4799F92F" w14:textId="77777777" w:rsidR="007A246F" w:rsidRPr="00273A5D" w:rsidRDefault="007A246F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273A5D" w14:paraId="165DA94D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0F128DAB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สำหรับงวดหกเดือนสิ้นสุด </w:t>
            </w:r>
          </w:p>
        </w:tc>
        <w:tc>
          <w:tcPr>
            <w:tcW w:w="1000" w:type="dxa"/>
          </w:tcPr>
          <w:p w14:paraId="55D1963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647B8AB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7284D80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6D5F9C8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080555D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4FBAEEBF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516606D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5220CD0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4F657EF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03C4E79C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33F5F449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7DA9593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4D0F59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3F6979F1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4C77EA37" w14:textId="77777777" w:rsidR="004E07A3" w:rsidRPr="00273A5D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2F612DC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3E24FC9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BF9E3A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2CA022A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273A5D" w14:paraId="650073E0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</w:tcPr>
          <w:p w14:paraId="22349989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  <w:lang w:eastAsia="en-GB"/>
              </w:rPr>
              <w:t xml:space="preserve">  วันที่ 30 มิถุนายน</w:t>
            </w:r>
          </w:p>
        </w:tc>
        <w:tc>
          <w:tcPr>
            <w:tcW w:w="1000" w:type="dxa"/>
          </w:tcPr>
          <w:p w14:paraId="56F2D6D6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3D28C72E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606DF7B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75C516A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2503B39B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1A0E032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269C7BD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5C488EB2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66973274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51778CA4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725B5D1F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36105D88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2CE0FA35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4DEB87E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5FC8F7FD" w14:textId="77777777" w:rsidR="004E07A3" w:rsidRPr="00273A5D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3BDE8DA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63ED63AF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251621DE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5D1E0DB3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4E07A3" w:rsidRPr="00273A5D" w14:paraId="77130AE3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5D6A4F23" w14:textId="77777777" w:rsidR="004E07A3" w:rsidRPr="00273A5D" w:rsidRDefault="004E07A3" w:rsidP="00076E29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1000" w:type="dxa"/>
          </w:tcPr>
          <w:p w14:paraId="526AC7BB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44" w:type="dxa"/>
          </w:tcPr>
          <w:p w14:paraId="657D3ED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10E11CF2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67" w:type="dxa"/>
            <w:gridSpan w:val="2"/>
          </w:tcPr>
          <w:p w14:paraId="27202B0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181FB7D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73" w:type="dxa"/>
          </w:tcPr>
          <w:p w14:paraId="13DB5B3D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</w:tcPr>
          <w:p w14:paraId="6148013C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74" w:type="dxa"/>
          </w:tcPr>
          <w:p w14:paraId="22643EFA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7AD0D10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242" w:type="dxa"/>
          </w:tcPr>
          <w:p w14:paraId="37F04CC4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  <w:vAlign w:val="bottom"/>
          </w:tcPr>
          <w:p w14:paraId="18BDD6D8" w14:textId="77777777" w:rsidR="004E07A3" w:rsidRPr="00273A5D" w:rsidRDefault="004E07A3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236" w:type="dxa"/>
            <w:gridSpan w:val="2"/>
          </w:tcPr>
          <w:p w14:paraId="45E7D590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69F8DEE2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3" w:type="dxa"/>
          </w:tcPr>
          <w:p w14:paraId="0B8B81AF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01FADA8A" w14:textId="77777777" w:rsidR="004E07A3" w:rsidRPr="00273A5D" w:rsidRDefault="004E07A3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259" w:type="dxa"/>
          </w:tcPr>
          <w:p w14:paraId="0F9E89F2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501ECA0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8395977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5B2A0BC9" w14:textId="77777777" w:rsidR="004E07A3" w:rsidRPr="00273A5D" w:rsidRDefault="004E07A3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</w:tr>
      <w:tr w:rsidR="00076E29" w:rsidRPr="00273A5D" w14:paraId="1EB1FCED" w14:textId="77777777" w:rsidTr="00076E29">
        <w:trPr>
          <w:gridAfter w:val="1"/>
          <w:wAfter w:w="40" w:type="dxa"/>
        </w:trPr>
        <w:tc>
          <w:tcPr>
            <w:tcW w:w="2505" w:type="dxa"/>
          </w:tcPr>
          <w:p w14:paraId="3095A3BF" w14:textId="77777777" w:rsidR="00076E29" w:rsidRPr="00273A5D" w:rsidRDefault="00076E29" w:rsidP="00076E2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1000" w:type="dxa"/>
          </w:tcPr>
          <w:p w14:paraId="77B7A4D5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3,329,721</w:t>
            </w:r>
          </w:p>
        </w:tc>
        <w:tc>
          <w:tcPr>
            <w:tcW w:w="244" w:type="dxa"/>
          </w:tcPr>
          <w:p w14:paraId="5B3B8666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</w:tcPr>
          <w:p w14:paraId="159FDD2F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3,338,494</w:t>
            </w:r>
          </w:p>
        </w:tc>
        <w:tc>
          <w:tcPr>
            <w:tcW w:w="267" w:type="dxa"/>
            <w:gridSpan w:val="2"/>
          </w:tcPr>
          <w:p w14:paraId="30F51DA8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</w:tcPr>
          <w:p w14:paraId="467F77BE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53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3" w:type="dxa"/>
          </w:tcPr>
          <w:p w14:paraId="23219954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vAlign w:val="bottom"/>
          </w:tcPr>
          <w:p w14:paraId="5B03F52B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528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74" w:type="dxa"/>
          </w:tcPr>
          <w:p w14:paraId="41E161AA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</w:tcPr>
          <w:p w14:paraId="7E6C97F0" w14:textId="77777777" w:rsidR="00076E29" w:rsidRPr="00273A5D" w:rsidRDefault="00076E29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3,329,721</w:t>
            </w:r>
          </w:p>
        </w:tc>
        <w:tc>
          <w:tcPr>
            <w:tcW w:w="242" w:type="dxa"/>
          </w:tcPr>
          <w:p w14:paraId="270DC295" w14:textId="77777777" w:rsidR="00076E29" w:rsidRPr="00273A5D" w:rsidRDefault="00076E29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018" w:type="dxa"/>
          </w:tcPr>
          <w:p w14:paraId="55EE9349" w14:textId="77777777" w:rsidR="00076E29" w:rsidRPr="00273A5D" w:rsidRDefault="00076E29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3,338,494</w:t>
            </w:r>
          </w:p>
        </w:tc>
        <w:tc>
          <w:tcPr>
            <w:tcW w:w="236" w:type="dxa"/>
            <w:gridSpan w:val="2"/>
          </w:tcPr>
          <w:p w14:paraId="3C954A76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</w:tcPr>
          <w:p w14:paraId="46565CC5" w14:textId="77777777" w:rsidR="00076E29" w:rsidRPr="00273A5D" w:rsidRDefault="00CC0DC6" w:rsidP="00CC0DC6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(429)</w:t>
            </w:r>
          </w:p>
        </w:tc>
        <w:tc>
          <w:tcPr>
            <w:tcW w:w="253" w:type="dxa"/>
          </w:tcPr>
          <w:p w14:paraId="7A31CB7A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</w:tcPr>
          <w:p w14:paraId="63580652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-</w:t>
            </w:r>
          </w:p>
        </w:tc>
        <w:tc>
          <w:tcPr>
            <w:tcW w:w="259" w:type="dxa"/>
          </w:tcPr>
          <w:p w14:paraId="42F7737F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</w:tcPr>
          <w:p w14:paraId="2A16A4B5" w14:textId="77777777" w:rsidR="00076E29" w:rsidRPr="00273A5D" w:rsidRDefault="00AD4D0B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3,329,292</w:t>
            </w:r>
          </w:p>
        </w:tc>
        <w:tc>
          <w:tcPr>
            <w:tcW w:w="236" w:type="dxa"/>
            <w:gridSpan w:val="2"/>
          </w:tcPr>
          <w:p w14:paraId="41B977DD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</w:tcPr>
          <w:p w14:paraId="03383766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3,338,494</w:t>
            </w:r>
          </w:p>
        </w:tc>
      </w:tr>
      <w:tr w:rsidR="00076E29" w:rsidRPr="00273A5D" w14:paraId="69F3AB21" w14:textId="77777777" w:rsidTr="00076E29">
        <w:trPr>
          <w:gridAfter w:val="1"/>
          <w:wAfter w:w="40" w:type="dxa"/>
        </w:trPr>
        <w:tc>
          <w:tcPr>
            <w:tcW w:w="2505" w:type="dxa"/>
            <w:vAlign w:val="bottom"/>
            <w:hideMark/>
          </w:tcPr>
          <w:p w14:paraId="2D40E4C5" w14:textId="77777777" w:rsidR="00076E29" w:rsidRPr="00273A5D" w:rsidRDefault="00076E29" w:rsidP="00076E29">
            <w:pPr>
              <w:ind w:left="72" w:right="-115" w:hanging="72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952DCA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37,322</w:t>
            </w:r>
          </w:p>
        </w:tc>
        <w:tc>
          <w:tcPr>
            <w:tcW w:w="244" w:type="dxa"/>
            <w:vAlign w:val="bottom"/>
          </w:tcPr>
          <w:p w14:paraId="4F0A5827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E4ABBB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eastAsia="en-GB"/>
              </w:rPr>
              <w:t>117,709</w:t>
            </w:r>
          </w:p>
        </w:tc>
        <w:tc>
          <w:tcPr>
            <w:tcW w:w="267" w:type="dxa"/>
            <w:gridSpan w:val="2"/>
            <w:vAlign w:val="bottom"/>
          </w:tcPr>
          <w:p w14:paraId="119CFD6D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B305EE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2,166,63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0</w:t>
            </w:r>
          </w:p>
        </w:tc>
        <w:tc>
          <w:tcPr>
            <w:tcW w:w="273" w:type="dxa"/>
            <w:vAlign w:val="bottom"/>
          </w:tcPr>
          <w:p w14:paraId="44F7524E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1D41D1" w14:textId="77777777" w:rsidR="00076E29" w:rsidRPr="00273A5D" w:rsidRDefault="00076E29" w:rsidP="00076E29">
            <w:pPr>
              <w:pStyle w:val="acctfourfigures"/>
              <w:tabs>
                <w:tab w:val="decimal" w:pos="24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2,3</w:t>
            </w: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18</w:t>
            </w:r>
            <w:r w:rsidRPr="00273A5D">
              <w:rPr>
                <w:rFonts w:asciiTheme="majorBidi" w:hAnsiTheme="majorBidi" w:cstheme="majorBidi"/>
                <w:sz w:val="27"/>
                <w:szCs w:val="27"/>
              </w:rPr>
              <w:t>,940</w:t>
            </w:r>
          </w:p>
        </w:tc>
        <w:tc>
          <w:tcPr>
            <w:tcW w:w="274" w:type="dxa"/>
            <w:vAlign w:val="bottom"/>
          </w:tcPr>
          <w:p w14:paraId="0072D3B5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3085FE" w14:textId="77777777" w:rsidR="00076E29" w:rsidRPr="00273A5D" w:rsidRDefault="00076E29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2,203,95</w:t>
            </w:r>
            <w:r>
              <w:rPr>
                <w:rFonts w:asciiTheme="majorBidi" w:hAnsiTheme="majorBidi" w:cstheme="majorBidi"/>
                <w:sz w:val="27"/>
                <w:szCs w:val="27"/>
              </w:rPr>
              <w:t>2</w:t>
            </w:r>
          </w:p>
        </w:tc>
        <w:tc>
          <w:tcPr>
            <w:tcW w:w="242" w:type="dxa"/>
            <w:vAlign w:val="bottom"/>
          </w:tcPr>
          <w:p w14:paraId="709146CD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</w:p>
        </w:tc>
        <w:tc>
          <w:tcPr>
            <w:tcW w:w="10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561080" w14:textId="77777777" w:rsidR="00076E29" w:rsidRPr="00273A5D" w:rsidRDefault="00076E29" w:rsidP="00076E29">
            <w:pPr>
              <w:pStyle w:val="acctfourfigures"/>
              <w:tabs>
                <w:tab w:val="decimal" w:pos="24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2,436,649</w:t>
            </w:r>
          </w:p>
        </w:tc>
        <w:tc>
          <w:tcPr>
            <w:tcW w:w="236" w:type="dxa"/>
            <w:gridSpan w:val="2"/>
            <w:vAlign w:val="bottom"/>
          </w:tcPr>
          <w:p w14:paraId="50C3B2E0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B213F0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19</w:t>
            </w:r>
            <w:r w:rsidR="007B765A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</w:t>
            </w:r>
            <w:r w:rsidRPr="00273A5D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,</w:t>
            </w:r>
            <w:r w:rsidR="00CC0DC6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196</w:t>
            </w:r>
          </w:p>
        </w:tc>
        <w:tc>
          <w:tcPr>
            <w:tcW w:w="253" w:type="dxa"/>
            <w:vAlign w:val="bottom"/>
          </w:tcPr>
          <w:p w14:paraId="10B3D2DB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ACC7FD" w14:textId="77777777" w:rsidR="00076E29" w:rsidRPr="00273A5D" w:rsidRDefault="00076E29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</w:rPr>
              <w:t>(13,257)</w:t>
            </w:r>
          </w:p>
        </w:tc>
        <w:tc>
          <w:tcPr>
            <w:tcW w:w="259" w:type="dxa"/>
            <w:vAlign w:val="bottom"/>
          </w:tcPr>
          <w:p w14:paraId="48812A19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00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38DE38" w14:textId="77777777" w:rsidR="00076E29" w:rsidRPr="00273A5D" w:rsidRDefault="00CC0DC6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2,397,148</w:t>
            </w:r>
          </w:p>
        </w:tc>
        <w:tc>
          <w:tcPr>
            <w:tcW w:w="236" w:type="dxa"/>
            <w:gridSpan w:val="2"/>
            <w:vAlign w:val="bottom"/>
          </w:tcPr>
          <w:p w14:paraId="06B1DBB8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6DF5B" w14:textId="77777777" w:rsidR="00076E29" w:rsidRPr="00273A5D" w:rsidRDefault="00076E29" w:rsidP="00076E29">
            <w:pPr>
              <w:pStyle w:val="acctfourfigures"/>
              <w:tabs>
                <w:tab w:val="decimal" w:pos="28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2,423,392</w:t>
            </w:r>
          </w:p>
        </w:tc>
      </w:tr>
      <w:tr w:rsidR="00076E29" w:rsidRPr="00273A5D" w14:paraId="636E0942" w14:textId="77777777" w:rsidTr="00076E29">
        <w:trPr>
          <w:gridAfter w:val="1"/>
          <w:wAfter w:w="40" w:type="dxa"/>
        </w:trPr>
        <w:tc>
          <w:tcPr>
            <w:tcW w:w="2505" w:type="dxa"/>
            <w:hideMark/>
          </w:tcPr>
          <w:p w14:paraId="43F9019B" w14:textId="77777777" w:rsidR="00076E29" w:rsidRPr="00273A5D" w:rsidRDefault="00076E29" w:rsidP="00076E29">
            <w:pPr>
              <w:ind w:right="-115"/>
              <w:rPr>
                <w:rFonts w:asciiTheme="majorBidi" w:hAnsiTheme="majorBidi" w:cstheme="majorBidi"/>
                <w:b/>
                <w:bCs/>
                <w:sz w:val="27"/>
                <w:szCs w:val="27"/>
                <w:lang w:eastAsia="en-GB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eastAsia="en-GB"/>
              </w:rPr>
              <w:t>รวม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BF715F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3,367,043</w:t>
            </w:r>
          </w:p>
        </w:tc>
        <w:tc>
          <w:tcPr>
            <w:tcW w:w="244" w:type="dxa"/>
          </w:tcPr>
          <w:p w14:paraId="456D3017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DAAF63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3,456,203</w:t>
            </w:r>
          </w:p>
        </w:tc>
        <w:tc>
          <w:tcPr>
            <w:tcW w:w="267" w:type="dxa"/>
            <w:gridSpan w:val="2"/>
          </w:tcPr>
          <w:p w14:paraId="488711F3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0C87ED5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2,166,63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0</w:t>
            </w:r>
          </w:p>
        </w:tc>
        <w:tc>
          <w:tcPr>
            <w:tcW w:w="273" w:type="dxa"/>
          </w:tcPr>
          <w:p w14:paraId="26B665E8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70356C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2,318,940</w:t>
            </w:r>
          </w:p>
        </w:tc>
        <w:tc>
          <w:tcPr>
            <w:tcW w:w="274" w:type="dxa"/>
          </w:tcPr>
          <w:p w14:paraId="71BE41CB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EEEAE7" w14:textId="77777777" w:rsidR="00076E29" w:rsidRPr="00273A5D" w:rsidRDefault="00076E29" w:rsidP="00076E29">
            <w:pPr>
              <w:tabs>
                <w:tab w:val="clear" w:pos="454"/>
                <w:tab w:val="decimal" w:pos="436"/>
              </w:tabs>
              <w:ind w:left="-108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5,533,67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</w:t>
            </w:r>
          </w:p>
        </w:tc>
        <w:tc>
          <w:tcPr>
            <w:tcW w:w="242" w:type="dxa"/>
          </w:tcPr>
          <w:p w14:paraId="2AB677F6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24DC41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5,775,143</w:t>
            </w:r>
          </w:p>
        </w:tc>
        <w:tc>
          <w:tcPr>
            <w:tcW w:w="236" w:type="dxa"/>
            <w:gridSpan w:val="2"/>
          </w:tcPr>
          <w:p w14:paraId="622272D1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2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bidi="th-TH"/>
              </w:rPr>
            </w:pPr>
          </w:p>
        </w:tc>
        <w:tc>
          <w:tcPr>
            <w:tcW w:w="8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9BA785" w14:textId="77777777" w:rsidR="00076E29" w:rsidRPr="00273A5D" w:rsidRDefault="00076E29" w:rsidP="00076E29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79" w:right="-32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192,76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7</w:t>
            </w:r>
          </w:p>
        </w:tc>
        <w:tc>
          <w:tcPr>
            <w:tcW w:w="253" w:type="dxa"/>
          </w:tcPr>
          <w:p w14:paraId="1476933A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FADFDB" w14:textId="77777777" w:rsidR="00076E29" w:rsidRPr="00273A5D" w:rsidRDefault="00076E29" w:rsidP="00076E29">
            <w:pPr>
              <w:pStyle w:val="acctfourfigures"/>
              <w:tabs>
                <w:tab w:val="decimal" w:pos="359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(13,257)</w:t>
            </w:r>
          </w:p>
        </w:tc>
        <w:tc>
          <w:tcPr>
            <w:tcW w:w="259" w:type="dxa"/>
          </w:tcPr>
          <w:p w14:paraId="6A6A887B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1001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2D22B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5,726,440</w:t>
            </w:r>
          </w:p>
        </w:tc>
        <w:tc>
          <w:tcPr>
            <w:tcW w:w="236" w:type="dxa"/>
            <w:gridSpan w:val="2"/>
            <w:vAlign w:val="bottom"/>
          </w:tcPr>
          <w:p w14:paraId="4B457C49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BDCCFE" w14:textId="77777777" w:rsidR="00076E29" w:rsidRPr="00273A5D" w:rsidRDefault="00076E29" w:rsidP="00076E29">
            <w:pPr>
              <w:pStyle w:val="acctfourfigures"/>
              <w:tabs>
                <w:tab w:val="decimal" w:pos="436"/>
              </w:tabs>
              <w:spacing w:line="240" w:lineRule="atLeast"/>
              <w:ind w:left="-79" w:right="-32"/>
              <w:jc w:val="right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5,761,886</w:t>
            </w:r>
          </w:p>
        </w:tc>
      </w:tr>
    </w:tbl>
    <w:p w14:paraId="0F6612C7" w14:textId="77777777" w:rsidR="004E07A3" w:rsidRPr="00273A5D" w:rsidRDefault="004E07A3" w:rsidP="000477D3">
      <w:pPr>
        <w:tabs>
          <w:tab w:val="clear" w:pos="454"/>
          <w:tab w:val="clear" w:pos="680"/>
          <w:tab w:val="clear" w:pos="907"/>
          <w:tab w:val="left" w:pos="540"/>
          <w:tab w:val="left" w:pos="1440"/>
          <w:tab w:val="left" w:pos="1800"/>
        </w:tabs>
        <w:jc w:val="thaiDistribute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  <w:cs/>
        </w:rPr>
        <w:tab/>
      </w:r>
      <w:r w:rsidRPr="00273A5D">
        <w:rPr>
          <w:rFonts w:ascii="Angsana New" w:hAnsi="Angsana New"/>
          <w:sz w:val="30"/>
          <w:szCs w:val="30"/>
          <w:cs/>
        </w:rPr>
        <w:tab/>
      </w:r>
      <w:r w:rsidRPr="00273A5D">
        <w:rPr>
          <w:rFonts w:ascii="Angsana New" w:hAnsi="Angsana New" w:hint="cs"/>
          <w:sz w:val="30"/>
          <w:szCs w:val="30"/>
          <w:cs/>
        </w:rPr>
        <w:t xml:space="preserve">ตารางต่อไปนี้แสดงข้อมูลรายได้ที่ถูกจำแนกตามจังหวะเวลาในการรับรู้รายได้ </w:t>
      </w:r>
    </w:p>
    <w:p w14:paraId="59EB220D" w14:textId="77777777" w:rsidR="004E07A3" w:rsidRPr="00273A5D" w:rsidRDefault="004E07A3" w:rsidP="00EE63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4E07A3" w:rsidRPr="00273A5D" w:rsidSect="00E05F62">
          <w:headerReference w:type="default" r:id="rId25"/>
          <w:pgSz w:w="16840" w:h="11907" w:orient="landscape"/>
          <w:pgMar w:top="1152" w:right="691" w:bottom="1152" w:left="126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tbl>
      <w:tblPr>
        <w:tblpPr w:leftFromText="180" w:rightFromText="180" w:vertAnchor="text" w:horzAnchor="margin" w:tblpX="450" w:tblpY="160"/>
        <w:tblW w:w="4770" w:type="pct"/>
        <w:tblLook w:val="01E0" w:firstRow="1" w:lastRow="1" w:firstColumn="1" w:lastColumn="1" w:noHBand="0" w:noVBand="0"/>
      </w:tblPr>
      <w:tblGrid>
        <w:gridCol w:w="5828"/>
        <w:gridCol w:w="1462"/>
        <w:gridCol w:w="64"/>
        <w:gridCol w:w="222"/>
        <w:gridCol w:w="1585"/>
      </w:tblGrid>
      <w:tr w:rsidR="004E07A3" w:rsidRPr="00273A5D" w14:paraId="1C31E3ED" w14:textId="77777777" w:rsidTr="00FC4ED0">
        <w:trPr>
          <w:trHeight w:val="95"/>
        </w:trPr>
        <w:tc>
          <w:tcPr>
            <w:tcW w:w="3181" w:type="pct"/>
            <w:vAlign w:val="bottom"/>
          </w:tcPr>
          <w:p w14:paraId="2C862AAF" w14:textId="77777777" w:rsidR="004E07A3" w:rsidRPr="00273A5D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4"/>
            <w:hideMark/>
          </w:tcPr>
          <w:p w14:paraId="32204CDF" w14:textId="77777777" w:rsidR="004E07A3" w:rsidRPr="00273A5D" w:rsidRDefault="004E07A3" w:rsidP="00ED5156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AU"/>
              </w:rPr>
            </w:pPr>
            <w:r w:rsidRPr="00273A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4E07A3" w:rsidRPr="00273A5D" w14:paraId="6DB7C82B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4101B791" w14:textId="77777777" w:rsidR="004E07A3" w:rsidRPr="00273A5D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4"/>
            <w:hideMark/>
          </w:tcPr>
          <w:p w14:paraId="79EBFF8D" w14:textId="77777777" w:rsidR="004E07A3" w:rsidRPr="00273A5D" w:rsidRDefault="004E07A3" w:rsidP="00ED5156">
            <w:pPr>
              <w:pStyle w:val="acctmergecolhdg"/>
              <w:spacing w:line="240" w:lineRule="auto"/>
              <w:rPr>
                <w:rFonts w:asciiTheme="majorBidi" w:hAnsiTheme="majorBidi" w:cstheme="majorBidi"/>
                <w:bCs/>
                <w:sz w:val="30"/>
                <w:szCs w:val="30"/>
                <w:lang w:val="en-AU"/>
              </w:rPr>
            </w:pPr>
            <w:r w:rsidRPr="00273A5D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4E07A3" w:rsidRPr="00273A5D" w14:paraId="21412DA2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3E8714E1" w14:textId="77777777" w:rsidR="004E07A3" w:rsidRPr="00273A5D" w:rsidRDefault="004E07A3" w:rsidP="00ED515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19" w:type="pct"/>
            <w:gridSpan w:val="4"/>
            <w:hideMark/>
          </w:tcPr>
          <w:p w14:paraId="5F38CDEF" w14:textId="77777777" w:rsidR="004E07A3" w:rsidRPr="00273A5D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ส่วนงานอื่นๆ</w:t>
            </w:r>
          </w:p>
        </w:tc>
      </w:tr>
      <w:tr w:rsidR="004E07A3" w:rsidRPr="00273A5D" w14:paraId="018793F3" w14:textId="77777777" w:rsidTr="00FC4ED0">
        <w:trPr>
          <w:trHeight w:val="104"/>
        </w:trPr>
        <w:tc>
          <w:tcPr>
            <w:tcW w:w="3181" w:type="pct"/>
            <w:vAlign w:val="bottom"/>
            <w:hideMark/>
          </w:tcPr>
          <w:p w14:paraId="5C80513A" w14:textId="77777777" w:rsidR="004E07A3" w:rsidRPr="00FC4ED0" w:rsidRDefault="004E07A3" w:rsidP="00ED5156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C4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FC4E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สาม</w:t>
            </w:r>
            <w:r w:rsidRPr="00FC4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เดือนสิ้นสุดวันที่ 30 มิถุนายน</w:t>
            </w:r>
          </w:p>
        </w:tc>
        <w:tc>
          <w:tcPr>
            <w:tcW w:w="833" w:type="pct"/>
            <w:gridSpan w:val="2"/>
          </w:tcPr>
          <w:p w14:paraId="41B912CF" w14:textId="77777777" w:rsidR="004E07A3" w:rsidRPr="00273A5D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2562</w:t>
            </w:r>
          </w:p>
        </w:tc>
        <w:tc>
          <w:tcPr>
            <w:tcW w:w="121" w:type="pct"/>
          </w:tcPr>
          <w:p w14:paraId="741368E3" w14:textId="77777777" w:rsidR="004E07A3" w:rsidRPr="00273A5D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5" w:type="pct"/>
          </w:tcPr>
          <w:p w14:paraId="27ABB691" w14:textId="77777777" w:rsidR="004E07A3" w:rsidRPr="00273A5D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sz w:val="30"/>
                <w:szCs w:val="30"/>
              </w:rPr>
              <w:t>2561</w:t>
            </w:r>
          </w:p>
        </w:tc>
      </w:tr>
      <w:tr w:rsidR="004E07A3" w:rsidRPr="00273A5D" w14:paraId="727710E9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49437864" w14:textId="77777777" w:rsidR="004E07A3" w:rsidRPr="00FC4ED0" w:rsidRDefault="004E07A3" w:rsidP="00ED5156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19" w:type="pct"/>
            <w:gridSpan w:val="4"/>
          </w:tcPr>
          <w:p w14:paraId="3C6E6720" w14:textId="77777777" w:rsidR="004E07A3" w:rsidRPr="00273A5D" w:rsidRDefault="004E07A3" w:rsidP="00ED5156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3A5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(</w:t>
            </w:r>
            <w:r w:rsidRPr="00273A5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/>
              </w:rPr>
              <w:t>พันบาท</w:t>
            </w:r>
            <w:r w:rsidRPr="00273A5D"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  <w:t>)</w:t>
            </w:r>
          </w:p>
        </w:tc>
      </w:tr>
      <w:tr w:rsidR="004E07A3" w:rsidRPr="00273A5D" w14:paraId="5FF5289C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5CD0B620" w14:textId="77777777" w:rsidR="004E07A3" w:rsidRPr="00FC4ED0" w:rsidRDefault="004E07A3" w:rsidP="0037391F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798" w:type="pct"/>
          </w:tcPr>
          <w:p w14:paraId="4DE7D0A7" w14:textId="77777777" w:rsidR="004E07A3" w:rsidRPr="00FC4ED0" w:rsidRDefault="004E07A3" w:rsidP="00A71B6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6" w:type="pct"/>
            <w:gridSpan w:val="2"/>
          </w:tcPr>
          <w:p w14:paraId="513C6724" w14:textId="77777777" w:rsidR="004E07A3" w:rsidRPr="00FC4ED0" w:rsidRDefault="004E07A3" w:rsidP="0037391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vAlign w:val="bottom"/>
          </w:tcPr>
          <w:p w14:paraId="154DAD11" w14:textId="77777777" w:rsidR="004E07A3" w:rsidRPr="00FC4ED0" w:rsidRDefault="004E07A3" w:rsidP="00A71B6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642BFF" w:rsidRPr="00273A5D" w14:paraId="16F616AF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5B23D4CB" w14:textId="77777777" w:rsidR="00642BFF" w:rsidRPr="00FC4ED0" w:rsidRDefault="00642BFF" w:rsidP="00642BFF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798" w:type="pct"/>
          </w:tcPr>
          <w:p w14:paraId="08A74DB6" w14:textId="77777777" w:rsidR="00642BFF" w:rsidRPr="00FC4ED0" w:rsidRDefault="00642BFF" w:rsidP="00642BFF">
            <w:pPr>
              <w:pStyle w:val="acctfourfigures"/>
              <w:tabs>
                <w:tab w:val="clear" w:pos="765"/>
                <w:tab w:val="decimal" w:pos="902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56" w:type="pct"/>
            <w:gridSpan w:val="2"/>
          </w:tcPr>
          <w:p w14:paraId="155CEA0E" w14:textId="77777777" w:rsidR="00642BFF" w:rsidRPr="00FC4ED0" w:rsidRDefault="00642BFF" w:rsidP="00642BFF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vAlign w:val="bottom"/>
          </w:tcPr>
          <w:p w14:paraId="288BD1A3" w14:textId="77777777" w:rsidR="00642BFF" w:rsidRPr="00FC4ED0" w:rsidRDefault="00642BFF" w:rsidP="00642BFF">
            <w:pPr>
              <w:pStyle w:val="acctfourfigures"/>
              <w:tabs>
                <w:tab w:val="clear" w:pos="765"/>
                <w:tab w:val="decimal" w:pos="955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C4ED0" w:rsidRPr="00273A5D" w14:paraId="6EB86487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79D10173" w14:textId="77777777" w:rsidR="00FC4ED0" w:rsidRPr="00FC4ED0" w:rsidRDefault="00FC4ED0" w:rsidP="00FC4ED0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798" w:type="pct"/>
            <w:tcBorders>
              <w:bottom w:val="single" w:sz="4" w:space="0" w:color="auto"/>
            </w:tcBorders>
          </w:tcPr>
          <w:p w14:paraId="62319CB9" w14:textId="77777777" w:rsidR="00FC4ED0" w:rsidRPr="00FC4ED0" w:rsidRDefault="00FC4ED0" w:rsidP="00FC4ED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420,252</w:t>
            </w:r>
          </w:p>
        </w:tc>
        <w:tc>
          <w:tcPr>
            <w:tcW w:w="156" w:type="pct"/>
            <w:gridSpan w:val="2"/>
          </w:tcPr>
          <w:p w14:paraId="24566077" w14:textId="77777777" w:rsidR="00FC4ED0" w:rsidRPr="00FC4ED0" w:rsidRDefault="00FC4ED0" w:rsidP="00FC4ED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tcBorders>
              <w:bottom w:val="single" w:sz="4" w:space="0" w:color="auto"/>
            </w:tcBorders>
            <w:vAlign w:val="bottom"/>
          </w:tcPr>
          <w:p w14:paraId="20BF875B" w14:textId="77777777" w:rsidR="00FC4ED0" w:rsidRPr="00FC4ED0" w:rsidRDefault="00FC4ED0" w:rsidP="00FC4ED0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40,365</w:t>
            </w:r>
          </w:p>
        </w:tc>
      </w:tr>
      <w:tr w:rsidR="00FC4ED0" w:rsidRPr="00273A5D" w14:paraId="305FF180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32F59145" w14:textId="77777777" w:rsidR="00FC4ED0" w:rsidRPr="00FC4ED0" w:rsidRDefault="00FC4ED0" w:rsidP="00FC4ED0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798" w:type="pct"/>
            <w:tcBorders>
              <w:top w:val="single" w:sz="4" w:space="0" w:color="auto"/>
              <w:bottom w:val="double" w:sz="4" w:space="0" w:color="auto"/>
            </w:tcBorders>
          </w:tcPr>
          <w:p w14:paraId="11D2D238" w14:textId="77777777" w:rsidR="00FC4ED0" w:rsidRPr="00FC4ED0" w:rsidRDefault="00FC4ED0" w:rsidP="00FC4ED0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-79" w:right="-3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4ED0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420,252</w:t>
            </w:r>
          </w:p>
        </w:tc>
        <w:tc>
          <w:tcPr>
            <w:tcW w:w="156" w:type="pct"/>
            <w:gridSpan w:val="2"/>
          </w:tcPr>
          <w:p w14:paraId="5FD77320" w14:textId="77777777" w:rsidR="00FC4ED0" w:rsidRPr="00FC4ED0" w:rsidRDefault="00FC4ED0" w:rsidP="00FC4ED0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6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7688916" w14:textId="77777777" w:rsidR="00FC4ED0" w:rsidRPr="00FC4ED0" w:rsidRDefault="00FC4ED0" w:rsidP="00FC4ED0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FC4ED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40,365</w:t>
            </w:r>
          </w:p>
        </w:tc>
      </w:tr>
      <w:tr w:rsidR="004E07A3" w:rsidRPr="00FC4ED0" w14:paraId="669A1BF4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6BC0938A" w14:textId="77777777" w:rsidR="004E07A3" w:rsidRPr="00FC4ED0" w:rsidRDefault="004E07A3" w:rsidP="00C3597D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19" w:type="pct"/>
            <w:gridSpan w:val="4"/>
          </w:tcPr>
          <w:p w14:paraId="55E8FF61" w14:textId="77777777" w:rsidR="004E07A3" w:rsidRPr="00FC4ED0" w:rsidRDefault="004E07A3" w:rsidP="00C3597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22"/>
                <w:szCs w:val="22"/>
                <w:lang w:eastAsia="en-GB"/>
              </w:rPr>
            </w:pPr>
          </w:p>
        </w:tc>
      </w:tr>
      <w:tr w:rsidR="004E07A3" w:rsidRPr="00273A5D" w14:paraId="61767532" w14:textId="77777777" w:rsidTr="00FC4ED0">
        <w:trPr>
          <w:trHeight w:val="104"/>
        </w:trPr>
        <w:tc>
          <w:tcPr>
            <w:tcW w:w="3181" w:type="pct"/>
            <w:vAlign w:val="bottom"/>
          </w:tcPr>
          <w:p w14:paraId="412F592D" w14:textId="77777777" w:rsidR="004E07A3" w:rsidRPr="00FC4ED0" w:rsidRDefault="004E07A3" w:rsidP="00C3597D">
            <w:pPr>
              <w:spacing w:line="240" w:lineRule="auto"/>
              <w:ind w:right="-115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สำหรับงวด</w:t>
            </w:r>
            <w:r w:rsidRPr="00FC4ED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หก</w:t>
            </w:r>
            <w:r w:rsidRPr="00FC4ED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เดือนสิ้นสุดวันที่ 30 มิถุนายน</w:t>
            </w:r>
          </w:p>
        </w:tc>
        <w:tc>
          <w:tcPr>
            <w:tcW w:w="1819" w:type="pct"/>
            <w:gridSpan w:val="4"/>
          </w:tcPr>
          <w:p w14:paraId="507CDEA6" w14:textId="77777777" w:rsidR="004E07A3" w:rsidRPr="00FC4ED0" w:rsidRDefault="004E07A3" w:rsidP="00C3597D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E07A3" w:rsidRPr="00273A5D" w14:paraId="3CF393F8" w14:textId="77777777" w:rsidTr="00FC4ED0">
        <w:trPr>
          <w:trHeight w:val="296"/>
        </w:trPr>
        <w:tc>
          <w:tcPr>
            <w:tcW w:w="3181" w:type="pct"/>
            <w:vAlign w:val="bottom"/>
          </w:tcPr>
          <w:p w14:paraId="187AF8C7" w14:textId="77777777" w:rsidR="004E07A3" w:rsidRPr="00FC4ED0" w:rsidRDefault="004E07A3" w:rsidP="00C3597D">
            <w:pPr>
              <w:ind w:left="72" w:right="-115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จังหวะเวลาในการรับรู้รายได้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0A69634" w14:textId="77777777" w:rsidR="004E07A3" w:rsidRPr="0009535B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21" w:type="pct"/>
            <w:vAlign w:val="bottom"/>
          </w:tcPr>
          <w:p w14:paraId="51DD0D4D" w14:textId="77777777" w:rsidR="004E07A3" w:rsidRPr="0009535B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vAlign w:val="bottom"/>
          </w:tcPr>
          <w:p w14:paraId="28541698" w14:textId="77777777" w:rsidR="004E07A3" w:rsidRPr="0009535B" w:rsidRDefault="004E07A3" w:rsidP="00C3597D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</w:tr>
      <w:tr w:rsidR="004E07A3" w:rsidRPr="00273A5D" w14:paraId="43C88BBD" w14:textId="77777777" w:rsidTr="00FC4ED0">
        <w:trPr>
          <w:trHeight w:val="296"/>
        </w:trPr>
        <w:tc>
          <w:tcPr>
            <w:tcW w:w="3181" w:type="pct"/>
            <w:vAlign w:val="bottom"/>
          </w:tcPr>
          <w:p w14:paraId="67806742" w14:textId="77777777" w:rsidR="004E07A3" w:rsidRPr="00FC4ED0" w:rsidRDefault="004E07A3" w:rsidP="005723C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ณ เวลาใดเวลาหนึ่ง</w:t>
            </w:r>
          </w:p>
        </w:tc>
        <w:tc>
          <w:tcPr>
            <w:tcW w:w="833" w:type="pct"/>
            <w:gridSpan w:val="2"/>
            <w:tcBorders>
              <w:top w:val="nil"/>
              <w:left w:val="nil"/>
              <w:right w:val="nil"/>
            </w:tcBorders>
          </w:tcPr>
          <w:p w14:paraId="44064AD5" w14:textId="77777777" w:rsidR="004E07A3" w:rsidRPr="0009535B" w:rsidRDefault="004E07A3" w:rsidP="00A71B6F">
            <w:pPr>
              <w:pStyle w:val="acctfourfigures"/>
              <w:tabs>
                <w:tab w:val="clear" w:pos="765"/>
                <w:tab w:val="decimal" w:pos="812"/>
              </w:tabs>
              <w:spacing w:line="240" w:lineRule="atLeast"/>
              <w:ind w:left="72" w:right="320" w:hanging="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  <w:tc>
          <w:tcPr>
            <w:tcW w:w="121" w:type="pct"/>
            <w:vAlign w:val="bottom"/>
          </w:tcPr>
          <w:p w14:paraId="4071B0E2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nil"/>
              <w:left w:val="nil"/>
              <w:right w:val="nil"/>
            </w:tcBorders>
            <w:vAlign w:val="bottom"/>
          </w:tcPr>
          <w:p w14:paraId="649BB055" w14:textId="77777777" w:rsidR="004E07A3" w:rsidRPr="0009535B" w:rsidRDefault="004E07A3" w:rsidP="00A71B6F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72" w:right="323" w:hanging="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-</w:t>
            </w:r>
          </w:p>
        </w:tc>
      </w:tr>
      <w:tr w:rsidR="004E07A3" w:rsidRPr="00273A5D" w14:paraId="1CC35015" w14:textId="77777777" w:rsidTr="00FC4ED0">
        <w:trPr>
          <w:trHeight w:val="296"/>
        </w:trPr>
        <w:tc>
          <w:tcPr>
            <w:tcW w:w="3181" w:type="pct"/>
            <w:vAlign w:val="bottom"/>
            <w:hideMark/>
          </w:tcPr>
          <w:p w14:paraId="7FA5A9D9" w14:textId="77777777" w:rsidR="004E07A3" w:rsidRPr="00FC4ED0" w:rsidRDefault="004E07A3" w:rsidP="005723C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FC4ED0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ตลอดช่วงเวลาหนึ่ง</w:t>
            </w:r>
          </w:p>
        </w:tc>
        <w:tc>
          <w:tcPr>
            <w:tcW w:w="833" w:type="pct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1171E205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72" w:right="170" w:hanging="72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567,070</w:t>
            </w:r>
          </w:p>
        </w:tc>
        <w:tc>
          <w:tcPr>
            <w:tcW w:w="121" w:type="pct"/>
            <w:vAlign w:val="bottom"/>
          </w:tcPr>
          <w:p w14:paraId="58F89AC7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456B0A3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>80,730</w:t>
            </w:r>
          </w:p>
        </w:tc>
      </w:tr>
      <w:tr w:rsidR="004E07A3" w:rsidRPr="00273A5D" w14:paraId="49737FB7" w14:textId="77777777" w:rsidTr="00FC4ED0">
        <w:trPr>
          <w:trHeight w:val="296"/>
        </w:trPr>
        <w:tc>
          <w:tcPr>
            <w:tcW w:w="3181" w:type="pct"/>
            <w:vAlign w:val="bottom"/>
          </w:tcPr>
          <w:p w14:paraId="0BE3FA91" w14:textId="77777777" w:rsidR="004E07A3" w:rsidRPr="00FC4ED0" w:rsidRDefault="004E07A3" w:rsidP="005723C6">
            <w:pPr>
              <w:ind w:left="72" w:right="-115" w:hanging="72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FC4ED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04459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40"/>
              </w:tabs>
              <w:spacing w:line="240" w:lineRule="atLeast"/>
              <w:ind w:left="72" w:right="170" w:hanging="7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567,070</w:t>
            </w:r>
          </w:p>
        </w:tc>
        <w:tc>
          <w:tcPr>
            <w:tcW w:w="121" w:type="pct"/>
            <w:vAlign w:val="bottom"/>
          </w:tcPr>
          <w:p w14:paraId="3F1AE299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-32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573E060" w14:textId="77777777" w:rsidR="004E07A3" w:rsidRPr="0009535B" w:rsidRDefault="004E07A3" w:rsidP="005723C6">
            <w:pPr>
              <w:pStyle w:val="acctfourfigures"/>
              <w:tabs>
                <w:tab w:val="clear" w:pos="765"/>
                <w:tab w:val="decimal" w:pos="1198"/>
              </w:tabs>
              <w:spacing w:line="240" w:lineRule="atLeast"/>
              <w:ind w:left="72" w:right="170" w:hanging="7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</w:pPr>
            <w:r w:rsidRPr="0009535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GB" w:bidi="th-TH"/>
              </w:rPr>
              <w:t>80,730</w:t>
            </w:r>
          </w:p>
        </w:tc>
      </w:tr>
    </w:tbl>
    <w:p w14:paraId="6EF77C33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27649FDF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5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/>
          <w:b/>
          <w:bCs/>
          <w:sz w:val="30"/>
          <w:szCs w:val="30"/>
          <w:cs/>
        </w:rPr>
        <w:t>ภาษีเงินได้</w:t>
      </w:r>
    </w:p>
    <w:p w14:paraId="5A5604DA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1050D0B" w14:textId="592600B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</w:t>
      </w:r>
      <w:r w:rsidR="00646C16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>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646C16">
        <w:rPr>
          <w:rFonts w:ascii="Angsana New" w:hAnsi="Angsana New"/>
          <w:sz w:val="30"/>
          <w:szCs w:val="30"/>
        </w:rPr>
        <w:br/>
      </w:r>
      <w:r w:rsidRPr="00273A5D">
        <w:rPr>
          <w:rFonts w:ascii="Angsana New" w:hAnsi="Angsana New"/>
          <w:sz w:val="30"/>
          <w:szCs w:val="30"/>
          <w:cs/>
        </w:rPr>
        <w:t>ที่แท้จริงของกลุ่มบริษัทและบริษัทในการดำเนินงานต่อเนื่องเป็นระยะเวลา</w:t>
      </w:r>
      <w:r w:rsidRPr="00273A5D">
        <w:rPr>
          <w:rFonts w:ascii="Angsana New" w:hAnsi="Angsana New" w:hint="cs"/>
          <w:sz w:val="30"/>
          <w:szCs w:val="30"/>
          <w:cs/>
        </w:rPr>
        <w:t>สามเดือน</w:t>
      </w:r>
      <w:r w:rsidRPr="00273A5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2</w:t>
      </w:r>
      <w:r w:rsidRPr="00273A5D">
        <w:rPr>
          <w:rFonts w:ascii="Angsana New" w:hAnsi="Angsana New"/>
          <w:sz w:val="30"/>
          <w:szCs w:val="30"/>
          <w:cs/>
        </w:rPr>
        <w:t xml:space="preserve"> คือ</w:t>
      </w:r>
      <w:r w:rsidRPr="00273A5D">
        <w:rPr>
          <w:rFonts w:ascii="Angsana New" w:hAnsi="Angsana New" w:hint="cs"/>
          <w:sz w:val="30"/>
          <w:szCs w:val="30"/>
          <w:cs/>
        </w:rPr>
        <w:t xml:space="preserve">ร้อยละ </w:t>
      </w:r>
      <w:r w:rsidRPr="00273A5D">
        <w:rPr>
          <w:rFonts w:ascii="Angsana New" w:hAnsi="Angsana New"/>
          <w:sz w:val="30"/>
          <w:szCs w:val="30"/>
          <w:cs/>
        </w:rPr>
        <w:t>27.33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และ</w:t>
      </w:r>
      <w:r w:rsidRPr="00273A5D">
        <w:rPr>
          <w:rFonts w:ascii="Angsana New" w:hAnsi="Angsana New"/>
          <w:sz w:val="30"/>
          <w:szCs w:val="30"/>
          <w:cs/>
        </w:rPr>
        <w:t>ร้อยละ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20.64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73A5D">
        <w:rPr>
          <w:rFonts w:ascii="Angsana New" w:hAnsi="Angsana New"/>
          <w:i/>
          <w:iCs/>
          <w:sz w:val="30"/>
          <w:szCs w:val="30"/>
        </w:rPr>
        <w:t>(256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73A5D">
        <w:rPr>
          <w:rFonts w:ascii="Angsana New" w:hAnsi="Angsana New"/>
          <w:i/>
          <w:iCs/>
          <w:sz w:val="30"/>
          <w:szCs w:val="30"/>
        </w:rPr>
        <w:t xml:space="preserve">: </w:t>
      </w:r>
      <w:r w:rsidRPr="00273A5D">
        <w:rPr>
          <w:rFonts w:ascii="Angsana New" w:hAnsi="Angsana New"/>
          <w:i/>
          <w:iCs/>
          <w:sz w:val="30"/>
          <w:szCs w:val="30"/>
          <w:cs/>
        </w:rPr>
        <w:t>ร้อยละ</w:t>
      </w:r>
      <w:r w:rsidRPr="00273A5D">
        <w:rPr>
          <w:rFonts w:ascii="Angsana New" w:hAnsi="Angsana New"/>
          <w:i/>
          <w:iCs/>
          <w:sz w:val="30"/>
          <w:szCs w:val="30"/>
        </w:rPr>
        <w:t xml:space="preserve"> 30.86 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 xml:space="preserve">และ </w:t>
      </w:r>
      <w:r w:rsidRPr="00273A5D">
        <w:rPr>
          <w:rFonts w:ascii="Angsana New" w:hAnsi="Angsana New"/>
          <w:i/>
          <w:iCs/>
          <w:sz w:val="30"/>
          <w:szCs w:val="30"/>
        </w:rPr>
        <w:t>20.34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 xml:space="preserve"> ตามลำดับ)</w:t>
      </w:r>
      <w:r w:rsidRPr="00273A5D">
        <w:rPr>
          <w:rFonts w:ascii="Angsana New" w:hAnsi="Angsana New"/>
          <w:sz w:val="30"/>
          <w:szCs w:val="30"/>
          <w:cs/>
        </w:rPr>
        <w:t xml:space="preserve"> และ</w:t>
      </w:r>
      <w:r w:rsidRPr="00273A5D">
        <w:rPr>
          <w:rFonts w:ascii="Angsana New" w:hAnsi="Angsana New" w:hint="cs"/>
          <w:sz w:val="30"/>
          <w:szCs w:val="30"/>
          <w:cs/>
        </w:rPr>
        <w:t>สำหรับ</w:t>
      </w:r>
      <w:r w:rsidR="0069337F">
        <w:rPr>
          <w:rFonts w:ascii="Angsana New" w:hAnsi="Angsana New" w:hint="cs"/>
          <w:sz w:val="30"/>
          <w:szCs w:val="30"/>
          <w:cs/>
        </w:rPr>
        <w:t xml:space="preserve">                    </w:t>
      </w:r>
      <w:r w:rsidRPr="00273A5D">
        <w:rPr>
          <w:rFonts w:ascii="Angsana New" w:hAnsi="Angsana New" w:hint="cs"/>
          <w:sz w:val="30"/>
          <w:szCs w:val="30"/>
          <w:cs/>
        </w:rPr>
        <w:t xml:space="preserve">รอบระยะเวลาหกเดือนสิ้นสุดวันที่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2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>คือ</w:t>
      </w:r>
      <w:r w:rsidRPr="00273A5D">
        <w:rPr>
          <w:rFonts w:ascii="Angsana New" w:hAnsi="Angsana New"/>
          <w:sz w:val="30"/>
          <w:szCs w:val="30"/>
          <w:cs/>
        </w:rPr>
        <w:t>ร้อยละ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23.43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 xml:space="preserve">และร้อยละ </w:t>
      </w:r>
      <w:r w:rsidRPr="00273A5D">
        <w:rPr>
          <w:rFonts w:ascii="Angsana New" w:hAnsi="Angsana New"/>
          <w:sz w:val="30"/>
          <w:szCs w:val="30"/>
          <w:cs/>
        </w:rPr>
        <w:t>20.68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 xml:space="preserve">ตามลำดับ </w:t>
      </w:r>
      <w:r w:rsidRPr="00273A5D">
        <w:rPr>
          <w:rFonts w:ascii="Angsana New" w:hAnsi="Angsana New"/>
          <w:i/>
          <w:iCs/>
          <w:sz w:val="30"/>
          <w:szCs w:val="30"/>
        </w:rPr>
        <w:t>(256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>1</w:t>
      </w:r>
      <w:r w:rsidRPr="00273A5D">
        <w:rPr>
          <w:rFonts w:ascii="Angsana New" w:hAnsi="Angsana New"/>
          <w:i/>
          <w:iCs/>
          <w:sz w:val="30"/>
          <w:szCs w:val="30"/>
        </w:rPr>
        <w:t>: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i/>
          <w:iCs/>
          <w:sz w:val="30"/>
          <w:szCs w:val="30"/>
          <w:cs/>
        </w:rPr>
        <w:t xml:space="preserve">ร้อยละ </w:t>
      </w:r>
      <w:r w:rsidRPr="00273A5D">
        <w:rPr>
          <w:rFonts w:ascii="Angsana New" w:hAnsi="Angsana New"/>
          <w:i/>
          <w:iCs/>
          <w:sz w:val="30"/>
          <w:szCs w:val="30"/>
        </w:rPr>
        <w:t>17.52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 xml:space="preserve"> และร้อยละ </w:t>
      </w:r>
      <w:r w:rsidRPr="00273A5D">
        <w:rPr>
          <w:rFonts w:ascii="Angsana New" w:hAnsi="Angsana New"/>
          <w:i/>
          <w:iCs/>
          <w:sz w:val="30"/>
          <w:szCs w:val="30"/>
        </w:rPr>
        <w:t>20.</w:t>
      </w:r>
      <w:r w:rsidRPr="00273A5D">
        <w:rPr>
          <w:rFonts w:ascii="Angsana New" w:hAnsi="Angsana New" w:hint="cs"/>
          <w:i/>
          <w:iCs/>
          <w:sz w:val="30"/>
          <w:szCs w:val="30"/>
          <w:cs/>
        </w:rPr>
        <w:t>27 ตามลำดับ</w:t>
      </w:r>
      <w:r w:rsidRPr="00273A5D">
        <w:rPr>
          <w:rFonts w:ascii="Angsana New" w:hAnsi="Angsana New"/>
          <w:i/>
          <w:iCs/>
          <w:sz w:val="30"/>
          <w:szCs w:val="30"/>
        </w:rPr>
        <w:t>)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การเปลี่ยนแปลงในอัตราภาษีเงินได้ที่แท้จริงมีสาเหตุหลักจาก</w:t>
      </w:r>
      <w:r>
        <w:rPr>
          <w:rFonts w:ascii="Angsana New" w:hAnsi="Angsana New" w:hint="cs"/>
          <w:sz w:val="30"/>
          <w:szCs w:val="30"/>
          <w:cs/>
        </w:rPr>
        <w:t>ค่าใช้จ่าย</w:t>
      </w:r>
      <w:r w:rsidR="0069337F">
        <w:rPr>
          <w:rFonts w:ascii="Angsana New" w:hAnsi="Angsana New" w:hint="cs"/>
          <w:sz w:val="30"/>
          <w:szCs w:val="30"/>
          <w:cs/>
        </w:rPr>
        <w:t xml:space="preserve">                  </w:t>
      </w:r>
      <w:r>
        <w:rPr>
          <w:rFonts w:ascii="Angsana New" w:hAnsi="Angsana New" w:hint="cs"/>
          <w:sz w:val="30"/>
          <w:szCs w:val="30"/>
          <w:cs/>
        </w:rPr>
        <w:t>ที่ไม่สามารถหักได้ที่เกิดขึ้นสำหรับงวด</w:t>
      </w:r>
      <w:r w:rsidR="00C14C25">
        <w:rPr>
          <w:rFonts w:ascii="Angsana New" w:hAnsi="Angsana New" w:hint="cs"/>
          <w:sz w:val="30"/>
          <w:szCs w:val="30"/>
          <w:cs/>
        </w:rPr>
        <w:t>สามเดือนและ</w:t>
      </w:r>
      <w:r>
        <w:rPr>
          <w:rFonts w:ascii="Angsana New" w:hAnsi="Angsana New" w:hint="cs"/>
          <w:sz w:val="30"/>
          <w:szCs w:val="30"/>
          <w:cs/>
        </w:rPr>
        <w:t xml:space="preserve">หกเดือนสิ้นสุดวันที่ </w:t>
      </w:r>
      <w:r>
        <w:rPr>
          <w:rFonts w:ascii="Angsana New" w:hAnsi="Angsana New"/>
          <w:sz w:val="30"/>
          <w:szCs w:val="30"/>
        </w:rPr>
        <w:t>30</w:t>
      </w:r>
      <w:r>
        <w:rPr>
          <w:rFonts w:ascii="Angsana New" w:hAnsi="Angsana New" w:hint="cs"/>
          <w:sz w:val="30"/>
          <w:szCs w:val="30"/>
          <w:cs/>
        </w:rPr>
        <w:t xml:space="preserve"> มิถุนายน </w:t>
      </w:r>
      <w:r>
        <w:rPr>
          <w:rFonts w:ascii="Angsana New" w:hAnsi="Angsana New"/>
          <w:sz w:val="30"/>
          <w:szCs w:val="30"/>
        </w:rPr>
        <w:t>2562</w:t>
      </w:r>
    </w:p>
    <w:p w14:paraId="29D21D6A" w14:textId="77777777" w:rsidR="004E07A3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CBF2ABE" w14:textId="77777777" w:rsidR="00642BFF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CD7C6EA" w14:textId="77777777" w:rsidR="00642BFF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0CF6DDA5" w14:textId="77777777" w:rsidR="00642BFF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A1C639" w14:textId="77777777" w:rsidR="00642BFF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5A3E7D41" w14:textId="77777777" w:rsidR="00642BFF" w:rsidRDefault="00642BFF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A580CE4" w14:textId="77777777" w:rsidR="004E07A3" w:rsidRPr="00273A5D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  <w:cs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/>
          <w:b/>
          <w:bCs/>
          <w:sz w:val="30"/>
          <w:szCs w:val="30"/>
          <w:cs/>
        </w:rPr>
        <w:t>กำไร</w:t>
      </w:r>
      <w:r w:rsidRPr="00273A5D">
        <w:rPr>
          <w:rFonts w:ascii="Angsana New" w:hAnsi="Angsana New"/>
          <w:b/>
          <w:bCs/>
          <w:sz w:val="30"/>
          <w:szCs w:val="30"/>
        </w:rPr>
        <w:t xml:space="preserve"> (</w:t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ขาดทุน</w:t>
      </w:r>
      <w:r w:rsidRPr="00273A5D">
        <w:rPr>
          <w:rFonts w:ascii="Angsana New" w:hAnsi="Angsana New"/>
          <w:b/>
          <w:bCs/>
          <w:sz w:val="30"/>
          <w:szCs w:val="30"/>
        </w:rPr>
        <w:t xml:space="preserve">) </w:t>
      </w:r>
      <w:r w:rsidRPr="00273A5D">
        <w:rPr>
          <w:rFonts w:ascii="Angsana New" w:hAnsi="Angsana New"/>
          <w:b/>
          <w:bCs/>
          <w:sz w:val="30"/>
          <w:szCs w:val="30"/>
          <w:cs/>
        </w:rPr>
        <w:t>ต่อหุ้นขั้นพื้นฐาน</w:t>
      </w:r>
    </w:p>
    <w:p w14:paraId="0EF35E59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jc w:val="thaiDistribute"/>
        <w:rPr>
          <w:rFonts w:ascii="Angsana New" w:hAnsi="Angsana New"/>
          <w:sz w:val="30"/>
          <w:szCs w:val="30"/>
        </w:rPr>
      </w:pPr>
    </w:p>
    <w:p w14:paraId="297735CE" w14:textId="77777777" w:rsid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กำไร (ขาดทุน) ต่อหุ้นขั้นพื้นฐานสำหรับงวดสามเดือน</w:t>
      </w:r>
      <w:r w:rsidRPr="00273A5D">
        <w:rPr>
          <w:rFonts w:ascii="Angsana New" w:hAnsi="Angsana New" w:hint="cs"/>
          <w:sz w:val="30"/>
          <w:szCs w:val="30"/>
          <w:cs/>
        </w:rPr>
        <w:t>และหกเดือน</w:t>
      </w:r>
      <w:r w:rsidRPr="00273A5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Pr="00273A5D">
        <w:rPr>
          <w:rFonts w:ascii="Angsana New" w:hAnsi="Angsana New"/>
          <w:sz w:val="30"/>
          <w:szCs w:val="30"/>
        </w:rPr>
        <w:t xml:space="preserve">30 </w:t>
      </w:r>
      <w:r w:rsidRPr="00273A5D">
        <w:rPr>
          <w:rFonts w:ascii="Angsana New" w:hAnsi="Angsana New"/>
          <w:sz w:val="30"/>
          <w:szCs w:val="30"/>
          <w:cs/>
        </w:rPr>
        <w:t xml:space="preserve">มิถุนายน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2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และ </w:t>
      </w:r>
      <w:r w:rsidRPr="00273A5D">
        <w:rPr>
          <w:rFonts w:ascii="Angsana New" w:hAnsi="Angsana New"/>
          <w:sz w:val="30"/>
          <w:szCs w:val="30"/>
        </w:rPr>
        <w:t>256</w:t>
      </w:r>
      <w:r w:rsidRPr="00273A5D">
        <w:rPr>
          <w:rFonts w:ascii="Angsana New" w:hAnsi="Angsana New" w:hint="cs"/>
          <w:sz w:val="30"/>
          <w:szCs w:val="30"/>
          <w:cs/>
        </w:rPr>
        <w:t>1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คำนวณจากกำไร (ขาดทุน) สำหรับงวดที่เป็นส่วนของผู้ถือหุ้นสามัญของบริษัทและจำนวนหุ้นสามัญที่</w:t>
      </w:r>
      <w:r w:rsidRPr="002C6917">
        <w:rPr>
          <w:rFonts w:ascii="Angsana New" w:hAnsi="Angsana New"/>
          <w:sz w:val="30"/>
          <w:szCs w:val="30"/>
          <w:cs/>
        </w:rPr>
        <w:t>ออกจำหน่ายแล้ว</w:t>
      </w:r>
      <w:r w:rsidRPr="00273A5D">
        <w:rPr>
          <w:rFonts w:ascii="Angsana New" w:hAnsi="Angsana New"/>
          <w:sz w:val="30"/>
          <w:szCs w:val="30"/>
          <w:cs/>
        </w:rPr>
        <w:t xml:space="preserve">ระหว่างงวดในแต่ละงวดโดยวิธีถัวเฉลี่ยถ่วงน้ำหนัก โดยแสดงการคำนวณดังนี้ </w:t>
      </w:r>
    </w:p>
    <w:p w14:paraId="5D57DF86" w14:textId="77777777" w:rsidR="00642BFF" w:rsidRDefault="00642BFF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W w:w="95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198"/>
        <w:gridCol w:w="244"/>
        <w:gridCol w:w="1253"/>
        <w:gridCol w:w="271"/>
        <w:gridCol w:w="1164"/>
        <w:gridCol w:w="237"/>
        <w:gridCol w:w="15"/>
        <w:gridCol w:w="1101"/>
      </w:tblGrid>
      <w:tr w:rsidR="004E07A3" w:rsidRPr="00273A5D" w14:paraId="5055EFD1" w14:textId="77777777" w:rsidTr="00642BFF">
        <w:tc>
          <w:tcPr>
            <w:tcW w:w="2126" w:type="pct"/>
            <w:vAlign w:val="bottom"/>
          </w:tcPr>
          <w:p w14:paraId="0F2700A8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3" w:type="pct"/>
            <w:gridSpan w:val="3"/>
            <w:vAlign w:val="bottom"/>
          </w:tcPr>
          <w:p w14:paraId="6650F2D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vAlign w:val="bottom"/>
          </w:tcPr>
          <w:p w14:paraId="4A81ED3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pct"/>
            <w:gridSpan w:val="4"/>
            <w:vAlign w:val="bottom"/>
          </w:tcPr>
          <w:p w14:paraId="7576242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E07A3" w:rsidRPr="00273A5D" w14:paraId="0C9BCABC" w14:textId="77777777" w:rsidTr="00642BFF">
        <w:tc>
          <w:tcPr>
            <w:tcW w:w="2126" w:type="pct"/>
            <w:vAlign w:val="bottom"/>
          </w:tcPr>
          <w:p w14:paraId="0BDE045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8" w:type="pct"/>
            <w:vAlign w:val="bottom"/>
          </w:tcPr>
          <w:p w14:paraId="5F582D4E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28" w:type="pct"/>
            <w:vAlign w:val="bottom"/>
          </w:tcPr>
          <w:p w14:paraId="54CEE4A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027846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2" w:type="pct"/>
            <w:vAlign w:val="bottom"/>
          </w:tcPr>
          <w:p w14:paraId="27106A05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3BC0178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2" w:type="pct"/>
            <w:gridSpan w:val="2"/>
            <w:vAlign w:val="bottom"/>
          </w:tcPr>
          <w:p w14:paraId="5353B4D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4D4C8BC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E07A3" w:rsidRPr="00273A5D" w14:paraId="183FE0E8" w14:textId="77777777" w:rsidTr="00642BFF">
        <w:tc>
          <w:tcPr>
            <w:tcW w:w="2126" w:type="pct"/>
            <w:vAlign w:val="bottom"/>
          </w:tcPr>
          <w:p w14:paraId="4FBD358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14:paraId="28BC8FA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64E0F32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shd w:val="clear" w:color="auto" w:fill="auto"/>
            <w:vAlign w:val="bottom"/>
          </w:tcPr>
          <w:p w14:paraId="24DD236B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2" w:type="pct"/>
            <w:shd w:val="clear" w:color="auto" w:fill="auto"/>
            <w:vAlign w:val="bottom"/>
          </w:tcPr>
          <w:p w14:paraId="52A48A33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0D56A790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" w:type="pct"/>
            <w:gridSpan w:val="2"/>
            <w:vAlign w:val="bottom"/>
          </w:tcPr>
          <w:p w14:paraId="5066FB6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" w:type="pct"/>
            <w:vAlign w:val="bottom"/>
          </w:tcPr>
          <w:p w14:paraId="19C7922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3C332041" w14:textId="77777777" w:rsidTr="00642BFF">
        <w:tc>
          <w:tcPr>
            <w:tcW w:w="2126" w:type="pct"/>
            <w:vAlign w:val="bottom"/>
          </w:tcPr>
          <w:p w14:paraId="65A3D0D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3" w:type="pct"/>
            <w:gridSpan w:val="8"/>
            <w:vAlign w:val="bottom"/>
          </w:tcPr>
          <w:p w14:paraId="58908B0C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4E07A3" w:rsidRPr="00273A5D" w14:paraId="0CF40F48" w14:textId="77777777" w:rsidTr="00642BFF">
        <w:tc>
          <w:tcPr>
            <w:tcW w:w="2126" w:type="pct"/>
            <w:vAlign w:val="bottom"/>
          </w:tcPr>
          <w:p w14:paraId="10692FB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 (ขาดทุน) ที่เป็นส่วนของผู้ถือหุ้นสามัญ</w:t>
            </w:r>
          </w:p>
        </w:tc>
        <w:tc>
          <w:tcPr>
            <w:tcW w:w="628" w:type="pct"/>
            <w:vAlign w:val="bottom"/>
          </w:tcPr>
          <w:p w14:paraId="2E591C2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8" w:type="pct"/>
            <w:vAlign w:val="bottom"/>
          </w:tcPr>
          <w:p w14:paraId="2B992037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vAlign w:val="bottom"/>
          </w:tcPr>
          <w:p w14:paraId="2C75ABFB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  <w:vAlign w:val="bottom"/>
          </w:tcPr>
          <w:p w14:paraId="39539965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vAlign w:val="bottom"/>
          </w:tcPr>
          <w:p w14:paraId="5730900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  <w:vAlign w:val="bottom"/>
          </w:tcPr>
          <w:p w14:paraId="7D1262A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vAlign w:val="bottom"/>
          </w:tcPr>
          <w:p w14:paraId="455FF2D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4E07A3" w:rsidRPr="00273A5D" w14:paraId="3E0EA24F" w14:textId="77777777" w:rsidTr="00642BFF">
        <w:tc>
          <w:tcPr>
            <w:tcW w:w="2126" w:type="pct"/>
            <w:vAlign w:val="bottom"/>
          </w:tcPr>
          <w:p w14:paraId="09FAE33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</w:tcPr>
          <w:p w14:paraId="78EBBFAB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-77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145,223</w:t>
            </w:r>
          </w:p>
        </w:tc>
        <w:tc>
          <w:tcPr>
            <w:tcW w:w="128" w:type="pct"/>
            <w:vAlign w:val="bottom"/>
          </w:tcPr>
          <w:p w14:paraId="07250BA5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vAlign w:val="bottom"/>
          </w:tcPr>
          <w:p w14:paraId="333C6A9F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(85,095)</w:t>
            </w:r>
          </w:p>
        </w:tc>
        <w:tc>
          <w:tcPr>
            <w:tcW w:w="142" w:type="pct"/>
            <w:vAlign w:val="bottom"/>
          </w:tcPr>
          <w:p w14:paraId="2FD319A6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508BBE82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207,457</w:t>
            </w:r>
          </w:p>
        </w:tc>
        <w:tc>
          <w:tcPr>
            <w:tcW w:w="124" w:type="pct"/>
            <w:vAlign w:val="bottom"/>
          </w:tcPr>
          <w:p w14:paraId="1C186CD3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vAlign w:val="bottom"/>
          </w:tcPr>
          <w:p w14:paraId="7013AE3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32,256</w:t>
            </w:r>
          </w:p>
        </w:tc>
      </w:tr>
      <w:tr w:rsidR="004E07A3" w:rsidRPr="00273A5D" w14:paraId="7AE54227" w14:textId="77777777" w:rsidTr="00642BFF">
        <w:tc>
          <w:tcPr>
            <w:tcW w:w="2126" w:type="pct"/>
            <w:vAlign w:val="bottom"/>
          </w:tcPr>
          <w:p w14:paraId="52758B23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8" w:type="pct"/>
            <w:tcBorders>
              <w:top w:val="double" w:sz="4" w:space="0" w:color="auto"/>
            </w:tcBorders>
            <w:shd w:val="clear" w:color="auto" w:fill="auto"/>
          </w:tcPr>
          <w:p w14:paraId="0267A0C6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28" w:type="pct"/>
            <w:vAlign w:val="bottom"/>
          </w:tcPr>
          <w:p w14:paraId="5C8F845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double" w:sz="4" w:space="0" w:color="auto"/>
            </w:tcBorders>
            <w:vAlign w:val="bottom"/>
          </w:tcPr>
          <w:p w14:paraId="08D541EC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42" w:type="pct"/>
            <w:vAlign w:val="bottom"/>
          </w:tcPr>
          <w:p w14:paraId="784EC150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vAlign w:val="bottom"/>
          </w:tcPr>
          <w:p w14:paraId="005B1E51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24" w:type="pct"/>
            <w:vAlign w:val="bottom"/>
          </w:tcPr>
          <w:p w14:paraId="42A6AD77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double" w:sz="4" w:space="0" w:color="auto"/>
            </w:tcBorders>
            <w:vAlign w:val="bottom"/>
          </w:tcPr>
          <w:p w14:paraId="0F59963C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</w:tr>
      <w:tr w:rsidR="004E07A3" w:rsidRPr="00273A5D" w14:paraId="391C5B52" w14:textId="77777777" w:rsidTr="00642BFF">
        <w:tc>
          <w:tcPr>
            <w:tcW w:w="2126" w:type="pct"/>
          </w:tcPr>
          <w:p w14:paraId="4827C183" w14:textId="77777777" w:rsidR="004E07A3" w:rsidRPr="00273A5D" w:rsidRDefault="004E07A3" w:rsidP="0022224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การเปลี่ยนแปลงมูลค่าที่ตราไว้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  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3837956F" w14:textId="77777777" w:rsidR="004E07A3" w:rsidRPr="00273A5D" w:rsidRDefault="004E07A3" w:rsidP="00FA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right="5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8" w:type="pct"/>
            <w:vAlign w:val="bottom"/>
          </w:tcPr>
          <w:p w14:paraId="476C8ACE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vAlign w:val="bottom"/>
          </w:tcPr>
          <w:p w14:paraId="2A15E59E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8,100,000</w:t>
            </w:r>
          </w:p>
        </w:tc>
        <w:tc>
          <w:tcPr>
            <w:tcW w:w="142" w:type="pct"/>
            <w:vAlign w:val="bottom"/>
          </w:tcPr>
          <w:p w14:paraId="25169DA4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</w:tcPr>
          <w:p w14:paraId="6FAA5BBD" w14:textId="77777777" w:rsidR="004E07A3" w:rsidRPr="00273A5D" w:rsidRDefault="004E07A3" w:rsidP="00FA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255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4" w:type="pct"/>
            <w:vAlign w:val="bottom"/>
          </w:tcPr>
          <w:p w14:paraId="758E6694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single" w:sz="4" w:space="0" w:color="auto"/>
            </w:tcBorders>
            <w:vAlign w:val="bottom"/>
          </w:tcPr>
          <w:p w14:paraId="730244F5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1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8,100,000</w:t>
            </w:r>
          </w:p>
        </w:tc>
      </w:tr>
      <w:tr w:rsidR="004E07A3" w:rsidRPr="00273A5D" w14:paraId="2FAC14C2" w14:textId="77777777" w:rsidTr="00642BFF">
        <w:tc>
          <w:tcPr>
            <w:tcW w:w="2126" w:type="pct"/>
            <w:vAlign w:val="bottom"/>
          </w:tcPr>
          <w:p w14:paraId="0FE83D6C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5B890989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3FBA8A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28" w:type="pct"/>
            <w:vAlign w:val="bottom"/>
          </w:tcPr>
          <w:p w14:paraId="2EE41DF2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5D9047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9,000,000</w:t>
            </w:r>
          </w:p>
        </w:tc>
        <w:tc>
          <w:tcPr>
            <w:tcW w:w="142" w:type="pct"/>
            <w:vAlign w:val="bottom"/>
          </w:tcPr>
          <w:p w14:paraId="2074B296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F3E036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24" w:type="pct"/>
            <w:vAlign w:val="bottom"/>
          </w:tcPr>
          <w:p w14:paraId="21ED56EE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C9DBD" w14:textId="77777777" w:rsidR="004E07A3" w:rsidRPr="00273A5D" w:rsidRDefault="004E07A3" w:rsidP="002222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9,000,000</w:t>
            </w:r>
          </w:p>
        </w:tc>
      </w:tr>
      <w:tr w:rsidR="004E07A3" w:rsidRPr="00273A5D" w14:paraId="6E90B89F" w14:textId="77777777" w:rsidTr="00642BFF">
        <w:tc>
          <w:tcPr>
            <w:tcW w:w="2126" w:type="pct"/>
            <w:vAlign w:val="bottom"/>
          </w:tcPr>
          <w:p w14:paraId="77A519A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 (ขาดทุน) ต่อหุ้นขั้นพื้นฐาน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3D74C28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0.006</w:t>
            </w:r>
          </w:p>
        </w:tc>
        <w:tc>
          <w:tcPr>
            <w:tcW w:w="128" w:type="pct"/>
            <w:vAlign w:val="bottom"/>
          </w:tcPr>
          <w:p w14:paraId="45915E7E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4E2D7F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(0.009)</w:t>
            </w:r>
          </w:p>
        </w:tc>
        <w:tc>
          <w:tcPr>
            <w:tcW w:w="142" w:type="pct"/>
            <w:vAlign w:val="bottom"/>
          </w:tcPr>
          <w:p w14:paraId="3D834664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vAlign w:val="bottom"/>
          </w:tcPr>
          <w:p w14:paraId="70303E5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0.009</w:t>
            </w:r>
          </w:p>
        </w:tc>
        <w:tc>
          <w:tcPr>
            <w:tcW w:w="124" w:type="pct"/>
            <w:vAlign w:val="bottom"/>
          </w:tcPr>
          <w:p w14:paraId="05D3C16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6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AE8E2A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5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0.004</w:t>
            </w:r>
          </w:p>
        </w:tc>
      </w:tr>
    </w:tbl>
    <w:p w14:paraId="4107A406" w14:textId="77777777" w:rsidR="004E07A3" w:rsidRPr="00273A5D" w:rsidRDefault="004E07A3" w:rsidP="00D84A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spacing w:line="240" w:lineRule="auto"/>
        <w:ind w:left="567" w:hanging="567"/>
        <w:rPr>
          <w:rFonts w:ascii="Angsana New" w:hAnsi="Angsana New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48"/>
        <w:gridCol w:w="1198"/>
        <w:gridCol w:w="265"/>
        <w:gridCol w:w="1240"/>
        <w:gridCol w:w="269"/>
        <w:gridCol w:w="1172"/>
        <w:gridCol w:w="267"/>
        <w:gridCol w:w="1082"/>
      </w:tblGrid>
      <w:tr w:rsidR="004E07A3" w:rsidRPr="00273A5D" w14:paraId="58EAB01C" w14:textId="77777777" w:rsidTr="00642BFF">
        <w:tc>
          <w:tcPr>
            <w:tcW w:w="2121" w:type="pct"/>
            <w:vAlign w:val="bottom"/>
          </w:tcPr>
          <w:p w14:paraId="5D2C422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17" w:type="pct"/>
            <w:gridSpan w:val="3"/>
            <w:vAlign w:val="bottom"/>
          </w:tcPr>
          <w:p w14:paraId="05F3F446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  <w:vAlign w:val="bottom"/>
          </w:tcPr>
          <w:p w14:paraId="7AEEC3D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1" w:type="pct"/>
            <w:gridSpan w:val="3"/>
            <w:vAlign w:val="bottom"/>
          </w:tcPr>
          <w:p w14:paraId="34DB3771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A3972" w:rsidRPr="00273A5D" w14:paraId="0A76E764" w14:textId="77777777" w:rsidTr="0047425D">
        <w:tc>
          <w:tcPr>
            <w:tcW w:w="2121" w:type="pct"/>
            <w:vAlign w:val="bottom"/>
          </w:tcPr>
          <w:p w14:paraId="3E72F5A4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Pr="00273A5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628" w:type="pct"/>
            <w:vAlign w:val="bottom"/>
          </w:tcPr>
          <w:p w14:paraId="5B467BC1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9" w:type="pct"/>
            <w:vAlign w:val="bottom"/>
          </w:tcPr>
          <w:p w14:paraId="3A067986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2570DE6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  <w:vAlign w:val="bottom"/>
          </w:tcPr>
          <w:p w14:paraId="7611BFC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21F740B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40" w:type="pct"/>
            <w:vAlign w:val="bottom"/>
          </w:tcPr>
          <w:p w14:paraId="257B477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5723C10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256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</w:p>
        </w:tc>
      </w:tr>
      <w:tr w:rsidR="0047425D" w:rsidRPr="00273A5D" w14:paraId="0EE7A16B" w14:textId="77777777" w:rsidTr="0047425D">
        <w:tc>
          <w:tcPr>
            <w:tcW w:w="2121" w:type="pct"/>
            <w:vAlign w:val="bottom"/>
          </w:tcPr>
          <w:p w14:paraId="0E9795F0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vAlign w:val="bottom"/>
          </w:tcPr>
          <w:p w14:paraId="685FCAE9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3DF84BB9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shd w:val="clear" w:color="auto" w:fill="auto"/>
            <w:vAlign w:val="bottom"/>
          </w:tcPr>
          <w:p w14:paraId="797DD471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(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ปรับปรุงใหม่</w:t>
            </w:r>
            <w:r w:rsidRPr="00273A5D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1" w:type="pct"/>
            <w:vAlign w:val="bottom"/>
          </w:tcPr>
          <w:p w14:paraId="6B4BE3E4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97290F2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1B2F7C24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07BA3DF5" w14:textId="77777777" w:rsidR="0047425D" w:rsidRPr="00273A5D" w:rsidRDefault="0047425D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E07A3" w:rsidRPr="00273A5D" w14:paraId="43BE7AB8" w14:textId="77777777" w:rsidTr="00642BFF">
        <w:tc>
          <w:tcPr>
            <w:tcW w:w="2121" w:type="pct"/>
            <w:vAlign w:val="bottom"/>
          </w:tcPr>
          <w:p w14:paraId="67284F4C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79" w:type="pct"/>
            <w:gridSpan w:val="7"/>
            <w:vAlign w:val="bottom"/>
          </w:tcPr>
          <w:p w14:paraId="1077171D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(พันบาท 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273A5D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 พันหุ้น)</w:t>
            </w:r>
          </w:p>
        </w:tc>
      </w:tr>
      <w:tr w:rsidR="00FA3972" w:rsidRPr="00273A5D" w14:paraId="00707A2E" w14:textId="77777777" w:rsidTr="0047425D">
        <w:tc>
          <w:tcPr>
            <w:tcW w:w="2121" w:type="pct"/>
            <w:vAlign w:val="bottom"/>
          </w:tcPr>
          <w:p w14:paraId="7D76ADB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628" w:type="pct"/>
            <w:vAlign w:val="bottom"/>
          </w:tcPr>
          <w:p w14:paraId="4CF46E7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  <w:vAlign w:val="bottom"/>
          </w:tcPr>
          <w:p w14:paraId="583EFBFC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0355DF3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1060432E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vAlign w:val="bottom"/>
          </w:tcPr>
          <w:p w14:paraId="57FDF02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0" w:type="pct"/>
            <w:vAlign w:val="bottom"/>
          </w:tcPr>
          <w:p w14:paraId="43F3346E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642F2A23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FA3972" w:rsidRPr="00273A5D" w14:paraId="05C9185C" w14:textId="77777777" w:rsidTr="0047425D">
        <w:tc>
          <w:tcPr>
            <w:tcW w:w="2121" w:type="pct"/>
            <w:vAlign w:val="bottom"/>
          </w:tcPr>
          <w:p w14:paraId="760BD4AE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ของบริษัท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(ขั้นพื้นฐาน)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EEB0A3A" w14:textId="77777777" w:rsidR="004E07A3" w:rsidRPr="00273A5D" w:rsidRDefault="004E07A3" w:rsidP="00A71B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6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366,656</w:t>
            </w:r>
          </w:p>
        </w:tc>
        <w:tc>
          <w:tcPr>
            <w:tcW w:w="139" w:type="pct"/>
            <w:vAlign w:val="bottom"/>
          </w:tcPr>
          <w:p w14:paraId="59F4318E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vAlign w:val="bottom"/>
          </w:tcPr>
          <w:p w14:paraId="081DF04D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167,020</w:t>
            </w:r>
          </w:p>
        </w:tc>
        <w:tc>
          <w:tcPr>
            <w:tcW w:w="141" w:type="pct"/>
            <w:vAlign w:val="bottom"/>
          </w:tcPr>
          <w:p w14:paraId="7F987A08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178E90BA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208,204</w:t>
            </w:r>
          </w:p>
        </w:tc>
        <w:tc>
          <w:tcPr>
            <w:tcW w:w="140" w:type="pct"/>
            <w:vAlign w:val="bottom"/>
          </w:tcPr>
          <w:p w14:paraId="5352E0F2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D8C98A7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79,626</w:t>
            </w:r>
          </w:p>
        </w:tc>
      </w:tr>
      <w:tr w:rsidR="00FA3972" w:rsidRPr="00273A5D" w14:paraId="034BCB69" w14:textId="77777777" w:rsidTr="0047425D">
        <w:tc>
          <w:tcPr>
            <w:tcW w:w="2121" w:type="pct"/>
            <w:vAlign w:val="bottom"/>
          </w:tcPr>
          <w:p w14:paraId="0EB84529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 ณ วันที่ </w:t>
            </w:r>
            <w:r w:rsidRPr="00273A5D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มกราคม</w:t>
            </w:r>
          </w:p>
        </w:tc>
        <w:tc>
          <w:tcPr>
            <w:tcW w:w="628" w:type="pct"/>
            <w:shd w:val="clear" w:color="auto" w:fill="auto"/>
          </w:tcPr>
          <w:p w14:paraId="4E41F12A" w14:textId="77777777" w:rsidR="004E07A3" w:rsidRPr="004742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7425D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39" w:type="pct"/>
            <w:vAlign w:val="bottom"/>
          </w:tcPr>
          <w:p w14:paraId="52CDA5BC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vAlign w:val="bottom"/>
          </w:tcPr>
          <w:p w14:paraId="365BF018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  <w:tc>
          <w:tcPr>
            <w:tcW w:w="141" w:type="pct"/>
            <w:vAlign w:val="bottom"/>
          </w:tcPr>
          <w:p w14:paraId="0016978C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</w:tcPr>
          <w:p w14:paraId="7DC08CA1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24,000,000</w:t>
            </w:r>
          </w:p>
        </w:tc>
        <w:tc>
          <w:tcPr>
            <w:tcW w:w="140" w:type="pct"/>
            <w:vAlign w:val="bottom"/>
          </w:tcPr>
          <w:p w14:paraId="5EDFF439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vAlign w:val="bottom"/>
          </w:tcPr>
          <w:p w14:paraId="50A9205F" w14:textId="77777777" w:rsidR="004E07A3" w:rsidRPr="00D35C0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35C0D">
              <w:rPr>
                <w:rFonts w:ascii="Angsana New" w:hAnsi="Angsana New"/>
                <w:sz w:val="30"/>
                <w:szCs w:val="30"/>
              </w:rPr>
              <w:t>900,000</w:t>
            </w:r>
          </w:p>
        </w:tc>
      </w:tr>
      <w:tr w:rsidR="00FA3972" w:rsidRPr="00273A5D" w14:paraId="5E785009" w14:textId="77777777" w:rsidTr="0047425D">
        <w:tc>
          <w:tcPr>
            <w:tcW w:w="2121" w:type="pct"/>
          </w:tcPr>
          <w:p w14:paraId="0DC72808" w14:textId="77777777" w:rsidR="004E07A3" w:rsidRPr="00273A5D" w:rsidRDefault="004E07A3" w:rsidP="001864A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ผลกระทบจาก</w:t>
            </w: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การเปลี่ยนแปลงมูลค่าที่ตราไว้</w:t>
            </w:r>
          </w:p>
        </w:tc>
        <w:tc>
          <w:tcPr>
            <w:tcW w:w="628" w:type="pct"/>
            <w:tcBorders>
              <w:bottom w:val="single" w:sz="4" w:space="0" w:color="auto"/>
            </w:tcBorders>
            <w:shd w:val="clear" w:color="auto" w:fill="auto"/>
          </w:tcPr>
          <w:p w14:paraId="2C5766D1" w14:textId="77777777" w:rsidR="004E07A3" w:rsidRPr="00273A5D" w:rsidRDefault="004E07A3" w:rsidP="00FA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9" w:type="pct"/>
            <w:vAlign w:val="bottom"/>
          </w:tcPr>
          <w:p w14:paraId="30103B57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spacing w:line="240" w:lineRule="auto"/>
              <w:ind w:right="5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single" w:sz="4" w:space="0" w:color="auto"/>
            </w:tcBorders>
            <w:vAlign w:val="bottom"/>
          </w:tcPr>
          <w:p w14:paraId="79C14328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8,100,000</w:t>
            </w:r>
          </w:p>
        </w:tc>
        <w:tc>
          <w:tcPr>
            <w:tcW w:w="141" w:type="pct"/>
            <w:vAlign w:val="bottom"/>
          </w:tcPr>
          <w:p w14:paraId="063A4B79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056E10D7" w14:textId="77777777" w:rsidR="004E07A3" w:rsidRPr="00273A5D" w:rsidRDefault="004E07A3" w:rsidP="00FA39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8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  <w:r w:rsidRPr="00273A5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0" w:type="pct"/>
            <w:vAlign w:val="bottom"/>
          </w:tcPr>
          <w:p w14:paraId="6A88BE34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AF5B047" w14:textId="77777777" w:rsidR="004E07A3" w:rsidRPr="00D35C0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sz w:val="30"/>
                <w:szCs w:val="30"/>
              </w:rPr>
            </w:pPr>
            <w:r w:rsidRPr="00D35C0D">
              <w:rPr>
                <w:rFonts w:ascii="Angsana New" w:hAnsi="Angsana New"/>
                <w:sz w:val="30"/>
                <w:szCs w:val="30"/>
              </w:rPr>
              <w:t>8,100,000</w:t>
            </w:r>
          </w:p>
        </w:tc>
      </w:tr>
      <w:tr w:rsidR="00FA3972" w:rsidRPr="00273A5D" w14:paraId="560EB2DB" w14:textId="77777777" w:rsidTr="0047425D">
        <w:tc>
          <w:tcPr>
            <w:tcW w:w="2121" w:type="pct"/>
            <w:vAlign w:val="bottom"/>
          </w:tcPr>
          <w:p w14:paraId="48A3449B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  <w:p w14:paraId="3A8BD842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  (ขั้นพื้นฐาน)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F42FAC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39" w:type="pct"/>
            <w:vAlign w:val="bottom"/>
          </w:tcPr>
          <w:p w14:paraId="2FD5AF34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AF2FF0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9,000,000</w:t>
            </w:r>
          </w:p>
        </w:tc>
        <w:tc>
          <w:tcPr>
            <w:tcW w:w="141" w:type="pct"/>
            <w:vAlign w:val="bottom"/>
          </w:tcPr>
          <w:p w14:paraId="62CEE00E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5765912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24,000,000</w:t>
            </w:r>
          </w:p>
        </w:tc>
        <w:tc>
          <w:tcPr>
            <w:tcW w:w="140" w:type="pct"/>
            <w:vAlign w:val="bottom"/>
          </w:tcPr>
          <w:p w14:paraId="1843D52B" w14:textId="77777777" w:rsidR="004E07A3" w:rsidRPr="00273A5D" w:rsidRDefault="004E07A3" w:rsidP="001864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D558CFD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9,000,000</w:t>
            </w:r>
          </w:p>
        </w:tc>
      </w:tr>
      <w:tr w:rsidR="00FA3972" w:rsidRPr="00273A5D" w14:paraId="006D1129" w14:textId="77777777" w:rsidTr="0047425D">
        <w:tc>
          <w:tcPr>
            <w:tcW w:w="2121" w:type="pct"/>
            <w:vAlign w:val="bottom"/>
          </w:tcPr>
          <w:p w14:paraId="0CF05999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73A5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62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A9F47B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6"/>
              </w:tabs>
              <w:spacing w:line="240" w:lineRule="auto"/>
              <w:ind w:right="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0.015</w:t>
            </w:r>
          </w:p>
        </w:tc>
        <w:tc>
          <w:tcPr>
            <w:tcW w:w="139" w:type="pct"/>
            <w:vAlign w:val="bottom"/>
          </w:tcPr>
          <w:p w14:paraId="421511D6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5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5A2206" w14:textId="77777777" w:rsidR="004E07A3" w:rsidRPr="00273A5D" w:rsidRDefault="004E07A3" w:rsidP="004742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0.019</w:t>
            </w:r>
          </w:p>
        </w:tc>
        <w:tc>
          <w:tcPr>
            <w:tcW w:w="141" w:type="pct"/>
            <w:vAlign w:val="bottom"/>
          </w:tcPr>
          <w:p w14:paraId="45D80D81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double" w:sz="4" w:space="0" w:color="auto"/>
            </w:tcBorders>
            <w:vAlign w:val="bottom"/>
          </w:tcPr>
          <w:p w14:paraId="0C8AF917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6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0.009</w:t>
            </w:r>
          </w:p>
        </w:tc>
        <w:tc>
          <w:tcPr>
            <w:tcW w:w="140" w:type="pct"/>
            <w:vAlign w:val="bottom"/>
          </w:tcPr>
          <w:p w14:paraId="4A82980F" w14:textId="77777777" w:rsidR="004E07A3" w:rsidRPr="00273A5D" w:rsidRDefault="004E07A3" w:rsidP="00D84A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line="240" w:lineRule="auto"/>
              <w:ind w:right="-14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1053D7" w14:textId="77777777" w:rsidR="004E07A3" w:rsidRPr="00273A5D" w:rsidRDefault="004E07A3" w:rsidP="00D35C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line="240" w:lineRule="auto"/>
              <w:ind w:right="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hAnsi="Angsana New"/>
                <w:b/>
                <w:bCs/>
                <w:sz w:val="30"/>
                <w:szCs w:val="30"/>
              </w:rPr>
              <w:t>0.009</w:t>
            </w:r>
          </w:p>
        </w:tc>
      </w:tr>
    </w:tbl>
    <w:p w14:paraId="73381241" w14:textId="77777777" w:rsidR="00646C16" w:rsidRDefault="00646C16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  <w:sectPr w:rsidR="00646C16" w:rsidSect="00480B8D">
          <w:pgSz w:w="11907" w:h="16840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92148F1" w14:textId="77777777" w:rsidR="004E07A3" w:rsidRPr="00273A5D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lastRenderedPageBreak/>
        <w:t>1</w:t>
      </w:r>
      <w:r>
        <w:rPr>
          <w:rFonts w:ascii="Angsana New" w:hAnsi="Angsana New"/>
          <w:b/>
          <w:bCs/>
          <w:sz w:val="30"/>
          <w:szCs w:val="30"/>
        </w:rPr>
        <w:t>7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/>
          <w:b/>
          <w:bCs/>
          <w:sz w:val="30"/>
          <w:szCs w:val="30"/>
          <w:cs/>
        </w:rPr>
        <w:t>เครื่องมือทางการเงิน</w:t>
      </w:r>
    </w:p>
    <w:p w14:paraId="1CF81833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4"/>
          <w:szCs w:val="24"/>
        </w:rPr>
      </w:pPr>
    </w:p>
    <w:p w14:paraId="74C51D6A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273A5D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490650E3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259E52A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</w:t>
      </w:r>
      <w:r w:rsidRPr="002C6917">
        <w:rPr>
          <w:rFonts w:ascii="Angsana New" w:hAnsi="Angsana New" w:hint="cs"/>
          <w:sz w:val="30"/>
          <w:szCs w:val="30"/>
          <w:cs/>
        </w:rPr>
        <w:t>มูล</w:t>
      </w:r>
      <w:r w:rsidRPr="002C6917">
        <w:rPr>
          <w:rFonts w:ascii="Angsana New" w:hAnsi="Angsana New"/>
          <w:sz w:val="30"/>
          <w:szCs w:val="30"/>
          <w:cs/>
        </w:rPr>
        <w:t>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C6917">
        <w:rPr>
          <w:rFonts w:ascii="Angsana New" w:hAnsi="Angsana New" w:hint="cs"/>
          <w:sz w:val="30"/>
          <w:szCs w:val="30"/>
          <w:cs/>
        </w:rPr>
        <w:t>มูล</w:t>
      </w:r>
      <w:r w:rsidRPr="002C6917">
        <w:rPr>
          <w:rFonts w:ascii="Angsana New" w:hAnsi="Angsana New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2C6917">
        <w:rPr>
          <w:rFonts w:ascii="Angsana New" w:hAnsi="Angsana New"/>
          <w:sz w:val="30"/>
          <w:szCs w:val="30"/>
        </w:rPr>
        <w:t xml:space="preserve"> </w:t>
      </w:r>
    </w:p>
    <w:p w14:paraId="1DB947CA" w14:textId="77777777" w:rsidR="004E07A3" w:rsidRPr="002C6917" w:rsidRDefault="004E07A3" w:rsidP="00FA62A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272"/>
        <w:gridCol w:w="898"/>
        <w:gridCol w:w="270"/>
        <w:gridCol w:w="900"/>
        <w:gridCol w:w="270"/>
        <w:gridCol w:w="810"/>
        <w:gridCol w:w="270"/>
        <w:gridCol w:w="810"/>
        <w:gridCol w:w="270"/>
        <w:gridCol w:w="900"/>
        <w:gridCol w:w="252"/>
        <w:gridCol w:w="913"/>
        <w:gridCol w:w="6"/>
      </w:tblGrid>
      <w:tr w:rsidR="004E07A3" w:rsidRPr="00EE1866" w14:paraId="62BA9B5C" w14:textId="77777777" w:rsidTr="00C10D8D">
        <w:trPr>
          <w:gridAfter w:val="1"/>
          <w:wAfter w:w="6" w:type="dxa"/>
          <w:tblHeader/>
        </w:trPr>
        <w:tc>
          <w:tcPr>
            <w:tcW w:w="1980" w:type="dxa"/>
          </w:tcPr>
          <w:p w14:paraId="6803C774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5" w:type="dxa"/>
            <w:gridSpan w:val="13"/>
          </w:tcPr>
          <w:p w14:paraId="74079A62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E07A3" w:rsidRPr="00EE1866" w14:paraId="4F416621" w14:textId="77777777" w:rsidTr="00C10D8D">
        <w:trPr>
          <w:tblHeader/>
        </w:trPr>
        <w:tc>
          <w:tcPr>
            <w:tcW w:w="1980" w:type="dxa"/>
          </w:tcPr>
          <w:p w14:paraId="2BE6F8B5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56DFFAE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69A8CD1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1" w:type="dxa"/>
            <w:gridSpan w:val="8"/>
            <w:tcBorders>
              <w:bottom w:val="single" w:sz="4" w:space="0" w:color="auto"/>
            </w:tcBorders>
          </w:tcPr>
          <w:p w14:paraId="0BD0405A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E07A3" w:rsidRPr="00EE1866" w14:paraId="599D1739" w14:textId="77777777" w:rsidTr="00C10D8D">
        <w:trPr>
          <w:tblHeader/>
        </w:trPr>
        <w:tc>
          <w:tcPr>
            <w:tcW w:w="1980" w:type="dxa"/>
          </w:tcPr>
          <w:p w14:paraId="1AF7EAFD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33FEAE13" w14:textId="77777777" w:rsidR="004E07A3" w:rsidRPr="00EE186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4C68D14A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6C31DB2C" w14:textId="77777777" w:rsidR="004E07A3" w:rsidRPr="00EE186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FB21846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E5A27D7" w14:textId="77777777" w:rsidR="004E07A3" w:rsidRPr="00EE1866" w:rsidRDefault="004E07A3" w:rsidP="00A71B6F">
            <w:pPr>
              <w:tabs>
                <w:tab w:val="left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63B77151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F832757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588F23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61C04DD7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9771D9A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9B77762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6E6BCDA7" w14:textId="77777777" w:rsidR="004E07A3" w:rsidRPr="00EE1866" w:rsidRDefault="004E07A3" w:rsidP="00A71B6F">
            <w:pPr>
              <w:tabs>
                <w:tab w:val="left" w:pos="87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9" w:type="dxa"/>
            <w:gridSpan w:val="2"/>
            <w:tcBorders>
              <w:top w:val="single" w:sz="4" w:space="0" w:color="auto"/>
            </w:tcBorders>
          </w:tcPr>
          <w:p w14:paraId="38BD84D1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E07A3" w:rsidRPr="00EE1866" w14:paraId="3DA04363" w14:textId="77777777" w:rsidTr="00C10D8D">
        <w:trPr>
          <w:gridAfter w:val="1"/>
          <w:wAfter w:w="6" w:type="dxa"/>
        </w:trPr>
        <w:tc>
          <w:tcPr>
            <w:tcW w:w="1980" w:type="dxa"/>
          </w:tcPr>
          <w:p w14:paraId="7A90C29D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5" w:type="dxa"/>
            <w:gridSpan w:val="13"/>
          </w:tcPr>
          <w:p w14:paraId="1E870A3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E186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E186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E07A3" w:rsidRPr="00EE1866" w14:paraId="1EA4626D" w14:textId="77777777" w:rsidTr="00C10D8D">
        <w:tc>
          <w:tcPr>
            <w:tcW w:w="1980" w:type="dxa"/>
          </w:tcPr>
          <w:p w14:paraId="48461185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30 มิถุนายน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</w:tcPr>
          <w:p w14:paraId="431AEC04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ADD20F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0471A9F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2D50CB9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255C93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14D258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39D63683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9F6107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FE17FC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F03FD3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3CD5A85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18166421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2E0C083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5861B03B" w14:textId="77777777" w:rsidTr="00C10D8D">
        <w:tc>
          <w:tcPr>
            <w:tcW w:w="1980" w:type="dxa"/>
          </w:tcPr>
          <w:p w14:paraId="2360C2C5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</w:t>
            </w:r>
            <w:r w:rsidR="002B1486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น</w:t>
            </w:r>
          </w:p>
        </w:tc>
        <w:tc>
          <w:tcPr>
            <w:tcW w:w="720" w:type="dxa"/>
          </w:tcPr>
          <w:p w14:paraId="521CCAD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359F958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4638C8B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B79F34C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0776F04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0EAE66F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E97257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7840FD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0611A0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831484D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5AF9B2D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5CE0C1B9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3574AEC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1941A5C9" w14:textId="77777777" w:rsidTr="00C10D8D">
        <w:trPr>
          <w:trHeight w:val="155"/>
        </w:trPr>
        <w:tc>
          <w:tcPr>
            <w:tcW w:w="1980" w:type="dxa"/>
          </w:tcPr>
          <w:p w14:paraId="36B29A28" w14:textId="77777777" w:rsidR="004E07A3" w:rsidRPr="00213FF2" w:rsidRDefault="004E07A3" w:rsidP="00213FF2">
            <w:pPr>
              <w:ind w:left="180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213FF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</w:t>
            </w:r>
            <w:r w:rsidR="00213FF2" w:rsidRPr="00213FF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br/>
            </w:r>
            <w:r w:rsidR="00213FF2" w:rsidRPr="00213FF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ส</w:t>
            </w:r>
            <w:r w:rsidRPr="00213FF2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ถาบันการเงิน</w:t>
            </w:r>
          </w:p>
        </w:tc>
        <w:tc>
          <w:tcPr>
            <w:tcW w:w="720" w:type="dxa"/>
          </w:tcPr>
          <w:p w14:paraId="7CD0B862" w14:textId="77777777" w:rsidR="002B1486" w:rsidRDefault="002B1486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E3E8F38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71094ED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0D22F69D" w14:textId="77777777" w:rsidR="002B1486" w:rsidRDefault="002B1486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5B8A6D" w14:textId="77777777" w:rsidR="004E07A3" w:rsidRPr="00EE186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58,202,650</w:t>
            </w:r>
          </w:p>
        </w:tc>
        <w:tc>
          <w:tcPr>
            <w:tcW w:w="270" w:type="dxa"/>
          </w:tcPr>
          <w:p w14:paraId="7FDA4392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35F3F48" w14:textId="77777777" w:rsidR="002B1486" w:rsidRDefault="002B1486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280BA81E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58,202,650</w:t>
            </w:r>
          </w:p>
        </w:tc>
        <w:tc>
          <w:tcPr>
            <w:tcW w:w="270" w:type="dxa"/>
          </w:tcPr>
          <w:p w14:paraId="623D3D38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26281A1" w14:textId="77777777" w:rsidR="002B1486" w:rsidRDefault="002B1486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813FA17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316E472E" w14:textId="77777777" w:rsidR="004E07A3" w:rsidRPr="00EE186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EAD8F3E" w14:textId="77777777" w:rsidR="002B1486" w:rsidRDefault="002B1486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35D2E12" w14:textId="77777777" w:rsidR="004E07A3" w:rsidRPr="00EE1866" w:rsidRDefault="004E07A3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78BD156B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8EBA282" w14:textId="77777777" w:rsidR="002B14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2C619C9" w14:textId="77777777" w:rsidR="004E07A3" w:rsidRPr="00EE1866" w:rsidRDefault="00987497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58,111,687</w:t>
            </w:r>
          </w:p>
        </w:tc>
        <w:tc>
          <w:tcPr>
            <w:tcW w:w="252" w:type="dxa"/>
          </w:tcPr>
          <w:p w14:paraId="14D81594" w14:textId="77777777" w:rsidR="004E07A3" w:rsidRPr="00EE186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40C09546" w14:textId="77777777" w:rsidR="002B14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72B7559" w14:textId="77777777" w:rsidR="004E07A3" w:rsidRPr="00EE1866" w:rsidRDefault="00987497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58,111,687</w:t>
            </w:r>
          </w:p>
        </w:tc>
      </w:tr>
      <w:tr w:rsidR="004E07A3" w:rsidRPr="00EE1866" w14:paraId="670BBA45" w14:textId="77777777" w:rsidTr="00C10D8D">
        <w:tc>
          <w:tcPr>
            <w:tcW w:w="1980" w:type="dxa"/>
          </w:tcPr>
          <w:p w14:paraId="0681CA51" w14:textId="77777777" w:rsidR="004E07A3" w:rsidRPr="00EE1866" w:rsidRDefault="004E07A3" w:rsidP="00A71B6F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720" w:type="dxa"/>
          </w:tcPr>
          <w:p w14:paraId="3C3B450A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48D472A4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93EC789" w14:textId="77777777" w:rsidR="004E07A3" w:rsidRPr="00EE186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87990F6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ABAFE12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2B19DB4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32FBDFD4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3C68EE7" w14:textId="77777777" w:rsidR="004E07A3" w:rsidRPr="00EE186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364E0F2" w14:textId="77777777" w:rsidR="004E07A3" w:rsidRPr="00EE1866" w:rsidRDefault="004E07A3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016AA7D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0973995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4488B723" w14:textId="77777777" w:rsidR="004E07A3" w:rsidRPr="00EE186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4BE68F13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39A58B1A" w14:textId="77777777" w:rsidTr="00C10D8D">
        <w:tc>
          <w:tcPr>
            <w:tcW w:w="1980" w:type="dxa"/>
          </w:tcPr>
          <w:p w14:paraId="47F5D843" w14:textId="77777777" w:rsidR="004E07A3" w:rsidRPr="00EE1866" w:rsidRDefault="004E07A3" w:rsidP="00A71B6F">
            <w:pP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14:paraId="3D764B18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E2BBFD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F6C93EB" w14:textId="77777777" w:rsidR="004E07A3" w:rsidRPr="00EE186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3738A58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28F2210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81AC6AE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3644FF9E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0F145D" w14:textId="77777777" w:rsidR="004E07A3" w:rsidRPr="00EE186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D8CDD99" w14:textId="77777777" w:rsidR="004E07A3" w:rsidRPr="00EE1866" w:rsidRDefault="004E07A3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1DF7B3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8B43B95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55EADC0" w14:textId="77777777" w:rsidR="004E07A3" w:rsidRPr="00EE186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7C3C8ACB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5DB9A3EA" w14:textId="77777777" w:rsidTr="00C10D8D">
        <w:tc>
          <w:tcPr>
            <w:tcW w:w="1980" w:type="dxa"/>
          </w:tcPr>
          <w:p w14:paraId="1ED639F1" w14:textId="77777777" w:rsidR="004E07A3" w:rsidRPr="00EE1866" w:rsidRDefault="002B1486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หนี้สิน</w:t>
            </w:r>
            <w:r w:rsidR="004E07A3"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ทางการเงิน</w:t>
            </w:r>
          </w:p>
        </w:tc>
        <w:tc>
          <w:tcPr>
            <w:tcW w:w="720" w:type="dxa"/>
          </w:tcPr>
          <w:p w14:paraId="1B798FB2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218A5B89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3E64F44" w14:textId="77777777" w:rsidR="004E07A3" w:rsidRPr="00EE186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57BBBE5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6E41204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693E46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2AEA2D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0AA781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6CCC2BE" w14:textId="77777777" w:rsidR="004E07A3" w:rsidRPr="00EE1866" w:rsidRDefault="004E07A3" w:rsidP="00A71B6F">
            <w:pPr>
              <w:tabs>
                <w:tab w:val="clear" w:pos="454"/>
                <w:tab w:val="decimal" w:pos="452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57F76C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1BBC293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2B24612A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2DB040F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76E78EAF" w14:textId="77777777" w:rsidTr="00C10D8D">
        <w:tc>
          <w:tcPr>
            <w:tcW w:w="1980" w:type="dxa"/>
          </w:tcPr>
          <w:p w14:paraId="35D233D5" w14:textId="3841E89E" w:rsidR="004E07A3" w:rsidRPr="00EE1866" w:rsidRDefault="004E07A3" w:rsidP="00213FF2">
            <w:pPr>
              <w:ind w:left="180" w:hanging="180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="006B512E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5C1B3477" w14:textId="77777777" w:rsidR="002B1486" w:rsidRDefault="002B1486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AB89B04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371F9D81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EA286B" w14:textId="77777777" w:rsidR="002B1486" w:rsidRDefault="002B1486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C1D6071" w14:textId="77777777" w:rsidR="004E07A3" w:rsidRPr="00EE1866" w:rsidRDefault="004E07A3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0E09CB83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8D108D4" w14:textId="77777777" w:rsidR="002B1486" w:rsidRDefault="002B1486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64C753E" w14:textId="77777777" w:rsidR="004E07A3" w:rsidRPr="00EE1866" w:rsidRDefault="004E07A3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42,794,046</w:t>
            </w:r>
          </w:p>
        </w:tc>
        <w:tc>
          <w:tcPr>
            <w:tcW w:w="270" w:type="dxa"/>
          </w:tcPr>
          <w:p w14:paraId="6E3ACF9F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13BE997" w14:textId="77777777" w:rsidR="002B1486" w:rsidRDefault="002B1486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27D362C" w14:textId="77777777" w:rsidR="004E07A3" w:rsidRPr="00EE1866" w:rsidRDefault="004E07A3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8941A8A" w14:textId="77777777" w:rsidR="004E07A3" w:rsidRPr="00EE1866" w:rsidRDefault="004E07A3" w:rsidP="00A71B6F">
            <w:pPr>
              <w:tabs>
                <w:tab w:val="decimal" w:pos="597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4CAF0D4" w14:textId="77777777" w:rsidR="002B1486" w:rsidRDefault="002B1486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885E6E9" w14:textId="77777777" w:rsidR="004E07A3" w:rsidRPr="00EE1866" w:rsidRDefault="004E07A3" w:rsidP="00A71B6F">
            <w:pPr>
              <w:tabs>
                <w:tab w:val="clear" w:pos="454"/>
                <w:tab w:val="decimal" w:pos="45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13F82FB8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34B6CBA" w14:textId="77777777" w:rsidR="002B14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F96EEF7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42,692,652</w:t>
            </w:r>
          </w:p>
        </w:tc>
        <w:tc>
          <w:tcPr>
            <w:tcW w:w="252" w:type="dxa"/>
          </w:tcPr>
          <w:p w14:paraId="0C5A59F1" w14:textId="77777777" w:rsidR="004E07A3" w:rsidRPr="00EE1866" w:rsidRDefault="004E07A3" w:rsidP="00A71B6F">
            <w:pPr>
              <w:tabs>
                <w:tab w:val="clear" w:pos="680"/>
                <w:tab w:val="left" w:pos="87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9" w:type="dxa"/>
            <w:gridSpan w:val="2"/>
          </w:tcPr>
          <w:p w14:paraId="01392EB9" w14:textId="77777777" w:rsidR="002B1486" w:rsidRDefault="002B1486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9C21D37" w14:textId="77777777" w:rsidR="004E07A3" w:rsidRPr="00EE1866" w:rsidRDefault="004E07A3" w:rsidP="00A71B6F">
            <w:pPr>
              <w:tabs>
                <w:tab w:val="clear" w:pos="680"/>
                <w:tab w:val="left" w:pos="702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42,692,652</w:t>
            </w:r>
          </w:p>
        </w:tc>
      </w:tr>
    </w:tbl>
    <w:p w14:paraId="2C59D4C3" w14:textId="77777777" w:rsidR="004E07A3" w:rsidRPr="002C6917" w:rsidRDefault="004E07A3" w:rsidP="00A71B6F">
      <w:pPr>
        <w:spacing w:line="230" w:lineRule="auto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5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1980"/>
        <w:gridCol w:w="720"/>
        <w:gridCol w:w="272"/>
        <w:gridCol w:w="898"/>
        <w:gridCol w:w="270"/>
        <w:gridCol w:w="900"/>
        <w:gridCol w:w="270"/>
        <w:gridCol w:w="810"/>
        <w:gridCol w:w="270"/>
        <w:gridCol w:w="810"/>
        <w:gridCol w:w="270"/>
        <w:gridCol w:w="900"/>
        <w:gridCol w:w="252"/>
        <w:gridCol w:w="912"/>
        <w:gridCol w:w="6"/>
      </w:tblGrid>
      <w:tr w:rsidR="004E07A3" w:rsidRPr="00EE1866" w14:paraId="45BCCCEB" w14:textId="77777777" w:rsidTr="00562019">
        <w:trPr>
          <w:gridAfter w:val="1"/>
          <w:wAfter w:w="6" w:type="dxa"/>
          <w:tblHeader/>
        </w:trPr>
        <w:tc>
          <w:tcPr>
            <w:tcW w:w="1980" w:type="dxa"/>
          </w:tcPr>
          <w:p w14:paraId="0D43FE68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54" w:type="dxa"/>
            <w:gridSpan w:val="13"/>
          </w:tcPr>
          <w:p w14:paraId="04838CCA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E07A3" w:rsidRPr="00EE1866" w14:paraId="16F82A5C" w14:textId="77777777" w:rsidTr="00562019">
        <w:trPr>
          <w:tblHeader/>
        </w:trPr>
        <w:tc>
          <w:tcPr>
            <w:tcW w:w="1980" w:type="dxa"/>
          </w:tcPr>
          <w:p w14:paraId="770E1B4D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060" w:type="dxa"/>
            <w:gridSpan w:val="5"/>
            <w:tcBorders>
              <w:bottom w:val="single" w:sz="4" w:space="0" w:color="auto"/>
            </w:tcBorders>
          </w:tcPr>
          <w:p w14:paraId="733A4132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70" w:type="dxa"/>
          </w:tcPr>
          <w:p w14:paraId="1CE40E7B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230" w:type="dxa"/>
            <w:gridSpan w:val="8"/>
            <w:tcBorders>
              <w:bottom w:val="single" w:sz="4" w:space="0" w:color="auto"/>
            </w:tcBorders>
          </w:tcPr>
          <w:p w14:paraId="740C4D2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4E07A3" w:rsidRPr="00EE1866" w14:paraId="676C4276" w14:textId="77777777" w:rsidTr="00562019">
        <w:trPr>
          <w:tblHeader/>
        </w:trPr>
        <w:tc>
          <w:tcPr>
            <w:tcW w:w="1980" w:type="dxa"/>
          </w:tcPr>
          <w:p w14:paraId="497DBB9A" w14:textId="77777777" w:rsidR="004E07A3" w:rsidRPr="00EE1866" w:rsidRDefault="004E07A3" w:rsidP="00A71B6F">
            <w:pPr>
              <w:ind w:left="-18" w:firstLine="18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7792D4EA" w14:textId="77777777" w:rsidR="004E07A3" w:rsidRPr="00EE186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หมุนเวียน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56FF0A45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  <w:tcBorders>
              <w:top w:val="single" w:sz="4" w:space="0" w:color="auto"/>
            </w:tcBorders>
          </w:tcPr>
          <w:p w14:paraId="1139DD40" w14:textId="77777777" w:rsidR="004E07A3" w:rsidRPr="00EE1866" w:rsidRDefault="004E07A3" w:rsidP="00A71B6F">
            <w:pPr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ไม่หมุนเวียน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3E98E1A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1FD81F1" w14:textId="77777777" w:rsidR="004E07A3" w:rsidRPr="00EE1866" w:rsidRDefault="004E07A3" w:rsidP="00A71B6F">
            <w:pPr>
              <w:tabs>
                <w:tab w:val="left" w:pos="612"/>
              </w:tabs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556ED630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181BCEE6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DDD10C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24D9066C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4D82132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27E4B56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ระดับ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EE1866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221D09B8" w14:textId="77777777" w:rsidR="004E07A3" w:rsidRPr="00EE1866" w:rsidRDefault="004E07A3" w:rsidP="00A71B6F">
            <w:pPr>
              <w:tabs>
                <w:tab w:val="left" w:pos="87"/>
              </w:tabs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18" w:type="dxa"/>
            <w:gridSpan w:val="2"/>
            <w:tcBorders>
              <w:top w:val="single" w:sz="4" w:space="0" w:color="auto"/>
            </w:tcBorders>
          </w:tcPr>
          <w:p w14:paraId="4F0AABC3" w14:textId="77777777" w:rsidR="004E07A3" w:rsidRPr="00EE1866" w:rsidRDefault="004E07A3" w:rsidP="00A71B6F">
            <w:pPr>
              <w:ind w:lef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รวม</w:t>
            </w:r>
          </w:p>
        </w:tc>
      </w:tr>
      <w:tr w:rsidR="004E07A3" w:rsidRPr="00EE1866" w14:paraId="5F4A516B" w14:textId="77777777" w:rsidTr="00562019">
        <w:trPr>
          <w:gridAfter w:val="1"/>
          <w:wAfter w:w="6" w:type="dxa"/>
          <w:tblHeader/>
        </w:trPr>
        <w:tc>
          <w:tcPr>
            <w:tcW w:w="1980" w:type="dxa"/>
          </w:tcPr>
          <w:p w14:paraId="3F3E94EA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54" w:type="dxa"/>
            <w:gridSpan w:val="13"/>
          </w:tcPr>
          <w:p w14:paraId="5EE3ABFF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E07A3" w:rsidRPr="00EE1866" w14:paraId="3C156C56" w14:textId="77777777" w:rsidTr="00C10D8D">
        <w:tc>
          <w:tcPr>
            <w:tcW w:w="1980" w:type="dxa"/>
          </w:tcPr>
          <w:p w14:paraId="41225268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 xml:space="preserve">30 มิถุนายน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720" w:type="dxa"/>
          </w:tcPr>
          <w:p w14:paraId="5CC04622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574F64D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BDC4175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BC7E591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EBED12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969B6B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793F262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1C67A42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164D1BF5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73641A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814742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5979387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0303991C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5E3A7CAF" w14:textId="77777777" w:rsidTr="00BE6FD1">
        <w:tc>
          <w:tcPr>
            <w:tcW w:w="1980" w:type="dxa"/>
          </w:tcPr>
          <w:p w14:paraId="1CE9FCAF" w14:textId="77777777" w:rsidR="00987497" w:rsidRPr="00EE1866" w:rsidRDefault="00987497" w:rsidP="00BE6FD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578F7D18" w14:textId="77777777" w:rsidR="00987497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36BEF269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666872D" w14:textId="77777777" w:rsidR="00987497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65CABCE" w14:textId="77777777" w:rsidR="00987497" w:rsidRPr="00EE186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C37CB3D" w14:textId="77777777" w:rsidR="00987497" w:rsidRDefault="00987497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37CAEFD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151F2DC" w14:textId="77777777" w:rsidR="00987497" w:rsidRDefault="00987497" w:rsidP="00BE6FD1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DE9852" w14:textId="77777777" w:rsidR="00987497" w:rsidRPr="00EE1866" w:rsidRDefault="00987497" w:rsidP="00BE6FD1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598656AF" w14:textId="77777777" w:rsidR="00987497" w:rsidRDefault="00987497" w:rsidP="00BE6FD1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11B8552A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7A7DAB6" w14:textId="77777777" w:rsidR="00987497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2D7E69A3" w14:textId="77777777" w:rsidR="00987497" w:rsidRPr="00EE1866" w:rsidRDefault="00987497" w:rsidP="00BE6FD1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65A74CCF" w14:textId="77777777" w:rsidR="00987497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4061C52C" w14:textId="77777777" w:rsidTr="00BE6FD1">
        <w:tc>
          <w:tcPr>
            <w:tcW w:w="1980" w:type="dxa"/>
          </w:tcPr>
          <w:p w14:paraId="04CE3D77" w14:textId="77777777" w:rsidR="00987497" w:rsidRPr="00EE1866" w:rsidRDefault="00987497" w:rsidP="00BE6FD1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7718A351" w14:textId="77777777" w:rsidR="00987497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73E5743" w14:textId="77777777" w:rsidR="00987497" w:rsidRPr="00EE1866" w:rsidRDefault="00987497" w:rsidP="00BE6FD1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7DA64A20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F76B4F1" w14:textId="77777777" w:rsidR="00987497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808838D" w14:textId="77777777" w:rsidR="00987497" w:rsidRPr="00EE186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46,098,318</w:t>
            </w:r>
          </w:p>
        </w:tc>
        <w:tc>
          <w:tcPr>
            <w:tcW w:w="270" w:type="dxa"/>
          </w:tcPr>
          <w:p w14:paraId="39AB97C2" w14:textId="77777777" w:rsidR="00987497" w:rsidRPr="00EE1866" w:rsidRDefault="00987497" w:rsidP="00BE6FD1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06E9B7A9" w14:textId="77777777" w:rsidR="00987497" w:rsidRDefault="00987497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F377B20" w14:textId="77777777" w:rsidR="00987497" w:rsidRPr="00EE1866" w:rsidRDefault="00987497" w:rsidP="00BE6FD1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46,098,318</w:t>
            </w:r>
          </w:p>
        </w:tc>
        <w:tc>
          <w:tcPr>
            <w:tcW w:w="270" w:type="dxa"/>
          </w:tcPr>
          <w:p w14:paraId="1E7B6553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EEAEDCD" w14:textId="77777777" w:rsidR="00987497" w:rsidRDefault="00987497" w:rsidP="00BE6FD1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5B1CAB6" w14:textId="77777777" w:rsidR="00987497" w:rsidRPr="00EE1866" w:rsidRDefault="00987497" w:rsidP="00BE6FD1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0BA57B2" w14:textId="77777777" w:rsidR="00987497" w:rsidRPr="00EE1866" w:rsidRDefault="00987497" w:rsidP="00BE6FD1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7C32E9D" w14:textId="77777777" w:rsidR="00987497" w:rsidRDefault="00987497" w:rsidP="00BE6FD1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5E02CE7" w14:textId="77777777" w:rsidR="00987497" w:rsidRPr="00EE1866" w:rsidRDefault="00987497" w:rsidP="00BE6FD1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4277B06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39A77E9B" w14:textId="77777777" w:rsidR="00987497" w:rsidRPr="007C0AFC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9B0C996" w14:textId="77777777" w:rsidR="00987497" w:rsidRPr="007C0AFC" w:rsidRDefault="00E8661A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0A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47,175,381</w:t>
            </w:r>
          </w:p>
        </w:tc>
        <w:tc>
          <w:tcPr>
            <w:tcW w:w="252" w:type="dxa"/>
          </w:tcPr>
          <w:p w14:paraId="3E32720F" w14:textId="77777777" w:rsidR="00987497" w:rsidRPr="007C0AFC" w:rsidRDefault="00987497" w:rsidP="00BE6FD1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304E78E0" w14:textId="77777777" w:rsidR="00987497" w:rsidRPr="007C0AFC" w:rsidRDefault="00987497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D7FF188" w14:textId="77777777" w:rsidR="00987497" w:rsidRPr="007C0AFC" w:rsidRDefault="00E8661A" w:rsidP="00BE6FD1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7C0AFC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47,175,381</w:t>
            </w:r>
          </w:p>
        </w:tc>
      </w:tr>
      <w:tr w:rsidR="004E07A3" w:rsidRPr="00EE1866" w14:paraId="3F0E8C2D" w14:textId="77777777" w:rsidTr="00C10D8D">
        <w:tc>
          <w:tcPr>
            <w:tcW w:w="1980" w:type="dxa"/>
          </w:tcPr>
          <w:p w14:paraId="01D60FDD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0C2B53D3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53B8484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0757BC0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BD4008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F24FB2F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68C50021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8A2EBD2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D3DBE77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54C0B9A4" w14:textId="77777777" w:rsidR="004E07A3" w:rsidRPr="00EE1866" w:rsidRDefault="004E07A3" w:rsidP="00213FF2">
            <w:pPr>
              <w:tabs>
                <w:tab w:val="clear" w:pos="680"/>
                <w:tab w:val="left" w:pos="621"/>
                <w:tab w:val="decimal" w:pos="1017"/>
              </w:tabs>
              <w:ind w:lef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09E9D54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0063D56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A6BF152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A15BD5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46BC4D48" w14:textId="77777777" w:rsidTr="00C10D8D">
        <w:tc>
          <w:tcPr>
            <w:tcW w:w="1980" w:type="dxa"/>
          </w:tcPr>
          <w:p w14:paraId="2C2469B3" w14:textId="77777777" w:rsidR="00987497" w:rsidRPr="00EE1866" w:rsidRDefault="00987497" w:rsidP="00987497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0BF7B938" w14:textId="77777777" w:rsidR="00987497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9894DDF" w14:textId="77777777" w:rsidR="00987497" w:rsidRPr="00EE1866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637D2426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E0B23A" w14:textId="77777777" w:rsid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1222E8B" w14:textId="77777777" w:rsidR="00987497" w:rsidRPr="00EE1866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44,900,000</w:t>
            </w:r>
          </w:p>
        </w:tc>
        <w:tc>
          <w:tcPr>
            <w:tcW w:w="270" w:type="dxa"/>
          </w:tcPr>
          <w:p w14:paraId="67604B4F" w14:textId="77777777" w:rsidR="00987497" w:rsidRPr="00EE1866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435F41B" w14:textId="77777777" w:rsidR="00987497" w:rsidRDefault="00987497" w:rsidP="00862504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4E2AAEA" w14:textId="77777777" w:rsidR="00987497" w:rsidRPr="00EE1866" w:rsidRDefault="00987497" w:rsidP="00862504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44,900,000</w:t>
            </w:r>
          </w:p>
        </w:tc>
        <w:tc>
          <w:tcPr>
            <w:tcW w:w="270" w:type="dxa"/>
          </w:tcPr>
          <w:p w14:paraId="16C3BDA2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6E4EB588" w14:textId="77777777" w:rsidR="00987497" w:rsidRDefault="00987497" w:rsidP="00987497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C971FC3" w14:textId="77777777" w:rsidR="00987497" w:rsidRPr="00EE1866" w:rsidRDefault="00987497" w:rsidP="00987497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CAA5156" w14:textId="77777777" w:rsidR="00987497" w:rsidRPr="00EE1866" w:rsidRDefault="00987497" w:rsidP="00987497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1CFF0D63" w14:textId="77777777" w:rsidR="00987497" w:rsidRDefault="00987497" w:rsidP="00987497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FB14AD4" w14:textId="77777777" w:rsidR="00987497" w:rsidRPr="00EE1866" w:rsidRDefault="00987497" w:rsidP="00987497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F90AC3D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C2C787F" w14:textId="77777777" w:rsidR="00987497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117A642" w14:textId="77777777" w:rsidR="00987497" w:rsidRPr="00987497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44,897,654</w:t>
            </w:r>
          </w:p>
        </w:tc>
        <w:tc>
          <w:tcPr>
            <w:tcW w:w="252" w:type="dxa"/>
          </w:tcPr>
          <w:p w14:paraId="13521137" w14:textId="77777777" w:rsidR="00987497" w:rsidRPr="00987497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E6B1949" w14:textId="77777777" w:rsidR="00987497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DB5E919" w14:textId="77777777" w:rsidR="00987497" w:rsidRPr="00987497" w:rsidRDefault="00987497" w:rsidP="00987497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44,897,654</w:t>
            </w:r>
          </w:p>
        </w:tc>
      </w:tr>
      <w:tr w:rsidR="00987497" w:rsidRPr="00EE1866" w14:paraId="43391DC0" w14:textId="77777777" w:rsidTr="00C10D8D">
        <w:tc>
          <w:tcPr>
            <w:tcW w:w="1980" w:type="dxa"/>
          </w:tcPr>
          <w:p w14:paraId="40ED9DE5" w14:textId="533B2733" w:rsidR="00987497" w:rsidRPr="00775A62" w:rsidRDefault="00987497" w:rsidP="00987497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="00A13DB0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76CF32C1" w14:textId="77777777" w:rsidR="00987497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05DB0AC8" w14:textId="77777777" w:rsidR="00987497" w:rsidRPr="00EE1866" w:rsidRDefault="00987497" w:rsidP="00987497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2" w:type="dxa"/>
          </w:tcPr>
          <w:p w14:paraId="3F394717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13690C2F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40051DD9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22,070</w:t>
            </w:r>
          </w:p>
        </w:tc>
        <w:tc>
          <w:tcPr>
            <w:tcW w:w="270" w:type="dxa"/>
          </w:tcPr>
          <w:p w14:paraId="1F56DF35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2BDB1C5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2259B147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22,070</w:t>
            </w:r>
          </w:p>
        </w:tc>
        <w:tc>
          <w:tcPr>
            <w:tcW w:w="270" w:type="dxa"/>
          </w:tcPr>
          <w:p w14:paraId="65F2BB0B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BFE956D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60B736CF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FBE9696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DA3EE33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4F62885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427D31E2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57EF9473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1D1EE874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21,734</w:t>
            </w:r>
          </w:p>
        </w:tc>
        <w:tc>
          <w:tcPr>
            <w:tcW w:w="252" w:type="dxa"/>
          </w:tcPr>
          <w:p w14:paraId="45C87A77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370EF648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540AF3D5" w14:textId="77777777" w:rsidR="00987497" w:rsidRPr="00987497" w:rsidRDefault="00987497" w:rsidP="00987497">
            <w:pPr>
              <w:tabs>
                <w:tab w:val="clear" w:pos="680"/>
                <w:tab w:val="left" w:pos="610"/>
                <w:tab w:val="decimal" w:pos="700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987497">
              <w:rPr>
                <w:rFonts w:asciiTheme="majorBidi" w:hAnsiTheme="majorBidi" w:cstheme="majorBidi" w:hint="cs"/>
                <w:snapToGrid w:val="0"/>
                <w:sz w:val="24"/>
                <w:szCs w:val="24"/>
                <w:lang w:eastAsia="th-TH"/>
              </w:rPr>
              <w:t>21,734</w:t>
            </w:r>
          </w:p>
        </w:tc>
      </w:tr>
      <w:tr w:rsidR="00067C71" w:rsidRPr="00EE1866" w14:paraId="1757D391" w14:textId="77777777" w:rsidTr="00C10D8D">
        <w:tc>
          <w:tcPr>
            <w:tcW w:w="1980" w:type="dxa"/>
          </w:tcPr>
          <w:p w14:paraId="013733C2" w14:textId="77777777" w:rsidR="00067C71" w:rsidRPr="00EE1866" w:rsidRDefault="00067C71" w:rsidP="00A71B6F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720" w:type="dxa"/>
          </w:tcPr>
          <w:p w14:paraId="3DC94742" w14:textId="77777777" w:rsidR="00067C71" w:rsidRDefault="00067C71" w:rsidP="00A71B6F">
            <w:pPr>
              <w:tabs>
                <w:tab w:val="left" w:pos="522"/>
                <w:tab w:val="decimal" w:pos="1017"/>
              </w:tabs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6DBF8824" w14:textId="77777777" w:rsidR="00067C71" w:rsidRPr="00EE1866" w:rsidRDefault="00067C71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7D6B839" w14:textId="77777777" w:rsidR="00067C71" w:rsidRDefault="00067C71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3665952" w14:textId="77777777" w:rsidR="00067C71" w:rsidRPr="00EE1866" w:rsidRDefault="00067C71" w:rsidP="00A71B6F">
            <w:pPr>
              <w:tabs>
                <w:tab w:val="clear" w:pos="680"/>
                <w:tab w:val="left" w:pos="610"/>
                <w:tab w:val="decimal" w:pos="700"/>
              </w:tabs>
              <w:ind w:left="-110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787D66DE" w14:textId="77777777" w:rsidR="00067C71" w:rsidRDefault="00067C71" w:rsidP="00A71B6F">
            <w:pPr>
              <w:tabs>
                <w:tab w:val="left" w:pos="522"/>
                <w:tab w:val="decimal" w:pos="1017"/>
              </w:tabs>
              <w:ind w:left="-108" w:right="-2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DE048CF" w14:textId="77777777" w:rsidR="00067C71" w:rsidRPr="00EE1866" w:rsidRDefault="00067C71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20561846" w14:textId="77777777" w:rsidR="00067C71" w:rsidRDefault="00067C71" w:rsidP="00A71B6F">
            <w:pPr>
              <w:tabs>
                <w:tab w:val="clear" w:pos="227"/>
                <w:tab w:val="clear" w:pos="454"/>
                <w:tab w:val="clear" w:pos="680"/>
                <w:tab w:val="decimal" w:pos="-108"/>
                <w:tab w:val="left" w:pos="342"/>
              </w:tabs>
              <w:spacing w:line="240" w:lineRule="auto"/>
              <w:ind w:left="-108" w:right="-220" w:hanging="9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1EDFEA3" w14:textId="77777777" w:rsidR="00067C71" w:rsidRPr="00EE1866" w:rsidRDefault="00067C71" w:rsidP="00A71B6F">
            <w:pPr>
              <w:tabs>
                <w:tab w:val="decimal" w:pos="502"/>
              </w:tabs>
              <w:spacing w:line="240" w:lineRule="auto"/>
              <w:ind w:left="-108" w:right="-19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424E7873" w14:textId="77777777" w:rsidR="00067C71" w:rsidRDefault="00067C71" w:rsidP="00A71B6F">
            <w:pPr>
              <w:tabs>
                <w:tab w:val="clear" w:pos="227"/>
                <w:tab w:val="clear" w:pos="454"/>
                <w:tab w:val="clear" w:pos="680"/>
                <w:tab w:val="left" w:pos="360"/>
                <w:tab w:val="decimal" w:pos="450"/>
              </w:tabs>
              <w:spacing w:line="240" w:lineRule="auto"/>
              <w:ind w:left="-108" w:right="-112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76FA752" w14:textId="77777777" w:rsidR="00067C71" w:rsidRPr="00EE1866" w:rsidRDefault="00067C71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72E2EE" w14:textId="77777777" w:rsidR="00067C71" w:rsidRDefault="00067C71" w:rsidP="00A71B6F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5F78C51C" w14:textId="77777777" w:rsidR="00067C71" w:rsidRPr="00EE1866" w:rsidRDefault="00067C71" w:rsidP="00A71B6F">
            <w:pPr>
              <w:tabs>
                <w:tab w:val="left" w:pos="87"/>
              </w:tabs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372EBEBB" w14:textId="77777777" w:rsidR="00067C71" w:rsidRDefault="00067C71" w:rsidP="00A71B6F">
            <w:pPr>
              <w:ind w:left="-108"/>
              <w:jc w:val="right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</w:tr>
      <w:tr w:rsidR="004E07A3" w:rsidRPr="00EE1866" w14:paraId="50531936" w14:textId="77777777" w:rsidTr="00C10D8D">
        <w:tc>
          <w:tcPr>
            <w:tcW w:w="1980" w:type="dxa"/>
          </w:tcPr>
          <w:p w14:paraId="1F5C2E08" w14:textId="77777777" w:rsidR="004E07A3" w:rsidRPr="00EE1866" w:rsidRDefault="004E07A3" w:rsidP="00A71B6F">
            <w:pPr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 xml:space="preserve">31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EE186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2561</w:t>
            </w:r>
          </w:p>
        </w:tc>
        <w:tc>
          <w:tcPr>
            <w:tcW w:w="720" w:type="dxa"/>
          </w:tcPr>
          <w:p w14:paraId="2E5E9FE8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F294731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6D9D20AE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FFB930B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3144F320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3D2FDC35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701F9EF7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8224F0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273ED5ED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30A1ADC8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5948C7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6EDDEE59" w14:textId="77777777" w:rsidR="004E07A3" w:rsidRPr="00EE1866" w:rsidRDefault="004E07A3" w:rsidP="00A71B6F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530DB7DA" w14:textId="77777777" w:rsidR="004E07A3" w:rsidRPr="00EE1866" w:rsidRDefault="004E07A3" w:rsidP="00A71B6F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506C5391" w14:textId="77777777" w:rsidTr="00BE6FD1">
        <w:tc>
          <w:tcPr>
            <w:tcW w:w="1980" w:type="dxa"/>
          </w:tcPr>
          <w:p w14:paraId="1EFAFF7D" w14:textId="77777777" w:rsidR="00987497" w:rsidRPr="00EE1866" w:rsidRDefault="00987497" w:rsidP="00BE6FD1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720" w:type="dxa"/>
          </w:tcPr>
          <w:p w14:paraId="1E283435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076787E9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29D5A108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38F69E8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2FDE8D06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07D4EB50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E53FE29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474A10CF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F73AB97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38AAA42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49B256C1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59B70D78" w14:textId="77777777" w:rsidR="00987497" w:rsidRPr="00EE1866" w:rsidRDefault="00987497" w:rsidP="00BE6FD1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5E8C88E3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17434F4B" w14:textId="77777777" w:rsidTr="00BE6FD1">
        <w:trPr>
          <w:trHeight w:val="70"/>
        </w:trPr>
        <w:tc>
          <w:tcPr>
            <w:tcW w:w="1980" w:type="dxa"/>
          </w:tcPr>
          <w:p w14:paraId="66CEB91D" w14:textId="77777777" w:rsidR="00987497" w:rsidRPr="00EE1866" w:rsidRDefault="00987497" w:rsidP="00BE6FD1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720" w:type="dxa"/>
          </w:tcPr>
          <w:p w14:paraId="23A08CC4" w14:textId="77777777" w:rsidR="00987497" w:rsidRDefault="00987497" w:rsidP="00BE6FD1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144FF03" w14:textId="77777777" w:rsidR="00987497" w:rsidRPr="00EE1866" w:rsidRDefault="00987497" w:rsidP="00BE6FD1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EF7FEB1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7AF295A7" w14:textId="77777777" w:rsidR="00987497" w:rsidRDefault="00987497" w:rsidP="00BE6FD1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7642134" w14:textId="77777777" w:rsidR="00987497" w:rsidRPr="00EE1866" w:rsidRDefault="00987497" w:rsidP="00BE6FD1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27,389,836</w:t>
            </w:r>
          </w:p>
        </w:tc>
        <w:tc>
          <w:tcPr>
            <w:tcW w:w="270" w:type="dxa"/>
          </w:tcPr>
          <w:p w14:paraId="675A9357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18D36D70" w14:textId="77777777" w:rsidR="00987497" w:rsidRDefault="00987497" w:rsidP="004670BB">
            <w:pPr>
              <w:tabs>
                <w:tab w:val="clear" w:pos="680"/>
                <w:tab w:val="left" w:pos="684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021A2CB2" w14:textId="77777777" w:rsidR="00987497" w:rsidRPr="004670BB" w:rsidRDefault="00987497" w:rsidP="004670BB">
            <w:pPr>
              <w:tabs>
                <w:tab w:val="clear" w:pos="680"/>
                <w:tab w:val="left" w:pos="684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27,389,836</w:t>
            </w:r>
          </w:p>
        </w:tc>
        <w:tc>
          <w:tcPr>
            <w:tcW w:w="270" w:type="dxa"/>
          </w:tcPr>
          <w:p w14:paraId="41315552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1CA30E86" w14:textId="77777777" w:rsidR="00987497" w:rsidRDefault="00987497" w:rsidP="00BE6FD1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3670EC18" w14:textId="77777777" w:rsidR="00987497" w:rsidRPr="00EE1866" w:rsidRDefault="00987497" w:rsidP="00BE6FD1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251E1E27" w14:textId="77777777" w:rsidR="00987497" w:rsidRPr="00EE1866" w:rsidRDefault="00987497" w:rsidP="00BE6FD1">
            <w:pPr>
              <w:tabs>
                <w:tab w:val="decimal" w:pos="502"/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F7771F2" w14:textId="77777777" w:rsidR="00987497" w:rsidRDefault="00987497" w:rsidP="00BE6FD1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  <w:p w14:paraId="745B1818" w14:textId="77777777" w:rsidR="00987497" w:rsidRPr="00EE1866" w:rsidRDefault="00987497" w:rsidP="00BE6FD1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  <w:t>-</w:t>
            </w:r>
          </w:p>
        </w:tc>
        <w:tc>
          <w:tcPr>
            <w:tcW w:w="270" w:type="dxa"/>
          </w:tcPr>
          <w:p w14:paraId="65B83FFC" w14:textId="77777777" w:rsidR="00987497" w:rsidRPr="00EE1866" w:rsidRDefault="00987497" w:rsidP="00BE6FD1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87B9CB5" w14:textId="77777777" w:rsidR="00987497" w:rsidRDefault="00987497" w:rsidP="00BE6FD1">
            <w:pPr>
              <w:tabs>
                <w:tab w:val="clear" w:pos="680"/>
                <w:tab w:val="left" w:pos="657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937B6C0" w14:textId="77777777" w:rsidR="00987497" w:rsidRPr="00EE1866" w:rsidRDefault="00987497" w:rsidP="00BE6FD1">
            <w:pPr>
              <w:tabs>
                <w:tab w:val="clear" w:pos="680"/>
                <w:tab w:val="left" w:pos="657"/>
                <w:tab w:val="decimal" w:pos="1017"/>
              </w:tabs>
              <w:ind w:left="-108" w:right="-558" w:firstLine="90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27,851,735</w:t>
            </w:r>
          </w:p>
        </w:tc>
        <w:tc>
          <w:tcPr>
            <w:tcW w:w="252" w:type="dxa"/>
          </w:tcPr>
          <w:p w14:paraId="196ACC47" w14:textId="77777777" w:rsidR="00987497" w:rsidRPr="00EE1866" w:rsidRDefault="00987497" w:rsidP="00BE6FD1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312B822E" w14:textId="77777777" w:rsidR="00987497" w:rsidRDefault="00987497" w:rsidP="00BE6FD1">
            <w:pPr>
              <w:tabs>
                <w:tab w:val="left" w:pos="79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D2DF600" w14:textId="77777777" w:rsidR="00987497" w:rsidRPr="00EE1866" w:rsidRDefault="00987497" w:rsidP="00BE6FD1">
            <w:pPr>
              <w:tabs>
                <w:tab w:val="left" w:pos="792"/>
                <w:tab w:val="decimal" w:pos="1017"/>
              </w:tabs>
              <w:ind w:left="-108" w:right="-378" w:firstLine="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27,851,735</w:t>
            </w:r>
          </w:p>
        </w:tc>
      </w:tr>
      <w:tr w:rsidR="00987497" w:rsidRPr="00EE1866" w14:paraId="05FC2F1E" w14:textId="77777777" w:rsidTr="00C10D8D">
        <w:tc>
          <w:tcPr>
            <w:tcW w:w="1980" w:type="dxa"/>
          </w:tcPr>
          <w:p w14:paraId="0C45BC4D" w14:textId="77777777" w:rsidR="00987497" w:rsidRPr="00EE1866" w:rsidRDefault="00987497" w:rsidP="00987497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720" w:type="dxa"/>
          </w:tcPr>
          <w:p w14:paraId="6A559775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2" w:type="dxa"/>
          </w:tcPr>
          <w:p w14:paraId="70A05A43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98" w:type="dxa"/>
          </w:tcPr>
          <w:p w14:paraId="52B3B8B8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53C258C3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00" w:type="dxa"/>
          </w:tcPr>
          <w:p w14:paraId="61D41C96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215987FA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810" w:type="dxa"/>
          </w:tcPr>
          <w:p w14:paraId="02C2415D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70" w:type="dxa"/>
          </w:tcPr>
          <w:p w14:paraId="71524175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14:paraId="7BA619F1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E3E2DCF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2703066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252" w:type="dxa"/>
          </w:tcPr>
          <w:p w14:paraId="44FD767F" w14:textId="77777777" w:rsidR="00987497" w:rsidRPr="00EE1866" w:rsidRDefault="00987497" w:rsidP="00987497">
            <w:pPr>
              <w:tabs>
                <w:tab w:val="left" w:pos="87"/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  <w:tc>
          <w:tcPr>
            <w:tcW w:w="918" w:type="dxa"/>
            <w:gridSpan w:val="2"/>
          </w:tcPr>
          <w:p w14:paraId="4AB7BDE1" w14:textId="77777777" w:rsidR="00987497" w:rsidRPr="00EE1866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hAnsiTheme="majorBidi" w:cstheme="majorBidi"/>
                <w:b/>
                <w:bCs/>
                <w:snapToGrid w:val="0"/>
                <w:sz w:val="24"/>
                <w:szCs w:val="24"/>
                <w:lang w:eastAsia="th-TH"/>
              </w:rPr>
            </w:pPr>
          </w:p>
        </w:tc>
      </w:tr>
      <w:tr w:rsidR="00987497" w:rsidRPr="00EE1866" w14:paraId="0D9A4E6F" w14:textId="77777777" w:rsidTr="00C10D8D">
        <w:tc>
          <w:tcPr>
            <w:tcW w:w="1980" w:type="dxa"/>
          </w:tcPr>
          <w:p w14:paraId="36A8453A" w14:textId="77777777" w:rsidR="00987497" w:rsidRPr="00EE1866" w:rsidRDefault="00987497" w:rsidP="00987497">
            <w:pPr>
              <w:ind w:left="180" w:hanging="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720" w:type="dxa"/>
          </w:tcPr>
          <w:p w14:paraId="707485CE" w14:textId="77777777" w:rsidR="00987497" w:rsidRDefault="00987497" w:rsidP="00987497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413E1178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EE1866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0530F626" w14:textId="77777777" w:rsidR="00987497" w:rsidRPr="00987497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98" w:type="dxa"/>
          </w:tcPr>
          <w:p w14:paraId="425FC335" w14:textId="77777777" w:rsidR="00987497" w:rsidRDefault="00987497" w:rsidP="00987497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ED092F4" w14:textId="77777777" w:rsidR="00987497" w:rsidRPr="00987497" w:rsidRDefault="00987497" w:rsidP="00987497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28,300,000</w:t>
            </w:r>
          </w:p>
        </w:tc>
        <w:tc>
          <w:tcPr>
            <w:tcW w:w="270" w:type="dxa"/>
          </w:tcPr>
          <w:p w14:paraId="52A29E83" w14:textId="77777777" w:rsidR="00987497" w:rsidRPr="00987497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A7FBCE" w14:textId="77777777" w:rsidR="00987497" w:rsidRDefault="00987497" w:rsidP="00987497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73DD1D" w14:textId="77777777" w:rsidR="00987497" w:rsidRPr="00987497" w:rsidRDefault="00987497" w:rsidP="00987497">
            <w:pPr>
              <w:tabs>
                <w:tab w:val="clear" w:pos="680"/>
                <w:tab w:val="left" w:pos="700"/>
                <w:tab w:val="decimal" w:pos="1017"/>
              </w:tabs>
              <w:ind w:left="-108" w:right="-558" w:firstLine="8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>
              <w:rPr>
                <w:rFonts w:asciiTheme="majorBidi" w:eastAsia="MS Mincho" w:hAnsiTheme="majorBidi" w:cstheme="majorBidi"/>
                <w:sz w:val="24"/>
                <w:szCs w:val="24"/>
              </w:rPr>
              <w:t>28,300,000</w:t>
            </w:r>
          </w:p>
        </w:tc>
        <w:tc>
          <w:tcPr>
            <w:tcW w:w="270" w:type="dxa"/>
          </w:tcPr>
          <w:p w14:paraId="5DF65BC1" w14:textId="77777777" w:rsidR="00987497" w:rsidRPr="00987497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4F2ADA1F" w14:textId="77777777" w:rsidR="00987497" w:rsidRPr="00987497" w:rsidRDefault="00987497" w:rsidP="00987497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9FEBD64" w14:textId="77777777" w:rsidR="00987497" w:rsidRPr="00987497" w:rsidRDefault="00987497" w:rsidP="00987497">
            <w:pPr>
              <w:tabs>
                <w:tab w:val="clear" w:pos="454"/>
                <w:tab w:val="left" w:pos="492"/>
                <w:tab w:val="left" w:pos="522"/>
                <w:tab w:val="decimal" w:pos="1017"/>
              </w:tabs>
              <w:ind w:left="-110" w:right="-14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CB46EE8" w14:textId="77777777" w:rsidR="00987497" w:rsidRPr="00987497" w:rsidRDefault="00987497" w:rsidP="00987497">
            <w:pPr>
              <w:tabs>
                <w:tab w:val="decimal" w:pos="50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310FA25C" w14:textId="77777777" w:rsidR="00987497" w:rsidRPr="00987497" w:rsidRDefault="00987497" w:rsidP="00987497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FD46270" w14:textId="77777777" w:rsidR="00987497" w:rsidRPr="00987497" w:rsidRDefault="00987497" w:rsidP="00987497">
            <w:pPr>
              <w:tabs>
                <w:tab w:val="left" w:pos="497"/>
                <w:tab w:val="decimal" w:pos="1017"/>
                <w:tab w:val="left" w:pos="1082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1D1334F" w14:textId="77777777" w:rsidR="00987497" w:rsidRPr="00987497" w:rsidRDefault="00987497" w:rsidP="00987497">
            <w:pPr>
              <w:tabs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AA489F" w14:textId="77777777" w:rsidR="00987497" w:rsidRPr="00987497" w:rsidRDefault="00987497" w:rsidP="00987497">
            <w:pPr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5CB0DD51" w14:textId="77777777" w:rsidR="00987497" w:rsidRPr="00987497" w:rsidRDefault="00987497" w:rsidP="00987497">
            <w:pPr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28,287,520</w:t>
            </w:r>
          </w:p>
        </w:tc>
        <w:tc>
          <w:tcPr>
            <w:tcW w:w="252" w:type="dxa"/>
          </w:tcPr>
          <w:p w14:paraId="0827594D" w14:textId="77777777" w:rsidR="00987497" w:rsidRPr="00987497" w:rsidRDefault="00987497" w:rsidP="00987497">
            <w:pPr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8998F86" w14:textId="77777777" w:rsidR="00987497" w:rsidRPr="00987497" w:rsidRDefault="00987497" w:rsidP="00987497">
            <w:pPr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623FC7E" w14:textId="77777777" w:rsidR="00987497" w:rsidRPr="00987497" w:rsidRDefault="00987497" w:rsidP="00987497">
            <w:pPr>
              <w:ind w:left="-108" w:right="-378" w:firstLine="10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28,287,520</w:t>
            </w:r>
          </w:p>
        </w:tc>
      </w:tr>
      <w:tr w:rsidR="00987497" w:rsidRPr="00EE1866" w14:paraId="1BA6830E" w14:textId="77777777" w:rsidTr="00C10D8D">
        <w:tc>
          <w:tcPr>
            <w:tcW w:w="1980" w:type="dxa"/>
          </w:tcPr>
          <w:p w14:paraId="73BFB7EF" w14:textId="07754D69" w:rsidR="00987497" w:rsidRPr="00EE1866" w:rsidRDefault="00987497" w:rsidP="00987497">
            <w:pPr>
              <w:ind w:left="180" w:hanging="18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เงินกู้ยืมระยะยาว</w:t>
            </w:r>
            <w:r w:rsidR="00775A62">
              <w:rPr>
                <w:rFonts w:asciiTheme="majorBidi" w:hAnsiTheme="majorBidi" w:cstheme="majorBidi" w:hint="cs"/>
                <w:sz w:val="24"/>
                <w:szCs w:val="24"/>
                <w:cs/>
                <w:lang w:val="en-GB"/>
              </w:rPr>
              <w:t>จาก</w:t>
            </w:r>
            <w:r w:rsidRPr="00EE1866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720" w:type="dxa"/>
          </w:tcPr>
          <w:p w14:paraId="1D005432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30AACC1F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82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23657F74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8" w:type="dxa"/>
          </w:tcPr>
          <w:p w14:paraId="07D755D8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B04E4A2" w14:textId="77777777" w:rsidR="00987497" w:rsidRPr="00987497" w:rsidRDefault="00987497" w:rsidP="00053678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16,570</w:t>
            </w:r>
          </w:p>
        </w:tc>
        <w:tc>
          <w:tcPr>
            <w:tcW w:w="270" w:type="dxa"/>
          </w:tcPr>
          <w:p w14:paraId="35C3F84A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A18F5D7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558" w:firstLine="36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A9C1377" w14:textId="77777777" w:rsidR="00987497" w:rsidRPr="00987497" w:rsidRDefault="00987497" w:rsidP="00053678">
            <w:pPr>
              <w:tabs>
                <w:tab w:val="left" w:pos="162"/>
                <w:tab w:val="decimal" w:pos="1017"/>
              </w:tabs>
              <w:ind w:left="-108" w:right="-558" w:firstLine="35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16,570</w:t>
            </w:r>
          </w:p>
        </w:tc>
        <w:tc>
          <w:tcPr>
            <w:tcW w:w="270" w:type="dxa"/>
          </w:tcPr>
          <w:p w14:paraId="00A3BEAF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4D6FC1E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10" w:right="-14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6692DBBF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10" w:right="-140"/>
              <w:jc w:val="center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B05135B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CC4477F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0F7D13F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468" w:firstLine="367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2305FA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A9021D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558" w:firstLine="90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EC2F884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558" w:firstLine="358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16,135</w:t>
            </w:r>
          </w:p>
        </w:tc>
        <w:tc>
          <w:tcPr>
            <w:tcW w:w="252" w:type="dxa"/>
          </w:tcPr>
          <w:p w14:paraId="38C49BAC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</w:tc>
        <w:tc>
          <w:tcPr>
            <w:tcW w:w="918" w:type="dxa"/>
            <w:gridSpan w:val="2"/>
          </w:tcPr>
          <w:p w14:paraId="6994E668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378" w:firstLine="108"/>
              <w:rPr>
                <w:rFonts w:asciiTheme="majorBidi" w:eastAsia="MS Mincho" w:hAnsiTheme="majorBidi" w:cstheme="majorBidi"/>
                <w:sz w:val="24"/>
                <w:szCs w:val="24"/>
              </w:rPr>
            </w:pPr>
          </w:p>
          <w:p w14:paraId="10580438" w14:textId="77777777" w:rsidR="00987497" w:rsidRPr="00987497" w:rsidRDefault="00987497" w:rsidP="00987497">
            <w:pPr>
              <w:tabs>
                <w:tab w:val="left" w:pos="162"/>
                <w:tab w:val="decimal" w:pos="1017"/>
              </w:tabs>
              <w:ind w:left="-108" w:right="-378" w:firstLine="371"/>
              <w:rPr>
                <w:rFonts w:asciiTheme="majorBidi" w:eastAsia="MS Mincho" w:hAnsiTheme="majorBidi" w:cstheme="majorBidi"/>
                <w:sz w:val="24"/>
                <w:szCs w:val="24"/>
              </w:rPr>
            </w:pPr>
            <w:r w:rsidRPr="00987497">
              <w:rPr>
                <w:rFonts w:asciiTheme="majorBidi" w:eastAsia="MS Mincho" w:hAnsiTheme="majorBidi" w:cstheme="majorBidi" w:hint="cs"/>
                <w:sz w:val="24"/>
                <w:szCs w:val="24"/>
              </w:rPr>
              <w:t>16,135</w:t>
            </w:r>
          </w:p>
        </w:tc>
      </w:tr>
    </w:tbl>
    <w:p w14:paraId="5DFE7817" w14:textId="77777777" w:rsidR="004E07A3" w:rsidRDefault="004E07A3" w:rsidP="00FA62A2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1F98E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สินทรัพย์และหนี้สินทางการเงินส่วนใหญ่ของกลุ่มบริษัทจัดอยู่ในประเภทระยะสั้น กลุ่มบริษัทจึงประมาณมูลค่ายุติธรรมของสินทรัพย์และหนี้สินทางการเงินใกล้เคียงกับมูลค่าตามบัญชีที่แสดงในงบแสดงฐานะการเงิน</w:t>
      </w:r>
    </w:p>
    <w:p w14:paraId="11DF5EFB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14B84F9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/>
          <w:sz w:val="30"/>
          <w:szCs w:val="30"/>
          <w:cs/>
        </w:rPr>
        <w:t>มูลค่ายุติธรรมของเงินกู้ยืมระยะยาว มีมูลค่าที่ใกล้เคียงกับมูลค่าตามบัญชีเนื่องจากดอกเบี้ยของเงินกู้ยืมดังกล่าวใกล้เคียงกับอัตราดอกเบี้ยในตล</w:t>
      </w:r>
      <w:r w:rsidRPr="002C6917">
        <w:rPr>
          <w:rFonts w:ascii="Angsana New" w:hAnsi="Angsana New" w:hint="cs"/>
          <w:sz w:val="30"/>
          <w:szCs w:val="30"/>
          <w:cs/>
        </w:rPr>
        <w:t>าด</w:t>
      </w:r>
    </w:p>
    <w:p w14:paraId="09390A5E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6C4F7DAE" w14:textId="77777777" w:rsidR="004E07A3" w:rsidRDefault="004E07A3" w:rsidP="00A71B6F">
      <w:pPr>
        <w:pStyle w:val="BodyText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73A5D">
        <w:rPr>
          <w:rFonts w:asciiTheme="majorBidi" w:hAnsiTheme="majorBidi" w:cstheme="majorBidi" w:hint="cs"/>
          <w:i/>
          <w:iCs/>
          <w:sz w:val="30"/>
          <w:szCs w:val="30"/>
          <w:cs/>
        </w:rPr>
        <w:t>การวัดมูลค่ายุติธรรม</w:t>
      </w:r>
    </w:p>
    <w:p w14:paraId="40956BA1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3F4EDD39" w14:textId="77777777" w:rsidR="004E07A3" w:rsidRPr="002C6917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 w:hint="cs"/>
          <w:sz w:val="30"/>
          <w:szCs w:val="30"/>
          <w:cs/>
        </w:rPr>
        <w:t xml:space="preserve">เมื่อวัดมูลค่ายุติธรรมของสินทรัพย์หรือหนี้สิน กลุ่มบริษัทและบริษัทได้ใช้ข้อมูลที่สามารถสังเกตได้ให้มากที่สุดเท่าที่จะทำได้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4F89B676" w14:textId="77777777" w:rsidR="004E07A3" w:rsidRPr="002C6917" w:rsidRDefault="004E07A3" w:rsidP="00FA62A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129B624" w14:textId="77777777" w:rsidR="004E07A3" w:rsidRPr="00273A5D" w:rsidRDefault="004E07A3" w:rsidP="00FA62A2">
      <w:pPr>
        <w:pStyle w:val="BodyText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C691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ข้อมูลระดับ </w:t>
      </w:r>
      <w:r w:rsidRPr="002C6917">
        <w:rPr>
          <w:rFonts w:asciiTheme="majorBidi" w:hAnsiTheme="majorBidi" w:cstheme="majorBidi" w:hint="cs"/>
          <w:i/>
          <w:iCs/>
          <w:sz w:val="30"/>
          <w:szCs w:val="30"/>
        </w:rPr>
        <w:t>1</w:t>
      </w:r>
      <w:r w:rsidRPr="002C6917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2C6917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C6917">
        <w:rPr>
          <w:rFonts w:asciiTheme="majorBidi" w:hAnsiTheme="majorBidi" w:hint="cs"/>
          <w:sz w:val="30"/>
          <w:szCs w:val="30"/>
          <w:cs/>
        </w:rPr>
        <w:t xml:space="preserve">ราคาเสนอซื้อขาย </w:t>
      </w:r>
      <w:r w:rsidRPr="002C6917">
        <w:rPr>
          <w:rFonts w:asciiTheme="majorBidi" w:hAnsiTheme="majorBidi" w:cstheme="majorBidi" w:hint="cs"/>
          <w:sz w:val="30"/>
          <w:szCs w:val="30"/>
        </w:rPr>
        <w:t>(</w:t>
      </w:r>
      <w:r w:rsidRPr="002C6917">
        <w:rPr>
          <w:rFonts w:asciiTheme="majorBidi" w:hAnsiTheme="majorBidi" w:hint="cs"/>
          <w:sz w:val="30"/>
          <w:szCs w:val="30"/>
          <w:cs/>
        </w:rPr>
        <w:t>ไม่ต้องปรับปรุง</w:t>
      </w:r>
      <w:r w:rsidRPr="002C6917">
        <w:rPr>
          <w:rFonts w:asciiTheme="majorBidi" w:hAnsiTheme="majorBidi" w:cstheme="majorBidi" w:hint="cs"/>
          <w:sz w:val="30"/>
          <w:szCs w:val="30"/>
        </w:rPr>
        <w:t xml:space="preserve">) </w:t>
      </w:r>
      <w:r w:rsidRPr="002C6917">
        <w:rPr>
          <w:rFonts w:asciiTheme="majorBidi" w:hAnsiTheme="majorBidi" w:hint="cs"/>
          <w:sz w:val="30"/>
          <w:szCs w:val="30"/>
          <w:cs/>
        </w:rPr>
        <w:t>ในตลาดที่มีสภาพคล่องสำหรับสินทรัพย์หรือหนี้สิน</w:t>
      </w:r>
      <w:r w:rsidRPr="00273A5D">
        <w:rPr>
          <w:rFonts w:asciiTheme="majorBidi" w:hAnsiTheme="majorBidi" w:hint="cs"/>
          <w:sz w:val="30"/>
          <w:szCs w:val="30"/>
          <w:cs/>
        </w:rPr>
        <w:t>อย่างเดียวกัน</w:t>
      </w:r>
    </w:p>
    <w:p w14:paraId="683D64C8" w14:textId="77777777" w:rsidR="004E07A3" w:rsidRPr="00273A5D" w:rsidRDefault="004E07A3" w:rsidP="00FA62A2">
      <w:pPr>
        <w:pStyle w:val="BodyText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3A5D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273A5D">
        <w:rPr>
          <w:rFonts w:asciiTheme="majorBidi" w:hAnsiTheme="majorBidi" w:cstheme="majorBidi" w:hint="cs"/>
          <w:i/>
          <w:iCs/>
          <w:sz w:val="30"/>
          <w:szCs w:val="30"/>
        </w:rPr>
        <w:t xml:space="preserve"> 2</w:t>
      </w:r>
      <w:r w:rsidRPr="00273A5D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273A5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3A5D">
        <w:rPr>
          <w:rFonts w:asciiTheme="majorBidi" w:hAnsiTheme="majorBidi" w:hint="cs"/>
          <w:sz w:val="30"/>
          <w:szCs w:val="30"/>
          <w:cs/>
        </w:rPr>
        <w:t xml:space="preserve">ข้อมูลอื่นที่สังเกตได้โดยตรง </w:t>
      </w:r>
      <w:r w:rsidRPr="00273A5D">
        <w:rPr>
          <w:rFonts w:asciiTheme="majorBidi" w:hAnsiTheme="majorBidi" w:hint="cs"/>
          <w:sz w:val="30"/>
          <w:szCs w:val="30"/>
        </w:rPr>
        <w:t>(</w:t>
      </w:r>
      <w:r w:rsidRPr="00273A5D">
        <w:rPr>
          <w:rFonts w:asciiTheme="majorBidi" w:hAnsiTheme="majorBidi" w:hint="cs"/>
          <w:sz w:val="30"/>
          <w:szCs w:val="30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273A5D">
        <w:rPr>
          <w:rFonts w:asciiTheme="majorBidi" w:hAnsiTheme="majorBidi" w:cstheme="majorBidi" w:hint="cs"/>
          <w:sz w:val="30"/>
          <w:szCs w:val="30"/>
        </w:rPr>
        <w:t>1</w:t>
      </w:r>
    </w:p>
    <w:p w14:paraId="16504777" w14:textId="77777777" w:rsidR="004E07A3" w:rsidRPr="00273A5D" w:rsidRDefault="004E07A3" w:rsidP="00FA62A2">
      <w:pPr>
        <w:pStyle w:val="BodyText"/>
        <w:numPr>
          <w:ilvl w:val="0"/>
          <w:numId w:val="41"/>
        </w:numPr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273A5D">
        <w:rPr>
          <w:rFonts w:asciiTheme="majorBidi" w:hAnsiTheme="majorBidi" w:cstheme="majorBidi" w:hint="cs"/>
          <w:i/>
          <w:iCs/>
          <w:sz w:val="30"/>
          <w:szCs w:val="30"/>
          <w:cs/>
        </w:rPr>
        <w:t>ข้อมูลระดับ</w:t>
      </w:r>
      <w:r w:rsidRPr="00273A5D">
        <w:rPr>
          <w:rFonts w:asciiTheme="majorBidi" w:hAnsiTheme="majorBidi" w:cstheme="majorBidi" w:hint="cs"/>
          <w:i/>
          <w:iCs/>
          <w:sz w:val="30"/>
          <w:szCs w:val="30"/>
        </w:rPr>
        <w:t xml:space="preserve"> 3</w:t>
      </w:r>
      <w:r w:rsidRPr="00273A5D">
        <w:rPr>
          <w:rFonts w:asciiTheme="majorBidi" w:hAnsiTheme="majorBidi" w:cstheme="majorBidi" w:hint="cs"/>
          <w:sz w:val="30"/>
          <w:szCs w:val="30"/>
        </w:rPr>
        <w:t xml:space="preserve">  </w:t>
      </w:r>
      <w:r w:rsidRPr="00273A5D">
        <w:rPr>
          <w:rFonts w:asciiTheme="majorBidi" w:hAnsiTheme="majorBidi" w:cstheme="majorBidi" w:hint="cs"/>
          <w:sz w:val="30"/>
          <w:szCs w:val="30"/>
          <w:cs/>
        </w:rPr>
        <w:t>เป็น</w:t>
      </w:r>
      <w:r w:rsidRPr="00273A5D">
        <w:rPr>
          <w:rFonts w:asciiTheme="majorBidi" w:hAnsiTheme="majorBidi" w:hint="cs"/>
          <w:sz w:val="30"/>
          <w:szCs w:val="30"/>
          <w:cs/>
        </w:rPr>
        <w:t>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20D26EE8" w14:textId="77777777" w:rsidR="004E07A3" w:rsidRPr="00273A5D" w:rsidRDefault="004E07A3" w:rsidP="00FA62A2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4"/>
          <w:szCs w:val="24"/>
        </w:rPr>
      </w:pPr>
    </w:p>
    <w:p w14:paraId="43F5897B" w14:textId="77777777" w:rsidR="00562019" w:rsidRDefault="004E07A3" w:rsidP="0056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2C6917">
        <w:rPr>
          <w:rFonts w:ascii="Angsana New" w:hAnsi="Angsana New" w:hint="cs"/>
          <w:sz w:val="30"/>
          <w:szCs w:val="30"/>
          <w:cs/>
        </w:rPr>
        <w:lastRenderedPageBreak/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A80D4C" w14:textId="77777777" w:rsidR="00562019" w:rsidRDefault="00562019" w:rsidP="005620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</w:p>
    <w:p w14:paraId="7312FFBD" w14:textId="77777777" w:rsidR="004E07A3" w:rsidRPr="000C5B91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b/>
          <w:bCs/>
          <w:sz w:val="30"/>
          <w:szCs w:val="30"/>
        </w:rPr>
      </w:pPr>
      <w:r w:rsidRPr="000C5B91">
        <w:rPr>
          <w:rFonts w:ascii="Angsana New" w:eastAsia="MS Mincho" w:hAnsi="Angsana New" w:hint="cs"/>
          <w:b/>
          <w:bCs/>
          <w:sz w:val="30"/>
          <w:szCs w:val="30"/>
          <w:cs/>
        </w:rPr>
        <w:t>เครื่องมือทางการเงินที่ไม่ได้วัดด้วยมูลค่ายุติธรรม</w:t>
      </w:r>
    </w:p>
    <w:p w14:paraId="3AE9DB6A" w14:textId="77777777" w:rsidR="004E07A3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tbl>
      <w:tblPr>
        <w:tblW w:w="9217" w:type="dxa"/>
        <w:tblInd w:w="450" w:type="dxa"/>
        <w:tblLook w:val="04A0" w:firstRow="1" w:lastRow="0" w:firstColumn="1" w:lastColumn="0" w:noHBand="0" w:noVBand="1"/>
      </w:tblPr>
      <w:tblGrid>
        <w:gridCol w:w="2160"/>
        <w:gridCol w:w="3510"/>
        <w:gridCol w:w="3547"/>
      </w:tblGrid>
      <w:tr w:rsidR="004E07A3" w:rsidRPr="00C30DB1" w14:paraId="20319A47" w14:textId="77777777" w:rsidTr="00A71B6F">
        <w:trPr>
          <w:tblHeader/>
        </w:trPr>
        <w:tc>
          <w:tcPr>
            <w:tcW w:w="2160" w:type="dxa"/>
            <w:shd w:val="clear" w:color="auto" w:fill="auto"/>
          </w:tcPr>
          <w:p w14:paraId="38933EC2" w14:textId="77777777" w:rsidR="004E07A3" w:rsidRPr="0022522A" w:rsidRDefault="004E07A3" w:rsidP="00A71B6F">
            <w:pPr>
              <w:ind w:right="-108"/>
              <w:rPr>
                <w:b/>
                <w:bCs/>
                <w:sz w:val="30"/>
                <w:szCs w:val="30"/>
                <w:cs/>
              </w:rPr>
            </w:pPr>
            <w:r w:rsidRPr="0022522A">
              <w:rPr>
                <w:rFonts w:hint="cs"/>
                <w:b/>
                <w:bCs/>
                <w:sz w:val="30"/>
                <w:szCs w:val="30"/>
                <w:cs/>
              </w:rPr>
              <w:t>ประเภท</w:t>
            </w:r>
          </w:p>
        </w:tc>
        <w:tc>
          <w:tcPr>
            <w:tcW w:w="3510" w:type="dxa"/>
            <w:shd w:val="clear" w:color="auto" w:fill="auto"/>
          </w:tcPr>
          <w:p w14:paraId="03DB7CBC" w14:textId="77777777" w:rsidR="004E07A3" w:rsidRPr="0022522A" w:rsidRDefault="004E07A3" w:rsidP="00A71B6F">
            <w:pPr>
              <w:ind w:right="-108"/>
              <w:rPr>
                <w:b/>
                <w:bCs/>
                <w:sz w:val="30"/>
                <w:szCs w:val="30"/>
              </w:rPr>
            </w:pPr>
            <w:r w:rsidRPr="0022522A">
              <w:rPr>
                <w:rFonts w:hint="cs"/>
                <w:b/>
                <w:bCs/>
                <w:sz w:val="30"/>
                <w:szCs w:val="30"/>
                <w:cs/>
              </w:rPr>
              <w:t>เทคนิคการประเมินมูลค่า</w:t>
            </w:r>
          </w:p>
        </w:tc>
        <w:tc>
          <w:tcPr>
            <w:tcW w:w="3547" w:type="dxa"/>
          </w:tcPr>
          <w:p w14:paraId="164CED20" w14:textId="77777777" w:rsidR="004E07A3" w:rsidRPr="0022522A" w:rsidRDefault="004E07A3" w:rsidP="00A71B6F">
            <w:pPr>
              <w:ind w:right="-108"/>
              <w:rPr>
                <w:b/>
                <w:bCs/>
                <w:sz w:val="30"/>
                <w:szCs w:val="30"/>
              </w:rPr>
            </w:pPr>
            <w:r w:rsidRPr="0022522A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</w:tr>
      <w:tr w:rsidR="004E07A3" w:rsidRPr="00C30DB1" w14:paraId="1D7C57A1" w14:textId="77777777" w:rsidTr="00A71B6F">
        <w:tc>
          <w:tcPr>
            <w:tcW w:w="2160" w:type="dxa"/>
            <w:shd w:val="clear" w:color="auto" w:fill="auto"/>
          </w:tcPr>
          <w:p w14:paraId="29F84B5E" w14:textId="77777777" w:rsidR="004E07A3" w:rsidRPr="0022522A" w:rsidRDefault="004E07A3" w:rsidP="00A71B6F">
            <w:pPr>
              <w:ind w:right="-108"/>
              <w:rPr>
                <w:sz w:val="30"/>
                <w:szCs w:val="30"/>
                <w:cs/>
              </w:rPr>
            </w:pPr>
            <w:r w:rsidRPr="0022522A">
              <w:rPr>
                <w:rFonts w:hint="cs"/>
                <w:sz w:val="30"/>
                <w:szCs w:val="30"/>
                <w:cs/>
              </w:rPr>
              <w:t>เงินกู้ยืม</w:t>
            </w:r>
          </w:p>
        </w:tc>
        <w:tc>
          <w:tcPr>
            <w:tcW w:w="3510" w:type="dxa"/>
            <w:shd w:val="clear" w:color="auto" w:fill="auto"/>
          </w:tcPr>
          <w:p w14:paraId="35702A1E" w14:textId="77777777" w:rsidR="004E07A3" w:rsidRPr="0022522A" w:rsidRDefault="00FC231D" w:rsidP="00A71B6F">
            <w:pPr>
              <w:ind w:right="-108"/>
              <w:rPr>
                <w:sz w:val="30"/>
                <w:szCs w:val="30"/>
              </w:rPr>
            </w:pPr>
            <w:r>
              <w:rPr>
                <w:rFonts w:hint="cs"/>
                <w:sz w:val="30"/>
                <w:szCs w:val="30"/>
                <w:cs/>
              </w:rPr>
              <w:t>การคิดลดกระแสเงินสด</w:t>
            </w:r>
          </w:p>
        </w:tc>
        <w:tc>
          <w:tcPr>
            <w:tcW w:w="3547" w:type="dxa"/>
          </w:tcPr>
          <w:p w14:paraId="2B0C99FD" w14:textId="77777777" w:rsidR="004E07A3" w:rsidRPr="0022522A" w:rsidRDefault="004E07A3" w:rsidP="00A71B6F">
            <w:pPr>
              <w:ind w:right="-108"/>
              <w:rPr>
                <w:sz w:val="30"/>
                <w:szCs w:val="30"/>
              </w:rPr>
            </w:pPr>
            <w:r w:rsidRPr="0022522A">
              <w:rPr>
                <w:rFonts w:hint="cs"/>
                <w:sz w:val="30"/>
                <w:szCs w:val="30"/>
                <w:cs/>
              </w:rPr>
              <w:t>อัตราคิดลด</w:t>
            </w:r>
          </w:p>
        </w:tc>
      </w:tr>
    </w:tbl>
    <w:p w14:paraId="463A715D" w14:textId="77777777" w:rsidR="002032A4" w:rsidRDefault="002032A4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eastAsia="MS Mincho" w:hAnsi="Angsana New"/>
          <w:sz w:val="30"/>
          <w:szCs w:val="30"/>
        </w:rPr>
      </w:pPr>
    </w:p>
    <w:p w14:paraId="4B1BC743" w14:textId="77777777" w:rsidR="004E07A3" w:rsidRPr="00273A5D" w:rsidRDefault="004E07A3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273A5D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8</w:t>
      </w:r>
      <w:r w:rsidR="002C6917">
        <w:rPr>
          <w:rFonts w:ascii="Angsana New" w:hAnsi="Angsana New"/>
          <w:b/>
          <w:bCs/>
          <w:sz w:val="30"/>
          <w:szCs w:val="30"/>
        </w:rPr>
        <w:tab/>
      </w:r>
      <w:r w:rsidRPr="00273A5D">
        <w:rPr>
          <w:rFonts w:ascii="Angsana New" w:hAnsi="Angsana New"/>
          <w:b/>
          <w:bCs/>
          <w:sz w:val="30"/>
          <w:szCs w:val="30"/>
          <w:cs/>
        </w:rPr>
        <w:t>ภาระผูกพันกับ</w:t>
      </w:r>
      <w:r w:rsidRPr="00273A5D">
        <w:rPr>
          <w:rFonts w:ascii="Angsana New" w:hAnsi="Angsana New" w:hint="cs"/>
          <w:b/>
          <w:bCs/>
          <w:sz w:val="30"/>
          <w:szCs w:val="30"/>
          <w:cs/>
        </w:rPr>
        <w:t>บุคคลหรือ</w:t>
      </w:r>
      <w:r w:rsidRPr="00273A5D">
        <w:rPr>
          <w:rFonts w:ascii="Angsana New" w:hAnsi="Angsana New"/>
          <w:b/>
          <w:bCs/>
          <w:sz w:val="30"/>
          <w:szCs w:val="30"/>
          <w:cs/>
        </w:rPr>
        <w:t>กิจการที่ไม่เกี่ยวข้องกัน</w:t>
      </w:r>
    </w:p>
    <w:p w14:paraId="03B84450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39"/>
        <w:gridCol w:w="272"/>
        <w:gridCol w:w="1439"/>
      </w:tblGrid>
      <w:tr w:rsidR="004E07A3" w:rsidRPr="00C6295C" w14:paraId="7F4EB39E" w14:textId="77777777" w:rsidTr="00DF4598">
        <w:trPr>
          <w:trHeight w:val="173"/>
        </w:trPr>
        <w:tc>
          <w:tcPr>
            <w:tcW w:w="3284" w:type="pct"/>
            <w:shd w:val="clear" w:color="auto" w:fill="auto"/>
          </w:tcPr>
          <w:p w14:paraId="4F2164EA" w14:textId="77777777" w:rsidR="00DF4598" w:rsidRDefault="00DF4598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4F293328" w14:textId="77777777" w:rsidR="004E07A3" w:rsidRPr="003A31E3" w:rsidRDefault="004E07A3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</w:rPr>
            </w:pP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E375D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30</w:t>
            </w: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มิถุนายน </w:t>
            </w: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784" w:type="pct"/>
            <w:shd w:val="clear" w:color="auto" w:fill="auto"/>
          </w:tcPr>
          <w:p w14:paraId="7A9C70AD" w14:textId="77777777" w:rsidR="00DF4598" w:rsidRDefault="00DF4598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  <w:p w14:paraId="5E9B934F" w14:textId="77777777" w:rsidR="004E07A3" w:rsidRPr="003A31E3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  <w:tc>
          <w:tcPr>
            <w:tcW w:w="148" w:type="pct"/>
            <w:shd w:val="clear" w:color="auto" w:fill="auto"/>
          </w:tcPr>
          <w:p w14:paraId="116F1E49" w14:textId="77777777" w:rsidR="004E07A3" w:rsidRPr="003A31E3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EE98F2A" w14:textId="77777777" w:rsidR="00DF4598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27" w:right="-169" w:hanging="16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งบการเงิน</w:t>
            </w:r>
          </w:p>
          <w:p w14:paraId="11262463" w14:textId="77777777" w:rsidR="004E07A3" w:rsidRPr="003A31E3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27" w:right="-169" w:hanging="16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เฉพาะกิจการ</w:t>
            </w:r>
          </w:p>
        </w:tc>
      </w:tr>
      <w:tr w:rsidR="004E07A3" w:rsidRPr="00C6295C" w14:paraId="1E1C1292" w14:textId="77777777" w:rsidTr="00DF4598">
        <w:trPr>
          <w:trHeight w:val="173"/>
        </w:trPr>
        <w:tc>
          <w:tcPr>
            <w:tcW w:w="3284" w:type="pct"/>
            <w:shd w:val="clear" w:color="auto" w:fill="auto"/>
          </w:tcPr>
          <w:p w14:paraId="094DA372" w14:textId="77777777" w:rsidR="004E07A3" w:rsidRPr="003A31E3" w:rsidRDefault="004E07A3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1716" w:type="pct"/>
            <w:gridSpan w:val="3"/>
            <w:shd w:val="clear" w:color="auto" w:fill="auto"/>
          </w:tcPr>
          <w:p w14:paraId="02840763" w14:textId="77777777" w:rsidR="004E07A3" w:rsidRPr="003A31E3" w:rsidRDefault="004E07A3" w:rsidP="00562019">
            <w:pPr>
              <w:pStyle w:val="acctfourfigures"/>
              <w:tabs>
                <w:tab w:val="clear" w:pos="765"/>
              </w:tabs>
              <w:spacing w:line="216" w:lineRule="auto"/>
              <w:ind w:left="-35" w:right="-169" w:hanging="9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31E3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31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3A31E3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4E07A3" w:rsidRPr="00C6295C" w14:paraId="54B38335" w14:textId="77777777" w:rsidTr="00DF4598">
        <w:tc>
          <w:tcPr>
            <w:tcW w:w="3284" w:type="pct"/>
            <w:shd w:val="clear" w:color="auto" w:fill="auto"/>
          </w:tcPr>
          <w:p w14:paraId="360127F6" w14:textId="77777777" w:rsidR="004E07A3" w:rsidRPr="003A31E3" w:rsidRDefault="004E07A3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784" w:type="pct"/>
            <w:shd w:val="clear" w:color="auto" w:fill="auto"/>
          </w:tcPr>
          <w:p w14:paraId="6566C655" w14:textId="77777777" w:rsidR="004E07A3" w:rsidRPr="003A31E3" w:rsidRDefault="004E07A3" w:rsidP="00562019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32D38D09" w14:textId="77777777" w:rsidR="004E07A3" w:rsidRPr="00DF4598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78D66A28" w14:textId="77777777" w:rsidR="004E07A3" w:rsidRPr="003A31E3" w:rsidRDefault="004E07A3" w:rsidP="00562019">
            <w:pPr>
              <w:pStyle w:val="BodyText"/>
              <w:tabs>
                <w:tab w:val="clear" w:pos="680"/>
                <w:tab w:val="clear" w:pos="907"/>
                <w:tab w:val="left" w:pos="693"/>
              </w:tabs>
              <w:spacing w:after="0" w:line="216" w:lineRule="auto"/>
              <w:ind w:left="-108" w:right="32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E07A3" w:rsidRPr="00C6295C" w14:paraId="2B0AD2F7" w14:textId="77777777" w:rsidTr="00DF4598">
        <w:trPr>
          <w:trHeight w:val="227"/>
        </w:trPr>
        <w:tc>
          <w:tcPr>
            <w:tcW w:w="3284" w:type="pct"/>
            <w:shd w:val="clear" w:color="auto" w:fill="auto"/>
          </w:tcPr>
          <w:p w14:paraId="05BD59B4" w14:textId="77777777" w:rsidR="004E07A3" w:rsidRPr="003A31E3" w:rsidRDefault="004E07A3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784" w:type="pct"/>
            <w:shd w:val="clear" w:color="auto" w:fill="auto"/>
          </w:tcPr>
          <w:p w14:paraId="4C2712E0" w14:textId="77777777" w:rsidR="004E07A3" w:rsidRPr="003A31E3" w:rsidRDefault="004E07A3" w:rsidP="00562019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120BF5F7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6FE7CF5B" w14:textId="77777777" w:rsidR="004E07A3" w:rsidRPr="003A31E3" w:rsidRDefault="004E07A3" w:rsidP="00562019">
            <w:pPr>
              <w:pStyle w:val="BodyText"/>
              <w:tabs>
                <w:tab w:val="clear" w:pos="680"/>
                <w:tab w:val="clear" w:pos="907"/>
                <w:tab w:val="center" w:pos="296"/>
                <w:tab w:val="left" w:pos="693"/>
              </w:tabs>
              <w:spacing w:after="0" w:line="216" w:lineRule="auto"/>
              <w:ind w:left="-108" w:right="328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007E19" w:rsidRPr="00C6295C" w14:paraId="6554DC84" w14:textId="77777777" w:rsidTr="00DF4598">
        <w:tc>
          <w:tcPr>
            <w:tcW w:w="3284" w:type="pct"/>
            <w:shd w:val="clear" w:color="auto" w:fill="auto"/>
          </w:tcPr>
          <w:p w14:paraId="594C1FC7" w14:textId="77777777" w:rsidR="00007E19" w:rsidRPr="003A31E3" w:rsidRDefault="00007E19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งานระบบ</w:t>
            </w:r>
          </w:p>
        </w:tc>
        <w:tc>
          <w:tcPr>
            <w:tcW w:w="784" w:type="pct"/>
            <w:shd w:val="clear" w:color="auto" w:fill="auto"/>
          </w:tcPr>
          <w:p w14:paraId="586BEB29" w14:textId="77777777" w:rsidR="00007E19" w:rsidRPr="00007E19" w:rsidRDefault="00007E19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7E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1,000,063 </w:t>
            </w:r>
          </w:p>
        </w:tc>
        <w:tc>
          <w:tcPr>
            <w:tcW w:w="148" w:type="pct"/>
            <w:shd w:val="clear" w:color="auto" w:fill="auto"/>
          </w:tcPr>
          <w:p w14:paraId="3F2963E1" w14:textId="77777777" w:rsidR="00007E19" w:rsidRPr="003A31E3" w:rsidRDefault="00007E19" w:rsidP="00562019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1E97C5D" w14:textId="77777777" w:rsidR="00007E19" w:rsidRPr="003A31E3" w:rsidRDefault="00007E19" w:rsidP="00562019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19" w:rsidRPr="00C6295C" w14:paraId="51474585" w14:textId="77777777" w:rsidTr="00DF4598">
        <w:tc>
          <w:tcPr>
            <w:tcW w:w="3284" w:type="pct"/>
            <w:shd w:val="clear" w:color="auto" w:fill="auto"/>
          </w:tcPr>
          <w:p w14:paraId="039CA0E7" w14:textId="77777777" w:rsidR="00007E19" w:rsidRPr="003A31E3" w:rsidRDefault="00007E19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784" w:type="pct"/>
            <w:shd w:val="clear" w:color="auto" w:fill="auto"/>
          </w:tcPr>
          <w:p w14:paraId="2AD57571" w14:textId="77777777" w:rsidR="00007E19" w:rsidRPr="00007E19" w:rsidRDefault="00007E19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7E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338,187 </w:t>
            </w:r>
          </w:p>
        </w:tc>
        <w:tc>
          <w:tcPr>
            <w:tcW w:w="148" w:type="pct"/>
            <w:shd w:val="clear" w:color="auto" w:fill="auto"/>
          </w:tcPr>
          <w:p w14:paraId="5A073A61" w14:textId="77777777" w:rsidR="00007E19" w:rsidRPr="003A31E3" w:rsidRDefault="00007E19" w:rsidP="00562019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62577C45" w14:textId="77777777" w:rsidR="00007E19" w:rsidRPr="003A31E3" w:rsidRDefault="00007E19" w:rsidP="00562019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19" w:rsidRPr="00C6295C" w14:paraId="40A9C607" w14:textId="77777777" w:rsidTr="00DF4598">
        <w:tc>
          <w:tcPr>
            <w:tcW w:w="3284" w:type="pct"/>
            <w:shd w:val="clear" w:color="auto" w:fill="auto"/>
          </w:tcPr>
          <w:p w14:paraId="3642F315" w14:textId="77777777" w:rsidR="00007E19" w:rsidRPr="003A31E3" w:rsidRDefault="00007E19" w:rsidP="00562019">
            <w:pPr>
              <w:spacing w:line="216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784" w:type="pct"/>
            <w:shd w:val="clear" w:color="auto" w:fill="auto"/>
          </w:tcPr>
          <w:p w14:paraId="41743875" w14:textId="77777777" w:rsidR="00007E19" w:rsidRPr="00007E19" w:rsidRDefault="00007E19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007E19">
              <w:rPr>
                <w:rFonts w:asciiTheme="majorBidi" w:hAnsiTheme="majorBidi" w:cstheme="majorBidi"/>
                <w:sz w:val="30"/>
                <w:szCs w:val="30"/>
                <w:lang w:val="en-GB"/>
              </w:rPr>
              <w:t xml:space="preserve">121,480 </w:t>
            </w:r>
          </w:p>
        </w:tc>
        <w:tc>
          <w:tcPr>
            <w:tcW w:w="148" w:type="pct"/>
            <w:shd w:val="clear" w:color="auto" w:fill="auto"/>
          </w:tcPr>
          <w:p w14:paraId="22A6B374" w14:textId="77777777" w:rsidR="00007E19" w:rsidRPr="003A31E3" w:rsidRDefault="00007E19" w:rsidP="00562019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703F1F89" w14:textId="77777777" w:rsidR="00007E19" w:rsidRPr="003A31E3" w:rsidRDefault="00007E19" w:rsidP="00562019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007E19" w:rsidRPr="00C6295C" w14:paraId="761D5111" w14:textId="77777777" w:rsidTr="00DF4598">
        <w:tc>
          <w:tcPr>
            <w:tcW w:w="3284" w:type="pct"/>
            <w:shd w:val="clear" w:color="auto" w:fill="auto"/>
          </w:tcPr>
          <w:p w14:paraId="4C1ECCBD" w14:textId="77777777" w:rsidR="00007E19" w:rsidRPr="003A31E3" w:rsidRDefault="00007E19" w:rsidP="00562019">
            <w:pPr>
              <w:spacing w:line="216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A15277" w14:textId="77777777" w:rsidR="00007E19" w:rsidRPr="00007E19" w:rsidRDefault="00007E19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007E19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1,459,730</w:t>
            </w:r>
          </w:p>
        </w:tc>
        <w:tc>
          <w:tcPr>
            <w:tcW w:w="148" w:type="pct"/>
            <w:shd w:val="clear" w:color="auto" w:fill="auto"/>
          </w:tcPr>
          <w:p w14:paraId="4BE576F9" w14:textId="77777777" w:rsidR="00007E19" w:rsidRPr="003A31E3" w:rsidRDefault="00007E19" w:rsidP="00562019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11FCD5" w14:textId="77777777" w:rsidR="00007E19" w:rsidRPr="00DF4598" w:rsidRDefault="00007E19" w:rsidP="00562019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45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-</w:t>
            </w:r>
          </w:p>
        </w:tc>
      </w:tr>
      <w:tr w:rsidR="004E07A3" w:rsidRPr="00C6295C" w14:paraId="1968C00A" w14:textId="77777777" w:rsidTr="00DF4598">
        <w:tc>
          <w:tcPr>
            <w:tcW w:w="3284" w:type="pct"/>
            <w:shd w:val="clear" w:color="auto" w:fill="auto"/>
          </w:tcPr>
          <w:p w14:paraId="5DBBE346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0C0AD611" w14:textId="77777777" w:rsidR="004E07A3" w:rsidRPr="003A31E3" w:rsidRDefault="004E07A3" w:rsidP="00562019">
            <w:pPr>
              <w:pStyle w:val="BodyText"/>
              <w:tabs>
                <w:tab w:val="decimal" w:pos="1060"/>
              </w:tabs>
              <w:spacing w:after="0" w:line="216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16C2F14B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4FAF76AE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E07A3" w:rsidRPr="00C6295C" w14:paraId="159B10CC" w14:textId="77777777" w:rsidTr="00DF4598">
        <w:trPr>
          <w:trHeight w:val="74"/>
        </w:trPr>
        <w:tc>
          <w:tcPr>
            <w:tcW w:w="3284" w:type="pct"/>
            <w:shd w:val="clear" w:color="auto" w:fill="auto"/>
          </w:tcPr>
          <w:p w14:paraId="629BF667" w14:textId="77777777" w:rsidR="004E07A3" w:rsidRPr="003A31E3" w:rsidRDefault="004E07A3" w:rsidP="00562019">
            <w:pPr>
              <w:pStyle w:val="BodyText"/>
              <w:spacing w:after="0" w:line="216" w:lineRule="auto"/>
              <w:ind w:left="252" w:right="-131" w:hanging="2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จำนวนเงินขั้นต่ำที่ต้องจ่ายในอนาคตทั้งสิ้น</w:t>
            </w: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="00076E2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31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ภายใต้สัญญาเช่าดำเนินงานที่บอกเลิกไม่ได้</w:t>
            </w:r>
          </w:p>
        </w:tc>
        <w:tc>
          <w:tcPr>
            <w:tcW w:w="784" w:type="pct"/>
            <w:shd w:val="clear" w:color="auto" w:fill="auto"/>
          </w:tcPr>
          <w:p w14:paraId="1448C528" w14:textId="77777777" w:rsidR="004E07A3" w:rsidRPr="003A31E3" w:rsidRDefault="004E07A3" w:rsidP="00562019">
            <w:pPr>
              <w:pStyle w:val="BodyText"/>
              <w:tabs>
                <w:tab w:val="decimal" w:pos="1060"/>
              </w:tabs>
              <w:spacing w:after="0" w:line="216" w:lineRule="auto"/>
              <w:ind w:left="-108" w:right="-17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  <w:shd w:val="clear" w:color="auto" w:fill="auto"/>
          </w:tcPr>
          <w:p w14:paraId="46C04D0C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5A58A411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E07A3" w:rsidRPr="00C6295C" w14:paraId="07DE3829" w14:textId="77777777" w:rsidTr="00DF4598">
        <w:tc>
          <w:tcPr>
            <w:tcW w:w="3284" w:type="pct"/>
            <w:shd w:val="clear" w:color="auto" w:fill="auto"/>
          </w:tcPr>
          <w:p w14:paraId="78E015CF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ภายในหนึ่งปี</w:t>
            </w:r>
          </w:p>
        </w:tc>
        <w:tc>
          <w:tcPr>
            <w:tcW w:w="784" w:type="pct"/>
            <w:shd w:val="clear" w:color="auto" w:fill="auto"/>
          </w:tcPr>
          <w:p w14:paraId="47B18CC7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19,223</w:t>
            </w:r>
          </w:p>
        </w:tc>
        <w:tc>
          <w:tcPr>
            <w:tcW w:w="148" w:type="pct"/>
            <w:shd w:val="clear" w:color="auto" w:fill="auto"/>
          </w:tcPr>
          <w:p w14:paraId="01727B66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1FF4A803" w14:textId="242E34AB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1,</w:t>
            </w:r>
            <w:r w:rsidR="00A61128">
              <w:rPr>
                <w:rFonts w:asciiTheme="majorBidi" w:hAnsiTheme="majorBidi" w:cstheme="majorBidi"/>
                <w:sz w:val="30"/>
                <w:szCs w:val="30"/>
                <w:lang w:val="en-GB"/>
              </w:rPr>
              <w:t>830</w:t>
            </w:r>
          </w:p>
        </w:tc>
      </w:tr>
      <w:tr w:rsidR="004E07A3" w:rsidRPr="00C6295C" w14:paraId="19C9C33F" w14:textId="77777777" w:rsidTr="00DF4598">
        <w:tc>
          <w:tcPr>
            <w:tcW w:w="3284" w:type="pct"/>
            <w:shd w:val="clear" w:color="auto" w:fill="auto"/>
          </w:tcPr>
          <w:p w14:paraId="731D3D4B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หลังจากหนึ่งปี แต่ไม่เกินห้าปี</w:t>
            </w:r>
          </w:p>
        </w:tc>
        <w:tc>
          <w:tcPr>
            <w:tcW w:w="784" w:type="pct"/>
            <w:shd w:val="clear" w:color="auto" w:fill="auto"/>
          </w:tcPr>
          <w:p w14:paraId="43C557E0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53,447</w:t>
            </w:r>
          </w:p>
        </w:tc>
        <w:tc>
          <w:tcPr>
            <w:tcW w:w="148" w:type="pct"/>
            <w:shd w:val="clear" w:color="auto" w:fill="auto"/>
          </w:tcPr>
          <w:p w14:paraId="04C904B8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2EC6C03D" w14:textId="47D2D845" w:rsidR="004E07A3" w:rsidRPr="003A31E3" w:rsidRDefault="00A61128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3</w:t>
            </w:r>
            <w:r w:rsidR="004E07A3"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  <w:lang w:val="en-GB"/>
              </w:rPr>
              <w:t>045</w:t>
            </w:r>
          </w:p>
        </w:tc>
      </w:tr>
      <w:tr w:rsidR="004E07A3" w:rsidRPr="00C6295C" w14:paraId="42E8704B" w14:textId="77777777" w:rsidTr="00DF4598">
        <w:tc>
          <w:tcPr>
            <w:tcW w:w="3284" w:type="pct"/>
            <w:shd w:val="clear" w:color="auto" w:fill="auto"/>
          </w:tcPr>
          <w:p w14:paraId="6C540E9E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หลังจากห้าปี</w:t>
            </w:r>
          </w:p>
        </w:tc>
        <w:tc>
          <w:tcPr>
            <w:tcW w:w="784" w:type="pct"/>
            <w:shd w:val="clear" w:color="auto" w:fill="auto"/>
          </w:tcPr>
          <w:p w14:paraId="6FC1AF38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328,974</w:t>
            </w:r>
          </w:p>
        </w:tc>
        <w:tc>
          <w:tcPr>
            <w:tcW w:w="148" w:type="pct"/>
            <w:shd w:val="clear" w:color="auto" w:fill="auto"/>
          </w:tcPr>
          <w:p w14:paraId="746BDFDE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69783079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07A3" w:rsidRPr="00C6295C" w14:paraId="06513F41" w14:textId="77777777" w:rsidTr="00DF4598">
        <w:tc>
          <w:tcPr>
            <w:tcW w:w="3284" w:type="pct"/>
            <w:shd w:val="clear" w:color="auto" w:fill="auto"/>
          </w:tcPr>
          <w:p w14:paraId="6A28BB05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79B9D7D" w14:textId="77777777" w:rsidR="004E07A3" w:rsidRPr="00DF4598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401,644</w:t>
            </w:r>
          </w:p>
        </w:tc>
        <w:tc>
          <w:tcPr>
            <w:tcW w:w="148" w:type="pct"/>
            <w:shd w:val="clear" w:color="auto" w:fill="auto"/>
          </w:tcPr>
          <w:p w14:paraId="67F582C0" w14:textId="77777777" w:rsidR="004E07A3" w:rsidRPr="003A31E3" w:rsidRDefault="004E07A3" w:rsidP="00562019">
            <w:pPr>
              <w:spacing w:line="216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A5DE62" w14:textId="7EFF6E6E" w:rsidR="004E07A3" w:rsidRPr="003A31E3" w:rsidRDefault="004E07A3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4,</w:t>
            </w:r>
            <w:r w:rsidR="00A6112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87</w:t>
            </w:r>
            <w:r w:rsidRPr="003A31E3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5</w:t>
            </w:r>
          </w:p>
        </w:tc>
      </w:tr>
      <w:tr w:rsidR="004E07A3" w:rsidRPr="00C6295C" w14:paraId="717301E0" w14:textId="77777777" w:rsidTr="00DF4598">
        <w:tc>
          <w:tcPr>
            <w:tcW w:w="3284" w:type="pct"/>
            <w:shd w:val="clear" w:color="auto" w:fill="auto"/>
          </w:tcPr>
          <w:p w14:paraId="75F4586F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784" w:type="pct"/>
            <w:shd w:val="clear" w:color="auto" w:fill="auto"/>
          </w:tcPr>
          <w:p w14:paraId="39F18087" w14:textId="77777777" w:rsidR="004E07A3" w:rsidRPr="003A31E3" w:rsidRDefault="004E07A3" w:rsidP="00562019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00DC8B98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27E403D0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E07A3" w:rsidRPr="00C6295C" w14:paraId="0079AABA" w14:textId="77777777" w:rsidTr="00DF4598">
        <w:tc>
          <w:tcPr>
            <w:tcW w:w="3284" w:type="pct"/>
            <w:shd w:val="clear" w:color="auto" w:fill="auto"/>
          </w:tcPr>
          <w:p w14:paraId="641BE65F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A31E3">
              <w:rPr>
                <w:rFonts w:asciiTheme="majorBidi" w:eastAsia="MS Mincho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784" w:type="pct"/>
            <w:shd w:val="clear" w:color="auto" w:fill="auto"/>
          </w:tcPr>
          <w:p w14:paraId="1D61B3A3" w14:textId="77777777" w:rsidR="004E07A3" w:rsidRPr="003A31E3" w:rsidRDefault="004E07A3" w:rsidP="00562019">
            <w:pPr>
              <w:pStyle w:val="BodyText"/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48" w:type="pct"/>
            <w:shd w:val="clear" w:color="auto" w:fill="auto"/>
          </w:tcPr>
          <w:p w14:paraId="483547FC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3F176B3C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</w:tr>
      <w:tr w:rsidR="004E07A3" w:rsidRPr="00C6295C" w14:paraId="2685790E" w14:textId="77777777" w:rsidTr="00DF4598">
        <w:tc>
          <w:tcPr>
            <w:tcW w:w="3284" w:type="pct"/>
            <w:shd w:val="clear" w:color="auto" w:fill="auto"/>
          </w:tcPr>
          <w:p w14:paraId="56975173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</w:t>
            </w:r>
          </w:p>
        </w:tc>
        <w:tc>
          <w:tcPr>
            <w:tcW w:w="784" w:type="pct"/>
            <w:shd w:val="clear" w:color="auto" w:fill="auto"/>
          </w:tcPr>
          <w:p w14:paraId="061C853E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219,673</w:t>
            </w:r>
          </w:p>
        </w:tc>
        <w:tc>
          <w:tcPr>
            <w:tcW w:w="148" w:type="pct"/>
            <w:shd w:val="clear" w:color="auto" w:fill="auto"/>
          </w:tcPr>
          <w:p w14:paraId="0F306003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4DE00750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3,937</w:t>
            </w:r>
          </w:p>
        </w:tc>
      </w:tr>
      <w:tr w:rsidR="004E07A3" w:rsidRPr="00C6295C" w14:paraId="102DFDF4" w14:textId="77777777" w:rsidTr="00DF4598">
        <w:tc>
          <w:tcPr>
            <w:tcW w:w="3284" w:type="pct"/>
            <w:shd w:val="clear" w:color="auto" w:fill="auto"/>
          </w:tcPr>
          <w:p w14:paraId="6981E4A0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สัญญาค้ำประกัน</w:t>
            </w:r>
          </w:p>
        </w:tc>
        <w:tc>
          <w:tcPr>
            <w:tcW w:w="784" w:type="pct"/>
            <w:shd w:val="clear" w:color="auto" w:fill="auto"/>
          </w:tcPr>
          <w:p w14:paraId="372CC676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43,99</w:t>
            </w:r>
            <w:r w:rsidR="00B97F7A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</w:t>
            </w:r>
          </w:p>
        </w:tc>
        <w:tc>
          <w:tcPr>
            <w:tcW w:w="148" w:type="pct"/>
            <w:shd w:val="clear" w:color="auto" w:fill="auto"/>
          </w:tcPr>
          <w:p w14:paraId="4BC66BC4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1621224F" w14:textId="77777777" w:rsidR="004E07A3" w:rsidRPr="003A31E3" w:rsidRDefault="004E07A3" w:rsidP="00562019">
            <w:pPr>
              <w:pStyle w:val="BodyText"/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07A3" w:rsidRPr="00C6295C" w14:paraId="5869267B" w14:textId="77777777" w:rsidTr="00DF4598">
        <w:tc>
          <w:tcPr>
            <w:tcW w:w="3284" w:type="pct"/>
            <w:shd w:val="clear" w:color="auto" w:fill="auto"/>
          </w:tcPr>
          <w:p w14:paraId="4F743788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eastAsia="MS Mincho" w:hAnsiTheme="majorBidi" w:cstheme="majorBidi"/>
                <w:sz w:val="30"/>
                <w:szCs w:val="30"/>
                <w:cs/>
              </w:rPr>
              <w:t>สัญญาอื่นๆ</w:t>
            </w:r>
          </w:p>
        </w:tc>
        <w:tc>
          <w:tcPr>
            <w:tcW w:w="784" w:type="pct"/>
            <w:shd w:val="clear" w:color="auto" w:fill="auto"/>
          </w:tcPr>
          <w:p w14:paraId="38833798" w14:textId="77777777" w:rsidR="004E07A3" w:rsidRPr="003A31E3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sz w:val="30"/>
                <w:szCs w:val="30"/>
                <w:lang w:val="en-GB"/>
              </w:rPr>
              <w:t>19,955</w:t>
            </w:r>
          </w:p>
        </w:tc>
        <w:tc>
          <w:tcPr>
            <w:tcW w:w="148" w:type="pct"/>
            <w:shd w:val="clear" w:color="auto" w:fill="auto"/>
          </w:tcPr>
          <w:p w14:paraId="1CF89E3C" w14:textId="77777777" w:rsidR="004E07A3" w:rsidRPr="003A31E3" w:rsidRDefault="004E07A3" w:rsidP="00562019">
            <w:pPr>
              <w:pStyle w:val="BodyText"/>
              <w:tabs>
                <w:tab w:val="decimal" w:pos="873"/>
              </w:tabs>
              <w:spacing w:after="0" w:line="216" w:lineRule="auto"/>
              <w:ind w:right="-131"/>
              <w:jc w:val="both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784" w:type="pct"/>
            <w:shd w:val="clear" w:color="auto" w:fill="auto"/>
          </w:tcPr>
          <w:p w14:paraId="08DB1960" w14:textId="77777777" w:rsidR="004E07A3" w:rsidRPr="003A31E3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340" w:hanging="297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  <w:r w:rsidRPr="003A31E3">
              <w:rPr>
                <w:rFonts w:asciiTheme="majorBidi" w:hAnsiTheme="majorBidi" w:cstheme="majorBidi"/>
                <w:sz w:val="30"/>
                <w:szCs w:val="30"/>
                <w:lang w:val="en-GB"/>
              </w:rPr>
              <w:t>-</w:t>
            </w:r>
          </w:p>
        </w:tc>
      </w:tr>
      <w:tr w:rsidR="004E07A3" w:rsidRPr="00C6295C" w14:paraId="61C71246" w14:textId="77777777" w:rsidTr="00DF4598">
        <w:trPr>
          <w:trHeight w:val="154"/>
        </w:trPr>
        <w:tc>
          <w:tcPr>
            <w:tcW w:w="3284" w:type="pct"/>
            <w:shd w:val="clear" w:color="auto" w:fill="auto"/>
          </w:tcPr>
          <w:p w14:paraId="54F615C6" w14:textId="77777777" w:rsidR="004E07A3" w:rsidRPr="003A31E3" w:rsidRDefault="004E07A3" w:rsidP="00562019">
            <w:pPr>
              <w:pStyle w:val="BodyText"/>
              <w:spacing w:after="0" w:line="216" w:lineRule="auto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val="en-GB"/>
              </w:rPr>
            </w:pPr>
            <w:r w:rsidRPr="003A31E3">
              <w:rPr>
                <w:rFonts w:asciiTheme="majorBidi" w:eastAsia="MS Mincho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E25A4" w14:textId="77777777" w:rsidR="004E07A3" w:rsidRPr="00DF4598" w:rsidRDefault="00BE6FD1" w:rsidP="00562019">
            <w:pPr>
              <w:pStyle w:val="BodyText"/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BE6FD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283,6</w:t>
            </w:r>
            <w:r w:rsidR="00B97F7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19</w:t>
            </w:r>
          </w:p>
        </w:tc>
        <w:tc>
          <w:tcPr>
            <w:tcW w:w="148" w:type="pct"/>
            <w:shd w:val="clear" w:color="auto" w:fill="auto"/>
          </w:tcPr>
          <w:p w14:paraId="56E7072D" w14:textId="77777777" w:rsidR="004E07A3" w:rsidRPr="003A31E3" w:rsidRDefault="004E07A3" w:rsidP="00562019">
            <w:pPr>
              <w:pStyle w:val="BodyText"/>
              <w:tabs>
                <w:tab w:val="decimal" w:pos="788"/>
              </w:tabs>
              <w:spacing w:after="0" w:line="216" w:lineRule="auto"/>
              <w:ind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8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B3A43" w14:textId="77777777" w:rsidR="004E07A3" w:rsidRPr="00DF4598" w:rsidRDefault="004E07A3" w:rsidP="00562019">
            <w:pPr>
              <w:pStyle w:val="BodyText"/>
              <w:tabs>
                <w:tab w:val="clear" w:pos="680"/>
                <w:tab w:val="left" w:pos="693"/>
              </w:tabs>
              <w:spacing w:after="0" w:line="216" w:lineRule="auto"/>
              <w:ind w:left="-108"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F459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/>
              </w:rPr>
              <w:t>3,937</w:t>
            </w:r>
          </w:p>
        </w:tc>
      </w:tr>
    </w:tbl>
    <w:p w14:paraId="2D150409" w14:textId="77777777" w:rsidR="00076E29" w:rsidRDefault="00076E29" w:rsidP="0007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 w:hanging="567"/>
        <w:jc w:val="thaiDistribute"/>
        <w:rPr>
          <w:rFonts w:ascii="Angsana New" w:hAnsi="Angsana New"/>
          <w:spacing w:val="-4"/>
          <w:sz w:val="30"/>
          <w:szCs w:val="30"/>
        </w:rPr>
        <w:sectPr w:rsidR="00076E29" w:rsidSect="005C63B6">
          <w:pgSz w:w="11907" w:h="16840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5DB30B3" w14:textId="3FBAF72B" w:rsidR="00A71C62" w:rsidRDefault="00A71C62" w:rsidP="00A71C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19</w:t>
      </w:r>
      <w:r w:rsidRPr="00273A5D">
        <w:rPr>
          <w:rFonts w:ascii="Angsana New" w:hAnsi="Angsana New"/>
          <w:b/>
          <w:bCs/>
          <w:sz w:val="30"/>
          <w:szCs w:val="30"/>
        </w:rPr>
        <w:tab/>
      </w:r>
      <w:r w:rsidR="002D4518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02A90AE3" w14:textId="2A13554C" w:rsidR="002D4518" w:rsidRPr="002D4518" w:rsidRDefault="002D4518" w:rsidP="002D4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2BC0C3E" w14:textId="2EBE7F71" w:rsidR="002D4518" w:rsidRPr="002D4518" w:rsidRDefault="002D4518" w:rsidP="002D45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D45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Pr="002D4518">
        <w:rPr>
          <w:rFonts w:ascii="Angsana New" w:hAnsi="Angsana New"/>
          <w:snapToGrid w:val="0"/>
          <w:sz w:val="30"/>
          <w:szCs w:val="30"/>
          <w:lang w:eastAsia="th-TH"/>
        </w:rPr>
        <w:t xml:space="preserve">6 </w:t>
      </w:r>
      <w:r w:rsidRPr="002D451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Pr="002D4518">
        <w:rPr>
          <w:rFonts w:ascii="Angsana New" w:hAnsi="Angsana New"/>
          <w:snapToGrid w:val="0"/>
          <w:sz w:val="30"/>
          <w:szCs w:val="30"/>
          <w:lang w:eastAsia="th-TH"/>
        </w:rPr>
        <w:t xml:space="preserve">2562 </w:t>
      </w:r>
      <w:r w:rsidR="00F61800" w:rsidRPr="00F61800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บริษัท เอเชียทีค ริเวอร์ฟร้อนท์ จำกัด </w:t>
      </w:r>
      <w:r w:rsidR="00F618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ซึ่งเป็น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บริษัทย่อยแห่งหนึ่งได้จดทะเบียนลดทุน</w:t>
      </w:r>
      <w:r w:rsidR="00F618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  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ที่ออกและชำระแล้วจากจำนวน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385</w:t>
      </w:r>
      <w:r w:rsidR="00CD1FC5">
        <w:rPr>
          <w:rFonts w:ascii="Angsana New" w:hAnsi="Angsana New"/>
          <w:snapToGrid w:val="0"/>
          <w:sz w:val="30"/>
          <w:szCs w:val="30"/>
          <w:lang w:eastAsia="th-TH"/>
        </w:rPr>
        <w:t>.00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</w:t>
      </w:r>
      <w:r>
        <w:rPr>
          <w:rFonts w:ascii="Angsana New" w:hAnsi="Angsana New"/>
          <w:snapToGrid w:val="0"/>
          <w:sz w:val="30"/>
          <w:szCs w:val="30"/>
          <w:lang w:eastAsia="th-TH"/>
        </w:rPr>
        <w:t>(3</w:t>
      </w:r>
      <w:r w:rsidR="00C76C55">
        <w:rPr>
          <w:rFonts w:ascii="Angsana New" w:hAnsi="Angsana New"/>
          <w:snapToGrid w:val="0"/>
          <w:sz w:val="30"/>
          <w:szCs w:val="30"/>
          <w:lang w:eastAsia="th-TH"/>
        </w:rPr>
        <w:t>8.5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เป็นจำนวน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96.25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ล้านบาท (จำนวน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9.625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ล้านหุ้น มูลค่าหุ้นละ 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10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บาท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) </w:t>
      </w:r>
      <w:r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บริษัทย่อยได้จดทะเบียนลดทุนต่อกระทรวงพาณิชย์แล้ว</w:t>
      </w:r>
      <w:r w:rsidR="00F618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เมื่อวันที่ </w:t>
      </w:r>
      <w:r w:rsidR="00F61800">
        <w:rPr>
          <w:rFonts w:ascii="Angsana New" w:hAnsi="Angsana New"/>
          <w:snapToGrid w:val="0"/>
          <w:sz w:val="30"/>
          <w:szCs w:val="30"/>
          <w:lang w:eastAsia="th-TH"/>
        </w:rPr>
        <w:t xml:space="preserve">          6 </w:t>
      </w:r>
      <w:r w:rsidR="00F61800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สิงหาคม </w:t>
      </w:r>
      <w:r w:rsidR="00F61800">
        <w:rPr>
          <w:rFonts w:ascii="Angsana New" w:hAnsi="Angsana New"/>
          <w:snapToGrid w:val="0"/>
          <w:sz w:val="30"/>
          <w:szCs w:val="30"/>
          <w:lang w:eastAsia="th-TH"/>
        </w:rPr>
        <w:t>2562</w:t>
      </w:r>
    </w:p>
    <w:p w14:paraId="37E827F9" w14:textId="77777777" w:rsidR="00A71C62" w:rsidRDefault="00A71C62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1A48A9BC" w14:textId="6BFCCE31" w:rsidR="004E07A3" w:rsidRPr="00273A5D" w:rsidRDefault="00A71C62" w:rsidP="002C6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20</w:t>
      </w:r>
      <w:r w:rsidR="004E07A3" w:rsidRPr="00273A5D">
        <w:rPr>
          <w:rFonts w:ascii="Angsana New" w:hAnsi="Angsana New"/>
          <w:b/>
          <w:bCs/>
          <w:sz w:val="30"/>
          <w:szCs w:val="30"/>
        </w:rPr>
        <w:tab/>
      </w:r>
      <w:r w:rsidR="004E07A3" w:rsidRPr="00273A5D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มาตรฐานการรายงานทางการเงินที่ยังไม่ได้ใช้</w:t>
      </w:r>
    </w:p>
    <w:p w14:paraId="70A44A51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69C3E807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มาตรฐานการรายงานทางการเงินที่ออกและปรับปรุงใหม่</w:t>
      </w:r>
      <w:r w:rsidR="00923E3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ซึ่ง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เกี่ยวกับการดำเนินงานของกลุ่มบริษัท</w:t>
      </w:r>
      <w:r w:rsidR="00923E3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คาดว่า</w:t>
      </w:r>
      <w:r w:rsidR="00923E3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จะมีผลกระทบที่มีสาระสำคัญต่องบการเงินรวม</w:t>
      </w:r>
      <w:r w:rsidR="00923E3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และ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งบการเงินเฉพาะกิจการ</w:t>
      </w:r>
      <w:r w:rsidRPr="00273A5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เมื่อนำมาถือปฏิบัติเป็นครั้งแรก </w:t>
      </w:r>
      <w:r w:rsidR="00923E3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       โดย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มาตรฐานการรายงานทางการเงินดังกล่าวกำหนดให้ถือปฏิบัติกับงบการเงินสำหรับรอบระยะเวลาบัญชีที่เริ่มในหรือหลังวันที่ </w:t>
      </w:r>
      <w:r w:rsidRPr="00273A5D">
        <w:rPr>
          <w:rFonts w:ascii="Angsana New" w:hAnsi="Angsana New"/>
          <w:snapToGrid w:val="0"/>
          <w:sz w:val="30"/>
          <w:szCs w:val="30"/>
          <w:lang w:eastAsia="th-TH"/>
        </w:rPr>
        <w:t>1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มกราคม</w:t>
      </w:r>
      <w:r w:rsidRPr="00273A5D">
        <w:rPr>
          <w:rFonts w:ascii="Angsana New" w:hAnsi="Angsana New"/>
          <w:snapToGrid w:val="0"/>
          <w:sz w:val="30"/>
          <w:szCs w:val="30"/>
          <w:lang w:eastAsia="th-TH"/>
        </w:rPr>
        <w:t xml:space="preserve"> 2563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</w:t>
      </w:r>
      <w:r w:rsidR="005620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มี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ดังต่อไปนี้</w:t>
      </w:r>
    </w:p>
    <w:p w14:paraId="1BA9563F" w14:textId="77777777" w:rsidR="004E07A3" w:rsidRPr="00923E38" w:rsidRDefault="004E07A3" w:rsidP="00FA62A2">
      <w:pPr>
        <w:rPr>
          <w:sz w:val="30"/>
          <w:szCs w:val="30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4770"/>
        <w:gridCol w:w="4410"/>
      </w:tblGrid>
      <w:tr w:rsidR="004E07A3" w:rsidRPr="00273A5D" w14:paraId="3A145F63" w14:textId="77777777" w:rsidTr="00923E38">
        <w:trPr>
          <w:trHeight w:hRule="exact" w:val="360"/>
          <w:tblHeader/>
        </w:trPr>
        <w:tc>
          <w:tcPr>
            <w:tcW w:w="4770" w:type="dxa"/>
            <w:shd w:val="clear" w:color="auto" w:fill="auto"/>
            <w:vAlign w:val="bottom"/>
          </w:tcPr>
          <w:p w14:paraId="4A5E727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/>
                <w:cs/>
              </w:rPr>
            </w:pPr>
            <w:r w:rsidRPr="00273A5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410" w:type="dxa"/>
            <w:shd w:val="clear" w:color="auto" w:fill="auto"/>
            <w:vAlign w:val="bottom"/>
          </w:tcPr>
          <w:p w14:paraId="245A5FA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273A5D">
              <w:rPr>
                <w:rFonts w:ascii="Angsana New" w:eastAsia="Calibri" w:hAnsi="Angsana New" w:hint="cs"/>
                <w:b/>
                <w:bCs/>
                <w:sz w:val="30"/>
                <w:szCs w:val="30"/>
                <w:cs/>
              </w:rPr>
              <w:t>เรื่อง</w:t>
            </w:r>
          </w:p>
        </w:tc>
      </w:tr>
      <w:tr w:rsidR="004E07A3" w:rsidRPr="00273A5D" w14:paraId="4D1181FD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3A9C2B0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73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73A5D">
              <w:rPr>
                <w:rFonts w:ascii="Angsana New" w:eastAsia="Calibri" w:hAnsi="Angsana New"/>
                <w:sz w:val="30"/>
                <w:szCs w:val="30"/>
              </w:rPr>
              <w:t>7*</w:t>
            </w:r>
          </w:p>
        </w:tc>
        <w:tc>
          <w:tcPr>
            <w:tcW w:w="4410" w:type="dxa"/>
            <w:shd w:val="clear" w:color="auto" w:fill="auto"/>
          </w:tcPr>
          <w:p w14:paraId="142AE7F6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</w:tr>
      <w:tr w:rsidR="004E07A3" w:rsidRPr="00273A5D" w14:paraId="41BF1772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33B4948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73A5D">
              <w:rPr>
                <w:rFonts w:ascii="Angsana New" w:hAnsi="Angsana New"/>
                <w:sz w:val="30"/>
                <w:szCs w:val="30"/>
              </w:rPr>
              <w:t>9*</w:t>
            </w:r>
          </w:p>
        </w:tc>
        <w:tc>
          <w:tcPr>
            <w:tcW w:w="4410" w:type="dxa"/>
            <w:shd w:val="clear" w:color="auto" w:fill="auto"/>
          </w:tcPr>
          <w:p w14:paraId="31B32C8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E07A3" w:rsidRPr="00273A5D" w14:paraId="4B052D01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5AF34E4C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273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273A5D">
              <w:rPr>
                <w:rFonts w:ascii="Angsana New" w:eastAsia="Calibri" w:hAnsi="Angsana New"/>
                <w:sz w:val="30"/>
                <w:szCs w:val="30"/>
              </w:rPr>
              <w:t>16</w:t>
            </w:r>
          </w:p>
        </w:tc>
        <w:tc>
          <w:tcPr>
            <w:tcW w:w="4410" w:type="dxa"/>
            <w:shd w:val="clear" w:color="auto" w:fill="auto"/>
          </w:tcPr>
          <w:p w14:paraId="430FAA4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Calibri" w:hAnsi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E07A3" w:rsidRPr="00273A5D" w14:paraId="79DF8C20" w14:textId="77777777" w:rsidTr="00923E38">
        <w:trPr>
          <w:trHeight w:hRule="exact" w:val="360"/>
        </w:trPr>
        <w:tc>
          <w:tcPr>
            <w:tcW w:w="4770" w:type="dxa"/>
            <w:shd w:val="clear" w:color="auto" w:fill="auto"/>
          </w:tcPr>
          <w:p w14:paraId="209C61D2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ind w:left="162" w:hanging="162"/>
              <w:rPr>
                <w:rFonts w:ascii="Angsana New" w:hAnsi="Angsana New" w:cs="Cordia New"/>
                <w:sz w:val="30"/>
                <w:szCs w:val="30"/>
                <w:shd w:val="clear" w:color="auto" w:fill="D9D9D9"/>
                <w:cs/>
              </w:rPr>
            </w:pPr>
            <w:r w:rsidRPr="00273A5D"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Calibri" w:hAnsi="Angsana New"/>
                <w:sz w:val="30"/>
                <w:szCs w:val="30"/>
              </w:rPr>
              <w:t>32*</w:t>
            </w:r>
          </w:p>
        </w:tc>
        <w:tc>
          <w:tcPr>
            <w:tcW w:w="4410" w:type="dxa"/>
            <w:shd w:val="clear" w:color="auto" w:fill="auto"/>
          </w:tcPr>
          <w:p w14:paraId="2A6182B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16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</w:tr>
      <w:tr w:rsidR="004E07A3" w:rsidRPr="00273A5D" w14:paraId="3AE7A842" w14:textId="77777777" w:rsidTr="00923E38">
        <w:trPr>
          <w:trHeight w:hRule="exact" w:val="785"/>
        </w:trPr>
        <w:tc>
          <w:tcPr>
            <w:tcW w:w="4770" w:type="dxa"/>
            <w:shd w:val="clear" w:color="auto" w:fill="auto"/>
          </w:tcPr>
          <w:p w14:paraId="100FA0F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73A5D">
              <w:rPr>
                <w:rFonts w:ascii="Angsana New" w:hAnsi="Angsana New"/>
                <w:sz w:val="30"/>
                <w:szCs w:val="30"/>
              </w:rPr>
              <w:t>16*</w:t>
            </w:r>
          </w:p>
        </w:tc>
        <w:tc>
          <w:tcPr>
            <w:tcW w:w="4410" w:type="dxa"/>
            <w:shd w:val="clear" w:color="auto" w:fill="auto"/>
          </w:tcPr>
          <w:p w14:paraId="429DCDA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4E07A3" w:rsidRPr="00273A5D" w14:paraId="2312D040" w14:textId="77777777" w:rsidTr="00923E38">
        <w:trPr>
          <w:trHeight w:hRule="exact" w:val="407"/>
        </w:trPr>
        <w:tc>
          <w:tcPr>
            <w:tcW w:w="4770" w:type="dxa"/>
            <w:shd w:val="clear" w:color="auto" w:fill="auto"/>
          </w:tcPr>
          <w:p w14:paraId="642EB9FA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73A5D">
              <w:rPr>
                <w:rFonts w:ascii="Angsana New" w:hAnsi="Angsana New"/>
                <w:sz w:val="30"/>
                <w:szCs w:val="30"/>
              </w:rPr>
              <w:t>19*</w:t>
            </w:r>
          </w:p>
        </w:tc>
        <w:tc>
          <w:tcPr>
            <w:tcW w:w="4410" w:type="dxa"/>
            <w:shd w:val="clear" w:color="auto" w:fill="auto"/>
          </w:tcPr>
          <w:p w14:paraId="6FA1890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hint="cs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23CBE0B9" w14:textId="77777777" w:rsidR="004E07A3" w:rsidRPr="00076E29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F78D8E5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* มาตรฐานการรายงานทางการเงิน</w:t>
      </w:r>
      <w:r w:rsidR="00562019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ที่เกี่ยวข้องกับ</w:t>
      </w:r>
      <w:r w:rsidRPr="00273A5D">
        <w:rPr>
          <w:rFonts w:ascii="Angsana New" w:hAnsi="Angsana New"/>
          <w:snapToGrid w:val="0"/>
          <w:sz w:val="30"/>
          <w:szCs w:val="30"/>
          <w:cs/>
          <w:lang w:eastAsia="th-TH"/>
        </w:rPr>
        <w:t>เครื่องมือทางการเงิน</w:t>
      </w:r>
    </w:p>
    <w:p w14:paraId="4F739555" w14:textId="05B5A1B6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24097A1E" w14:textId="1A9E90D1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0265314" w14:textId="694E0619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714CD322" w14:textId="2B4CA854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6E2646D" w14:textId="26336F22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1E3B3469" w14:textId="60565771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6B6565D6" w14:textId="2C00B024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3172100C" w14:textId="7FDE7452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1421776F" w14:textId="62EFAAB9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1F756D66" w14:textId="76F2B4FF" w:rsidR="002D4518" w:rsidRDefault="002D4518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jc w:val="thaiDistribute"/>
        <w:rPr>
          <w:rFonts w:ascii="Angsana New" w:hAnsi="Angsana New"/>
          <w:snapToGrid w:val="0"/>
          <w:sz w:val="28"/>
          <w:szCs w:val="28"/>
          <w:lang w:eastAsia="th-TH"/>
        </w:rPr>
      </w:pPr>
    </w:p>
    <w:p w14:paraId="5330E174" w14:textId="77777777" w:rsidR="004E07A3" w:rsidRPr="00E313ED" w:rsidRDefault="004E07A3" w:rsidP="00E313ED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</w:pPr>
      <w:r w:rsidRPr="00E313ED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lastRenderedPageBreak/>
        <w:t>มาตรฐานการรายงานทางการเงินที่เกี่ยวข้องกับเครื่องมือทางการเงิน</w:t>
      </w:r>
    </w:p>
    <w:p w14:paraId="15460412" w14:textId="77777777" w:rsidR="004E07A3" w:rsidRPr="00273A5D" w:rsidRDefault="004E07A3" w:rsidP="00FA62A2">
      <w:pPr>
        <w:tabs>
          <w:tab w:val="clear" w:pos="454"/>
          <w:tab w:val="clear" w:pos="907"/>
          <w:tab w:val="left" w:pos="900"/>
        </w:tabs>
        <w:ind w:left="900" w:firstLine="18"/>
        <w:jc w:val="thaiDistribute"/>
        <w:rPr>
          <w:rFonts w:ascii="Angsana New" w:hAnsi="Angsana New"/>
          <w:snapToGrid w:val="0"/>
          <w:sz w:val="30"/>
          <w:szCs w:val="30"/>
          <w:cs/>
          <w:lang w:eastAsia="th-TH"/>
        </w:rPr>
      </w:pPr>
    </w:p>
    <w:p w14:paraId="3A16F3B7" w14:textId="77777777" w:rsidR="004E07A3" w:rsidRDefault="00E313ED" w:rsidP="00E313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E313ED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มาตรฐานการรายงานทางการเงินเหล่านี้นำมาใช้แทนมาตรฐานการบัญชีดังต่อไปนี้</w:t>
      </w:r>
    </w:p>
    <w:p w14:paraId="7100F073" w14:textId="77777777" w:rsidR="002D4518" w:rsidRPr="00273A5D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tbl>
      <w:tblPr>
        <w:tblW w:w="9108" w:type="dxa"/>
        <w:tblInd w:w="450" w:type="dxa"/>
        <w:tblLook w:val="04A0" w:firstRow="1" w:lastRow="0" w:firstColumn="1" w:lastColumn="0" w:noHBand="0" w:noVBand="1"/>
      </w:tblPr>
      <w:tblGrid>
        <w:gridCol w:w="4050"/>
        <w:gridCol w:w="5058"/>
      </w:tblGrid>
      <w:tr w:rsidR="004E07A3" w:rsidRPr="00273A5D" w14:paraId="42B47787" w14:textId="77777777" w:rsidTr="00E313ED">
        <w:tc>
          <w:tcPr>
            <w:tcW w:w="4050" w:type="dxa"/>
            <w:shd w:val="clear" w:color="auto" w:fill="auto"/>
          </w:tcPr>
          <w:p w14:paraId="4E0E8E83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 w:hint="cs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 xml:space="preserve">101 </w:t>
            </w:r>
          </w:p>
        </w:tc>
        <w:tc>
          <w:tcPr>
            <w:tcW w:w="5058" w:type="dxa"/>
            <w:shd w:val="clear" w:color="auto" w:fill="auto"/>
          </w:tcPr>
          <w:p w14:paraId="1F7E133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 w:hint="cs"/>
                <w:sz w:val="30"/>
                <w:szCs w:val="30"/>
                <w:cs/>
              </w:rPr>
              <w:t>หนี้สงสัยจะสูญและหนี้สูญ</w:t>
            </w:r>
          </w:p>
        </w:tc>
      </w:tr>
      <w:tr w:rsidR="004E07A3" w:rsidRPr="00273A5D" w14:paraId="6317FC5B" w14:textId="77777777" w:rsidTr="00E313ED">
        <w:tc>
          <w:tcPr>
            <w:tcW w:w="4050" w:type="dxa"/>
            <w:shd w:val="clear" w:color="auto" w:fill="auto"/>
          </w:tcPr>
          <w:p w14:paraId="205A5F9F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>104</w:t>
            </w: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 xml:space="preserve"> </w:t>
            </w:r>
          </w:p>
        </w:tc>
        <w:tc>
          <w:tcPr>
            <w:tcW w:w="5058" w:type="dxa"/>
            <w:shd w:val="clear" w:color="auto" w:fill="auto"/>
          </w:tcPr>
          <w:p w14:paraId="4613079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>การบัญชีสำหรับการปรับโครงสร้างหนี้ที่มีปัญหา</w:t>
            </w:r>
          </w:p>
        </w:tc>
      </w:tr>
      <w:tr w:rsidR="004E07A3" w:rsidRPr="00273A5D" w14:paraId="3520C396" w14:textId="77777777" w:rsidTr="00E313ED">
        <w:tc>
          <w:tcPr>
            <w:tcW w:w="4050" w:type="dxa"/>
            <w:shd w:val="clear" w:color="auto" w:fill="auto"/>
          </w:tcPr>
          <w:p w14:paraId="2A392599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>105</w:t>
            </w: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058" w:type="dxa"/>
            <w:shd w:val="clear" w:color="auto" w:fill="auto"/>
          </w:tcPr>
          <w:p w14:paraId="6D641FB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>การบัญชีสำหรับเงินลงทุนในตราสารหนี้และตราสารทุน</w:t>
            </w:r>
          </w:p>
        </w:tc>
      </w:tr>
      <w:tr w:rsidR="004E07A3" w:rsidRPr="00273A5D" w14:paraId="1A04331B" w14:textId="77777777" w:rsidTr="00E313ED">
        <w:tc>
          <w:tcPr>
            <w:tcW w:w="4050" w:type="dxa"/>
            <w:shd w:val="clear" w:color="auto" w:fill="auto"/>
          </w:tcPr>
          <w:p w14:paraId="44FC15C0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>10</w:t>
            </w:r>
            <w:r>
              <w:rPr>
                <w:rFonts w:ascii="Angsana New" w:eastAsia="MS Mincho" w:hAnsi="Angsana New"/>
                <w:sz w:val="30"/>
                <w:szCs w:val="30"/>
              </w:rPr>
              <w:t>6</w:t>
            </w:r>
          </w:p>
        </w:tc>
        <w:tc>
          <w:tcPr>
            <w:tcW w:w="5058" w:type="dxa"/>
            <w:shd w:val="clear" w:color="auto" w:fill="auto"/>
          </w:tcPr>
          <w:p w14:paraId="15DB52C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การบัญชีสำหรับกิจการที่ดำเนินธุรกิจเฉพาะด้านการลงทุน</w:t>
            </w:r>
          </w:p>
        </w:tc>
      </w:tr>
      <w:tr w:rsidR="004E07A3" w:rsidRPr="00273A5D" w14:paraId="005D39A5" w14:textId="77777777" w:rsidTr="00E313ED">
        <w:tc>
          <w:tcPr>
            <w:tcW w:w="4050" w:type="dxa"/>
            <w:shd w:val="clear" w:color="auto" w:fill="auto"/>
          </w:tcPr>
          <w:p w14:paraId="2E2941DD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31"/>
              <w:rPr>
                <w:rFonts w:ascii="Angsana New" w:eastAsia="MS Mincho" w:hAnsi="Angsana New"/>
                <w:sz w:val="30"/>
                <w:szCs w:val="30"/>
                <w:cs/>
              </w:rPr>
            </w:pPr>
            <w:r w:rsidRPr="00273A5D">
              <w:rPr>
                <w:rFonts w:ascii="Angsana New" w:eastAsia="MS Mincho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273A5D">
              <w:rPr>
                <w:rFonts w:ascii="Angsana New" w:eastAsia="MS Mincho" w:hAnsi="Angsana New"/>
                <w:sz w:val="30"/>
                <w:szCs w:val="30"/>
              </w:rPr>
              <w:t xml:space="preserve">107 </w:t>
            </w:r>
          </w:p>
        </w:tc>
        <w:tc>
          <w:tcPr>
            <w:tcW w:w="5058" w:type="dxa"/>
            <w:shd w:val="clear" w:color="auto" w:fill="auto"/>
          </w:tcPr>
          <w:p w14:paraId="7FD097D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/>
                <w:sz w:val="30"/>
                <w:szCs w:val="30"/>
                <w:cs/>
              </w:rPr>
              <w:t>การแสดงรายการและการเปิดเผยข้อมูลสำหรับเครื่องมือ</w:t>
            </w:r>
            <w:r w:rsidRPr="00273A5D">
              <w:rPr>
                <w:rFonts w:ascii="Angsana New" w:hAnsi="Angsana New"/>
                <w:sz w:val="30"/>
                <w:szCs w:val="30"/>
              </w:rPr>
              <w:br/>
            </w:r>
            <w:r w:rsidRPr="00273A5D">
              <w:rPr>
                <w:rFonts w:ascii="Angsana New" w:hAnsi="Angsana New"/>
                <w:sz w:val="30"/>
                <w:szCs w:val="30"/>
                <w:cs/>
              </w:rPr>
              <w:t>ทางการเงิน</w:t>
            </w:r>
          </w:p>
        </w:tc>
      </w:tr>
    </w:tbl>
    <w:p w14:paraId="09FF7CDA" w14:textId="77777777" w:rsidR="002D4518" w:rsidRDefault="002D4518" w:rsidP="002D451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29E22C45" w14:textId="6C5813E1" w:rsidR="004E07A3" w:rsidRPr="00273A5D" w:rsidRDefault="004E07A3" w:rsidP="00FA62A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3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>การจัดประเภทรายการของสินทรัพย์ทางการเงิน</w:t>
      </w:r>
    </w:p>
    <w:p w14:paraId="64C91941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</w:p>
    <w:p w14:paraId="11DABBE4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 xml:space="preserve">จัดประเภทสินทรัพย์ทางการเงินเป็น </w:t>
      </w:r>
      <w:r w:rsidRPr="00273A5D">
        <w:rPr>
          <w:rFonts w:ascii="Angsana New" w:hAnsi="Angsana New"/>
          <w:sz w:val="30"/>
          <w:szCs w:val="30"/>
        </w:rPr>
        <w:t xml:space="preserve">3 </w:t>
      </w:r>
      <w:r w:rsidRPr="00273A5D">
        <w:rPr>
          <w:rFonts w:ascii="Angsana New" w:hAnsi="Angsana New"/>
          <w:sz w:val="30"/>
          <w:szCs w:val="30"/>
          <w:cs/>
        </w:rPr>
        <w:t>ประเภท ได้แก่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ราคาทุน</w:t>
      </w:r>
      <w:r w:rsidR="00387107">
        <w:rPr>
          <w:rFonts w:ascii="Angsana New" w:hAnsi="Angsana New"/>
          <w:sz w:val="30"/>
          <w:szCs w:val="30"/>
        </w:rPr>
        <w:t xml:space="preserve">   </w:t>
      </w:r>
      <w:r w:rsidRPr="00273A5D">
        <w:rPr>
          <w:rFonts w:ascii="Angsana New" w:hAnsi="Angsana New"/>
          <w:sz w:val="30"/>
          <w:szCs w:val="30"/>
          <w:cs/>
        </w:rPr>
        <w:t>ตัดจำหน่าย มูลค่ายุติธรรมผ่านกำไรขาดทุนเบ็ดเสร็จอื่น และมูลค่ายุติธรรมผ่านกำไรหรือขาดทุน</w:t>
      </w:r>
      <w:r w:rsidRPr="00273A5D">
        <w:rPr>
          <w:rFonts w:ascii="Angsana New" w:hAnsi="Angsana New"/>
          <w:sz w:val="30"/>
          <w:szCs w:val="30"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 xml:space="preserve">ทั้งนี้ มาตรฐานการรายงานทางการเงินฉบับนี้จะยกเลิกการจัดประเภทตราสารหนี้ที่จะถือจนครบกำหนด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273A5D">
        <w:rPr>
          <w:rFonts w:ascii="Angsana New" w:hAnsi="Angsana New"/>
          <w:sz w:val="30"/>
          <w:szCs w:val="30"/>
        </w:rPr>
        <w:t>105</w:t>
      </w:r>
      <w:r w:rsidRPr="00273A5D">
        <w:rPr>
          <w:rFonts w:ascii="Angsana New" w:hAnsi="Angsana New"/>
          <w:sz w:val="30"/>
          <w:szCs w:val="30"/>
          <w:cs/>
        </w:rPr>
        <w:t xml:space="preserve"> การจัดประเภท</w:t>
      </w:r>
      <w:r w:rsidRPr="00273A5D">
        <w:rPr>
          <w:rFonts w:ascii="Angsana New" w:hAnsi="Angsana New" w:hint="cs"/>
          <w:sz w:val="30"/>
          <w:szCs w:val="30"/>
          <w:cs/>
        </w:rPr>
        <w:t>ใหม่</w:t>
      </w:r>
      <w:r w:rsidRPr="00273A5D">
        <w:rPr>
          <w:rFonts w:ascii="Angsana New" w:hAnsi="Angsana New"/>
          <w:sz w:val="30"/>
          <w:szCs w:val="30"/>
          <w:cs/>
        </w:rPr>
        <w:t>ดังกล่าวเป็นไปตามลักษณะของกระแสเงินสดของสินทรัพย์ทางการเงินและโมเดลธุรกิจของกิจการในการ</w:t>
      </w:r>
      <w:r w:rsidRPr="00273A5D">
        <w:rPr>
          <w:rFonts w:ascii="Angsana New" w:hAnsi="Angsana New" w:hint="cs"/>
          <w:sz w:val="30"/>
          <w:szCs w:val="30"/>
          <w:cs/>
        </w:rPr>
        <w:t>บริหาร</w:t>
      </w:r>
      <w:r w:rsidRPr="00273A5D">
        <w:rPr>
          <w:rFonts w:ascii="Angsana New" w:hAnsi="Angsana New"/>
          <w:sz w:val="30"/>
          <w:szCs w:val="30"/>
          <w:cs/>
        </w:rPr>
        <w:t>จัดการสินทรัพย์ทางการเงินนั้น</w:t>
      </w:r>
    </w:p>
    <w:p w14:paraId="0F66D52D" w14:textId="77777777" w:rsidR="004E07A3" w:rsidRPr="00273A5D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</w:p>
    <w:p w14:paraId="770CCD6D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อนุพันธ์จะวัดมูลค่าด้วยมูลค่ายุติธรรมผ่านกำไรหรือขาดทุนตามมาตรฐานการรายงานทางการเงิน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>โดยจะนำมาใช้แทนนโยบายการบัญชีของกลุ่มบริษัท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ในปัจจุบันที่รับรู้รายการเมื่ออนุพันธ์ดังกล่าวถูกนำมาใช้</w:t>
      </w:r>
    </w:p>
    <w:p w14:paraId="4131C3A3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D2B1391" w14:textId="77777777" w:rsidR="004E07A3" w:rsidRPr="00273A5D" w:rsidRDefault="004E07A3" w:rsidP="00FA62A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>การวัดมูลค่าด้วยวิธีราคาทุนตัดจำหน่าย</w:t>
      </w:r>
    </w:p>
    <w:p w14:paraId="689A62DC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</w:p>
    <w:p w14:paraId="05CF932D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</w:rPr>
        <w:tab/>
      </w:r>
      <w:r w:rsidRPr="00273A5D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</w:t>
      </w:r>
      <w:r w:rsidRPr="00273A5D">
        <w:rPr>
          <w:rFonts w:ascii="Angsana New" w:hAnsi="Angsana New" w:hint="cs"/>
          <w:sz w:val="30"/>
          <w:szCs w:val="30"/>
          <w:cs/>
        </w:rPr>
        <w:t>รับ</w:t>
      </w:r>
      <w:r w:rsidRPr="00273A5D">
        <w:rPr>
          <w:rFonts w:ascii="Angsana New" w:hAnsi="Angsana New"/>
          <w:sz w:val="30"/>
          <w:szCs w:val="30"/>
          <w:cs/>
        </w:rPr>
        <w:t>และดอกเบี้ย</w:t>
      </w:r>
      <w:r w:rsidRPr="00273A5D">
        <w:rPr>
          <w:rFonts w:ascii="Angsana New" w:hAnsi="Angsana New" w:hint="cs"/>
          <w:sz w:val="30"/>
          <w:szCs w:val="30"/>
          <w:cs/>
        </w:rPr>
        <w:t>จ่าย</w:t>
      </w:r>
      <w:r w:rsidRPr="00273A5D">
        <w:rPr>
          <w:rFonts w:ascii="Angsana New" w:hAnsi="Angsana New"/>
          <w:sz w:val="30"/>
          <w:szCs w:val="30"/>
          <w:cs/>
        </w:rPr>
        <w:t xml:space="preserve">ด้วยอัตราดอกเบี้ยที่แท้จริง 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>9</w:t>
      </w:r>
      <w:r w:rsidRPr="00273A5D">
        <w:rPr>
          <w:rFonts w:ascii="Angsana New" w:hAnsi="Angsana New"/>
          <w:sz w:val="30"/>
          <w:szCs w:val="30"/>
          <w:cs/>
        </w:rPr>
        <w:t xml:space="preserve"> จะนำมาใช้แทนนโยบายการบัญชีของกลุ่มบริษัท</w:t>
      </w:r>
      <w:r w:rsidRPr="00273A5D">
        <w:rPr>
          <w:rFonts w:ascii="Angsana New" w:hAnsi="Angsana New" w:hint="cs"/>
          <w:sz w:val="30"/>
          <w:szCs w:val="30"/>
          <w:cs/>
        </w:rPr>
        <w:t xml:space="preserve"> </w:t>
      </w:r>
      <w:r w:rsidRPr="00273A5D">
        <w:rPr>
          <w:rFonts w:ascii="Angsana New" w:hAnsi="Angsana New"/>
          <w:sz w:val="30"/>
          <w:szCs w:val="30"/>
          <w:cs/>
        </w:rPr>
        <w:t>ในปัจจุบันที่รับรู้ดอกเบี้ยรับและดอกเบี้ยจ่ายด้วยอัตราดอกเบี้ยตามสัญญา</w:t>
      </w:r>
    </w:p>
    <w:p w14:paraId="074DE57D" w14:textId="29657011" w:rsidR="004E07A3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38910D9" w14:textId="2C58120D" w:rsidR="002D4518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5269B278" w14:textId="77777777" w:rsidR="004E07A3" w:rsidRPr="00273A5D" w:rsidRDefault="004E07A3" w:rsidP="004C3CCF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lastRenderedPageBreak/>
        <w:t>การด้อยค่าของสินทรัพย์ทางการเงินและสินทรัพย์ที่เกิดจากสัญญา</w:t>
      </w:r>
    </w:p>
    <w:p w14:paraId="3BF07910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136141FE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ab/>
        <w:t xml:space="preserve">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 xml:space="preserve"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ในขณะที่ปัจจุบันกลุ่มบริษัทประมาณการค่าเผื่อหนี้สงสัยจะสูญโดยการวิเคราะห์ประวัติการชำระหนี้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>กำหนดให้ใช้วิจารณญาณในการประเมินว่าการเปลี่ยนแปลงของปัจจัยทางเศรษฐกิจ</w:t>
      </w:r>
      <w:r w:rsidRPr="00273A5D">
        <w:rPr>
          <w:rFonts w:ascii="Angsana New" w:hAnsi="Angsana New" w:hint="cs"/>
          <w:sz w:val="30"/>
          <w:szCs w:val="30"/>
          <w:cs/>
        </w:rPr>
        <w:t>นั้น</w:t>
      </w:r>
      <w:r w:rsidRPr="00273A5D">
        <w:rPr>
          <w:rFonts w:ascii="Angsana New" w:hAnsi="Angsana New"/>
          <w:sz w:val="30"/>
          <w:szCs w:val="30"/>
          <w:cs/>
        </w:rPr>
        <w:t>มีผลกระทบต่อผลขาดทุนด้านเครดิตที่คาดว่าจะเกิดขึ้นอย่างไร โดยใช้ความน่าจะเป็นถ่วงน้ำหนักเป็นเกณฑ์</w:t>
      </w:r>
    </w:p>
    <w:p w14:paraId="152D6553" w14:textId="77777777" w:rsidR="004E07A3" w:rsidRPr="00B17D89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1260"/>
        <w:jc w:val="thaiDistribute"/>
        <w:rPr>
          <w:rFonts w:ascii="Angsana New" w:hAnsi="Angsana New"/>
          <w:sz w:val="30"/>
          <w:szCs w:val="30"/>
        </w:rPr>
      </w:pPr>
    </w:p>
    <w:p w14:paraId="0994CF89" w14:textId="77777777" w:rsidR="004E07A3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รูปแบบใหม่ของการพิจารณาด้อยค่าจะถือปฏิบัติกับสินทรัพย์ทางการเงินที่วัดมูลค่าด้วยวิธีราคาทุนตัดจำหน่าย หรือมูลค่ายุติธรรมผ่านกำไรขาดทุนเบ็ดเสร็จอื่น</w:t>
      </w:r>
      <w:r w:rsidRPr="00273A5D">
        <w:rPr>
          <w:rFonts w:ascii="Angsana New" w:hAnsi="Angsana New" w:hint="cs"/>
          <w:sz w:val="30"/>
          <w:szCs w:val="30"/>
          <w:cs/>
        </w:rPr>
        <w:t xml:space="preserve"> (ไม่รวม</w:t>
      </w:r>
      <w:r w:rsidRPr="00273A5D">
        <w:rPr>
          <w:rFonts w:ascii="Angsana New" w:hAnsi="Angsana New"/>
          <w:sz w:val="30"/>
          <w:szCs w:val="30"/>
          <w:cs/>
        </w:rPr>
        <w:t>เงินลงทุนในตราสารทุน</w:t>
      </w:r>
      <w:r w:rsidRPr="00273A5D">
        <w:rPr>
          <w:rFonts w:ascii="Angsana New" w:hAnsi="Angsana New" w:hint="cs"/>
          <w:sz w:val="30"/>
          <w:szCs w:val="30"/>
          <w:cs/>
        </w:rPr>
        <w:t xml:space="preserve">) </w:t>
      </w:r>
      <w:r w:rsidRPr="00273A5D">
        <w:rPr>
          <w:rFonts w:ascii="Angsana New" w:hAnsi="Angsana New"/>
          <w:sz w:val="30"/>
          <w:szCs w:val="30"/>
          <w:cs/>
        </w:rPr>
        <w:t>และสินทรัพย์ที่เกิดจากสัญญา</w:t>
      </w:r>
    </w:p>
    <w:p w14:paraId="2CEA7EF5" w14:textId="77777777" w:rsidR="004E07A3" w:rsidRPr="002221DD" w:rsidRDefault="004E07A3" w:rsidP="00A71B6F">
      <w:pPr>
        <w:tabs>
          <w:tab w:val="clear" w:pos="907"/>
        </w:tabs>
        <w:autoSpaceDE w:val="0"/>
        <w:autoSpaceDN w:val="0"/>
        <w:adjustRightInd w:val="0"/>
        <w:spacing w:line="233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38A0DCF5" w14:textId="77777777" w:rsidR="004E07A3" w:rsidRPr="00273A5D" w:rsidRDefault="004E07A3" w:rsidP="00FA62A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990" w:hanging="45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t>การจัดประเภทรายการของหนี้สินทางการเงิน</w:t>
      </w:r>
    </w:p>
    <w:p w14:paraId="0E49780D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338F446B" w14:textId="77777777" w:rsidR="004E07A3" w:rsidRPr="00273A5D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 xml:space="preserve">แนะนำวิธีการจัดประเภทและการวัดมูลค่าหนี้สินทางการเงินใหม่ โดยจัดประเภทหนี้สินทางการเงินเป็น </w:t>
      </w:r>
      <w:r w:rsidRPr="00273A5D">
        <w:rPr>
          <w:rFonts w:ascii="Angsana New" w:hAnsi="Angsana New"/>
          <w:sz w:val="30"/>
          <w:szCs w:val="30"/>
        </w:rPr>
        <w:t>2</w:t>
      </w:r>
      <w:r w:rsidRPr="00273A5D">
        <w:rPr>
          <w:rFonts w:ascii="Angsana New" w:hAnsi="Angsana New"/>
          <w:sz w:val="30"/>
          <w:szCs w:val="30"/>
          <w:cs/>
        </w:rPr>
        <w:t xml:space="preserve"> ประเภทหลัก คือ วิธีราคาทุนตัดจำหน่าย และวิธีมูลค่ายุติธรรมผ่านกำไรหรือขาดทุน ทั้งนี้ หนี้สินทางการเงินจะจัดประเภทเป็นหนี้สินทางการเงินที่วัดมูลค่าด้วยมูลค่ายุติธรรมผ่านกำไรหรือขาดทุนได้ก็ต่อเมื่อกิจการถือไว้เพื่อค้า หรือเป็นอนุพันธ์ หรือเลือกวัดมูลค่าเมื่อเริ่มแรกด้วยวิธีดังกล่าว</w:t>
      </w:r>
    </w:p>
    <w:p w14:paraId="1A409178" w14:textId="77777777" w:rsidR="004E07A3" w:rsidRPr="00273A5D" w:rsidRDefault="004E07A3" w:rsidP="00FA62A2">
      <w:pPr>
        <w:pStyle w:val="ListParagraph"/>
        <w:tabs>
          <w:tab w:val="clear" w:pos="907"/>
          <w:tab w:val="left" w:pos="1260"/>
        </w:tabs>
        <w:autoSpaceDE w:val="0"/>
        <w:autoSpaceDN w:val="0"/>
        <w:adjustRightInd w:val="0"/>
        <w:spacing w:line="233" w:lineRule="auto"/>
        <w:ind w:left="1260"/>
        <w:jc w:val="thaiDistribute"/>
        <w:rPr>
          <w:rFonts w:ascii="Angsana New" w:hAnsi="Angsana New"/>
          <w:sz w:val="24"/>
          <w:szCs w:val="24"/>
        </w:rPr>
      </w:pPr>
    </w:p>
    <w:p w14:paraId="3A195ED8" w14:textId="77777777" w:rsidR="004E07A3" w:rsidRPr="00273A5D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>การเปลี่ยนแปลงของมูลค่ายุติธรรมของหนี้สินทางการเงินที่จัดประเภทเป็นหนี้สินทางการเงินที่วัดมูลค่าด้วยมูลค่ายุติธรรมผ่านกำไรหรือขาดทุนต้องแสดงรายการดังนี้</w:t>
      </w:r>
    </w:p>
    <w:p w14:paraId="7A584B6C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</w:p>
    <w:p w14:paraId="28526EF7" w14:textId="77777777" w:rsidR="004E07A3" w:rsidRPr="00273A5D" w:rsidRDefault="004E07A3" w:rsidP="00B17D8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33" w:lineRule="auto"/>
        <w:ind w:left="1260" w:hanging="27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>จำนวน</w:t>
      </w:r>
      <w:r w:rsidRPr="00273A5D">
        <w:rPr>
          <w:rFonts w:ascii="Angsana New" w:hAnsi="Angsana New" w:hint="cs"/>
          <w:sz w:val="30"/>
          <w:szCs w:val="30"/>
          <w:cs/>
        </w:rPr>
        <w:t>เงินของ</w:t>
      </w:r>
      <w:r w:rsidRPr="00273A5D">
        <w:rPr>
          <w:rFonts w:ascii="Angsana New" w:hAnsi="Angsana New"/>
          <w:sz w:val="30"/>
          <w:szCs w:val="30"/>
          <w:cs/>
        </w:rPr>
        <w:t>มูลค่ายุติธรรมที่เปลี่ยนแปลงเนื่องจากการเปลี่ยนแปลงความเสี่ยงด้านเครดิตของหนี้สินจะแสดงในกำไรขาดทุนเบ็ดเสร็จอื่น และ</w:t>
      </w:r>
    </w:p>
    <w:p w14:paraId="7D77AF9A" w14:textId="77777777" w:rsidR="004E07A3" w:rsidRPr="00273A5D" w:rsidRDefault="004E07A3" w:rsidP="00FA62A2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autoSpaceDE w:val="0"/>
        <w:autoSpaceDN w:val="0"/>
        <w:adjustRightInd w:val="0"/>
        <w:spacing w:after="160" w:line="233" w:lineRule="auto"/>
        <w:ind w:left="1620" w:hanging="630"/>
        <w:jc w:val="thaiDistribute"/>
        <w:rPr>
          <w:rFonts w:ascii="Angsana New" w:hAnsi="Angsana New"/>
          <w:sz w:val="30"/>
          <w:szCs w:val="30"/>
          <w:cs/>
        </w:rPr>
      </w:pPr>
      <w:r w:rsidRPr="00273A5D">
        <w:rPr>
          <w:rFonts w:ascii="Angsana New" w:hAnsi="Angsana New"/>
          <w:sz w:val="30"/>
          <w:szCs w:val="30"/>
          <w:cs/>
        </w:rPr>
        <w:t>จำนวน</w:t>
      </w:r>
      <w:r w:rsidRPr="00273A5D">
        <w:rPr>
          <w:rFonts w:ascii="Angsana New" w:hAnsi="Angsana New" w:hint="cs"/>
          <w:sz w:val="30"/>
          <w:szCs w:val="30"/>
          <w:cs/>
        </w:rPr>
        <w:t>เงินของ</w:t>
      </w:r>
      <w:r w:rsidRPr="00273A5D">
        <w:rPr>
          <w:rFonts w:ascii="Angsana New" w:hAnsi="Angsana New"/>
          <w:sz w:val="30"/>
          <w:szCs w:val="30"/>
          <w:cs/>
        </w:rPr>
        <w:t>มูลค่ายุติธรรมที่เปลี่ยนแปลงส่วนที่เหลือจะแสดงในกำไรหรือขาดทุน</w:t>
      </w:r>
    </w:p>
    <w:p w14:paraId="739897C9" w14:textId="76AF16E1" w:rsidR="004E07A3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360DBC29" w14:textId="47F845A3" w:rsidR="002D4518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1A9468C4" w14:textId="4A83E5EB" w:rsidR="002D4518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4118437C" w14:textId="5AE1C117" w:rsidR="002D4518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21B96F6A" w14:textId="61F40A1A" w:rsidR="002D4518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6A34640E" w14:textId="77777777" w:rsidR="002D4518" w:rsidRPr="00273A5D" w:rsidRDefault="002D4518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1260"/>
        </w:tabs>
        <w:autoSpaceDE w:val="0"/>
        <w:autoSpaceDN w:val="0"/>
        <w:adjustRightInd w:val="0"/>
        <w:spacing w:after="160" w:line="233" w:lineRule="auto"/>
        <w:ind w:left="1620"/>
        <w:jc w:val="thaiDistribute"/>
        <w:rPr>
          <w:rFonts w:ascii="Angsana New" w:hAnsi="Angsana New"/>
          <w:sz w:val="30"/>
          <w:szCs w:val="30"/>
        </w:rPr>
      </w:pPr>
    </w:p>
    <w:p w14:paraId="4003E923" w14:textId="77777777" w:rsidR="004E07A3" w:rsidRPr="00273A5D" w:rsidRDefault="004E07A3" w:rsidP="00FA62A2">
      <w:pPr>
        <w:pStyle w:val="ListParagraph"/>
        <w:numPr>
          <w:ilvl w:val="0"/>
          <w:numId w:val="39"/>
        </w:numPr>
        <w:tabs>
          <w:tab w:val="clear" w:pos="227"/>
          <w:tab w:val="clear" w:pos="454"/>
          <w:tab w:val="clear" w:pos="680"/>
          <w:tab w:val="clear" w:pos="907"/>
          <w:tab w:val="left" w:pos="720"/>
          <w:tab w:val="left" w:pos="1260"/>
        </w:tabs>
        <w:autoSpaceDE w:val="0"/>
        <w:autoSpaceDN w:val="0"/>
        <w:adjustRightInd w:val="0"/>
        <w:spacing w:line="233" w:lineRule="auto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273A5D">
        <w:rPr>
          <w:rFonts w:ascii="Angsana New" w:hAnsi="Angsana New" w:hint="cs"/>
          <w:sz w:val="30"/>
          <w:szCs w:val="30"/>
          <w:cs/>
        </w:rPr>
        <w:lastRenderedPageBreak/>
        <w:t>การบัญชีป้องกันความเสี่ยง</w:t>
      </w:r>
    </w:p>
    <w:p w14:paraId="7113CBF0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F83A96E" w14:textId="77777777" w:rsidR="004E07A3" w:rsidRPr="00273A5D" w:rsidRDefault="004E07A3" w:rsidP="00FA62A2">
      <w:pPr>
        <w:pStyle w:val="ListParagraph"/>
        <w:tabs>
          <w:tab w:val="clear" w:pos="907"/>
        </w:tabs>
        <w:autoSpaceDE w:val="0"/>
        <w:autoSpaceDN w:val="0"/>
        <w:adjustRightInd w:val="0"/>
        <w:spacing w:line="233" w:lineRule="auto"/>
        <w:ind w:left="990"/>
        <w:jc w:val="thaiDistribute"/>
        <w:rPr>
          <w:rFonts w:ascii="Angsana New" w:hAnsi="Angsana New"/>
          <w:color w:val="FF0000"/>
          <w:sz w:val="30"/>
          <w:szCs w:val="30"/>
        </w:rPr>
      </w:pPr>
      <w:r w:rsidRPr="00273A5D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>แนะนำแนวปฏิบัติ</w:t>
      </w:r>
      <w:r w:rsidRPr="00273A5D">
        <w:rPr>
          <w:rFonts w:ascii="Angsana New" w:hAnsi="Angsana New" w:hint="cs"/>
          <w:sz w:val="30"/>
          <w:szCs w:val="30"/>
          <w:cs/>
        </w:rPr>
        <w:t>เกี่ยวกับ</w:t>
      </w:r>
      <w:r w:rsidRPr="00273A5D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การบัญชีป้องกันความเสี่ยงในขณะที่มาตรฐานการรายงานทางการเงินในปัจจุบันไม่ได้กล่าวถึง </w:t>
      </w:r>
      <w:r w:rsidRPr="00273A5D">
        <w:rPr>
          <w:rFonts w:ascii="Angsana New" w:hAnsi="Angsana New" w:hint="cs"/>
          <w:sz w:val="30"/>
          <w:szCs w:val="30"/>
          <w:cs/>
        </w:rPr>
        <w:t>โดย</w:t>
      </w:r>
      <w:r w:rsidRPr="00273A5D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การบัญชีป้องกันความเสี่ยงมี </w:t>
      </w:r>
      <w:r w:rsidRPr="00273A5D">
        <w:rPr>
          <w:rFonts w:ascii="Angsana New" w:hAnsi="Angsana New"/>
          <w:sz w:val="30"/>
          <w:szCs w:val="30"/>
        </w:rPr>
        <w:t>3</w:t>
      </w:r>
      <w:r w:rsidRPr="00273A5D">
        <w:rPr>
          <w:rFonts w:ascii="Angsana New" w:hAnsi="Angsana New"/>
          <w:sz w:val="30"/>
          <w:szCs w:val="30"/>
          <w:cs/>
        </w:rPr>
        <w:t xml:space="preserve"> ประเภทและการ</w:t>
      </w:r>
      <w:r w:rsidRPr="00273A5D">
        <w:rPr>
          <w:rFonts w:ascii="Angsana New" w:hAnsi="Angsana New" w:hint="cs"/>
          <w:sz w:val="30"/>
          <w:szCs w:val="30"/>
          <w:cs/>
        </w:rPr>
        <w:t>ถือ</w:t>
      </w:r>
      <w:r w:rsidRPr="00273A5D">
        <w:rPr>
          <w:rFonts w:ascii="Angsana New" w:hAnsi="Angsana New"/>
          <w:sz w:val="30"/>
          <w:szCs w:val="30"/>
          <w:cs/>
        </w:rPr>
        <w:t>ปฏิบัติ</w:t>
      </w:r>
      <w:r w:rsidRPr="00273A5D">
        <w:rPr>
          <w:rFonts w:ascii="Angsana New" w:hAnsi="Angsana New" w:hint="cs"/>
          <w:sz w:val="30"/>
          <w:szCs w:val="30"/>
          <w:cs/>
        </w:rPr>
        <w:t>ในแต่ละประเภท</w:t>
      </w:r>
      <w:r w:rsidRPr="00273A5D">
        <w:rPr>
          <w:rFonts w:ascii="Angsana New" w:hAnsi="Angsana New"/>
          <w:sz w:val="30"/>
          <w:szCs w:val="30"/>
          <w:cs/>
        </w:rPr>
        <w:t>นั้นขึ้นอยู่กับ</w:t>
      </w:r>
      <w:r w:rsidRPr="00273A5D">
        <w:rPr>
          <w:rFonts w:ascii="Angsana New" w:hAnsi="Angsana New" w:hint="cs"/>
          <w:sz w:val="30"/>
          <w:szCs w:val="30"/>
          <w:cs/>
        </w:rPr>
        <w:t>ลักษณะของ</w:t>
      </w:r>
      <w:r w:rsidRPr="00273A5D">
        <w:rPr>
          <w:rFonts w:ascii="Angsana New" w:hAnsi="Angsana New"/>
          <w:sz w:val="30"/>
          <w:szCs w:val="30"/>
          <w:cs/>
        </w:rPr>
        <w:t>ความเสี่ยง</w:t>
      </w:r>
      <w:r w:rsidRPr="00273A5D">
        <w:rPr>
          <w:rFonts w:ascii="Angsana New" w:hAnsi="Angsana New" w:hint="cs"/>
          <w:sz w:val="30"/>
          <w:szCs w:val="30"/>
          <w:cs/>
        </w:rPr>
        <w:t>ที่ทำการป้องกัน</w:t>
      </w:r>
      <w:r w:rsidRPr="00273A5D">
        <w:rPr>
          <w:rFonts w:ascii="Angsana New" w:hAnsi="Angsana New"/>
          <w:sz w:val="30"/>
          <w:szCs w:val="30"/>
          <w:cs/>
        </w:rPr>
        <w:t xml:space="preserve"> </w:t>
      </w:r>
      <w:r w:rsidRPr="00273A5D">
        <w:rPr>
          <w:rFonts w:ascii="Angsana New" w:hAnsi="Angsana New" w:hint="cs"/>
          <w:sz w:val="30"/>
          <w:szCs w:val="30"/>
          <w:cs/>
        </w:rPr>
        <w:t xml:space="preserve">ได้แก่ </w:t>
      </w:r>
      <w:r w:rsidRPr="00273A5D">
        <w:rPr>
          <w:rFonts w:ascii="Angsana New" w:hAnsi="Angsana New"/>
          <w:sz w:val="30"/>
          <w:szCs w:val="30"/>
          <w:cs/>
        </w:rPr>
        <w:t xml:space="preserve">การป้องกันความเสี่ยงในมูลค่ายุติธรรม การป้องกันความเสี่ยงในกระแสเงินสดและการป้องกันความเสี่ยงของเงินลงทุนสุทธิในหน่วยงานต่างประเทศ ภายใต้มาตรฐานการรายงานทางการเงิน ฉบับที่ </w:t>
      </w:r>
      <w:r w:rsidRPr="00273A5D">
        <w:rPr>
          <w:rFonts w:ascii="Angsana New" w:hAnsi="Angsana New"/>
          <w:sz w:val="30"/>
          <w:szCs w:val="30"/>
        </w:rPr>
        <w:t xml:space="preserve">9 </w:t>
      </w:r>
      <w:r w:rsidRPr="00273A5D">
        <w:rPr>
          <w:rFonts w:ascii="Angsana New" w:hAnsi="Angsana New"/>
          <w:sz w:val="30"/>
          <w:szCs w:val="30"/>
          <w:cs/>
        </w:rPr>
        <w:t xml:space="preserve">กลุ่มบริษัทต้องระบุถึงความสัมพันธ์ของการบัญชีป้องกันความเสี่ยงที่สอดคล้องกับวัตถุประสงค์และกลยุทธ์ในการบริหารความเสี่ยงของกลุ่มบริษัท และต้องนำข้อมูลเชิงคุณภาพและการคาดการณ์ไปในอนาคตมาประเมินความมีประสิทธิผลในการป้องกันความเสี่ยง </w:t>
      </w:r>
    </w:p>
    <w:p w14:paraId="1907A287" w14:textId="77777777" w:rsidR="004A7FB4" w:rsidRDefault="004A7FB4" w:rsidP="004A7FB4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F2C60C" w14:textId="77777777" w:rsidR="00CE641C" w:rsidRPr="004A7FB4" w:rsidRDefault="00CE641C" w:rsidP="004A7FB4">
      <w:pPr>
        <w:tabs>
          <w:tab w:val="clear" w:pos="907"/>
          <w:tab w:val="left" w:pos="1260"/>
        </w:tabs>
        <w:autoSpaceDE w:val="0"/>
        <w:autoSpaceDN w:val="0"/>
        <w:adjustRightInd w:val="0"/>
        <w:spacing w:line="240" w:lineRule="auto"/>
        <w:ind w:left="990"/>
        <w:jc w:val="thaiDistribute"/>
        <w:rPr>
          <w:rFonts w:ascii="Angsana New" w:hAnsi="Angsana New"/>
          <w:sz w:val="30"/>
          <w:szCs w:val="30"/>
        </w:rPr>
      </w:pPr>
      <w:r w:rsidRPr="004A7FB4">
        <w:rPr>
          <w:rFonts w:ascii="Angsana New" w:hAnsi="Angsana New" w:hint="cs"/>
          <w:sz w:val="30"/>
          <w:szCs w:val="30"/>
          <w:cs/>
        </w:rPr>
        <w:t xml:space="preserve">เมื่อนำมาตรฐานการรายงานทางการเงิน ฉบับที่ </w:t>
      </w:r>
      <w:r w:rsidRPr="004A7FB4">
        <w:rPr>
          <w:rFonts w:ascii="Angsana New" w:hAnsi="Angsana New" w:hint="cs"/>
          <w:sz w:val="30"/>
          <w:szCs w:val="30"/>
        </w:rPr>
        <w:t xml:space="preserve">9 </w:t>
      </w:r>
      <w:r w:rsidRPr="004A7FB4">
        <w:rPr>
          <w:rFonts w:ascii="Angsana New" w:hAnsi="Angsana New" w:hint="cs"/>
          <w:sz w:val="30"/>
          <w:szCs w:val="30"/>
          <w:cs/>
        </w:rPr>
        <w:t xml:space="preserve">มาใช้เป็นครั้งแรก ให้กลุ่มบริษัทถือปฏิบัติตามการบัญชีป้องกันความเสี่ยงใหม่สำหรับรายการที่เข้าเงื่อนไขที่กำหนดไว้ของการบัญชีป้องกันความเสี่ยงภายใต้มาตรฐานการรายงานทางการเงิน ฉบับที่ </w:t>
      </w:r>
      <w:r w:rsidRPr="004A7FB4">
        <w:rPr>
          <w:rFonts w:ascii="Angsana New" w:hAnsi="Angsana New" w:hint="cs"/>
          <w:sz w:val="30"/>
          <w:szCs w:val="30"/>
        </w:rPr>
        <w:t xml:space="preserve">9 </w:t>
      </w:r>
      <w:r w:rsidRPr="004A7FB4">
        <w:rPr>
          <w:rFonts w:ascii="Angsana New" w:hAnsi="Angsana New" w:hint="cs"/>
          <w:sz w:val="30"/>
          <w:szCs w:val="30"/>
          <w:cs/>
        </w:rPr>
        <w:t>ณ วันที่เปลี่ยนแปลงมาใช้เป็นครั้งแรก</w:t>
      </w:r>
    </w:p>
    <w:p w14:paraId="00A48C43" w14:textId="77777777" w:rsidR="00CE641C" w:rsidRPr="00A25691" w:rsidRDefault="00CE641C" w:rsidP="00CE64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4"/>
          <w:szCs w:val="24"/>
        </w:rPr>
      </w:pPr>
    </w:p>
    <w:p w14:paraId="43A587E8" w14:textId="77777777" w:rsidR="00CE641C" w:rsidRPr="00A2360C" w:rsidRDefault="00CE641C" w:rsidP="004A7FB4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2360C">
        <w:rPr>
          <w:rFonts w:ascii="Angsana New" w:hAnsi="Angsana New"/>
          <w:snapToGrid w:val="0"/>
          <w:sz w:val="30"/>
          <w:szCs w:val="30"/>
          <w:cs/>
          <w:lang w:eastAsia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ทางการเงินกลุ่มเครื่องมือทางการเงินเป็นครั้งแรกต่องบการเงินรวมและงบการเงินเฉพาะกิจการ</w:t>
      </w:r>
    </w:p>
    <w:p w14:paraId="405BB782" w14:textId="77777777" w:rsidR="004E07A3" w:rsidRPr="00273A5D" w:rsidRDefault="004E07A3" w:rsidP="00FA62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33" w:lineRule="auto"/>
        <w:ind w:left="1080"/>
        <w:jc w:val="thaiDistribute"/>
        <w:rPr>
          <w:rFonts w:ascii="Angsana New" w:hAnsi="Angsana New"/>
          <w:sz w:val="30"/>
          <w:szCs w:val="30"/>
        </w:rPr>
      </w:pPr>
    </w:p>
    <w:p w14:paraId="199BCE92" w14:textId="77777777" w:rsidR="004E07A3" w:rsidRPr="00E313ED" w:rsidRDefault="004E07A3" w:rsidP="00E313ED">
      <w:pPr>
        <w:pStyle w:val="ListParagraph"/>
        <w:numPr>
          <w:ilvl w:val="0"/>
          <w:numId w:val="4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</w:pPr>
      <w:r w:rsidRPr="00E313ED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t xml:space="preserve">มาตรฐานการรายงานทางการเงิน ฉบับที่ </w:t>
      </w:r>
      <w:r w:rsidRPr="00E313ED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lang w:eastAsia="th-TH"/>
        </w:rPr>
        <w:t>16</w:t>
      </w:r>
      <w:r w:rsidRPr="00E313ED">
        <w:rPr>
          <w:rFonts w:ascii="Angsana New" w:hAnsi="Angsana New"/>
          <w:b/>
          <w:bCs/>
          <w:i/>
          <w:iCs/>
          <w:snapToGrid w:val="0"/>
          <w:spacing w:val="-2"/>
          <w:sz w:val="30"/>
          <w:szCs w:val="30"/>
          <w:cs/>
          <w:lang w:eastAsia="th-TH"/>
        </w:rPr>
        <w:t xml:space="preserve"> เรื่อง สัญญาเช่า</w:t>
      </w:r>
    </w:p>
    <w:p w14:paraId="09507070" w14:textId="77777777" w:rsidR="004E07A3" w:rsidRPr="00273A5D" w:rsidRDefault="004E07A3" w:rsidP="00FA62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80" w:hanging="540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6DF63168" w14:textId="604A2C02" w:rsidR="004E07A3" w:rsidRDefault="00C2487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มาตรฐานการรายงานทางการเงิน ฉบับที่ 16 ได้นำเสนอวิธีการบัญชีเดียวสำหรับผู้เช่า (</w:t>
      </w:r>
      <w:r w:rsidRPr="00C24878">
        <w:rPr>
          <w:rFonts w:ascii="Angsana New" w:hAnsi="Angsana New"/>
          <w:snapToGrid w:val="0"/>
          <w:sz w:val="30"/>
          <w:szCs w:val="30"/>
          <w:lang w:eastAsia="th-TH"/>
        </w:rPr>
        <w:t xml:space="preserve">Single lessee accounting model) </w:t>
      </w: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โดยผู้เช่าต้องรับรู้สิทธิการใช้สินทรัพย์ที่แสดงถึงสิทธิในการใช้สินทรัพย์อ้างอิงที่เช่าและหนี้สินตามสัญญาเช่าที่แสดงถึงภาระผูกพันที่ผู้เช่าต้องจ่ายชำระ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ผู้ให้เช่ายังคงต้องจัดประเภทสัญญาเช่าเป็นสัญญาเช่าการเงินหรือสัญญาเช่าดำเนินงาน</w:t>
      </w:r>
      <w:r>
        <w:rPr>
          <w:rFonts w:ascii="Angsana New" w:hAnsi="Angsana New"/>
          <w:snapToGrid w:val="0"/>
          <w:sz w:val="30"/>
          <w:szCs w:val="30"/>
          <w:lang w:eastAsia="th-TH"/>
        </w:rPr>
        <w:t xml:space="preserve"> </w:t>
      </w:r>
    </w:p>
    <w:p w14:paraId="18D24FE1" w14:textId="76EF5A67" w:rsidR="00C24878" w:rsidRDefault="00C2487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76C2225" w14:textId="6A66C1AD" w:rsidR="002D4518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0320FAB2" w14:textId="233E20E9" w:rsidR="002D4518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1813E80" w14:textId="76477349" w:rsidR="002D4518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E1EBFF7" w14:textId="6CB737BA" w:rsidR="002D4518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BE1C1F9" w14:textId="2EDB3A69" w:rsidR="002D4518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2B5C9687" w14:textId="77777777" w:rsidR="002D4518" w:rsidRPr="00273A5D" w:rsidRDefault="002D451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574F3032" w14:textId="77777777" w:rsidR="004E07A3" w:rsidRDefault="004E07A3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B17D89">
        <w:rPr>
          <w:rFonts w:ascii="Angsana New" w:hAnsi="Angsana New" w:hint="cs"/>
          <w:snapToGrid w:val="0"/>
          <w:sz w:val="30"/>
          <w:szCs w:val="30"/>
          <w:cs/>
          <w:lang w:eastAsia="th-TH"/>
        </w:rPr>
        <w:lastRenderedPageBreak/>
        <w:t xml:space="preserve">มาตรฐานการรายงานทางการเงินฉบับนี้นำมาใช้แทนมาตรฐานการรายงานทางการเงินเกี่ยวกับสัญญาเช่า ดังต่อไปนี้ </w:t>
      </w:r>
    </w:p>
    <w:p w14:paraId="13F8D69E" w14:textId="77777777" w:rsidR="00C24878" w:rsidRPr="00B17D89" w:rsidRDefault="00C24878" w:rsidP="00B17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90"/>
        <w:gridCol w:w="4680"/>
      </w:tblGrid>
      <w:tr w:rsidR="004E07A3" w:rsidRPr="00273A5D" w14:paraId="7E3E0328" w14:textId="77777777" w:rsidTr="00C24878">
        <w:tc>
          <w:tcPr>
            <w:tcW w:w="4590" w:type="dxa"/>
            <w:hideMark/>
          </w:tcPr>
          <w:p w14:paraId="4C4E26D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theme="minorBidi"/>
                <w:sz w:val="30"/>
                <w:szCs w:val="30"/>
                <w:shd w:val="clear" w:color="auto" w:fill="D9D9D9" w:themeFill="background1" w:themeFillShade="D9"/>
              </w:rPr>
            </w:pP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>มาตรฐานการบัญชี</w:t>
            </w:r>
            <w:r w:rsidRPr="00273A5D">
              <w:rPr>
                <w:rFonts w:ascii="Angsana New" w:hAnsi="Angsana New" w:cstheme="minorBidi" w:hint="cs"/>
                <w:sz w:val="30"/>
                <w:szCs w:val="30"/>
                <w:cs/>
              </w:rPr>
              <w:t xml:space="preserve"> 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ฉบับที่ </w:t>
            </w:r>
            <w:r w:rsidRPr="00273A5D">
              <w:rPr>
                <w:rFonts w:ascii="Angsana New" w:hAnsi="Angsana New" w:cs="Angsana New" w:hint="cs"/>
                <w:sz w:val="30"/>
                <w:szCs w:val="30"/>
              </w:rPr>
              <w:t xml:space="preserve">17 </w:t>
            </w:r>
          </w:p>
        </w:tc>
        <w:tc>
          <w:tcPr>
            <w:tcW w:w="4680" w:type="dxa"/>
            <w:hideMark/>
          </w:tcPr>
          <w:p w14:paraId="6D33FB56" w14:textId="77777777" w:rsidR="004E07A3" w:rsidRPr="00C24878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</w:rPr>
            </w:pPr>
            <w:r w:rsidRPr="00C24878">
              <w:rPr>
                <w:rFonts w:ascii="Angsana New" w:hAnsi="Angsana New" w:cs="Angsana New" w:hint="cs"/>
                <w:sz w:val="30"/>
                <w:szCs w:val="30"/>
                <w:cs/>
              </w:rPr>
              <w:t>สัญญาเช่า</w:t>
            </w:r>
          </w:p>
        </w:tc>
      </w:tr>
      <w:tr w:rsidR="004E07A3" w:rsidRPr="00273A5D" w14:paraId="253C083A" w14:textId="77777777" w:rsidTr="00C24878">
        <w:tc>
          <w:tcPr>
            <w:tcW w:w="4590" w:type="dxa"/>
            <w:hideMark/>
          </w:tcPr>
          <w:p w14:paraId="2C0C0B8B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273A5D">
              <w:rPr>
                <w:rFonts w:ascii="Angsana New" w:hAnsi="Angsana New" w:cs="Angsana New" w:hint="cs"/>
                <w:color w:val="000000"/>
                <w:sz w:val="30"/>
                <w:szCs w:val="30"/>
              </w:rPr>
              <w:t>4</w:t>
            </w:r>
          </w:p>
        </w:tc>
        <w:tc>
          <w:tcPr>
            <w:tcW w:w="4680" w:type="dxa"/>
            <w:hideMark/>
          </w:tcPr>
          <w:p w14:paraId="6523B0A1" w14:textId="77777777" w:rsidR="004E07A3" w:rsidRPr="00C24878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8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การประเมินว่าข้อตกลงประกอบด้วยสัญญาเช่าหรือไม่</w:t>
            </w:r>
          </w:p>
        </w:tc>
      </w:tr>
      <w:tr w:rsidR="004E07A3" w:rsidRPr="00273A5D" w14:paraId="16977026" w14:textId="77777777" w:rsidTr="00C24878">
        <w:tc>
          <w:tcPr>
            <w:tcW w:w="4590" w:type="dxa"/>
            <w:hideMark/>
          </w:tcPr>
          <w:p w14:paraId="0B145697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273A5D">
              <w:rPr>
                <w:rFonts w:ascii="Angsana New" w:hAnsi="Angsana New" w:cs="Angsana New" w:hint="cs"/>
                <w:sz w:val="30"/>
                <w:szCs w:val="30"/>
              </w:rPr>
              <w:t xml:space="preserve">15 </w:t>
            </w:r>
          </w:p>
        </w:tc>
        <w:tc>
          <w:tcPr>
            <w:tcW w:w="4680" w:type="dxa"/>
            <w:hideMark/>
          </w:tcPr>
          <w:p w14:paraId="264A9734" w14:textId="77777777" w:rsidR="004E07A3" w:rsidRPr="00C24878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108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8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สัญญาเช่าดำเนินงาน </w:t>
            </w:r>
            <w:r w:rsidRPr="00C24878">
              <w:rPr>
                <w:rFonts w:ascii="Angsana New" w:hAnsi="Angsana New" w:cstheme="minorBidi" w:hint="cs"/>
                <w:color w:val="000000"/>
                <w:sz w:val="30"/>
                <w:szCs w:val="30"/>
                <w:cs/>
              </w:rPr>
              <w:t>-</w:t>
            </w:r>
            <w:r w:rsidRPr="00C248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 xml:space="preserve"> สิ่งจูงใจที่ให้แก่ผู้เช่า</w:t>
            </w:r>
          </w:p>
        </w:tc>
      </w:tr>
      <w:tr w:rsidR="004E07A3" w:rsidRPr="00273A5D" w14:paraId="000CA815" w14:textId="77777777" w:rsidTr="00C24878">
        <w:tc>
          <w:tcPr>
            <w:tcW w:w="4590" w:type="dxa"/>
            <w:hideMark/>
          </w:tcPr>
          <w:p w14:paraId="4AB61581" w14:textId="77777777" w:rsidR="004E07A3" w:rsidRPr="00273A5D" w:rsidRDefault="004E07A3" w:rsidP="00FA62A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การตีความมาตรฐานการบัญชี ฉบับที่ </w:t>
            </w:r>
            <w:r w:rsidRPr="00273A5D">
              <w:rPr>
                <w:rFonts w:ascii="Angsana New" w:hAnsi="Angsana New" w:cs="Angsana New" w:hint="cs"/>
                <w:sz w:val="30"/>
                <w:szCs w:val="30"/>
              </w:rPr>
              <w:t>27</w:t>
            </w:r>
            <w:r w:rsidRPr="00273A5D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4680" w:type="dxa"/>
            <w:hideMark/>
          </w:tcPr>
          <w:p w14:paraId="4663DC71" w14:textId="77777777" w:rsidR="004E07A3" w:rsidRPr="00C24878" w:rsidRDefault="004E07A3" w:rsidP="00C2487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72" w:right="-108" w:hanging="18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24878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การประเมินเนื้อหาสัญญาเช่าที่ทำขึ้นตามรูปแบบกฎหมาย</w:t>
            </w:r>
          </w:p>
        </w:tc>
      </w:tr>
    </w:tbl>
    <w:p w14:paraId="0098D69E" w14:textId="77777777" w:rsidR="004E07A3" w:rsidRPr="00076E29" w:rsidRDefault="004E07A3" w:rsidP="00076E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095"/>
        <w:jc w:val="thaiDistribute"/>
        <w:rPr>
          <w:rFonts w:ascii="Angsana New" w:eastAsia="Calibri" w:hAnsi="Angsana New"/>
          <w:sz w:val="30"/>
          <w:szCs w:val="30"/>
          <w:cs/>
        </w:rPr>
      </w:pPr>
    </w:p>
    <w:p w14:paraId="026E2C97" w14:textId="77777777" w:rsidR="004E07A3" w:rsidRPr="00C24878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ปัจจุบั</w:t>
      </w: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นกลุ่มบริษัท</w:t>
      </w: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บันทึกรายจ่ายภายใต้สัญญาเช่าดำเนินงานและประโยชน์ที่ได้รับที่เกี่ยวข้องกับสัญ</w:t>
      </w: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ญา</w:t>
      </w: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เช่า</w:t>
      </w:r>
      <w:r w:rsidR="00497204">
        <w:rPr>
          <w:rFonts w:ascii="Angsana New" w:hAnsi="Angsana New"/>
          <w:snapToGrid w:val="0"/>
          <w:sz w:val="30"/>
          <w:szCs w:val="30"/>
          <w:lang w:eastAsia="th-TH"/>
        </w:rPr>
        <w:t xml:space="preserve">            </w:t>
      </w:r>
      <w:r w:rsidRPr="00C24878">
        <w:rPr>
          <w:rFonts w:ascii="Angsana New" w:hAnsi="Angsana New"/>
          <w:snapToGrid w:val="0"/>
          <w:sz w:val="30"/>
          <w:szCs w:val="30"/>
          <w:cs/>
          <w:lang w:eastAsia="th-TH"/>
        </w:rPr>
        <w:t>ในกำไรหรือขาดทุนโดยวิธีเส้นตรงตลอดอายุสัญญาเช่า</w:t>
      </w:r>
    </w:p>
    <w:p w14:paraId="57B15F09" w14:textId="77777777" w:rsidR="004E07A3" w:rsidRPr="00C24878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</w:p>
    <w:p w14:paraId="4A97B76D" w14:textId="77777777" w:rsidR="004E07A3" w:rsidRPr="007C6395" w:rsidRDefault="004E07A3" w:rsidP="00C248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29"/>
        <w:contextualSpacing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ขณะนี้ผู้บริหารกำลังพิจารณาถึงผลกระทบที่อาจเกิดขึ้นจากการถือปฏิบัติตามมาตรฐานการรายงาน</w:t>
      </w:r>
      <w:r w:rsidR="00137622" w:rsidRPr="00C24878">
        <w:rPr>
          <w:rFonts w:ascii="Angsana New" w:hAnsi="Angsana New"/>
          <w:snapToGrid w:val="0"/>
          <w:sz w:val="30"/>
          <w:szCs w:val="30"/>
          <w:lang w:eastAsia="th-TH"/>
        </w:rPr>
        <w:br/>
      </w: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ทางการเงินฉบับที่ </w:t>
      </w:r>
      <w:r w:rsidRPr="00C24878">
        <w:rPr>
          <w:rFonts w:ascii="Angsana New" w:hAnsi="Angsana New" w:hint="cs"/>
          <w:snapToGrid w:val="0"/>
          <w:sz w:val="30"/>
          <w:szCs w:val="30"/>
          <w:lang w:eastAsia="th-TH"/>
        </w:rPr>
        <w:t>16</w:t>
      </w:r>
      <w:r w:rsidRPr="00C24878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เป็นครั้งแรกต่องบการเงินรวมและงบการเงินเฉพาะกิจการ</w:t>
      </w:r>
    </w:p>
    <w:sectPr w:rsidR="004E07A3" w:rsidRPr="007C6395" w:rsidSect="00793C2B">
      <w:pgSz w:w="11907" w:h="16840" w:code="9"/>
      <w:pgMar w:top="691" w:right="1152" w:bottom="576" w:left="1152" w:header="720" w:footer="720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E4F99F" w14:textId="77777777" w:rsidR="00BC10A3" w:rsidRDefault="00BC10A3">
      <w:r>
        <w:separator/>
      </w:r>
    </w:p>
  </w:endnote>
  <w:endnote w:type="continuationSeparator" w:id="0">
    <w:p w14:paraId="684E9BCF" w14:textId="77777777" w:rsidR="00BC10A3" w:rsidRDefault="00BC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060375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93AF948" w14:textId="244EC99F" w:rsidR="00F0567C" w:rsidRPr="00F0567C" w:rsidRDefault="00F0567C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F0567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F0567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F0567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F0567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F0567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F8AC70" w14:textId="77777777" w:rsidR="00BC10A3" w:rsidRDefault="00BC10A3">
      <w:r>
        <w:separator/>
      </w:r>
    </w:p>
  </w:footnote>
  <w:footnote w:type="continuationSeparator" w:id="0">
    <w:p w14:paraId="0DE9AA2F" w14:textId="77777777" w:rsidR="00BC10A3" w:rsidRDefault="00BC10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91D3CB" w14:textId="77777777" w:rsidR="00775A62" w:rsidRDefault="00775A62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4576CFBD" w14:textId="77777777" w:rsidR="00775A62" w:rsidRDefault="00775A62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90" w:hanging="90"/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ระหว่างกาลแบบย่อ</w:t>
    </w:r>
  </w:p>
  <w:p w14:paraId="7A0C59F4" w14:textId="77777777" w:rsidR="00775A62" w:rsidRPr="008D22B2" w:rsidRDefault="00775A62" w:rsidP="007155F3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7155F3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 </w:t>
    </w:r>
    <w:r w:rsidRPr="007155F3">
      <w:rPr>
        <w:rFonts w:ascii="Angsana New" w:hAnsi="Angsana New"/>
        <w:b/>
        <w:bCs/>
        <w:sz w:val="32"/>
        <w:szCs w:val="32"/>
      </w:rPr>
      <w:t>2</w:t>
    </w:r>
    <w:r w:rsidRPr="007155F3">
      <w:rPr>
        <w:rFonts w:ascii="Angsana New" w:hAnsi="Angsana New" w:hint="cs"/>
        <w:b/>
        <w:bCs/>
        <w:sz w:val="32"/>
        <w:szCs w:val="32"/>
      </w:rPr>
      <w:t>5</w:t>
    </w:r>
    <w:r w:rsidRPr="007155F3">
      <w:rPr>
        <w:rFonts w:ascii="Angsana New" w:hAnsi="Angsana New"/>
        <w:b/>
        <w:bCs/>
        <w:sz w:val="32"/>
        <w:szCs w:val="32"/>
      </w:rPr>
      <w:t>62</w:t>
    </w:r>
    <w:r w:rsidRPr="006259AA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46E3CCBE" w14:textId="77777777" w:rsidR="00775A62" w:rsidRPr="003C6897" w:rsidRDefault="00775A62" w:rsidP="00A34117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77EA19" w14:textId="77777777" w:rsidR="00775A62" w:rsidRDefault="00775A62" w:rsidP="00FA2CE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45C84E5" w14:textId="77777777" w:rsidR="00775A62" w:rsidRPr="00946A53" w:rsidRDefault="00775A62" w:rsidP="00FA2C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C63076D" w14:textId="77777777" w:rsidR="00775A62" w:rsidRPr="008D22B2" w:rsidRDefault="00775A62" w:rsidP="00FA2CE6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79109B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6259AA">
      <w:rPr>
        <w:rFonts w:ascii="Angsana New" w:hAnsi="Angsana New" w:cs="Angsana New"/>
        <w:sz w:val="32"/>
        <w:szCs w:val="32"/>
        <w:lang w:val="en-US" w:bidi="th-TH"/>
      </w:rPr>
      <w:t>62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2E20D051" w14:textId="77777777" w:rsidR="00775A62" w:rsidRPr="008D22B2" w:rsidRDefault="00775A62" w:rsidP="00904B5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0F46C1" w14:textId="77777777" w:rsidR="00775A62" w:rsidRDefault="00775A62" w:rsidP="00A3411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6A1A44E2" w14:textId="77777777" w:rsidR="00775A62" w:rsidRDefault="00775A62" w:rsidP="00946A53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0CD18C17" w14:textId="77777777" w:rsidR="00775A62" w:rsidRPr="008D22B2" w:rsidRDefault="00775A62" w:rsidP="00A34117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สำหรับงวดสามเดือนและหกเดือนสิ้นสุดวันที่ </w:t>
    </w:r>
    <w:r w:rsidRPr="0079109B">
      <w:rPr>
        <w:rFonts w:ascii="Angsana New" w:hAnsi="Angsana New" w:cs="Angsana New"/>
        <w:sz w:val="32"/>
        <w:szCs w:val="32"/>
        <w:lang w:val="en-US" w:bidi="th-TH"/>
      </w:rPr>
      <w:t>30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มิถุนายน 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25</w:t>
    </w:r>
    <w:r w:rsidRPr="006259AA">
      <w:rPr>
        <w:rFonts w:ascii="Angsana New" w:hAnsi="Angsana New" w:cs="Angsana New"/>
        <w:sz w:val="32"/>
        <w:szCs w:val="32"/>
        <w:lang w:val="en-US" w:bidi="th-TH"/>
      </w:rPr>
      <w:t>62</w:t>
    </w:r>
    <w:r w:rsidRPr="006259AA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 xml:space="preserve"> </w:t>
    </w:r>
    <w:r w:rsidRPr="00EA53E1">
      <w:rPr>
        <w:rFonts w:ascii="Angsana New" w:hAnsi="Angsana New" w:cs="Angsana New"/>
        <w:b w:val="0"/>
        <w:bCs/>
        <w:sz w:val="32"/>
        <w:szCs w:val="32"/>
        <w:cs/>
      </w:rPr>
      <w:t>(ไม่ได้ตรวจสอบ)</w:t>
    </w:r>
  </w:p>
  <w:p w14:paraId="5DF7F6BE" w14:textId="77777777" w:rsidR="00775A62" w:rsidRPr="00333087" w:rsidRDefault="00775A62" w:rsidP="00CF1A4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1E064A" w14:textId="77777777" w:rsidR="00775A62" w:rsidRDefault="00775A62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03E44EC1" w14:textId="77777777" w:rsidR="00775A62" w:rsidRDefault="00775A62" w:rsidP="00561AC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8ADFDFB" w14:textId="77777777" w:rsidR="00775A62" w:rsidRPr="008D22B2" w:rsidRDefault="00775A62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C689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6259AA">
      <w:rPr>
        <w:rFonts w:ascii="Angsana New" w:hAnsi="Angsana New" w:hint="cs"/>
        <w:bCs/>
        <w:sz w:val="32"/>
        <w:szCs w:val="32"/>
        <w:cs/>
      </w:rPr>
      <w:t>25</w:t>
    </w:r>
    <w:r w:rsidRPr="003C6897"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75F5650A" w14:textId="77777777" w:rsidR="00775A62" w:rsidRDefault="00775A6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491656" w14:textId="77777777" w:rsidR="00775A62" w:rsidRDefault="00775A62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 w:rsidRPr="008D22B2">
      <w:rPr>
        <w:rFonts w:ascii="Angsana New" w:hAnsi="Angsana New"/>
        <w:b/>
        <w:bCs/>
        <w:sz w:val="32"/>
        <w:szCs w:val="32"/>
        <w:cs/>
      </w:rPr>
      <w:t xml:space="preserve">บริษัท </w:t>
    </w:r>
    <w:r>
      <w:rPr>
        <w:rFonts w:ascii="Angsana New" w:hAnsi="Angsana New" w:hint="cs"/>
        <w:b/>
        <w:bCs/>
        <w:sz w:val="32"/>
        <w:szCs w:val="32"/>
        <w:cs/>
      </w:rPr>
      <w:t xml:space="preserve">แอสเสท เวิรด์ คอร์ป จำกัด </w:t>
    </w:r>
    <w:r>
      <w:rPr>
        <w:rFonts w:ascii="Angsana New" w:hAnsi="Angsana New"/>
        <w:b/>
        <w:bCs/>
        <w:sz w:val="32"/>
        <w:szCs w:val="32"/>
      </w:rPr>
      <w:t>(</w:t>
    </w:r>
    <w:r>
      <w:rPr>
        <w:rFonts w:ascii="Angsana New" w:hAnsi="Angsana New" w:hint="cs"/>
        <w:b/>
        <w:bCs/>
        <w:sz w:val="32"/>
        <w:szCs w:val="32"/>
        <w:cs/>
      </w:rPr>
      <w:t>มหาชน</w:t>
    </w:r>
    <w:r>
      <w:rPr>
        <w:rFonts w:ascii="Angsana New" w:hAnsi="Angsana New"/>
        <w:b/>
        <w:bCs/>
        <w:sz w:val="32"/>
        <w:szCs w:val="32"/>
      </w:rPr>
      <w:t>)</w:t>
    </w:r>
    <w:r w:rsidRPr="008D22B2">
      <w:rPr>
        <w:rFonts w:ascii="Angsana New" w:hAnsi="Angsana New"/>
        <w:b/>
        <w:bCs/>
        <w:sz w:val="32"/>
        <w:szCs w:val="32"/>
        <w:cs/>
      </w:rPr>
      <w:t xml:space="preserve"> และบริษัทย่อย</w:t>
    </w:r>
  </w:p>
  <w:p w14:paraId="20EAA92D" w14:textId="77777777" w:rsidR="00775A62" w:rsidRDefault="00775A62" w:rsidP="00561ACF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 w:rsidRPr="008D22B2"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cs="Angsana New" w:hint="cs"/>
        <w:b w:val="0"/>
        <w:bCs/>
        <w:sz w:val="32"/>
        <w:szCs w:val="32"/>
        <w:cs/>
        <w:lang w:bidi="th-TH"/>
      </w:rPr>
      <w:t>ระหว่างกาลแบบย่อ</w:t>
    </w:r>
  </w:p>
  <w:p w14:paraId="6568E535" w14:textId="77777777" w:rsidR="00775A62" w:rsidRPr="008D22B2" w:rsidRDefault="00775A62" w:rsidP="00561AC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สำหรับงวดสามเดือนและหกเดือนสิ้นสุดวันที่ </w:t>
    </w:r>
    <w:r w:rsidRPr="003C6897">
      <w:rPr>
        <w:rFonts w:ascii="Angsana New" w:hAnsi="Angsana New"/>
        <w:b/>
        <w:bCs/>
        <w:sz w:val="32"/>
        <w:szCs w:val="32"/>
      </w:rPr>
      <w:t>30</w:t>
    </w:r>
    <w:r>
      <w:rPr>
        <w:rFonts w:ascii="Angsana New" w:hAnsi="Angsana New" w:hint="cs"/>
        <w:b/>
        <w:bCs/>
        <w:sz w:val="32"/>
        <w:szCs w:val="32"/>
        <w:cs/>
      </w:rPr>
      <w:t xml:space="preserve"> มิถุนายน</w:t>
    </w:r>
    <w:r>
      <w:rPr>
        <w:rFonts w:ascii="Angsana New" w:hAnsi="Angsana New" w:hint="cs"/>
        <w:bCs/>
        <w:sz w:val="32"/>
        <w:szCs w:val="32"/>
        <w:cs/>
      </w:rPr>
      <w:t xml:space="preserve"> </w:t>
    </w:r>
    <w:r w:rsidRPr="006259AA">
      <w:rPr>
        <w:rFonts w:ascii="Angsana New" w:hAnsi="Angsana New" w:hint="cs"/>
        <w:bCs/>
        <w:sz w:val="32"/>
        <w:szCs w:val="32"/>
        <w:cs/>
      </w:rPr>
      <w:t>25</w:t>
    </w:r>
    <w:r w:rsidRPr="003C6897">
      <w:rPr>
        <w:rFonts w:ascii="Angsana New" w:hAnsi="Angsana New"/>
        <w:b/>
        <w:bCs/>
        <w:sz w:val="32"/>
        <w:szCs w:val="32"/>
      </w:rPr>
      <w:t>62</w:t>
    </w:r>
    <w:r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EA53E1">
      <w:rPr>
        <w:rFonts w:ascii="Angsana New" w:hAnsi="Angsana New"/>
        <w:b/>
        <w:bCs/>
        <w:sz w:val="32"/>
        <w:szCs w:val="32"/>
        <w:cs/>
      </w:rPr>
      <w:t>(ไม่ได้ตรวจสอบ)</w:t>
    </w:r>
  </w:p>
  <w:p w14:paraId="042E157F" w14:textId="77777777" w:rsidR="00775A62" w:rsidRDefault="00775A62" w:rsidP="00877C7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AA46B35"/>
    <w:multiLevelType w:val="hybridMultilevel"/>
    <w:tmpl w:val="592A235E"/>
    <w:lvl w:ilvl="0" w:tplc="36F4B01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0AD2402B"/>
    <w:multiLevelType w:val="multilevel"/>
    <w:tmpl w:val="FE221CF2"/>
    <w:lvl w:ilvl="0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647" w:hanging="360"/>
      </w:pPr>
    </w:lvl>
    <w:lvl w:ilvl="2" w:tentative="1">
      <w:start w:val="1"/>
      <w:numFmt w:val="lowerRoman"/>
      <w:lvlText w:val="%3."/>
      <w:lvlJc w:val="right"/>
      <w:pPr>
        <w:ind w:left="2367" w:hanging="180"/>
      </w:pPr>
    </w:lvl>
    <w:lvl w:ilvl="3" w:tentative="1">
      <w:start w:val="1"/>
      <w:numFmt w:val="decimal"/>
      <w:lvlText w:val="%4."/>
      <w:lvlJc w:val="left"/>
      <w:pPr>
        <w:ind w:left="3087" w:hanging="360"/>
      </w:pPr>
    </w:lvl>
    <w:lvl w:ilvl="4" w:tentative="1">
      <w:start w:val="1"/>
      <w:numFmt w:val="lowerLetter"/>
      <w:lvlText w:val="%5."/>
      <w:lvlJc w:val="left"/>
      <w:pPr>
        <w:ind w:left="3807" w:hanging="360"/>
      </w:pPr>
    </w:lvl>
    <w:lvl w:ilvl="5" w:tentative="1">
      <w:start w:val="1"/>
      <w:numFmt w:val="lowerRoman"/>
      <w:lvlText w:val="%6."/>
      <w:lvlJc w:val="right"/>
      <w:pPr>
        <w:ind w:left="4527" w:hanging="180"/>
      </w:pPr>
    </w:lvl>
    <w:lvl w:ilvl="6" w:tentative="1">
      <w:start w:val="1"/>
      <w:numFmt w:val="decimal"/>
      <w:lvlText w:val="%7."/>
      <w:lvlJc w:val="left"/>
      <w:pPr>
        <w:ind w:left="5247" w:hanging="360"/>
      </w:pPr>
    </w:lvl>
    <w:lvl w:ilvl="7" w:tentative="1">
      <w:start w:val="1"/>
      <w:numFmt w:val="lowerLetter"/>
      <w:lvlText w:val="%8."/>
      <w:lvlJc w:val="left"/>
      <w:pPr>
        <w:ind w:left="5967" w:hanging="360"/>
      </w:pPr>
    </w:lvl>
    <w:lvl w:ilvl="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10A40B2A"/>
    <w:multiLevelType w:val="multilevel"/>
    <w:tmpl w:val="610C9C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4" w15:restartNumberingAfterBreak="0">
    <w:nsid w:val="10C63860"/>
    <w:multiLevelType w:val="multilevel"/>
    <w:tmpl w:val="1E7600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3EF2541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7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564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2284" w:hanging="360"/>
      </w:pPr>
    </w:lvl>
    <w:lvl w:ilvl="2" w:tplc="0409001B" w:tentative="1">
      <w:start w:val="1"/>
      <w:numFmt w:val="lowerRoman"/>
      <w:lvlText w:val="%3."/>
      <w:lvlJc w:val="right"/>
      <w:pPr>
        <w:ind w:left="3004" w:hanging="180"/>
      </w:pPr>
    </w:lvl>
    <w:lvl w:ilvl="3" w:tplc="0409000F" w:tentative="1">
      <w:start w:val="1"/>
      <w:numFmt w:val="decimal"/>
      <w:lvlText w:val="%4."/>
      <w:lvlJc w:val="left"/>
      <w:pPr>
        <w:ind w:left="3724" w:hanging="360"/>
      </w:pPr>
    </w:lvl>
    <w:lvl w:ilvl="4" w:tplc="04090019" w:tentative="1">
      <w:start w:val="1"/>
      <w:numFmt w:val="lowerLetter"/>
      <w:lvlText w:val="%5."/>
      <w:lvlJc w:val="left"/>
      <w:pPr>
        <w:ind w:left="4444" w:hanging="360"/>
      </w:pPr>
    </w:lvl>
    <w:lvl w:ilvl="5" w:tplc="0409001B" w:tentative="1">
      <w:start w:val="1"/>
      <w:numFmt w:val="lowerRoman"/>
      <w:lvlText w:val="%6."/>
      <w:lvlJc w:val="right"/>
      <w:pPr>
        <w:ind w:left="5164" w:hanging="180"/>
      </w:pPr>
    </w:lvl>
    <w:lvl w:ilvl="6" w:tplc="0409000F" w:tentative="1">
      <w:start w:val="1"/>
      <w:numFmt w:val="decimal"/>
      <w:lvlText w:val="%7."/>
      <w:lvlJc w:val="left"/>
      <w:pPr>
        <w:ind w:left="5884" w:hanging="360"/>
      </w:pPr>
    </w:lvl>
    <w:lvl w:ilvl="7" w:tplc="04090019" w:tentative="1">
      <w:start w:val="1"/>
      <w:numFmt w:val="lowerLetter"/>
      <w:lvlText w:val="%8."/>
      <w:lvlJc w:val="left"/>
      <w:pPr>
        <w:ind w:left="6604" w:hanging="360"/>
      </w:pPr>
    </w:lvl>
    <w:lvl w:ilvl="8" w:tplc="0409001B" w:tentative="1">
      <w:start w:val="1"/>
      <w:numFmt w:val="lowerRoman"/>
      <w:lvlText w:val="%9."/>
      <w:lvlJc w:val="right"/>
      <w:pPr>
        <w:ind w:left="7324" w:hanging="180"/>
      </w:pPr>
    </w:lvl>
  </w:abstractNum>
  <w:abstractNum w:abstractNumId="17" w15:restartNumberingAfterBreak="0">
    <w:nsid w:val="1E834113"/>
    <w:multiLevelType w:val="hybridMultilevel"/>
    <w:tmpl w:val="34E46EAC"/>
    <w:lvl w:ilvl="0" w:tplc="EECCA43A">
      <w:start w:val="1"/>
      <w:numFmt w:val="bullet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C434601"/>
    <w:multiLevelType w:val="hybridMultilevel"/>
    <w:tmpl w:val="D53CDEBE"/>
    <w:lvl w:ilvl="0" w:tplc="A70CE042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2FA579DB"/>
    <w:multiLevelType w:val="hybridMultilevel"/>
    <w:tmpl w:val="96D88728"/>
    <w:lvl w:ilvl="0" w:tplc="9DA65078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185660F"/>
    <w:multiLevelType w:val="singleLevel"/>
    <w:tmpl w:val="DF1CF6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A6F7B47"/>
    <w:multiLevelType w:val="hybridMultilevel"/>
    <w:tmpl w:val="8CFAD346"/>
    <w:lvl w:ilvl="0" w:tplc="D3086C92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CB1F54"/>
    <w:multiLevelType w:val="multilevel"/>
    <w:tmpl w:val="0E9AA23A"/>
    <w:lvl w:ilvl="0">
      <w:start w:val="30"/>
      <w:numFmt w:val="decimal"/>
      <w:lvlText w:val="%1"/>
      <w:lvlJc w:val="left"/>
      <w:pPr>
        <w:ind w:left="360" w:hanging="360"/>
      </w:pPr>
      <w:rPr>
        <w:rFonts w:cs="Angsana New" w:hint="default"/>
        <w:i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  <w:i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  <w:i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  <w:i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  <w:i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  <w:i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  <w:i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  <w:i/>
      </w:rPr>
    </w:lvl>
  </w:abstractNum>
  <w:abstractNum w:abstractNumId="26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7" w15:restartNumberingAfterBreak="0">
    <w:nsid w:val="46EC0B9B"/>
    <w:multiLevelType w:val="hybridMultilevel"/>
    <w:tmpl w:val="68700D4C"/>
    <w:lvl w:ilvl="0" w:tplc="04090011">
      <w:start w:val="1"/>
      <w:numFmt w:val="decimal"/>
      <w:lvlText w:val="%1)"/>
      <w:lvlJc w:val="left"/>
      <w:pPr>
        <w:ind w:left="12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E0C66E7"/>
    <w:multiLevelType w:val="hybridMultilevel"/>
    <w:tmpl w:val="3B14E410"/>
    <w:lvl w:ilvl="0" w:tplc="CA96750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FA70843"/>
    <w:multiLevelType w:val="hybridMultilevel"/>
    <w:tmpl w:val="9850D18C"/>
    <w:lvl w:ilvl="0" w:tplc="4E267FB4">
      <w:start w:val="19"/>
      <w:numFmt w:val="decimal"/>
      <w:lvlText w:val="%1"/>
      <w:lvlJc w:val="left"/>
      <w:pPr>
        <w:ind w:left="720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5775CE"/>
    <w:multiLevelType w:val="hybridMultilevel"/>
    <w:tmpl w:val="77FEC9CA"/>
    <w:lvl w:ilvl="0" w:tplc="6CD23708">
      <w:start w:val="3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55C0061"/>
    <w:multiLevelType w:val="hybridMultilevel"/>
    <w:tmpl w:val="CD76DC92"/>
    <w:lvl w:ilvl="0" w:tplc="897280B4">
      <w:start w:val="1"/>
      <w:numFmt w:val="thaiLetters"/>
      <w:lvlText w:val="(%1)"/>
      <w:lvlJc w:val="left"/>
      <w:pPr>
        <w:ind w:left="99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32" w15:restartNumberingAfterBreak="0">
    <w:nsid w:val="5A651AA4"/>
    <w:multiLevelType w:val="hybridMultilevel"/>
    <w:tmpl w:val="7DAC975E"/>
    <w:lvl w:ilvl="0" w:tplc="692C244A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745E6"/>
    <w:multiLevelType w:val="hybridMultilevel"/>
    <w:tmpl w:val="A00C8F56"/>
    <w:lvl w:ilvl="0" w:tplc="804AFF86">
      <w:start w:val="1"/>
      <w:numFmt w:val="thaiLetters"/>
      <w:lvlText w:val="(%1)"/>
      <w:lvlJc w:val="left"/>
      <w:pPr>
        <w:ind w:left="171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6" w15:restartNumberingAfterBreak="0">
    <w:nsid w:val="6939047D"/>
    <w:multiLevelType w:val="hybridMultilevel"/>
    <w:tmpl w:val="CEB2270C"/>
    <w:lvl w:ilvl="0" w:tplc="5966382A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7" w15:restartNumberingAfterBreak="0">
    <w:nsid w:val="6BED23D7"/>
    <w:multiLevelType w:val="hybridMultilevel"/>
    <w:tmpl w:val="521428E2"/>
    <w:lvl w:ilvl="0" w:tplc="3FD2BB76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8" w15:restartNumberingAfterBreak="0">
    <w:nsid w:val="6DB059A8"/>
    <w:multiLevelType w:val="hybridMultilevel"/>
    <w:tmpl w:val="3BF0F946"/>
    <w:lvl w:ilvl="0" w:tplc="DBA259D8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BB0460"/>
    <w:multiLevelType w:val="hybridMultilevel"/>
    <w:tmpl w:val="D862BE22"/>
    <w:lvl w:ilvl="0" w:tplc="8BF23FA4">
      <w:start w:val="19"/>
      <w:numFmt w:val="decimal"/>
      <w:lvlText w:val="%1"/>
      <w:lvlJc w:val="left"/>
      <w:pPr>
        <w:ind w:left="720" w:hanging="360"/>
      </w:pPr>
      <w:rPr>
        <w:rFonts w:ascii="Arial" w:hAnsi="Arial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3957C9"/>
    <w:multiLevelType w:val="hybridMultilevel"/>
    <w:tmpl w:val="5762AEDE"/>
    <w:lvl w:ilvl="0" w:tplc="B8A29E66">
      <w:start w:val="19"/>
      <w:numFmt w:val="decimal"/>
      <w:lvlText w:val="%1"/>
      <w:lvlJc w:val="left"/>
      <w:pPr>
        <w:ind w:left="720" w:hanging="360"/>
      </w:pPr>
      <w:rPr>
        <w:rFonts w:ascii="Arial" w:hAnsi="Arial" w:cs="Angsana New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823EB"/>
    <w:multiLevelType w:val="hybridMultilevel"/>
    <w:tmpl w:val="B538CDF8"/>
    <w:lvl w:ilvl="0" w:tplc="C2C82CE4">
      <w:start w:val="1"/>
      <w:numFmt w:val="thaiLetters"/>
      <w:lvlText w:val="(%1)"/>
      <w:lvlJc w:val="left"/>
      <w:pPr>
        <w:ind w:left="850" w:hanging="4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3"/>
  </w:num>
  <w:num w:numId="12">
    <w:abstractNumId w:val="18"/>
  </w:num>
  <w:num w:numId="13">
    <w:abstractNumId w:val="34"/>
  </w:num>
  <w:num w:numId="14">
    <w:abstractNumId w:val="22"/>
  </w:num>
  <w:num w:numId="15">
    <w:abstractNumId w:val="26"/>
  </w:num>
  <w:num w:numId="16">
    <w:abstractNumId w:val="13"/>
  </w:num>
  <w:num w:numId="17">
    <w:abstractNumId w:val="19"/>
  </w:num>
  <w:num w:numId="18">
    <w:abstractNumId w:val="36"/>
  </w:num>
  <w:num w:numId="19">
    <w:abstractNumId w:val="17"/>
  </w:num>
  <w:num w:numId="20">
    <w:abstractNumId w:val="21"/>
  </w:num>
  <w:num w:numId="21">
    <w:abstractNumId w:val="14"/>
  </w:num>
  <w:num w:numId="22">
    <w:abstractNumId w:val="33"/>
  </w:num>
  <w:num w:numId="23">
    <w:abstractNumId w:val="20"/>
  </w:num>
  <w:num w:numId="24">
    <w:abstractNumId w:val="41"/>
  </w:num>
  <w:num w:numId="25">
    <w:abstractNumId w:val="40"/>
  </w:num>
  <w:num w:numId="26">
    <w:abstractNumId w:val="29"/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2"/>
  </w:num>
  <w:num w:numId="29">
    <w:abstractNumId w:val="11"/>
  </w:num>
  <w:num w:numId="30">
    <w:abstractNumId w:val="31"/>
  </w:num>
  <w:num w:numId="31">
    <w:abstractNumId w:val="42"/>
  </w:num>
  <w:num w:numId="32">
    <w:abstractNumId w:val="10"/>
  </w:num>
  <w:num w:numId="33">
    <w:abstractNumId w:val="24"/>
  </w:num>
  <w:num w:numId="34">
    <w:abstractNumId w:val="25"/>
  </w:num>
  <w:num w:numId="35">
    <w:abstractNumId w:val="16"/>
  </w:num>
  <w:num w:numId="36">
    <w:abstractNumId w:val="39"/>
  </w:num>
  <w:num w:numId="37">
    <w:abstractNumId w:val="27"/>
  </w:num>
  <w:num w:numId="38">
    <w:abstractNumId w:val="37"/>
  </w:num>
  <w:num w:numId="3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28"/>
  </w:num>
  <w:num w:numId="42">
    <w:abstractNumId w:val="39"/>
  </w:num>
  <w:num w:numId="43">
    <w:abstractNumId w:val="35"/>
  </w:num>
  <w:num w:numId="44">
    <w:abstractNumId w:val="15"/>
  </w:num>
  <w:num w:numId="45">
    <w:abstractNumId w:val="12"/>
  </w:num>
  <w:num w:numId="46">
    <w:abstractNumId w:val="30"/>
  </w:num>
  <w:num w:numId="47">
    <w:abstractNumId w:val="3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939"/>
    <w:rsid w:val="000000CD"/>
    <w:rsid w:val="000001B7"/>
    <w:rsid w:val="0000050B"/>
    <w:rsid w:val="00000911"/>
    <w:rsid w:val="00000C0D"/>
    <w:rsid w:val="00000DF2"/>
    <w:rsid w:val="000012A2"/>
    <w:rsid w:val="00001385"/>
    <w:rsid w:val="0000142E"/>
    <w:rsid w:val="000014C8"/>
    <w:rsid w:val="00001A62"/>
    <w:rsid w:val="00001B39"/>
    <w:rsid w:val="000026AE"/>
    <w:rsid w:val="000035E3"/>
    <w:rsid w:val="0000361A"/>
    <w:rsid w:val="00003D19"/>
    <w:rsid w:val="00003EEC"/>
    <w:rsid w:val="00004631"/>
    <w:rsid w:val="00004BE2"/>
    <w:rsid w:val="00004E84"/>
    <w:rsid w:val="0000524B"/>
    <w:rsid w:val="00005628"/>
    <w:rsid w:val="00005682"/>
    <w:rsid w:val="000058F6"/>
    <w:rsid w:val="00005B3B"/>
    <w:rsid w:val="00005F60"/>
    <w:rsid w:val="000061C4"/>
    <w:rsid w:val="000062F0"/>
    <w:rsid w:val="0000644B"/>
    <w:rsid w:val="00006499"/>
    <w:rsid w:val="00006C56"/>
    <w:rsid w:val="00006D88"/>
    <w:rsid w:val="00006DD5"/>
    <w:rsid w:val="00007083"/>
    <w:rsid w:val="00007389"/>
    <w:rsid w:val="000076F5"/>
    <w:rsid w:val="00007C5B"/>
    <w:rsid w:val="00007E19"/>
    <w:rsid w:val="00007F68"/>
    <w:rsid w:val="00010187"/>
    <w:rsid w:val="0001025E"/>
    <w:rsid w:val="000103A8"/>
    <w:rsid w:val="00010AA3"/>
    <w:rsid w:val="00010B27"/>
    <w:rsid w:val="00010B2D"/>
    <w:rsid w:val="00010DE5"/>
    <w:rsid w:val="00010F2D"/>
    <w:rsid w:val="00011114"/>
    <w:rsid w:val="00011511"/>
    <w:rsid w:val="00011C8C"/>
    <w:rsid w:val="0001215B"/>
    <w:rsid w:val="00012211"/>
    <w:rsid w:val="00012304"/>
    <w:rsid w:val="0001249B"/>
    <w:rsid w:val="000125D2"/>
    <w:rsid w:val="000127EE"/>
    <w:rsid w:val="0001280D"/>
    <w:rsid w:val="0001281E"/>
    <w:rsid w:val="0001352D"/>
    <w:rsid w:val="00013945"/>
    <w:rsid w:val="000139CC"/>
    <w:rsid w:val="00013B03"/>
    <w:rsid w:val="00013BED"/>
    <w:rsid w:val="00013C25"/>
    <w:rsid w:val="00013DB4"/>
    <w:rsid w:val="00013EB3"/>
    <w:rsid w:val="00013F7D"/>
    <w:rsid w:val="00014121"/>
    <w:rsid w:val="00014241"/>
    <w:rsid w:val="000142D1"/>
    <w:rsid w:val="00014756"/>
    <w:rsid w:val="00014D93"/>
    <w:rsid w:val="00015241"/>
    <w:rsid w:val="00015886"/>
    <w:rsid w:val="00015BCB"/>
    <w:rsid w:val="00015F48"/>
    <w:rsid w:val="000160C4"/>
    <w:rsid w:val="0001616C"/>
    <w:rsid w:val="00016378"/>
    <w:rsid w:val="000164FD"/>
    <w:rsid w:val="00016611"/>
    <w:rsid w:val="00016752"/>
    <w:rsid w:val="0001689D"/>
    <w:rsid w:val="00016AFB"/>
    <w:rsid w:val="00016B39"/>
    <w:rsid w:val="00016BB1"/>
    <w:rsid w:val="00016E05"/>
    <w:rsid w:val="00017136"/>
    <w:rsid w:val="00017219"/>
    <w:rsid w:val="00017530"/>
    <w:rsid w:val="000179E7"/>
    <w:rsid w:val="000179FB"/>
    <w:rsid w:val="00017B72"/>
    <w:rsid w:val="00020331"/>
    <w:rsid w:val="000204CD"/>
    <w:rsid w:val="00020593"/>
    <w:rsid w:val="000207E3"/>
    <w:rsid w:val="000208D9"/>
    <w:rsid w:val="000209B1"/>
    <w:rsid w:val="000209F7"/>
    <w:rsid w:val="00020BF2"/>
    <w:rsid w:val="00020CD5"/>
    <w:rsid w:val="00020E0D"/>
    <w:rsid w:val="00020F96"/>
    <w:rsid w:val="0002168F"/>
    <w:rsid w:val="00021D0E"/>
    <w:rsid w:val="00021FB2"/>
    <w:rsid w:val="000221BA"/>
    <w:rsid w:val="0002244C"/>
    <w:rsid w:val="0002290B"/>
    <w:rsid w:val="00022B08"/>
    <w:rsid w:val="00022E4A"/>
    <w:rsid w:val="0002311B"/>
    <w:rsid w:val="00023338"/>
    <w:rsid w:val="00023527"/>
    <w:rsid w:val="00023970"/>
    <w:rsid w:val="000239D0"/>
    <w:rsid w:val="00023CB6"/>
    <w:rsid w:val="000246AF"/>
    <w:rsid w:val="00024741"/>
    <w:rsid w:val="00024797"/>
    <w:rsid w:val="00024976"/>
    <w:rsid w:val="00024CEE"/>
    <w:rsid w:val="00024F50"/>
    <w:rsid w:val="00025352"/>
    <w:rsid w:val="000254DB"/>
    <w:rsid w:val="000256A5"/>
    <w:rsid w:val="00025941"/>
    <w:rsid w:val="00025945"/>
    <w:rsid w:val="00025CF5"/>
    <w:rsid w:val="0002656A"/>
    <w:rsid w:val="0002674C"/>
    <w:rsid w:val="00026B75"/>
    <w:rsid w:val="00026BE1"/>
    <w:rsid w:val="0002700E"/>
    <w:rsid w:val="000275CC"/>
    <w:rsid w:val="000275FE"/>
    <w:rsid w:val="0002770C"/>
    <w:rsid w:val="000277DA"/>
    <w:rsid w:val="000279C1"/>
    <w:rsid w:val="00027E5C"/>
    <w:rsid w:val="000303D8"/>
    <w:rsid w:val="0003047C"/>
    <w:rsid w:val="00030BBF"/>
    <w:rsid w:val="00030ED3"/>
    <w:rsid w:val="000310D3"/>
    <w:rsid w:val="0003114D"/>
    <w:rsid w:val="0003122F"/>
    <w:rsid w:val="00031619"/>
    <w:rsid w:val="00031726"/>
    <w:rsid w:val="0003176E"/>
    <w:rsid w:val="0003185C"/>
    <w:rsid w:val="00031A08"/>
    <w:rsid w:val="00031B4C"/>
    <w:rsid w:val="00031C08"/>
    <w:rsid w:val="00031C37"/>
    <w:rsid w:val="00031D5C"/>
    <w:rsid w:val="00031F8D"/>
    <w:rsid w:val="000320A2"/>
    <w:rsid w:val="000322D6"/>
    <w:rsid w:val="00032346"/>
    <w:rsid w:val="00032821"/>
    <w:rsid w:val="00032918"/>
    <w:rsid w:val="00032DD3"/>
    <w:rsid w:val="00032F61"/>
    <w:rsid w:val="0003348A"/>
    <w:rsid w:val="000335A7"/>
    <w:rsid w:val="0003374D"/>
    <w:rsid w:val="00033B18"/>
    <w:rsid w:val="000342DC"/>
    <w:rsid w:val="00034301"/>
    <w:rsid w:val="00034623"/>
    <w:rsid w:val="00034954"/>
    <w:rsid w:val="00034A07"/>
    <w:rsid w:val="00034BB8"/>
    <w:rsid w:val="00034C10"/>
    <w:rsid w:val="00034CEA"/>
    <w:rsid w:val="00035027"/>
    <w:rsid w:val="00035259"/>
    <w:rsid w:val="0003554B"/>
    <w:rsid w:val="0003564F"/>
    <w:rsid w:val="000356BA"/>
    <w:rsid w:val="000359BE"/>
    <w:rsid w:val="000359C7"/>
    <w:rsid w:val="00035F3B"/>
    <w:rsid w:val="00035F6D"/>
    <w:rsid w:val="000361D8"/>
    <w:rsid w:val="00036245"/>
    <w:rsid w:val="0003648F"/>
    <w:rsid w:val="000364B9"/>
    <w:rsid w:val="000364E2"/>
    <w:rsid w:val="00036BEC"/>
    <w:rsid w:val="0003704C"/>
    <w:rsid w:val="000374FD"/>
    <w:rsid w:val="00037BBB"/>
    <w:rsid w:val="00037C28"/>
    <w:rsid w:val="00037CDD"/>
    <w:rsid w:val="00037F1A"/>
    <w:rsid w:val="0004002E"/>
    <w:rsid w:val="00040A75"/>
    <w:rsid w:val="00041233"/>
    <w:rsid w:val="000413F1"/>
    <w:rsid w:val="00041518"/>
    <w:rsid w:val="0004164F"/>
    <w:rsid w:val="00041B29"/>
    <w:rsid w:val="00041CED"/>
    <w:rsid w:val="00041E6E"/>
    <w:rsid w:val="0004206D"/>
    <w:rsid w:val="00042286"/>
    <w:rsid w:val="0004274A"/>
    <w:rsid w:val="000429D6"/>
    <w:rsid w:val="00042AD7"/>
    <w:rsid w:val="00042B40"/>
    <w:rsid w:val="00042CCB"/>
    <w:rsid w:val="00042EE6"/>
    <w:rsid w:val="000434EE"/>
    <w:rsid w:val="00043A5B"/>
    <w:rsid w:val="00043B5A"/>
    <w:rsid w:val="00043E2A"/>
    <w:rsid w:val="00044391"/>
    <w:rsid w:val="0004444F"/>
    <w:rsid w:val="00044584"/>
    <w:rsid w:val="00044785"/>
    <w:rsid w:val="000447C9"/>
    <w:rsid w:val="000449B1"/>
    <w:rsid w:val="000453BA"/>
    <w:rsid w:val="0004591E"/>
    <w:rsid w:val="00045D7E"/>
    <w:rsid w:val="00045ECF"/>
    <w:rsid w:val="00046026"/>
    <w:rsid w:val="000460EC"/>
    <w:rsid w:val="000465F4"/>
    <w:rsid w:val="00046696"/>
    <w:rsid w:val="00046F13"/>
    <w:rsid w:val="00046F76"/>
    <w:rsid w:val="00047125"/>
    <w:rsid w:val="00047389"/>
    <w:rsid w:val="000477D3"/>
    <w:rsid w:val="000479E6"/>
    <w:rsid w:val="00047C73"/>
    <w:rsid w:val="00047D8B"/>
    <w:rsid w:val="00047F21"/>
    <w:rsid w:val="00050828"/>
    <w:rsid w:val="00050B57"/>
    <w:rsid w:val="00050C53"/>
    <w:rsid w:val="00051285"/>
    <w:rsid w:val="0005146F"/>
    <w:rsid w:val="0005184E"/>
    <w:rsid w:val="00051CFE"/>
    <w:rsid w:val="0005208D"/>
    <w:rsid w:val="00052332"/>
    <w:rsid w:val="0005263D"/>
    <w:rsid w:val="00052738"/>
    <w:rsid w:val="000527EE"/>
    <w:rsid w:val="00052A8A"/>
    <w:rsid w:val="00053015"/>
    <w:rsid w:val="0005304F"/>
    <w:rsid w:val="000532E3"/>
    <w:rsid w:val="00053678"/>
    <w:rsid w:val="00053710"/>
    <w:rsid w:val="00053733"/>
    <w:rsid w:val="00053D6E"/>
    <w:rsid w:val="00053DDD"/>
    <w:rsid w:val="00053E50"/>
    <w:rsid w:val="00053EA2"/>
    <w:rsid w:val="0005425D"/>
    <w:rsid w:val="00054312"/>
    <w:rsid w:val="00054588"/>
    <w:rsid w:val="0005460B"/>
    <w:rsid w:val="00054B87"/>
    <w:rsid w:val="00054D35"/>
    <w:rsid w:val="000551D7"/>
    <w:rsid w:val="000554B8"/>
    <w:rsid w:val="00055FCC"/>
    <w:rsid w:val="00056175"/>
    <w:rsid w:val="000561AA"/>
    <w:rsid w:val="0005699E"/>
    <w:rsid w:val="00057122"/>
    <w:rsid w:val="00057A15"/>
    <w:rsid w:val="00057DCB"/>
    <w:rsid w:val="000602DB"/>
    <w:rsid w:val="00060476"/>
    <w:rsid w:val="00060918"/>
    <w:rsid w:val="00060B17"/>
    <w:rsid w:val="00060DFF"/>
    <w:rsid w:val="000612BE"/>
    <w:rsid w:val="00061C9A"/>
    <w:rsid w:val="00062182"/>
    <w:rsid w:val="00062580"/>
    <w:rsid w:val="000625CF"/>
    <w:rsid w:val="000625DB"/>
    <w:rsid w:val="00062600"/>
    <w:rsid w:val="0006274E"/>
    <w:rsid w:val="0006284F"/>
    <w:rsid w:val="00062E18"/>
    <w:rsid w:val="000632AF"/>
    <w:rsid w:val="0006392F"/>
    <w:rsid w:val="00063E9C"/>
    <w:rsid w:val="00063F1B"/>
    <w:rsid w:val="000646BE"/>
    <w:rsid w:val="000647B3"/>
    <w:rsid w:val="000647F8"/>
    <w:rsid w:val="000648D5"/>
    <w:rsid w:val="00064996"/>
    <w:rsid w:val="00064D98"/>
    <w:rsid w:val="000651A1"/>
    <w:rsid w:val="000654D3"/>
    <w:rsid w:val="00065A5B"/>
    <w:rsid w:val="00066212"/>
    <w:rsid w:val="000662C9"/>
    <w:rsid w:val="00066625"/>
    <w:rsid w:val="000668A7"/>
    <w:rsid w:val="00066A80"/>
    <w:rsid w:val="00066DA8"/>
    <w:rsid w:val="00066FA2"/>
    <w:rsid w:val="00067062"/>
    <w:rsid w:val="0006716F"/>
    <w:rsid w:val="000674A8"/>
    <w:rsid w:val="0006761C"/>
    <w:rsid w:val="0006764D"/>
    <w:rsid w:val="00067689"/>
    <w:rsid w:val="0006791F"/>
    <w:rsid w:val="0006799D"/>
    <w:rsid w:val="00067C17"/>
    <w:rsid w:val="00067C71"/>
    <w:rsid w:val="00067DBE"/>
    <w:rsid w:val="00070054"/>
    <w:rsid w:val="0007075F"/>
    <w:rsid w:val="000707D9"/>
    <w:rsid w:val="000709CB"/>
    <w:rsid w:val="00070BC6"/>
    <w:rsid w:val="00070CA0"/>
    <w:rsid w:val="00070D5A"/>
    <w:rsid w:val="00070EDE"/>
    <w:rsid w:val="000711A0"/>
    <w:rsid w:val="000712AB"/>
    <w:rsid w:val="000719DF"/>
    <w:rsid w:val="00071ADA"/>
    <w:rsid w:val="00071E45"/>
    <w:rsid w:val="00071E61"/>
    <w:rsid w:val="0007213A"/>
    <w:rsid w:val="00072357"/>
    <w:rsid w:val="00072C13"/>
    <w:rsid w:val="00072CDE"/>
    <w:rsid w:val="000730A5"/>
    <w:rsid w:val="000734F3"/>
    <w:rsid w:val="000737E9"/>
    <w:rsid w:val="00073898"/>
    <w:rsid w:val="00073940"/>
    <w:rsid w:val="00073A56"/>
    <w:rsid w:val="00073A73"/>
    <w:rsid w:val="00073D5C"/>
    <w:rsid w:val="00074147"/>
    <w:rsid w:val="00074279"/>
    <w:rsid w:val="000742A4"/>
    <w:rsid w:val="00074398"/>
    <w:rsid w:val="00074735"/>
    <w:rsid w:val="000749A4"/>
    <w:rsid w:val="00074AC1"/>
    <w:rsid w:val="00074B3F"/>
    <w:rsid w:val="000752A6"/>
    <w:rsid w:val="00075B3B"/>
    <w:rsid w:val="000764B2"/>
    <w:rsid w:val="0007655A"/>
    <w:rsid w:val="00076709"/>
    <w:rsid w:val="00076A05"/>
    <w:rsid w:val="00076DEC"/>
    <w:rsid w:val="00076E29"/>
    <w:rsid w:val="00076E7D"/>
    <w:rsid w:val="00076EFB"/>
    <w:rsid w:val="000771EA"/>
    <w:rsid w:val="000777BB"/>
    <w:rsid w:val="00077C97"/>
    <w:rsid w:val="00077CAF"/>
    <w:rsid w:val="00077E06"/>
    <w:rsid w:val="00077F3F"/>
    <w:rsid w:val="00080546"/>
    <w:rsid w:val="00080553"/>
    <w:rsid w:val="00080900"/>
    <w:rsid w:val="00080F97"/>
    <w:rsid w:val="00081568"/>
    <w:rsid w:val="000816C8"/>
    <w:rsid w:val="00081954"/>
    <w:rsid w:val="00081BFB"/>
    <w:rsid w:val="00081F1E"/>
    <w:rsid w:val="00081FC8"/>
    <w:rsid w:val="00082352"/>
    <w:rsid w:val="000823A8"/>
    <w:rsid w:val="00082455"/>
    <w:rsid w:val="00082873"/>
    <w:rsid w:val="00082C3E"/>
    <w:rsid w:val="000832C3"/>
    <w:rsid w:val="00083CA4"/>
    <w:rsid w:val="00083EDC"/>
    <w:rsid w:val="00084149"/>
    <w:rsid w:val="000843FA"/>
    <w:rsid w:val="00084651"/>
    <w:rsid w:val="00084F2E"/>
    <w:rsid w:val="00085400"/>
    <w:rsid w:val="00085638"/>
    <w:rsid w:val="000858B0"/>
    <w:rsid w:val="00085CD9"/>
    <w:rsid w:val="00086083"/>
    <w:rsid w:val="0008635C"/>
    <w:rsid w:val="000867AA"/>
    <w:rsid w:val="00086BE7"/>
    <w:rsid w:val="00086D43"/>
    <w:rsid w:val="00086D70"/>
    <w:rsid w:val="00086DC1"/>
    <w:rsid w:val="00086E2A"/>
    <w:rsid w:val="00087071"/>
    <w:rsid w:val="00087836"/>
    <w:rsid w:val="00087963"/>
    <w:rsid w:val="000879E9"/>
    <w:rsid w:val="00090095"/>
    <w:rsid w:val="00090F52"/>
    <w:rsid w:val="00091042"/>
    <w:rsid w:val="00091066"/>
    <w:rsid w:val="000917D6"/>
    <w:rsid w:val="00091F4C"/>
    <w:rsid w:val="000928A3"/>
    <w:rsid w:val="00092944"/>
    <w:rsid w:val="000932ED"/>
    <w:rsid w:val="0009333E"/>
    <w:rsid w:val="00093389"/>
    <w:rsid w:val="00093736"/>
    <w:rsid w:val="0009417A"/>
    <w:rsid w:val="0009419B"/>
    <w:rsid w:val="00094447"/>
    <w:rsid w:val="000945CD"/>
    <w:rsid w:val="00094BD7"/>
    <w:rsid w:val="000950D5"/>
    <w:rsid w:val="0009518B"/>
    <w:rsid w:val="000951B7"/>
    <w:rsid w:val="00095259"/>
    <w:rsid w:val="0009535B"/>
    <w:rsid w:val="000953BB"/>
    <w:rsid w:val="000954E2"/>
    <w:rsid w:val="000955D0"/>
    <w:rsid w:val="00095818"/>
    <w:rsid w:val="00095A5B"/>
    <w:rsid w:val="00095B66"/>
    <w:rsid w:val="00095C4B"/>
    <w:rsid w:val="000964BC"/>
    <w:rsid w:val="000965E3"/>
    <w:rsid w:val="00096658"/>
    <w:rsid w:val="000966F6"/>
    <w:rsid w:val="00096A51"/>
    <w:rsid w:val="00096A81"/>
    <w:rsid w:val="00096B72"/>
    <w:rsid w:val="00096BA2"/>
    <w:rsid w:val="00096CD8"/>
    <w:rsid w:val="00096D61"/>
    <w:rsid w:val="0009745D"/>
    <w:rsid w:val="0009782D"/>
    <w:rsid w:val="00097E71"/>
    <w:rsid w:val="00097F4E"/>
    <w:rsid w:val="00097FC6"/>
    <w:rsid w:val="000A019F"/>
    <w:rsid w:val="000A0273"/>
    <w:rsid w:val="000A05C9"/>
    <w:rsid w:val="000A09C1"/>
    <w:rsid w:val="000A0C50"/>
    <w:rsid w:val="000A0F37"/>
    <w:rsid w:val="000A13F7"/>
    <w:rsid w:val="000A14B5"/>
    <w:rsid w:val="000A1773"/>
    <w:rsid w:val="000A1CDD"/>
    <w:rsid w:val="000A1DDD"/>
    <w:rsid w:val="000A1E7E"/>
    <w:rsid w:val="000A206A"/>
    <w:rsid w:val="000A21CF"/>
    <w:rsid w:val="000A232B"/>
    <w:rsid w:val="000A2721"/>
    <w:rsid w:val="000A2777"/>
    <w:rsid w:val="000A2861"/>
    <w:rsid w:val="000A2EE0"/>
    <w:rsid w:val="000A30FC"/>
    <w:rsid w:val="000A32AC"/>
    <w:rsid w:val="000A3329"/>
    <w:rsid w:val="000A3508"/>
    <w:rsid w:val="000A3E00"/>
    <w:rsid w:val="000A4040"/>
    <w:rsid w:val="000A4813"/>
    <w:rsid w:val="000A483C"/>
    <w:rsid w:val="000A4C16"/>
    <w:rsid w:val="000A4E6D"/>
    <w:rsid w:val="000A503F"/>
    <w:rsid w:val="000A50D3"/>
    <w:rsid w:val="000A544F"/>
    <w:rsid w:val="000A5516"/>
    <w:rsid w:val="000A55B1"/>
    <w:rsid w:val="000A5771"/>
    <w:rsid w:val="000A598F"/>
    <w:rsid w:val="000A62A0"/>
    <w:rsid w:val="000A630F"/>
    <w:rsid w:val="000A6A51"/>
    <w:rsid w:val="000A6C45"/>
    <w:rsid w:val="000A6DAD"/>
    <w:rsid w:val="000A6EA9"/>
    <w:rsid w:val="000A71B1"/>
    <w:rsid w:val="000A7657"/>
    <w:rsid w:val="000A79E6"/>
    <w:rsid w:val="000A7D4E"/>
    <w:rsid w:val="000A7E06"/>
    <w:rsid w:val="000A7FA6"/>
    <w:rsid w:val="000B00CD"/>
    <w:rsid w:val="000B02BF"/>
    <w:rsid w:val="000B0CC4"/>
    <w:rsid w:val="000B0D4B"/>
    <w:rsid w:val="000B0EF3"/>
    <w:rsid w:val="000B1068"/>
    <w:rsid w:val="000B10E3"/>
    <w:rsid w:val="000B13F1"/>
    <w:rsid w:val="000B1498"/>
    <w:rsid w:val="000B1748"/>
    <w:rsid w:val="000B18C6"/>
    <w:rsid w:val="000B1A80"/>
    <w:rsid w:val="000B1A8E"/>
    <w:rsid w:val="000B1ACE"/>
    <w:rsid w:val="000B1CF1"/>
    <w:rsid w:val="000B1E61"/>
    <w:rsid w:val="000B1FF0"/>
    <w:rsid w:val="000B2041"/>
    <w:rsid w:val="000B2188"/>
    <w:rsid w:val="000B22AD"/>
    <w:rsid w:val="000B232C"/>
    <w:rsid w:val="000B23BA"/>
    <w:rsid w:val="000B243C"/>
    <w:rsid w:val="000B2A50"/>
    <w:rsid w:val="000B2B32"/>
    <w:rsid w:val="000B2BE0"/>
    <w:rsid w:val="000B2DAA"/>
    <w:rsid w:val="000B2F10"/>
    <w:rsid w:val="000B35A7"/>
    <w:rsid w:val="000B3CE4"/>
    <w:rsid w:val="000B409C"/>
    <w:rsid w:val="000B41D2"/>
    <w:rsid w:val="000B4285"/>
    <w:rsid w:val="000B431C"/>
    <w:rsid w:val="000B4374"/>
    <w:rsid w:val="000B4481"/>
    <w:rsid w:val="000B4847"/>
    <w:rsid w:val="000B4933"/>
    <w:rsid w:val="000B495E"/>
    <w:rsid w:val="000B4A2D"/>
    <w:rsid w:val="000B4A7F"/>
    <w:rsid w:val="000B4B6F"/>
    <w:rsid w:val="000B4BFD"/>
    <w:rsid w:val="000B4EC0"/>
    <w:rsid w:val="000B5075"/>
    <w:rsid w:val="000B5376"/>
    <w:rsid w:val="000B5799"/>
    <w:rsid w:val="000B598F"/>
    <w:rsid w:val="000B5A4A"/>
    <w:rsid w:val="000B5F0A"/>
    <w:rsid w:val="000B5F36"/>
    <w:rsid w:val="000B687F"/>
    <w:rsid w:val="000B69EE"/>
    <w:rsid w:val="000B6A5A"/>
    <w:rsid w:val="000B6D8D"/>
    <w:rsid w:val="000B6DE0"/>
    <w:rsid w:val="000B726B"/>
    <w:rsid w:val="000C0496"/>
    <w:rsid w:val="000C054A"/>
    <w:rsid w:val="000C05D8"/>
    <w:rsid w:val="000C08C9"/>
    <w:rsid w:val="000C095E"/>
    <w:rsid w:val="000C0AC3"/>
    <w:rsid w:val="000C0E6A"/>
    <w:rsid w:val="000C0E6F"/>
    <w:rsid w:val="000C0EE1"/>
    <w:rsid w:val="000C1472"/>
    <w:rsid w:val="000C1ACC"/>
    <w:rsid w:val="000C1BC9"/>
    <w:rsid w:val="000C1DE8"/>
    <w:rsid w:val="000C2531"/>
    <w:rsid w:val="000C2568"/>
    <w:rsid w:val="000C26DA"/>
    <w:rsid w:val="000C27DC"/>
    <w:rsid w:val="000C27E3"/>
    <w:rsid w:val="000C29E5"/>
    <w:rsid w:val="000C2B17"/>
    <w:rsid w:val="000C320E"/>
    <w:rsid w:val="000C342C"/>
    <w:rsid w:val="000C3562"/>
    <w:rsid w:val="000C3DB4"/>
    <w:rsid w:val="000C3FBE"/>
    <w:rsid w:val="000C401E"/>
    <w:rsid w:val="000C4BD0"/>
    <w:rsid w:val="000C4CEB"/>
    <w:rsid w:val="000C4DC3"/>
    <w:rsid w:val="000C5180"/>
    <w:rsid w:val="000C59E1"/>
    <w:rsid w:val="000C6217"/>
    <w:rsid w:val="000C662B"/>
    <w:rsid w:val="000C6857"/>
    <w:rsid w:val="000C6D2C"/>
    <w:rsid w:val="000C799A"/>
    <w:rsid w:val="000D0081"/>
    <w:rsid w:val="000D012F"/>
    <w:rsid w:val="000D043D"/>
    <w:rsid w:val="000D04BD"/>
    <w:rsid w:val="000D04D1"/>
    <w:rsid w:val="000D062E"/>
    <w:rsid w:val="000D067A"/>
    <w:rsid w:val="000D07C0"/>
    <w:rsid w:val="000D0A35"/>
    <w:rsid w:val="000D0B16"/>
    <w:rsid w:val="000D0EDE"/>
    <w:rsid w:val="000D11D0"/>
    <w:rsid w:val="000D11E2"/>
    <w:rsid w:val="000D130D"/>
    <w:rsid w:val="000D171B"/>
    <w:rsid w:val="000D17BF"/>
    <w:rsid w:val="000D1C7D"/>
    <w:rsid w:val="000D21AC"/>
    <w:rsid w:val="000D21D5"/>
    <w:rsid w:val="000D23B0"/>
    <w:rsid w:val="000D24E6"/>
    <w:rsid w:val="000D29A6"/>
    <w:rsid w:val="000D2C3A"/>
    <w:rsid w:val="000D2E95"/>
    <w:rsid w:val="000D3062"/>
    <w:rsid w:val="000D3086"/>
    <w:rsid w:val="000D362B"/>
    <w:rsid w:val="000D380F"/>
    <w:rsid w:val="000D38D0"/>
    <w:rsid w:val="000D3AE0"/>
    <w:rsid w:val="000D3F52"/>
    <w:rsid w:val="000D4054"/>
    <w:rsid w:val="000D40B9"/>
    <w:rsid w:val="000D415C"/>
    <w:rsid w:val="000D4705"/>
    <w:rsid w:val="000D4A50"/>
    <w:rsid w:val="000D4C01"/>
    <w:rsid w:val="000D587B"/>
    <w:rsid w:val="000D5D4A"/>
    <w:rsid w:val="000D63C6"/>
    <w:rsid w:val="000D6B6E"/>
    <w:rsid w:val="000D6B8C"/>
    <w:rsid w:val="000D6BE9"/>
    <w:rsid w:val="000D6D71"/>
    <w:rsid w:val="000D6F3A"/>
    <w:rsid w:val="000D6FEF"/>
    <w:rsid w:val="000D7461"/>
    <w:rsid w:val="000D748A"/>
    <w:rsid w:val="000D7843"/>
    <w:rsid w:val="000D7E3D"/>
    <w:rsid w:val="000E0269"/>
    <w:rsid w:val="000E07A4"/>
    <w:rsid w:val="000E08CC"/>
    <w:rsid w:val="000E093B"/>
    <w:rsid w:val="000E0A01"/>
    <w:rsid w:val="000E0AD5"/>
    <w:rsid w:val="000E0E9F"/>
    <w:rsid w:val="000E0EEB"/>
    <w:rsid w:val="000E1A18"/>
    <w:rsid w:val="000E2AA7"/>
    <w:rsid w:val="000E2D0A"/>
    <w:rsid w:val="000E2EE8"/>
    <w:rsid w:val="000E363D"/>
    <w:rsid w:val="000E38AD"/>
    <w:rsid w:val="000E3937"/>
    <w:rsid w:val="000E39CD"/>
    <w:rsid w:val="000E3A53"/>
    <w:rsid w:val="000E409A"/>
    <w:rsid w:val="000E44CA"/>
    <w:rsid w:val="000E4913"/>
    <w:rsid w:val="000E4B37"/>
    <w:rsid w:val="000E4B8A"/>
    <w:rsid w:val="000E4C8C"/>
    <w:rsid w:val="000E4F9C"/>
    <w:rsid w:val="000E542C"/>
    <w:rsid w:val="000E5939"/>
    <w:rsid w:val="000E598F"/>
    <w:rsid w:val="000E64F9"/>
    <w:rsid w:val="000E71ED"/>
    <w:rsid w:val="000E77E0"/>
    <w:rsid w:val="000E79B9"/>
    <w:rsid w:val="000E7E7A"/>
    <w:rsid w:val="000F02D9"/>
    <w:rsid w:val="000F07DF"/>
    <w:rsid w:val="000F0AC3"/>
    <w:rsid w:val="000F0EC3"/>
    <w:rsid w:val="000F1056"/>
    <w:rsid w:val="000F17EB"/>
    <w:rsid w:val="000F1FC1"/>
    <w:rsid w:val="000F200D"/>
    <w:rsid w:val="000F2063"/>
    <w:rsid w:val="000F2288"/>
    <w:rsid w:val="000F2349"/>
    <w:rsid w:val="000F2853"/>
    <w:rsid w:val="000F2EB1"/>
    <w:rsid w:val="000F2ED0"/>
    <w:rsid w:val="000F32DB"/>
    <w:rsid w:val="000F3725"/>
    <w:rsid w:val="000F387E"/>
    <w:rsid w:val="000F3A0E"/>
    <w:rsid w:val="000F3A17"/>
    <w:rsid w:val="000F3BB5"/>
    <w:rsid w:val="000F3EB2"/>
    <w:rsid w:val="000F3F5E"/>
    <w:rsid w:val="000F4962"/>
    <w:rsid w:val="000F4F1B"/>
    <w:rsid w:val="000F4FDC"/>
    <w:rsid w:val="000F508E"/>
    <w:rsid w:val="000F5356"/>
    <w:rsid w:val="000F5801"/>
    <w:rsid w:val="000F58BC"/>
    <w:rsid w:val="000F5B55"/>
    <w:rsid w:val="000F5BC7"/>
    <w:rsid w:val="000F5D03"/>
    <w:rsid w:val="000F5D9A"/>
    <w:rsid w:val="000F5E9B"/>
    <w:rsid w:val="000F65C6"/>
    <w:rsid w:val="000F6774"/>
    <w:rsid w:val="000F6C0A"/>
    <w:rsid w:val="000F714B"/>
    <w:rsid w:val="000F72C2"/>
    <w:rsid w:val="000F7423"/>
    <w:rsid w:val="000F760B"/>
    <w:rsid w:val="000F7B49"/>
    <w:rsid w:val="000F7F3F"/>
    <w:rsid w:val="000F7FB3"/>
    <w:rsid w:val="0010009C"/>
    <w:rsid w:val="001001BD"/>
    <w:rsid w:val="00101020"/>
    <w:rsid w:val="00101FB2"/>
    <w:rsid w:val="001020A3"/>
    <w:rsid w:val="0010227C"/>
    <w:rsid w:val="001032B4"/>
    <w:rsid w:val="00103828"/>
    <w:rsid w:val="0010391D"/>
    <w:rsid w:val="00103BFC"/>
    <w:rsid w:val="00103C8B"/>
    <w:rsid w:val="00103DE3"/>
    <w:rsid w:val="00104B7D"/>
    <w:rsid w:val="00104E73"/>
    <w:rsid w:val="001051BB"/>
    <w:rsid w:val="0010537A"/>
    <w:rsid w:val="001053B9"/>
    <w:rsid w:val="00105700"/>
    <w:rsid w:val="00105EB5"/>
    <w:rsid w:val="00106162"/>
    <w:rsid w:val="001066CA"/>
    <w:rsid w:val="0010674E"/>
    <w:rsid w:val="001068B6"/>
    <w:rsid w:val="00106901"/>
    <w:rsid w:val="00106AF4"/>
    <w:rsid w:val="00106B89"/>
    <w:rsid w:val="00106E3E"/>
    <w:rsid w:val="00107460"/>
    <w:rsid w:val="00107C13"/>
    <w:rsid w:val="00107C80"/>
    <w:rsid w:val="00107CC7"/>
    <w:rsid w:val="00107EB9"/>
    <w:rsid w:val="00110463"/>
    <w:rsid w:val="00110B7A"/>
    <w:rsid w:val="00110E6E"/>
    <w:rsid w:val="0011112D"/>
    <w:rsid w:val="0011184D"/>
    <w:rsid w:val="00111CFE"/>
    <w:rsid w:val="0011219F"/>
    <w:rsid w:val="001122B2"/>
    <w:rsid w:val="001124F9"/>
    <w:rsid w:val="00112646"/>
    <w:rsid w:val="00112889"/>
    <w:rsid w:val="00112D1C"/>
    <w:rsid w:val="00112F82"/>
    <w:rsid w:val="0011362C"/>
    <w:rsid w:val="001138EF"/>
    <w:rsid w:val="00113AEA"/>
    <w:rsid w:val="00113B22"/>
    <w:rsid w:val="00113C5E"/>
    <w:rsid w:val="00113EC0"/>
    <w:rsid w:val="00113F6E"/>
    <w:rsid w:val="00114118"/>
    <w:rsid w:val="001141EE"/>
    <w:rsid w:val="0011448E"/>
    <w:rsid w:val="001145D4"/>
    <w:rsid w:val="00114C17"/>
    <w:rsid w:val="00114E63"/>
    <w:rsid w:val="00115470"/>
    <w:rsid w:val="001154BD"/>
    <w:rsid w:val="001155B1"/>
    <w:rsid w:val="0011566A"/>
    <w:rsid w:val="001157C0"/>
    <w:rsid w:val="001158E2"/>
    <w:rsid w:val="00116055"/>
    <w:rsid w:val="00116473"/>
    <w:rsid w:val="001165FA"/>
    <w:rsid w:val="00116710"/>
    <w:rsid w:val="001167B0"/>
    <w:rsid w:val="001169AC"/>
    <w:rsid w:val="00116D85"/>
    <w:rsid w:val="00116DA2"/>
    <w:rsid w:val="00117453"/>
    <w:rsid w:val="00117CD8"/>
    <w:rsid w:val="0012054F"/>
    <w:rsid w:val="001205DF"/>
    <w:rsid w:val="00120A9F"/>
    <w:rsid w:val="00120AAC"/>
    <w:rsid w:val="00120E67"/>
    <w:rsid w:val="00120E9F"/>
    <w:rsid w:val="00121116"/>
    <w:rsid w:val="00121427"/>
    <w:rsid w:val="00121B28"/>
    <w:rsid w:val="00121B8F"/>
    <w:rsid w:val="00121EB6"/>
    <w:rsid w:val="0012209B"/>
    <w:rsid w:val="001223A9"/>
    <w:rsid w:val="001225E0"/>
    <w:rsid w:val="00122B1A"/>
    <w:rsid w:val="00122E2F"/>
    <w:rsid w:val="00123228"/>
    <w:rsid w:val="00123789"/>
    <w:rsid w:val="00123935"/>
    <w:rsid w:val="00123A1E"/>
    <w:rsid w:val="00123A2C"/>
    <w:rsid w:val="001242B8"/>
    <w:rsid w:val="0012444E"/>
    <w:rsid w:val="00124A32"/>
    <w:rsid w:val="00124AEF"/>
    <w:rsid w:val="00124B2F"/>
    <w:rsid w:val="0012523B"/>
    <w:rsid w:val="001254C6"/>
    <w:rsid w:val="001256A9"/>
    <w:rsid w:val="00125715"/>
    <w:rsid w:val="00125E1C"/>
    <w:rsid w:val="0012602A"/>
    <w:rsid w:val="0012691E"/>
    <w:rsid w:val="00126A85"/>
    <w:rsid w:val="00126B46"/>
    <w:rsid w:val="00126E57"/>
    <w:rsid w:val="001275C6"/>
    <w:rsid w:val="001279CB"/>
    <w:rsid w:val="00127B80"/>
    <w:rsid w:val="00127BD5"/>
    <w:rsid w:val="001300B6"/>
    <w:rsid w:val="001300DE"/>
    <w:rsid w:val="001303A8"/>
    <w:rsid w:val="00130483"/>
    <w:rsid w:val="001304EF"/>
    <w:rsid w:val="0013053D"/>
    <w:rsid w:val="001305AA"/>
    <w:rsid w:val="001308BD"/>
    <w:rsid w:val="00130AFA"/>
    <w:rsid w:val="00130B4C"/>
    <w:rsid w:val="00130C1D"/>
    <w:rsid w:val="00130C49"/>
    <w:rsid w:val="00130D2B"/>
    <w:rsid w:val="00130D37"/>
    <w:rsid w:val="001316DD"/>
    <w:rsid w:val="001316F3"/>
    <w:rsid w:val="00131876"/>
    <w:rsid w:val="001318B1"/>
    <w:rsid w:val="00131B66"/>
    <w:rsid w:val="001320D5"/>
    <w:rsid w:val="00132257"/>
    <w:rsid w:val="001324E7"/>
    <w:rsid w:val="00132874"/>
    <w:rsid w:val="001328DF"/>
    <w:rsid w:val="001330B6"/>
    <w:rsid w:val="00133286"/>
    <w:rsid w:val="00133C4A"/>
    <w:rsid w:val="00134B29"/>
    <w:rsid w:val="00134F62"/>
    <w:rsid w:val="001353DF"/>
    <w:rsid w:val="00135570"/>
    <w:rsid w:val="001355AF"/>
    <w:rsid w:val="00135691"/>
    <w:rsid w:val="001356CD"/>
    <w:rsid w:val="001358E0"/>
    <w:rsid w:val="00135F0C"/>
    <w:rsid w:val="00136098"/>
    <w:rsid w:val="00136217"/>
    <w:rsid w:val="00136423"/>
    <w:rsid w:val="001366B4"/>
    <w:rsid w:val="0013693B"/>
    <w:rsid w:val="00136941"/>
    <w:rsid w:val="00137622"/>
    <w:rsid w:val="001378C0"/>
    <w:rsid w:val="001379FE"/>
    <w:rsid w:val="00137D2F"/>
    <w:rsid w:val="00140107"/>
    <w:rsid w:val="00140A87"/>
    <w:rsid w:val="00140D40"/>
    <w:rsid w:val="00140F4B"/>
    <w:rsid w:val="001414F5"/>
    <w:rsid w:val="00141990"/>
    <w:rsid w:val="00141A17"/>
    <w:rsid w:val="00141FBD"/>
    <w:rsid w:val="001428A7"/>
    <w:rsid w:val="0014291C"/>
    <w:rsid w:val="00142A5B"/>
    <w:rsid w:val="00142E31"/>
    <w:rsid w:val="00142F02"/>
    <w:rsid w:val="001430A5"/>
    <w:rsid w:val="001430A7"/>
    <w:rsid w:val="0014311F"/>
    <w:rsid w:val="0014350C"/>
    <w:rsid w:val="001437BD"/>
    <w:rsid w:val="00143877"/>
    <w:rsid w:val="00143987"/>
    <w:rsid w:val="00143B8E"/>
    <w:rsid w:val="00143CDA"/>
    <w:rsid w:val="0014436F"/>
    <w:rsid w:val="00144D5B"/>
    <w:rsid w:val="001451A2"/>
    <w:rsid w:val="00145601"/>
    <w:rsid w:val="0014579B"/>
    <w:rsid w:val="00145911"/>
    <w:rsid w:val="00145BA8"/>
    <w:rsid w:val="001461A3"/>
    <w:rsid w:val="0014686D"/>
    <w:rsid w:val="00146D9D"/>
    <w:rsid w:val="00146FC4"/>
    <w:rsid w:val="0014714A"/>
    <w:rsid w:val="001472D4"/>
    <w:rsid w:val="001474A4"/>
    <w:rsid w:val="001477E9"/>
    <w:rsid w:val="0014796C"/>
    <w:rsid w:val="00150189"/>
    <w:rsid w:val="0015048A"/>
    <w:rsid w:val="001504F7"/>
    <w:rsid w:val="001505ED"/>
    <w:rsid w:val="001509F3"/>
    <w:rsid w:val="00150A4A"/>
    <w:rsid w:val="00150B9E"/>
    <w:rsid w:val="00151379"/>
    <w:rsid w:val="00151D07"/>
    <w:rsid w:val="00151F34"/>
    <w:rsid w:val="00152182"/>
    <w:rsid w:val="001521BA"/>
    <w:rsid w:val="0015267A"/>
    <w:rsid w:val="001526BB"/>
    <w:rsid w:val="00152D70"/>
    <w:rsid w:val="00152FB9"/>
    <w:rsid w:val="001532B0"/>
    <w:rsid w:val="0015399F"/>
    <w:rsid w:val="00153A06"/>
    <w:rsid w:val="00153F35"/>
    <w:rsid w:val="00153F9B"/>
    <w:rsid w:val="00154163"/>
    <w:rsid w:val="001541B1"/>
    <w:rsid w:val="00154257"/>
    <w:rsid w:val="0015446D"/>
    <w:rsid w:val="001545FC"/>
    <w:rsid w:val="00154A1B"/>
    <w:rsid w:val="00154A5D"/>
    <w:rsid w:val="00154A65"/>
    <w:rsid w:val="00154B40"/>
    <w:rsid w:val="00154F70"/>
    <w:rsid w:val="00155269"/>
    <w:rsid w:val="001555BC"/>
    <w:rsid w:val="0015576A"/>
    <w:rsid w:val="0015580B"/>
    <w:rsid w:val="00155871"/>
    <w:rsid w:val="0015637C"/>
    <w:rsid w:val="00156A7A"/>
    <w:rsid w:val="0015722F"/>
    <w:rsid w:val="001572E9"/>
    <w:rsid w:val="0015767F"/>
    <w:rsid w:val="001577E9"/>
    <w:rsid w:val="00160059"/>
    <w:rsid w:val="00160139"/>
    <w:rsid w:val="00160890"/>
    <w:rsid w:val="00160A2C"/>
    <w:rsid w:val="00160A35"/>
    <w:rsid w:val="00160AF2"/>
    <w:rsid w:val="00160CAA"/>
    <w:rsid w:val="00160D2E"/>
    <w:rsid w:val="00160E6C"/>
    <w:rsid w:val="00161101"/>
    <w:rsid w:val="001613DD"/>
    <w:rsid w:val="00161467"/>
    <w:rsid w:val="00161659"/>
    <w:rsid w:val="00161791"/>
    <w:rsid w:val="001619DE"/>
    <w:rsid w:val="00161DDA"/>
    <w:rsid w:val="00162094"/>
    <w:rsid w:val="001622BB"/>
    <w:rsid w:val="00162440"/>
    <w:rsid w:val="001624AC"/>
    <w:rsid w:val="00162579"/>
    <w:rsid w:val="001627C9"/>
    <w:rsid w:val="001627FC"/>
    <w:rsid w:val="0016298D"/>
    <w:rsid w:val="00162C42"/>
    <w:rsid w:val="00162DD0"/>
    <w:rsid w:val="00162DF3"/>
    <w:rsid w:val="00163377"/>
    <w:rsid w:val="00163692"/>
    <w:rsid w:val="00163D8D"/>
    <w:rsid w:val="00163F04"/>
    <w:rsid w:val="00164413"/>
    <w:rsid w:val="001645DC"/>
    <w:rsid w:val="001649C5"/>
    <w:rsid w:val="00164D08"/>
    <w:rsid w:val="00164F8E"/>
    <w:rsid w:val="0016517C"/>
    <w:rsid w:val="0016527A"/>
    <w:rsid w:val="001652DE"/>
    <w:rsid w:val="001656D2"/>
    <w:rsid w:val="00165703"/>
    <w:rsid w:val="00165AA9"/>
    <w:rsid w:val="00165D74"/>
    <w:rsid w:val="00166276"/>
    <w:rsid w:val="0016645E"/>
    <w:rsid w:val="001664BD"/>
    <w:rsid w:val="00166700"/>
    <w:rsid w:val="001668C9"/>
    <w:rsid w:val="00166F9B"/>
    <w:rsid w:val="001671AB"/>
    <w:rsid w:val="0016747E"/>
    <w:rsid w:val="00167482"/>
    <w:rsid w:val="001679F1"/>
    <w:rsid w:val="00167BAE"/>
    <w:rsid w:val="00167BE5"/>
    <w:rsid w:val="00167C9A"/>
    <w:rsid w:val="00167F17"/>
    <w:rsid w:val="001704AF"/>
    <w:rsid w:val="00170938"/>
    <w:rsid w:val="0017118E"/>
    <w:rsid w:val="001715E5"/>
    <w:rsid w:val="001719CD"/>
    <w:rsid w:val="00171F74"/>
    <w:rsid w:val="0017209C"/>
    <w:rsid w:val="001727BC"/>
    <w:rsid w:val="001730A8"/>
    <w:rsid w:val="00173167"/>
    <w:rsid w:val="0017317D"/>
    <w:rsid w:val="001731E5"/>
    <w:rsid w:val="00173641"/>
    <w:rsid w:val="00173C08"/>
    <w:rsid w:val="00173D5A"/>
    <w:rsid w:val="00173E01"/>
    <w:rsid w:val="0017421C"/>
    <w:rsid w:val="00174626"/>
    <w:rsid w:val="0017515E"/>
    <w:rsid w:val="0017535F"/>
    <w:rsid w:val="0017539E"/>
    <w:rsid w:val="00175610"/>
    <w:rsid w:val="00175892"/>
    <w:rsid w:val="00175DF2"/>
    <w:rsid w:val="00175F85"/>
    <w:rsid w:val="001762A7"/>
    <w:rsid w:val="00176325"/>
    <w:rsid w:val="001763EB"/>
    <w:rsid w:val="001768F9"/>
    <w:rsid w:val="00176CC5"/>
    <w:rsid w:val="00176DA0"/>
    <w:rsid w:val="00176E4C"/>
    <w:rsid w:val="001772A8"/>
    <w:rsid w:val="00177810"/>
    <w:rsid w:val="00177B94"/>
    <w:rsid w:val="00180067"/>
    <w:rsid w:val="001803E0"/>
    <w:rsid w:val="00180673"/>
    <w:rsid w:val="00180ADF"/>
    <w:rsid w:val="00180B53"/>
    <w:rsid w:val="00180B99"/>
    <w:rsid w:val="00180B9A"/>
    <w:rsid w:val="00180D38"/>
    <w:rsid w:val="00181544"/>
    <w:rsid w:val="0018197D"/>
    <w:rsid w:val="00181DF2"/>
    <w:rsid w:val="001824FA"/>
    <w:rsid w:val="001825DF"/>
    <w:rsid w:val="001826BF"/>
    <w:rsid w:val="00182BBC"/>
    <w:rsid w:val="00182D96"/>
    <w:rsid w:val="001831A2"/>
    <w:rsid w:val="00183221"/>
    <w:rsid w:val="00183590"/>
    <w:rsid w:val="0018364D"/>
    <w:rsid w:val="00183744"/>
    <w:rsid w:val="00183B14"/>
    <w:rsid w:val="001841C9"/>
    <w:rsid w:val="0018456B"/>
    <w:rsid w:val="00184579"/>
    <w:rsid w:val="001849FF"/>
    <w:rsid w:val="00184C3F"/>
    <w:rsid w:val="00185636"/>
    <w:rsid w:val="00185E75"/>
    <w:rsid w:val="0018615B"/>
    <w:rsid w:val="001864A3"/>
    <w:rsid w:val="00186B07"/>
    <w:rsid w:val="00186C3B"/>
    <w:rsid w:val="00186C55"/>
    <w:rsid w:val="00186F9A"/>
    <w:rsid w:val="001873FC"/>
    <w:rsid w:val="0018781D"/>
    <w:rsid w:val="00187954"/>
    <w:rsid w:val="00187982"/>
    <w:rsid w:val="001902E7"/>
    <w:rsid w:val="001903A3"/>
    <w:rsid w:val="001905AF"/>
    <w:rsid w:val="0019095D"/>
    <w:rsid w:val="00190AEE"/>
    <w:rsid w:val="00190F28"/>
    <w:rsid w:val="00191320"/>
    <w:rsid w:val="001916A2"/>
    <w:rsid w:val="00191905"/>
    <w:rsid w:val="00191E06"/>
    <w:rsid w:val="001920F0"/>
    <w:rsid w:val="00192527"/>
    <w:rsid w:val="00192611"/>
    <w:rsid w:val="00192621"/>
    <w:rsid w:val="00192818"/>
    <w:rsid w:val="0019291C"/>
    <w:rsid w:val="00192AC2"/>
    <w:rsid w:val="00192DBF"/>
    <w:rsid w:val="0019339E"/>
    <w:rsid w:val="001935C5"/>
    <w:rsid w:val="001937B6"/>
    <w:rsid w:val="00193946"/>
    <w:rsid w:val="00193A3C"/>
    <w:rsid w:val="0019415F"/>
    <w:rsid w:val="0019432F"/>
    <w:rsid w:val="001945B4"/>
    <w:rsid w:val="0019474E"/>
    <w:rsid w:val="001947CC"/>
    <w:rsid w:val="00194D51"/>
    <w:rsid w:val="00194DA0"/>
    <w:rsid w:val="00194E8D"/>
    <w:rsid w:val="001950A9"/>
    <w:rsid w:val="00195101"/>
    <w:rsid w:val="001952C8"/>
    <w:rsid w:val="00195585"/>
    <w:rsid w:val="001956BC"/>
    <w:rsid w:val="00195857"/>
    <w:rsid w:val="00195876"/>
    <w:rsid w:val="001958E5"/>
    <w:rsid w:val="00195BC3"/>
    <w:rsid w:val="00195C2B"/>
    <w:rsid w:val="00195D17"/>
    <w:rsid w:val="001962EA"/>
    <w:rsid w:val="001965A7"/>
    <w:rsid w:val="00196831"/>
    <w:rsid w:val="001968C9"/>
    <w:rsid w:val="00196974"/>
    <w:rsid w:val="001969FD"/>
    <w:rsid w:val="00197151"/>
    <w:rsid w:val="0019724A"/>
    <w:rsid w:val="00197272"/>
    <w:rsid w:val="001974C8"/>
    <w:rsid w:val="00197514"/>
    <w:rsid w:val="00197574"/>
    <w:rsid w:val="00197A17"/>
    <w:rsid w:val="00197B5D"/>
    <w:rsid w:val="00197D2B"/>
    <w:rsid w:val="00197D51"/>
    <w:rsid w:val="001A0A9F"/>
    <w:rsid w:val="001A0D4C"/>
    <w:rsid w:val="001A110F"/>
    <w:rsid w:val="001A145F"/>
    <w:rsid w:val="001A14FB"/>
    <w:rsid w:val="001A163E"/>
    <w:rsid w:val="001A1707"/>
    <w:rsid w:val="001A17B9"/>
    <w:rsid w:val="001A196F"/>
    <w:rsid w:val="001A1ADF"/>
    <w:rsid w:val="001A1F80"/>
    <w:rsid w:val="001A2025"/>
    <w:rsid w:val="001A2106"/>
    <w:rsid w:val="001A2117"/>
    <w:rsid w:val="001A26E4"/>
    <w:rsid w:val="001A2C4A"/>
    <w:rsid w:val="001A2E21"/>
    <w:rsid w:val="001A33A6"/>
    <w:rsid w:val="001A3829"/>
    <w:rsid w:val="001A3CED"/>
    <w:rsid w:val="001A3F0F"/>
    <w:rsid w:val="001A41DF"/>
    <w:rsid w:val="001A4666"/>
    <w:rsid w:val="001A47A9"/>
    <w:rsid w:val="001A4952"/>
    <w:rsid w:val="001A4997"/>
    <w:rsid w:val="001A4BB9"/>
    <w:rsid w:val="001A5194"/>
    <w:rsid w:val="001A5232"/>
    <w:rsid w:val="001A5552"/>
    <w:rsid w:val="001A55C4"/>
    <w:rsid w:val="001A5CEF"/>
    <w:rsid w:val="001A6020"/>
    <w:rsid w:val="001A62E6"/>
    <w:rsid w:val="001A6B16"/>
    <w:rsid w:val="001A6F28"/>
    <w:rsid w:val="001A71C3"/>
    <w:rsid w:val="001A7273"/>
    <w:rsid w:val="001A7A8A"/>
    <w:rsid w:val="001B0081"/>
    <w:rsid w:val="001B016A"/>
    <w:rsid w:val="001B0261"/>
    <w:rsid w:val="001B04FF"/>
    <w:rsid w:val="001B055A"/>
    <w:rsid w:val="001B0945"/>
    <w:rsid w:val="001B0DFA"/>
    <w:rsid w:val="001B0EC8"/>
    <w:rsid w:val="001B0FED"/>
    <w:rsid w:val="001B13B0"/>
    <w:rsid w:val="001B14DE"/>
    <w:rsid w:val="001B1500"/>
    <w:rsid w:val="001B1574"/>
    <w:rsid w:val="001B185D"/>
    <w:rsid w:val="001B1905"/>
    <w:rsid w:val="001B1947"/>
    <w:rsid w:val="001B1B37"/>
    <w:rsid w:val="001B1DF7"/>
    <w:rsid w:val="001B204D"/>
    <w:rsid w:val="001B22B4"/>
    <w:rsid w:val="001B26B9"/>
    <w:rsid w:val="001B2B33"/>
    <w:rsid w:val="001B2C46"/>
    <w:rsid w:val="001B2EE2"/>
    <w:rsid w:val="001B3437"/>
    <w:rsid w:val="001B3612"/>
    <w:rsid w:val="001B3746"/>
    <w:rsid w:val="001B3DA7"/>
    <w:rsid w:val="001B41C9"/>
    <w:rsid w:val="001B4279"/>
    <w:rsid w:val="001B44DC"/>
    <w:rsid w:val="001B44E9"/>
    <w:rsid w:val="001B4529"/>
    <w:rsid w:val="001B458A"/>
    <w:rsid w:val="001B4B11"/>
    <w:rsid w:val="001B4DA9"/>
    <w:rsid w:val="001B4F07"/>
    <w:rsid w:val="001B505C"/>
    <w:rsid w:val="001B532D"/>
    <w:rsid w:val="001B5ADD"/>
    <w:rsid w:val="001B5E83"/>
    <w:rsid w:val="001B6109"/>
    <w:rsid w:val="001B6314"/>
    <w:rsid w:val="001B6B19"/>
    <w:rsid w:val="001B71F7"/>
    <w:rsid w:val="001B7360"/>
    <w:rsid w:val="001B737B"/>
    <w:rsid w:val="001B7556"/>
    <w:rsid w:val="001B76CF"/>
    <w:rsid w:val="001B7BC0"/>
    <w:rsid w:val="001B7CAB"/>
    <w:rsid w:val="001C02C0"/>
    <w:rsid w:val="001C044E"/>
    <w:rsid w:val="001C0667"/>
    <w:rsid w:val="001C0B96"/>
    <w:rsid w:val="001C1020"/>
    <w:rsid w:val="001C10B2"/>
    <w:rsid w:val="001C1288"/>
    <w:rsid w:val="001C13E7"/>
    <w:rsid w:val="001C143E"/>
    <w:rsid w:val="001C1654"/>
    <w:rsid w:val="001C16AC"/>
    <w:rsid w:val="001C1C6E"/>
    <w:rsid w:val="001C20D9"/>
    <w:rsid w:val="001C2151"/>
    <w:rsid w:val="001C22CB"/>
    <w:rsid w:val="001C2962"/>
    <w:rsid w:val="001C2A06"/>
    <w:rsid w:val="001C2E7C"/>
    <w:rsid w:val="001C3207"/>
    <w:rsid w:val="001C3259"/>
    <w:rsid w:val="001C340C"/>
    <w:rsid w:val="001C375D"/>
    <w:rsid w:val="001C3A10"/>
    <w:rsid w:val="001C3EAF"/>
    <w:rsid w:val="001C424C"/>
    <w:rsid w:val="001C43CE"/>
    <w:rsid w:val="001C4600"/>
    <w:rsid w:val="001C4918"/>
    <w:rsid w:val="001C4932"/>
    <w:rsid w:val="001C52F5"/>
    <w:rsid w:val="001C54E2"/>
    <w:rsid w:val="001C5685"/>
    <w:rsid w:val="001C595E"/>
    <w:rsid w:val="001C5A49"/>
    <w:rsid w:val="001C5E91"/>
    <w:rsid w:val="001C5F5B"/>
    <w:rsid w:val="001C642A"/>
    <w:rsid w:val="001C69BD"/>
    <w:rsid w:val="001C69FA"/>
    <w:rsid w:val="001C6BD7"/>
    <w:rsid w:val="001C72A9"/>
    <w:rsid w:val="001C73EB"/>
    <w:rsid w:val="001C745C"/>
    <w:rsid w:val="001C74B1"/>
    <w:rsid w:val="001C7585"/>
    <w:rsid w:val="001C784A"/>
    <w:rsid w:val="001C7B5F"/>
    <w:rsid w:val="001C7BD0"/>
    <w:rsid w:val="001D0884"/>
    <w:rsid w:val="001D13BD"/>
    <w:rsid w:val="001D1809"/>
    <w:rsid w:val="001D1C34"/>
    <w:rsid w:val="001D20D3"/>
    <w:rsid w:val="001D2209"/>
    <w:rsid w:val="001D2230"/>
    <w:rsid w:val="001D233C"/>
    <w:rsid w:val="001D24C9"/>
    <w:rsid w:val="001D2763"/>
    <w:rsid w:val="001D2CBF"/>
    <w:rsid w:val="001D3012"/>
    <w:rsid w:val="001D32DC"/>
    <w:rsid w:val="001D3418"/>
    <w:rsid w:val="001D362E"/>
    <w:rsid w:val="001D36F5"/>
    <w:rsid w:val="001D3CD5"/>
    <w:rsid w:val="001D45FB"/>
    <w:rsid w:val="001D476E"/>
    <w:rsid w:val="001D4D94"/>
    <w:rsid w:val="001D4F2A"/>
    <w:rsid w:val="001D4FB7"/>
    <w:rsid w:val="001D5250"/>
    <w:rsid w:val="001D530E"/>
    <w:rsid w:val="001D57DA"/>
    <w:rsid w:val="001D59FA"/>
    <w:rsid w:val="001D5AAA"/>
    <w:rsid w:val="001D5B4C"/>
    <w:rsid w:val="001D5BBB"/>
    <w:rsid w:val="001D5BDE"/>
    <w:rsid w:val="001D5EB4"/>
    <w:rsid w:val="001D5F70"/>
    <w:rsid w:val="001D6150"/>
    <w:rsid w:val="001D61F7"/>
    <w:rsid w:val="001D6335"/>
    <w:rsid w:val="001D65E2"/>
    <w:rsid w:val="001D693E"/>
    <w:rsid w:val="001D782A"/>
    <w:rsid w:val="001D790D"/>
    <w:rsid w:val="001D7943"/>
    <w:rsid w:val="001E0473"/>
    <w:rsid w:val="001E066E"/>
    <w:rsid w:val="001E0B57"/>
    <w:rsid w:val="001E0DEC"/>
    <w:rsid w:val="001E13D6"/>
    <w:rsid w:val="001E14A6"/>
    <w:rsid w:val="001E14C1"/>
    <w:rsid w:val="001E18DB"/>
    <w:rsid w:val="001E1B42"/>
    <w:rsid w:val="001E2483"/>
    <w:rsid w:val="001E24AC"/>
    <w:rsid w:val="001E26BA"/>
    <w:rsid w:val="001E26D0"/>
    <w:rsid w:val="001E2F3C"/>
    <w:rsid w:val="001E2F41"/>
    <w:rsid w:val="001E33F5"/>
    <w:rsid w:val="001E3562"/>
    <w:rsid w:val="001E3809"/>
    <w:rsid w:val="001E38B9"/>
    <w:rsid w:val="001E3B29"/>
    <w:rsid w:val="001E3C05"/>
    <w:rsid w:val="001E3D53"/>
    <w:rsid w:val="001E4130"/>
    <w:rsid w:val="001E443B"/>
    <w:rsid w:val="001E4B97"/>
    <w:rsid w:val="001E4CFD"/>
    <w:rsid w:val="001E4DA8"/>
    <w:rsid w:val="001E4F61"/>
    <w:rsid w:val="001E53F9"/>
    <w:rsid w:val="001E54FF"/>
    <w:rsid w:val="001E578C"/>
    <w:rsid w:val="001E5AA6"/>
    <w:rsid w:val="001E5B36"/>
    <w:rsid w:val="001E5DBB"/>
    <w:rsid w:val="001E5EB4"/>
    <w:rsid w:val="001E67F9"/>
    <w:rsid w:val="001E6D27"/>
    <w:rsid w:val="001E6D4A"/>
    <w:rsid w:val="001E746B"/>
    <w:rsid w:val="001E75AE"/>
    <w:rsid w:val="001E79F5"/>
    <w:rsid w:val="001E7F9F"/>
    <w:rsid w:val="001F007E"/>
    <w:rsid w:val="001F026A"/>
    <w:rsid w:val="001F02A8"/>
    <w:rsid w:val="001F08A0"/>
    <w:rsid w:val="001F08ED"/>
    <w:rsid w:val="001F0953"/>
    <w:rsid w:val="001F0ACE"/>
    <w:rsid w:val="001F0B6E"/>
    <w:rsid w:val="001F0D56"/>
    <w:rsid w:val="001F1170"/>
    <w:rsid w:val="001F13F4"/>
    <w:rsid w:val="001F1494"/>
    <w:rsid w:val="001F177B"/>
    <w:rsid w:val="001F19CC"/>
    <w:rsid w:val="001F19D6"/>
    <w:rsid w:val="001F1A4F"/>
    <w:rsid w:val="001F1B8A"/>
    <w:rsid w:val="001F1BD2"/>
    <w:rsid w:val="001F1D81"/>
    <w:rsid w:val="001F20AC"/>
    <w:rsid w:val="001F2D39"/>
    <w:rsid w:val="001F2D52"/>
    <w:rsid w:val="001F328F"/>
    <w:rsid w:val="001F36EC"/>
    <w:rsid w:val="001F3CB3"/>
    <w:rsid w:val="001F3F81"/>
    <w:rsid w:val="001F40D7"/>
    <w:rsid w:val="001F4106"/>
    <w:rsid w:val="001F4130"/>
    <w:rsid w:val="001F41DF"/>
    <w:rsid w:val="001F4461"/>
    <w:rsid w:val="001F46A2"/>
    <w:rsid w:val="001F5057"/>
    <w:rsid w:val="001F517B"/>
    <w:rsid w:val="001F58EB"/>
    <w:rsid w:val="001F5A5E"/>
    <w:rsid w:val="001F66C7"/>
    <w:rsid w:val="001F6A6A"/>
    <w:rsid w:val="001F7017"/>
    <w:rsid w:val="001F744C"/>
    <w:rsid w:val="001F788F"/>
    <w:rsid w:val="001F78A8"/>
    <w:rsid w:val="001F78AB"/>
    <w:rsid w:val="001F78AD"/>
    <w:rsid w:val="001F7935"/>
    <w:rsid w:val="001F7A42"/>
    <w:rsid w:val="001F7B29"/>
    <w:rsid w:val="001F7BF7"/>
    <w:rsid w:val="001F7CA3"/>
    <w:rsid w:val="001F7EE5"/>
    <w:rsid w:val="002000AC"/>
    <w:rsid w:val="00200200"/>
    <w:rsid w:val="0020071C"/>
    <w:rsid w:val="00200EB6"/>
    <w:rsid w:val="002014AA"/>
    <w:rsid w:val="00201545"/>
    <w:rsid w:val="002015F1"/>
    <w:rsid w:val="00201AF9"/>
    <w:rsid w:val="00202067"/>
    <w:rsid w:val="00202275"/>
    <w:rsid w:val="002024EE"/>
    <w:rsid w:val="002027B5"/>
    <w:rsid w:val="00202A50"/>
    <w:rsid w:val="00202EA2"/>
    <w:rsid w:val="002032A4"/>
    <w:rsid w:val="00203B32"/>
    <w:rsid w:val="00203CC7"/>
    <w:rsid w:val="002043CA"/>
    <w:rsid w:val="0020492C"/>
    <w:rsid w:val="00204AB6"/>
    <w:rsid w:val="00204C57"/>
    <w:rsid w:val="00204F6D"/>
    <w:rsid w:val="00205060"/>
    <w:rsid w:val="00205E0F"/>
    <w:rsid w:val="002060C9"/>
    <w:rsid w:val="00206511"/>
    <w:rsid w:val="00206551"/>
    <w:rsid w:val="002067CD"/>
    <w:rsid w:val="002068A7"/>
    <w:rsid w:val="00206B81"/>
    <w:rsid w:val="00206EA5"/>
    <w:rsid w:val="00207764"/>
    <w:rsid w:val="0020788E"/>
    <w:rsid w:val="002079C0"/>
    <w:rsid w:val="00207A24"/>
    <w:rsid w:val="00207B07"/>
    <w:rsid w:val="00207CB7"/>
    <w:rsid w:val="00207DA2"/>
    <w:rsid w:val="00207F20"/>
    <w:rsid w:val="002101A5"/>
    <w:rsid w:val="002104D1"/>
    <w:rsid w:val="00210A7F"/>
    <w:rsid w:val="00210CA8"/>
    <w:rsid w:val="002110EE"/>
    <w:rsid w:val="002111C7"/>
    <w:rsid w:val="00211507"/>
    <w:rsid w:val="002119E7"/>
    <w:rsid w:val="00211D01"/>
    <w:rsid w:val="00211E62"/>
    <w:rsid w:val="002125C1"/>
    <w:rsid w:val="00212EF2"/>
    <w:rsid w:val="00213170"/>
    <w:rsid w:val="00213323"/>
    <w:rsid w:val="0021354B"/>
    <w:rsid w:val="00213C2D"/>
    <w:rsid w:val="00213E5E"/>
    <w:rsid w:val="00213F7A"/>
    <w:rsid w:val="00213FF2"/>
    <w:rsid w:val="00214110"/>
    <w:rsid w:val="002147FE"/>
    <w:rsid w:val="00214D1A"/>
    <w:rsid w:val="0021519D"/>
    <w:rsid w:val="00215343"/>
    <w:rsid w:val="0021567F"/>
    <w:rsid w:val="002157EC"/>
    <w:rsid w:val="00215A36"/>
    <w:rsid w:val="00215CD5"/>
    <w:rsid w:val="00215DDA"/>
    <w:rsid w:val="00215E00"/>
    <w:rsid w:val="0021610A"/>
    <w:rsid w:val="00216341"/>
    <w:rsid w:val="00216579"/>
    <w:rsid w:val="00216620"/>
    <w:rsid w:val="00216B70"/>
    <w:rsid w:val="00216CB1"/>
    <w:rsid w:val="00217783"/>
    <w:rsid w:val="00217B43"/>
    <w:rsid w:val="00217C02"/>
    <w:rsid w:val="00217F27"/>
    <w:rsid w:val="0022016E"/>
    <w:rsid w:val="00220801"/>
    <w:rsid w:val="0022090D"/>
    <w:rsid w:val="0022097C"/>
    <w:rsid w:val="002209DA"/>
    <w:rsid w:val="00220C80"/>
    <w:rsid w:val="002212C7"/>
    <w:rsid w:val="00221431"/>
    <w:rsid w:val="00221544"/>
    <w:rsid w:val="00221A01"/>
    <w:rsid w:val="00221B1D"/>
    <w:rsid w:val="002220E0"/>
    <w:rsid w:val="00222241"/>
    <w:rsid w:val="00222618"/>
    <w:rsid w:val="00222625"/>
    <w:rsid w:val="002226C8"/>
    <w:rsid w:val="002227ED"/>
    <w:rsid w:val="00222877"/>
    <w:rsid w:val="00222A01"/>
    <w:rsid w:val="00222B93"/>
    <w:rsid w:val="00222BDA"/>
    <w:rsid w:val="00222C1B"/>
    <w:rsid w:val="00222DE5"/>
    <w:rsid w:val="00222F05"/>
    <w:rsid w:val="00222FDA"/>
    <w:rsid w:val="00223020"/>
    <w:rsid w:val="00223ADD"/>
    <w:rsid w:val="00224141"/>
    <w:rsid w:val="0022463E"/>
    <w:rsid w:val="0022465F"/>
    <w:rsid w:val="002247B0"/>
    <w:rsid w:val="002247D3"/>
    <w:rsid w:val="002248AC"/>
    <w:rsid w:val="002249E5"/>
    <w:rsid w:val="00224A42"/>
    <w:rsid w:val="00224F71"/>
    <w:rsid w:val="00224FC6"/>
    <w:rsid w:val="0022506E"/>
    <w:rsid w:val="0022563E"/>
    <w:rsid w:val="00225C74"/>
    <w:rsid w:val="00225D25"/>
    <w:rsid w:val="00225F5E"/>
    <w:rsid w:val="0022628A"/>
    <w:rsid w:val="002262FE"/>
    <w:rsid w:val="00226720"/>
    <w:rsid w:val="00226CF1"/>
    <w:rsid w:val="002270BC"/>
    <w:rsid w:val="00227388"/>
    <w:rsid w:val="00227886"/>
    <w:rsid w:val="002278B9"/>
    <w:rsid w:val="00227A59"/>
    <w:rsid w:val="00227E44"/>
    <w:rsid w:val="00227FAB"/>
    <w:rsid w:val="002300C8"/>
    <w:rsid w:val="00230137"/>
    <w:rsid w:val="00230A04"/>
    <w:rsid w:val="00230CDB"/>
    <w:rsid w:val="002315F1"/>
    <w:rsid w:val="0023170C"/>
    <w:rsid w:val="00231926"/>
    <w:rsid w:val="0023193F"/>
    <w:rsid w:val="00231C58"/>
    <w:rsid w:val="00232320"/>
    <w:rsid w:val="00232579"/>
    <w:rsid w:val="00232580"/>
    <w:rsid w:val="00232B28"/>
    <w:rsid w:val="00232BE0"/>
    <w:rsid w:val="00232C9C"/>
    <w:rsid w:val="00232F3A"/>
    <w:rsid w:val="00233085"/>
    <w:rsid w:val="00233259"/>
    <w:rsid w:val="002333AC"/>
    <w:rsid w:val="0023342D"/>
    <w:rsid w:val="0023355B"/>
    <w:rsid w:val="002337A5"/>
    <w:rsid w:val="0023389E"/>
    <w:rsid w:val="00233CE2"/>
    <w:rsid w:val="0023431C"/>
    <w:rsid w:val="002343DF"/>
    <w:rsid w:val="002344EE"/>
    <w:rsid w:val="00234D12"/>
    <w:rsid w:val="00234EAF"/>
    <w:rsid w:val="00234FBA"/>
    <w:rsid w:val="0023518A"/>
    <w:rsid w:val="002355BB"/>
    <w:rsid w:val="00235D78"/>
    <w:rsid w:val="0023632C"/>
    <w:rsid w:val="00236874"/>
    <w:rsid w:val="00236B36"/>
    <w:rsid w:val="00236C4E"/>
    <w:rsid w:val="002371CF"/>
    <w:rsid w:val="002372E1"/>
    <w:rsid w:val="002373A4"/>
    <w:rsid w:val="002376C2"/>
    <w:rsid w:val="002378C6"/>
    <w:rsid w:val="0024010F"/>
    <w:rsid w:val="00240291"/>
    <w:rsid w:val="00240345"/>
    <w:rsid w:val="00240760"/>
    <w:rsid w:val="0024098B"/>
    <w:rsid w:val="00240D7A"/>
    <w:rsid w:val="00240DB1"/>
    <w:rsid w:val="00240ECE"/>
    <w:rsid w:val="00240EF5"/>
    <w:rsid w:val="0024109E"/>
    <w:rsid w:val="00241763"/>
    <w:rsid w:val="00241993"/>
    <w:rsid w:val="00241BC8"/>
    <w:rsid w:val="00241F34"/>
    <w:rsid w:val="0024206F"/>
    <w:rsid w:val="00242446"/>
    <w:rsid w:val="002426C6"/>
    <w:rsid w:val="00242DBA"/>
    <w:rsid w:val="002433AD"/>
    <w:rsid w:val="0024388F"/>
    <w:rsid w:val="00243B72"/>
    <w:rsid w:val="00244252"/>
    <w:rsid w:val="002443E1"/>
    <w:rsid w:val="002445C2"/>
    <w:rsid w:val="002446E4"/>
    <w:rsid w:val="00244992"/>
    <w:rsid w:val="00244CEB"/>
    <w:rsid w:val="00244EF2"/>
    <w:rsid w:val="00244F60"/>
    <w:rsid w:val="00245499"/>
    <w:rsid w:val="0024564B"/>
    <w:rsid w:val="00245A8E"/>
    <w:rsid w:val="00245D2E"/>
    <w:rsid w:val="00245FDF"/>
    <w:rsid w:val="00247190"/>
    <w:rsid w:val="00247232"/>
    <w:rsid w:val="00247677"/>
    <w:rsid w:val="002476AB"/>
    <w:rsid w:val="002479DC"/>
    <w:rsid w:val="00247D9E"/>
    <w:rsid w:val="00247E52"/>
    <w:rsid w:val="00247F10"/>
    <w:rsid w:val="002502D6"/>
    <w:rsid w:val="0025033E"/>
    <w:rsid w:val="00250472"/>
    <w:rsid w:val="0025085F"/>
    <w:rsid w:val="002509A3"/>
    <w:rsid w:val="00250B99"/>
    <w:rsid w:val="00250BEA"/>
    <w:rsid w:val="00250F35"/>
    <w:rsid w:val="00251020"/>
    <w:rsid w:val="00251251"/>
    <w:rsid w:val="0025170E"/>
    <w:rsid w:val="002517D4"/>
    <w:rsid w:val="00251C32"/>
    <w:rsid w:val="00251CC2"/>
    <w:rsid w:val="00251CCA"/>
    <w:rsid w:val="00252033"/>
    <w:rsid w:val="0025223B"/>
    <w:rsid w:val="0025275A"/>
    <w:rsid w:val="00252783"/>
    <w:rsid w:val="002528B9"/>
    <w:rsid w:val="00253295"/>
    <w:rsid w:val="00253501"/>
    <w:rsid w:val="00253AC4"/>
    <w:rsid w:val="00253AC7"/>
    <w:rsid w:val="00253C12"/>
    <w:rsid w:val="00253D54"/>
    <w:rsid w:val="0025402C"/>
    <w:rsid w:val="002540BE"/>
    <w:rsid w:val="0025472E"/>
    <w:rsid w:val="00255223"/>
    <w:rsid w:val="00255285"/>
    <w:rsid w:val="002553F6"/>
    <w:rsid w:val="00255AA5"/>
    <w:rsid w:val="00255AE4"/>
    <w:rsid w:val="00255E58"/>
    <w:rsid w:val="00256002"/>
    <w:rsid w:val="00256309"/>
    <w:rsid w:val="002567FC"/>
    <w:rsid w:val="00256AAE"/>
    <w:rsid w:val="00257A2F"/>
    <w:rsid w:val="00257B29"/>
    <w:rsid w:val="002601EA"/>
    <w:rsid w:val="0026101D"/>
    <w:rsid w:val="00261050"/>
    <w:rsid w:val="002611EA"/>
    <w:rsid w:val="002614A4"/>
    <w:rsid w:val="00261C0E"/>
    <w:rsid w:val="002623BD"/>
    <w:rsid w:val="002625C8"/>
    <w:rsid w:val="002626FC"/>
    <w:rsid w:val="00262F4F"/>
    <w:rsid w:val="00263138"/>
    <w:rsid w:val="00263197"/>
    <w:rsid w:val="002636E1"/>
    <w:rsid w:val="00263934"/>
    <w:rsid w:val="00263D87"/>
    <w:rsid w:val="00263E46"/>
    <w:rsid w:val="002647D0"/>
    <w:rsid w:val="00264BEA"/>
    <w:rsid w:val="00264C5F"/>
    <w:rsid w:val="002652FB"/>
    <w:rsid w:val="00265354"/>
    <w:rsid w:val="002654E3"/>
    <w:rsid w:val="002655EB"/>
    <w:rsid w:val="00265663"/>
    <w:rsid w:val="00265AAB"/>
    <w:rsid w:val="00265E4E"/>
    <w:rsid w:val="00265F44"/>
    <w:rsid w:val="0026673B"/>
    <w:rsid w:val="002668AC"/>
    <w:rsid w:val="00266A62"/>
    <w:rsid w:val="00266AEE"/>
    <w:rsid w:val="00266D22"/>
    <w:rsid w:val="00266FA7"/>
    <w:rsid w:val="0026703F"/>
    <w:rsid w:val="002670DB"/>
    <w:rsid w:val="00267264"/>
    <w:rsid w:val="002673D0"/>
    <w:rsid w:val="002675D0"/>
    <w:rsid w:val="00267652"/>
    <w:rsid w:val="002676F5"/>
    <w:rsid w:val="00267B41"/>
    <w:rsid w:val="00270529"/>
    <w:rsid w:val="0027081F"/>
    <w:rsid w:val="00270B3B"/>
    <w:rsid w:val="00270F7F"/>
    <w:rsid w:val="002711EE"/>
    <w:rsid w:val="00271766"/>
    <w:rsid w:val="0027198A"/>
    <w:rsid w:val="00271A39"/>
    <w:rsid w:val="00271AB5"/>
    <w:rsid w:val="00271EB6"/>
    <w:rsid w:val="00272192"/>
    <w:rsid w:val="002725B5"/>
    <w:rsid w:val="00272604"/>
    <w:rsid w:val="00272692"/>
    <w:rsid w:val="002727F6"/>
    <w:rsid w:val="002728B2"/>
    <w:rsid w:val="00272AEE"/>
    <w:rsid w:val="00272CAB"/>
    <w:rsid w:val="00272E76"/>
    <w:rsid w:val="00272E94"/>
    <w:rsid w:val="002732C4"/>
    <w:rsid w:val="002735A5"/>
    <w:rsid w:val="002737D0"/>
    <w:rsid w:val="002737EC"/>
    <w:rsid w:val="00273914"/>
    <w:rsid w:val="00273A5D"/>
    <w:rsid w:val="00273D99"/>
    <w:rsid w:val="00273E1A"/>
    <w:rsid w:val="002745CD"/>
    <w:rsid w:val="00274C16"/>
    <w:rsid w:val="00275277"/>
    <w:rsid w:val="00276133"/>
    <w:rsid w:val="002762E6"/>
    <w:rsid w:val="002768F5"/>
    <w:rsid w:val="00276AFF"/>
    <w:rsid w:val="00276D70"/>
    <w:rsid w:val="00276FEF"/>
    <w:rsid w:val="0027725A"/>
    <w:rsid w:val="00277266"/>
    <w:rsid w:val="002773E5"/>
    <w:rsid w:val="00277C6A"/>
    <w:rsid w:val="00277D90"/>
    <w:rsid w:val="00277D9A"/>
    <w:rsid w:val="0028018D"/>
    <w:rsid w:val="0028023F"/>
    <w:rsid w:val="0028033B"/>
    <w:rsid w:val="00280514"/>
    <w:rsid w:val="00280847"/>
    <w:rsid w:val="00280B96"/>
    <w:rsid w:val="00280C4D"/>
    <w:rsid w:val="00280D38"/>
    <w:rsid w:val="0028124C"/>
    <w:rsid w:val="002818F9"/>
    <w:rsid w:val="00281DDA"/>
    <w:rsid w:val="00281FC1"/>
    <w:rsid w:val="00282186"/>
    <w:rsid w:val="002823FB"/>
    <w:rsid w:val="002825BA"/>
    <w:rsid w:val="00282620"/>
    <w:rsid w:val="00282684"/>
    <w:rsid w:val="00282B00"/>
    <w:rsid w:val="00282E99"/>
    <w:rsid w:val="002831DC"/>
    <w:rsid w:val="0028331B"/>
    <w:rsid w:val="0028375B"/>
    <w:rsid w:val="00283E27"/>
    <w:rsid w:val="0028406D"/>
    <w:rsid w:val="002840C1"/>
    <w:rsid w:val="00284710"/>
    <w:rsid w:val="00285030"/>
    <w:rsid w:val="0028503B"/>
    <w:rsid w:val="0028517A"/>
    <w:rsid w:val="0028523F"/>
    <w:rsid w:val="002856A6"/>
    <w:rsid w:val="0028570F"/>
    <w:rsid w:val="002858D6"/>
    <w:rsid w:val="002859E4"/>
    <w:rsid w:val="00285A26"/>
    <w:rsid w:val="00286258"/>
    <w:rsid w:val="00286580"/>
    <w:rsid w:val="002866FF"/>
    <w:rsid w:val="00286A6D"/>
    <w:rsid w:val="00286C26"/>
    <w:rsid w:val="002871B8"/>
    <w:rsid w:val="002871F6"/>
    <w:rsid w:val="002872C0"/>
    <w:rsid w:val="00287A70"/>
    <w:rsid w:val="00287BF5"/>
    <w:rsid w:val="00287E57"/>
    <w:rsid w:val="00290012"/>
    <w:rsid w:val="0029028B"/>
    <w:rsid w:val="00290561"/>
    <w:rsid w:val="00290821"/>
    <w:rsid w:val="00291022"/>
    <w:rsid w:val="0029148F"/>
    <w:rsid w:val="00291831"/>
    <w:rsid w:val="00291A09"/>
    <w:rsid w:val="0029200C"/>
    <w:rsid w:val="002924EE"/>
    <w:rsid w:val="00292C35"/>
    <w:rsid w:val="002931F4"/>
    <w:rsid w:val="00293336"/>
    <w:rsid w:val="0029333F"/>
    <w:rsid w:val="00293AD8"/>
    <w:rsid w:val="00293F54"/>
    <w:rsid w:val="00293FCD"/>
    <w:rsid w:val="002942AC"/>
    <w:rsid w:val="00294384"/>
    <w:rsid w:val="002948E2"/>
    <w:rsid w:val="00295260"/>
    <w:rsid w:val="002953A9"/>
    <w:rsid w:val="00295B74"/>
    <w:rsid w:val="00295BA9"/>
    <w:rsid w:val="00295CD7"/>
    <w:rsid w:val="00295E32"/>
    <w:rsid w:val="002962A0"/>
    <w:rsid w:val="00296674"/>
    <w:rsid w:val="002967A1"/>
    <w:rsid w:val="002969B6"/>
    <w:rsid w:val="00296CC7"/>
    <w:rsid w:val="00296CE9"/>
    <w:rsid w:val="00296FA5"/>
    <w:rsid w:val="00296FC2"/>
    <w:rsid w:val="00297073"/>
    <w:rsid w:val="002974B9"/>
    <w:rsid w:val="002975DE"/>
    <w:rsid w:val="00297670"/>
    <w:rsid w:val="00297892"/>
    <w:rsid w:val="00297B72"/>
    <w:rsid w:val="002A00C1"/>
    <w:rsid w:val="002A03B2"/>
    <w:rsid w:val="002A0468"/>
    <w:rsid w:val="002A07C5"/>
    <w:rsid w:val="002A0B6F"/>
    <w:rsid w:val="002A0D04"/>
    <w:rsid w:val="002A17B7"/>
    <w:rsid w:val="002A1851"/>
    <w:rsid w:val="002A1906"/>
    <w:rsid w:val="002A1DF4"/>
    <w:rsid w:val="002A1EE5"/>
    <w:rsid w:val="002A242D"/>
    <w:rsid w:val="002A251C"/>
    <w:rsid w:val="002A257D"/>
    <w:rsid w:val="002A27E6"/>
    <w:rsid w:val="002A2FCA"/>
    <w:rsid w:val="002A33F5"/>
    <w:rsid w:val="002A3909"/>
    <w:rsid w:val="002A3AF5"/>
    <w:rsid w:val="002A3FC2"/>
    <w:rsid w:val="002A41F1"/>
    <w:rsid w:val="002A4A3B"/>
    <w:rsid w:val="002A4BC3"/>
    <w:rsid w:val="002A4E81"/>
    <w:rsid w:val="002A5160"/>
    <w:rsid w:val="002A52A3"/>
    <w:rsid w:val="002A5623"/>
    <w:rsid w:val="002A5640"/>
    <w:rsid w:val="002A5ACA"/>
    <w:rsid w:val="002A5DE5"/>
    <w:rsid w:val="002A5E64"/>
    <w:rsid w:val="002A5F7C"/>
    <w:rsid w:val="002A60D7"/>
    <w:rsid w:val="002A6276"/>
    <w:rsid w:val="002A6DFD"/>
    <w:rsid w:val="002A6E25"/>
    <w:rsid w:val="002A6F84"/>
    <w:rsid w:val="002A6FE1"/>
    <w:rsid w:val="002A710A"/>
    <w:rsid w:val="002A774A"/>
    <w:rsid w:val="002A7A55"/>
    <w:rsid w:val="002B00C1"/>
    <w:rsid w:val="002B037A"/>
    <w:rsid w:val="002B04E4"/>
    <w:rsid w:val="002B0932"/>
    <w:rsid w:val="002B0CCA"/>
    <w:rsid w:val="002B0D47"/>
    <w:rsid w:val="002B1325"/>
    <w:rsid w:val="002B1486"/>
    <w:rsid w:val="002B16E1"/>
    <w:rsid w:val="002B1A8F"/>
    <w:rsid w:val="002B1CCC"/>
    <w:rsid w:val="002B224A"/>
    <w:rsid w:val="002B2983"/>
    <w:rsid w:val="002B2B68"/>
    <w:rsid w:val="002B2EC4"/>
    <w:rsid w:val="002B2ECA"/>
    <w:rsid w:val="002B2EF8"/>
    <w:rsid w:val="002B2F31"/>
    <w:rsid w:val="002B3003"/>
    <w:rsid w:val="002B39D8"/>
    <w:rsid w:val="002B3C8A"/>
    <w:rsid w:val="002B3DC3"/>
    <w:rsid w:val="002B479C"/>
    <w:rsid w:val="002B49AF"/>
    <w:rsid w:val="002B4CBF"/>
    <w:rsid w:val="002B59FB"/>
    <w:rsid w:val="002B5A02"/>
    <w:rsid w:val="002B5B22"/>
    <w:rsid w:val="002B5D20"/>
    <w:rsid w:val="002B608E"/>
    <w:rsid w:val="002B6295"/>
    <w:rsid w:val="002B660D"/>
    <w:rsid w:val="002B6796"/>
    <w:rsid w:val="002B6AF6"/>
    <w:rsid w:val="002B6FC4"/>
    <w:rsid w:val="002B71F3"/>
    <w:rsid w:val="002B71F9"/>
    <w:rsid w:val="002B7293"/>
    <w:rsid w:val="002B75FA"/>
    <w:rsid w:val="002B7679"/>
    <w:rsid w:val="002B7BB7"/>
    <w:rsid w:val="002B7CBD"/>
    <w:rsid w:val="002B7FE3"/>
    <w:rsid w:val="002C023D"/>
    <w:rsid w:val="002C03F4"/>
    <w:rsid w:val="002C0D3F"/>
    <w:rsid w:val="002C0DC7"/>
    <w:rsid w:val="002C0F5C"/>
    <w:rsid w:val="002C102B"/>
    <w:rsid w:val="002C19CA"/>
    <w:rsid w:val="002C1A3B"/>
    <w:rsid w:val="002C1D7C"/>
    <w:rsid w:val="002C1DA3"/>
    <w:rsid w:val="002C2585"/>
    <w:rsid w:val="002C26F7"/>
    <w:rsid w:val="002C29C0"/>
    <w:rsid w:val="002C2AC0"/>
    <w:rsid w:val="002C2CD1"/>
    <w:rsid w:val="002C324C"/>
    <w:rsid w:val="002C3343"/>
    <w:rsid w:val="002C36EB"/>
    <w:rsid w:val="002C38DA"/>
    <w:rsid w:val="002C3900"/>
    <w:rsid w:val="002C3C92"/>
    <w:rsid w:val="002C3DA3"/>
    <w:rsid w:val="002C443E"/>
    <w:rsid w:val="002C4716"/>
    <w:rsid w:val="002C47BA"/>
    <w:rsid w:val="002C4A4A"/>
    <w:rsid w:val="002C4ACD"/>
    <w:rsid w:val="002C4E36"/>
    <w:rsid w:val="002C5259"/>
    <w:rsid w:val="002C5262"/>
    <w:rsid w:val="002C5348"/>
    <w:rsid w:val="002C53BA"/>
    <w:rsid w:val="002C53C6"/>
    <w:rsid w:val="002C5416"/>
    <w:rsid w:val="002C5A69"/>
    <w:rsid w:val="002C5CED"/>
    <w:rsid w:val="002C612C"/>
    <w:rsid w:val="002C632C"/>
    <w:rsid w:val="002C636F"/>
    <w:rsid w:val="002C63F2"/>
    <w:rsid w:val="002C6422"/>
    <w:rsid w:val="002C644F"/>
    <w:rsid w:val="002C6917"/>
    <w:rsid w:val="002C6DE0"/>
    <w:rsid w:val="002C6FF9"/>
    <w:rsid w:val="002C709F"/>
    <w:rsid w:val="002C7661"/>
    <w:rsid w:val="002C7738"/>
    <w:rsid w:val="002C7B24"/>
    <w:rsid w:val="002C7FD5"/>
    <w:rsid w:val="002D09BB"/>
    <w:rsid w:val="002D1277"/>
    <w:rsid w:val="002D1C5C"/>
    <w:rsid w:val="002D1CCA"/>
    <w:rsid w:val="002D1E18"/>
    <w:rsid w:val="002D22F4"/>
    <w:rsid w:val="002D24A1"/>
    <w:rsid w:val="002D24AC"/>
    <w:rsid w:val="002D257C"/>
    <w:rsid w:val="002D2695"/>
    <w:rsid w:val="002D26F4"/>
    <w:rsid w:val="002D2837"/>
    <w:rsid w:val="002D2A77"/>
    <w:rsid w:val="002D2D1E"/>
    <w:rsid w:val="002D2DA6"/>
    <w:rsid w:val="002D2E3F"/>
    <w:rsid w:val="002D3165"/>
    <w:rsid w:val="002D3586"/>
    <w:rsid w:val="002D367C"/>
    <w:rsid w:val="002D3D85"/>
    <w:rsid w:val="002D40F0"/>
    <w:rsid w:val="002D4518"/>
    <w:rsid w:val="002D4AB8"/>
    <w:rsid w:val="002D4DFD"/>
    <w:rsid w:val="002D4F9F"/>
    <w:rsid w:val="002D5075"/>
    <w:rsid w:val="002D551C"/>
    <w:rsid w:val="002D55B3"/>
    <w:rsid w:val="002D55B6"/>
    <w:rsid w:val="002D560A"/>
    <w:rsid w:val="002D5C61"/>
    <w:rsid w:val="002D5CEB"/>
    <w:rsid w:val="002D618E"/>
    <w:rsid w:val="002D62B3"/>
    <w:rsid w:val="002D671F"/>
    <w:rsid w:val="002D6B00"/>
    <w:rsid w:val="002D6CA8"/>
    <w:rsid w:val="002D6CC9"/>
    <w:rsid w:val="002D6DA9"/>
    <w:rsid w:val="002D6DC8"/>
    <w:rsid w:val="002D6F82"/>
    <w:rsid w:val="002D7083"/>
    <w:rsid w:val="002D7367"/>
    <w:rsid w:val="002D739D"/>
    <w:rsid w:val="002D7A3F"/>
    <w:rsid w:val="002E023F"/>
    <w:rsid w:val="002E0524"/>
    <w:rsid w:val="002E13FE"/>
    <w:rsid w:val="002E17FC"/>
    <w:rsid w:val="002E1BAA"/>
    <w:rsid w:val="002E2484"/>
    <w:rsid w:val="002E273F"/>
    <w:rsid w:val="002E2A20"/>
    <w:rsid w:val="002E2E32"/>
    <w:rsid w:val="002E330D"/>
    <w:rsid w:val="002E33E7"/>
    <w:rsid w:val="002E3580"/>
    <w:rsid w:val="002E3676"/>
    <w:rsid w:val="002E3A89"/>
    <w:rsid w:val="002E3AC3"/>
    <w:rsid w:val="002E3B04"/>
    <w:rsid w:val="002E3B46"/>
    <w:rsid w:val="002E479E"/>
    <w:rsid w:val="002E489B"/>
    <w:rsid w:val="002E4B37"/>
    <w:rsid w:val="002E4B57"/>
    <w:rsid w:val="002E5195"/>
    <w:rsid w:val="002E519B"/>
    <w:rsid w:val="002E5E85"/>
    <w:rsid w:val="002E6224"/>
    <w:rsid w:val="002E62D0"/>
    <w:rsid w:val="002E63A6"/>
    <w:rsid w:val="002E650C"/>
    <w:rsid w:val="002E6759"/>
    <w:rsid w:val="002E68AF"/>
    <w:rsid w:val="002E69CC"/>
    <w:rsid w:val="002E6A8A"/>
    <w:rsid w:val="002E6A8F"/>
    <w:rsid w:val="002E6D1D"/>
    <w:rsid w:val="002E71E0"/>
    <w:rsid w:val="002E7314"/>
    <w:rsid w:val="002E73B8"/>
    <w:rsid w:val="002E7AD7"/>
    <w:rsid w:val="002F00F9"/>
    <w:rsid w:val="002F01E6"/>
    <w:rsid w:val="002F0382"/>
    <w:rsid w:val="002F050C"/>
    <w:rsid w:val="002F0BD7"/>
    <w:rsid w:val="002F13E2"/>
    <w:rsid w:val="002F1466"/>
    <w:rsid w:val="002F16A7"/>
    <w:rsid w:val="002F177D"/>
    <w:rsid w:val="002F1988"/>
    <w:rsid w:val="002F1A24"/>
    <w:rsid w:val="002F1ED6"/>
    <w:rsid w:val="002F20E9"/>
    <w:rsid w:val="002F22EE"/>
    <w:rsid w:val="002F2B2B"/>
    <w:rsid w:val="002F2F1A"/>
    <w:rsid w:val="002F30CF"/>
    <w:rsid w:val="002F33B3"/>
    <w:rsid w:val="002F3508"/>
    <w:rsid w:val="002F3603"/>
    <w:rsid w:val="002F37B3"/>
    <w:rsid w:val="002F38E7"/>
    <w:rsid w:val="002F3B04"/>
    <w:rsid w:val="002F3BCA"/>
    <w:rsid w:val="002F41C7"/>
    <w:rsid w:val="002F42CE"/>
    <w:rsid w:val="002F467B"/>
    <w:rsid w:val="002F47D9"/>
    <w:rsid w:val="002F48B4"/>
    <w:rsid w:val="002F548D"/>
    <w:rsid w:val="002F56FA"/>
    <w:rsid w:val="002F6210"/>
    <w:rsid w:val="002F63E2"/>
    <w:rsid w:val="002F64A6"/>
    <w:rsid w:val="002F6A29"/>
    <w:rsid w:val="002F6AB5"/>
    <w:rsid w:val="002F6FB7"/>
    <w:rsid w:val="002F7024"/>
    <w:rsid w:val="002F7117"/>
    <w:rsid w:val="002F7135"/>
    <w:rsid w:val="002F7287"/>
    <w:rsid w:val="002F7B6D"/>
    <w:rsid w:val="002F7CF5"/>
    <w:rsid w:val="002F7D5E"/>
    <w:rsid w:val="002F7F39"/>
    <w:rsid w:val="00300872"/>
    <w:rsid w:val="00300A8E"/>
    <w:rsid w:val="00300C16"/>
    <w:rsid w:val="00300D6F"/>
    <w:rsid w:val="00300EAB"/>
    <w:rsid w:val="00301040"/>
    <w:rsid w:val="00301074"/>
    <w:rsid w:val="003015BE"/>
    <w:rsid w:val="003017EA"/>
    <w:rsid w:val="0030180B"/>
    <w:rsid w:val="0030184E"/>
    <w:rsid w:val="00301A9B"/>
    <w:rsid w:val="00301B34"/>
    <w:rsid w:val="00301F76"/>
    <w:rsid w:val="003027D0"/>
    <w:rsid w:val="00302FBF"/>
    <w:rsid w:val="003030FB"/>
    <w:rsid w:val="003034F1"/>
    <w:rsid w:val="003036F3"/>
    <w:rsid w:val="00303C2B"/>
    <w:rsid w:val="00304000"/>
    <w:rsid w:val="0030466C"/>
    <w:rsid w:val="003047D8"/>
    <w:rsid w:val="00304A4E"/>
    <w:rsid w:val="00304A86"/>
    <w:rsid w:val="00304C89"/>
    <w:rsid w:val="00304DDC"/>
    <w:rsid w:val="00305593"/>
    <w:rsid w:val="003055AA"/>
    <w:rsid w:val="003055EC"/>
    <w:rsid w:val="00305768"/>
    <w:rsid w:val="003057AA"/>
    <w:rsid w:val="003057F0"/>
    <w:rsid w:val="003057FE"/>
    <w:rsid w:val="00305C34"/>
    <w:rsid w:val="0030606A"/>
    <w:rsid w:val="00306370"/>
    <w:rsid w:val="00306616"/>
    <w:rsid w:val="00306936"/>
    <w:rsid w:val="00306B05"/>
    <w:rsid w:val="00306DAE"/>
    <w:rsid w:val="00306E30"/>
    <w:rsid w:val="00307156"/>
    <w:rsid w:val="003073DD"/>
    <w:rsid w:val="00307926"/>
    <w:rsid w:val="003079B8"/>
    <w:rsid w:val="00307A76"/>
    <w:rsid w:val="00307C0D"/>
    <w:rsid w:val="00310987"/>
    <w:rsid w:val="00310A6A"/>
    <w:rsid w:val="00311501"/>
    <w:rsid w:val="00311907"/>
    <w:rsid w:val="00311ACD"/>
    <w:rsid w:val="00311CE3"/>
    <w:rsid w:val="00311D92"/>
    <w:rsid w:val="00311EB0"/>
    <w:rsid w:val="003121A1"/>
    <w:rsid w:val="003123A6"/>
    <w:rsid w:val="0031280F"/>
    <w:rsid w:val="003129A7"/>
    <w:rsid w:val="003129A9"/>
    <w:rsid w:val="00312A46"/>
    <w:rsid w:val="00312DDD"/>
    <w:rsid w:val="00312EA6"/>
    <w:rsid w:val="00312FB1"/>
    <w:rsid w:val="0031322A"/>
    <w:rsid w:val="00313D06"/>
    <w:rsid w:val="00313D65"/>
    <w:rsid w:val="00313DBD"/>
    <w:rsid w:val="003144C0"/>
    <w:rsid w:val="003148E6"/>
    <w:rsid w:val="00314D93"/>
    <w:rsid w:val="00314E8F"/>
    <w:rsid w:val="003157FF"/>
    <w:rsid w:val="00315F74"/>
    <w:rsid w:val="00315F81"/>
    <w:rsid w:val="003160B9"/>
    <w:rsid w:val="00316224"/>
    <w:rsid w:val="003167E7"/>
    <w:rsid w:val="0031681C"/>
    <w:rsid w:val="0031696E"/>
    <w:rsid w:val="00316FE1"/>
    <w:rsid w:val="00317004"/>
    <w:rsid w:val="003170FD"/>
    <w:rsid w:val="003173BE"/>
    <w:rsid w:val="003173E1"/>
    <w:rsid w:val="00317511"/>
    <w:rsid w:val="003176D9"/>
    <w:rsid w:val="0031771F"/>
    <w:rsid w:val="00317C20"/>
    <w:rsid w:val="0032011C"/>
    <w:rsid w:val="00320291"/>
    <w:rsid w:val="00320372"/>
    <w:rsid w:val="0032052A"/>
    <w:rsid w:val="00320708"/>
    <w:rsid w:val="0032071B"/>
    <w:rsid w:val="003207A1"/>
    <w:rsid w:val="003207AA"/>
    <w:rsid w:val="0032095B"/>
    <w:rsid w:val="00320CF6"/>
    <w:rsid w:val="0032142A"/>
    <w:rsid w:val="003217EE"/>
    <w:rsid w:val="00321A46"/>
    <w:rsid w:val="00321F81"/>
    <w:rsid w:val="00321F9F"/>
    <w:rsid w:val="003220E1"/>
    <w:rsid w:val="003224A6"/>
    <w:rsid w:val="0032258C"/>
    <w:rsid w:val="003227B9"/>
    <w:rsid w:val="00322A4F"/>
    <w:rsid w:val="00322FE1"/>
    <w:rsid w:val="00323895"/>
    <w:rsid w:val="0032389B"/>
    <w:rsid w:val="003239A1"/>
    <w:rsid w:val="00323B11"/>
    <w:rsid w:val="00323BDE"/>
    <w:rsid w:val="00323BEF"/>
    <w:rsid w:val="003242CB"/>
    <w:rsid w:val="003243F5"/>
    <w:rsid w:val="003244A3"/>
    <w:rsid w:val="00324541"/>
    <w:rsid w:val="00324608"/>
    <w:rsid w:val="003248D9"/>
    <w:rsid w:val="00324910"/>
    <w:rsid w:val="0032493B"/>
    <w:rsid w:val="00324974"/>
    <w:rsid w:val="003249B3"/>
    <w:rsid w:val="00324DBC"/>
    <w:rsid w:val="003255DC"/>
    <w:rsid w:val="00325679"/>
    <w:rsid w:val="003256BC"/>
    <w:rsid w:val="00325786"/>
    <w:rsid w:val="003263BD"/>
    <w:rsid w:val="0032734C"/>
    <w:rsid w:val="0032748C"/>
    <w:rsid w:val="00327789"/>
    <w:rsid w:val="00327C3C"/>
    <w:rsid w:val="00327F7C"/>
    <w:rsid w:val="003306C3"/>
    <w:rsid w:val="00330B38"/>
    <w:rsid w:val="00330E39"/>
    <w:rsid w:val="00330F60"/>
    <w:rsid w:val="0033107C"/>
    <w:rsid w:val="00331226"/>
    <w:rsid w:val="00331AEA"/>
    <w:rsid w:val="00331BCE"/>
    <w:rsid w:val="00331DF0"/>
    <w:rsid w:val="00331EF8"/>
    <w:rsid w:val="003321AA"/>
    <w:rsid w:val="0033229B"/>
    <w:rsid w:val="0033272F"/>
    <w:rsid w:val="00332789"/>
    <w:rsid w:val="00332898"/>
    <w:rsid w:val="00332BF9"/>
    <w:rsid w:val="00332C68"/>
    <w:rsid w:val="00332D7D"/>
    <w:rsid w:val="00332DDE"/>
    <w:rsid w:val="003332C8"/>
    <w:rsid w:val="003336E5"/>
    <w:rsid w:val="00333AA7"/>
    <w:rsid w:val="00333B17"/>
    <w:rsid w:val="00333D7F"/>
    <w:rsid w:val="00333E3D"/>
    <w:rsid w:val="003346AD"/>
    <w:rsid w:val="00334798"/>
    <w:rsid w:val="00334A7B"/>
    <w:rsid w:val="00334AE8"/>
    <w:rsid w:val="00334E54"/>
    <w:rsid w:val="0033502E"/>
    <w:rsid w:val="0033515B"/>
    <w:rsid w:val="0033566D"/>
    <w:rsid w:val="00335DC5"/>
    <w:rsid w:val="00335F1F"/>
    <w:rsid w:val="0033623F"/>
    <w:rsid w:val="0033698F"/>
    <w:rsid w:val="00336BCD"/>
    <w:rsid w:val="0033738C"/>
    <w:rsid w:val="00337399"/>
    <w:rsid w:val="003373BF"/>
    <w:rsid w:val="003373C4"/>
    <w:rsid w:val="0033776E"/>
    <w:rsid w:val="003378AA"/>
    <w:rsid w:val="0033793F"/>
    <w:rsid w:val="003379D4"/>
    <w:rsid w:val="00337AA4"/>
    <w:rsid w:val="00337B71"/>
    <w:rsid w:val="00337CB3"/>
    <w:rsid w:val="00340053"/>
    <w:rsid w:val="003405B3"/>
    <w:rsid w:val="003405C2"/>
    <w:rsid w:val="0034069F"/>
    <w:rsid w:val="00340994"/>
    <w:rsid w:val="00340AAC"/>
    <w:rsid w:val="00340B7E"/>
    <w:rsid w:val="00340D11"/>
    <w:rsid w:val="00341125"/>
    <w:rsid w:val="003411CD"/>
    <w:rsid w:val="00341266"/>
    <w:rsid w:val="00341376"/>
    <w:rsid w:val="00341436"/>
    <w:rsid w:val="0034146E"/>
    <w:rsid w:val="003414E7"/>
    <w:rsid w:val="00341592"/>
    <w:rsid w:val="00341626"/>
    <w:rsid w:val="00341656"/>
    <w:rsid w:val="003419B7"/>
    <w:rsid w:val="00341C80"/>
    <w:rsid w:val="00341F03"/>
    <w:rsid w:val="00342244"/>
    <w:rsid w:val="00342641"/>
    <w:rsid w:val="00342662"/>
    <w:rsid w:val="00342771"/>
    <w:rsid w:val="0034282A"/>
    <w:rsid w:val="00342AAA"/>
    <w:rsid w:val="00342EFF"/>
    <w:rsid w:val="0034302A"/>
    <w:rsid w:val="0034350F"/>
    <w:rsid w:val="0034355A"/>
    <w:rsid w:val="003435A0"/>
    <w:rsid w:val="003435F5"/>
    <w:rsid w:val="003442FD"/>
    <w:rsid w:val="0034446D"/>
    <w:rsid w:val="003446B3"/>
    <w:rsid w:val="003446B8"/>
    <w:rsid w:val="003446F0"/>
    <w:rsid w:val="00344D06"/>
    <w:rsid w:val="00344DBD"/>
    <w:rsid w:val="00344E03"/>
    <w:rsid w:val="00344E60"/>
    <w:rsid w:val="003453B0"/>
    <w:rsid w:val="00345417"/>
    <w:rsid w:val="00345652"/>
    <w:rsid w:val="003456CA"/>
    <w:rsid w:val="003459A5"/>
    <w:rsid w:val="00345A31"/>
    <w:rsid w:val="00345BEE"/>
    <w:rsid w:val="00345C1F"/>
    <w:rsid w:val="00345DD7"/>
    <w:rsid w:val="00345E15"/>
    <w:rsid w:val="0034632B"/>
    <w:rsid w:val="003463F2"/>
    <w:rsid w:val="0034675F"/>
    <w:rsid w:val="0034689B"/>
    <w:rsid w:val="0034698F"/>
    <w:rsid w:val="00346A5D"/>
    <w:rsid w:val="00346F7C"/>
    <w:rsid w:val="00346FF6"/>
    <w:rsid w:val="00347292"/>
    <w:rsid w:val="00347443"/>
    <w:rsid w:val="003475BE"/>
    <w:rsid w:val="003475FA"/>
    <w:rsid w:val="00347878"/>
    <w:rsid w:val="00347AD7"/>
    <w:rsid w:val="00347BF8"/>
    <w:rsid w:val="003500A0"/>
    <w:rsid w:val="0035036D"/>
    <w:rsid w:val="00350389"/>
    <w:rsid w:val="003503C7"/>
    <w:rsid w:val="003504DA"/>
    <w:rsid w:val="00350667"/>
    <w:rsid w:val="003506FC"/>
    <w:rsid w:val="00350993"/>
    <w:rsid w:val="00350B1F"/>
    <w:rsid w:val="00350DC4"/>
    <w:rsid w:val="00350FE9"/>
    <w:rsid w:val="00351F25"/>
    <w:rsid w:val="003522C1"/>
    <w:rsid w:val="00352647"/>
    <w:rsid w:val="00352851"/>
    <w:rsid w:val="003529A3"/>
    <w:rsid w:val="00352B2C"/>
    <w:rsid w:val="00352EE5"/>
    <w:rsid w:val="0035309E"/>
    <w:rsid w:val="003533E8"/>
    <w:rsid w:val="00353442"/>
    <w:rsid w:val="003539B4"/>
    <w:rsid w:val="00353B6D"/>
    <w:rsid w:val="0035438F"/>
    <w:rsid w:val="0035440C"/>
    <w:rsid w:val="00354EE5"/>
    <w:rsid w:val="0035513E"/>
    <w:rsid w:val="0035574C"/>
    <w:rsid w:val="0035578D"/>
    <w:rsid w:val="003558F8"/>
    <w:rsid w:val="00355993"/>
    <w:rsid w:val="00355AA0"/>
    <w:rsid w:val="00355CCF"/>
    <w:rsid w:val="00355DA8"/>
    <w:rsid w:val="00355E4F"/>
    <w:rsid w:val="0035661E"/>
    <w:rsid w:val="003570BA"/>
    <w:rsid w:val="003571A5"/>
    <w:rsid w:val="003575C0"/>
    <w:rsid w:val="003600C6"/>
    <w:rsid w:val="00360182"/>
    <w:rsid w:val="00360184"/>
    <w:rsid w:val="003601DC"/>
    <w:rsid w:val="00360329"/>
    <w:rsid w:val="00360359"/>
    <w:rsid w:val="0036046E"/>
    <w:rsid w:val="00360FC4"/>
    <w:rsid w:val="00361746"/>
    <w:rsid w:val="0036183E"/>
    <w:rsid w:val="0036199E"/>
    <w:rsid w:val="00361F6C"/>
    <w:rsid w:val="00362269"/>
    <w:rsid w:val="00362796"/>
    <w:rsid w:val="003627EE"/>
    <w:rsid w:val="00362826"/>
    <w:rsid w:val="003628DD"/>
    <w:rsid w:val="00362938"/>
    <w:rsid w:val="00362944"/>
    <w:rsid w:val="00362C63"/>
    <w:rsid w:val="00362EF6"/>
    <w:rsid w:val="00362F33"/>
    <w:rsid w:val="00362FC5"/>
    <w:rsid w:val="003631CC"/>
    <w:rsid w:val="0036338A"/>
    <w:rsid w:val="0036338F"/>
    <w:rsid w:val="00363633"/>
    <w:rsid w:val="0036368C"/>
    <w:rsid w:val="0036387A"/>
    <w:rsid w:val="003639FB"/>
    <w:rsid w:val="003640A7"/>
    <w:rsid w:val="003641D4"/>
    <w:rsid w:val="0036472D"/>
    <w:rsid w:val="00364A00"/>
    <w:rsid w:val="00364BEC"/>
    <w:rsid w:val="003652DF"/>
    <w:rsid w:val="003660F6"/>
    <w:rsid w:val="003664D7"/>
    <w:rsid w:val="003664E0"/>
    <w:rsid w:val="003664F2"/>
    <w:rsid w:val="00366513"/>
    <w:rsid w:val="0036665C"/>
    <w:rsid w:val="0036668F"/>
    <w:rsid w:val="00366865"/>
    <w:rsid w:val="00367131"/>
    <w:rsid w:val="003672C8"/>
    <w:rsid w:val="00367355"/>
    <w:rsid w:val="00367A04"/>
    <w:rsid w:val="00367AD9"/>
    <w:rsid w:val="00370018"/>
    <w:rsid w:val="0037001D"/>
    <w:rsid w:val="0037018B"/>
    <w:rsid w:val="0037046D"/>
    <w:rsid w:val="0037055C"/>
    <w:rsid w:val="00370631"/>
    <w:rsid w:val="0037068B"/>
    <w:rsid w:val="00370BF7"/>
    <w:rsid w:val="00370CB6"/>
    <w:rsid w:val="00371456"/>
    <w:rsid w:val="003714EC"/>
    <w:rsid w:val="0037155F"/>
    <w:rsid w:val="00371925"/>
    <w:rsid w:val="003719DA"/>
    <w:rsid w:val="00371B2D"/>
    <w:rsid w:val="00371B66"/>
    <w:rsid w:val="00371DBC"/>
    <w:rsid w:val="00371FFB"/>
    <w:rsid w:val="003721DE"/>
    <w:rsid w:val="003724D7"/>
    <w:rsid w:val="0037286F"/>
    <w:rsid w:val="0037298D"/>
    <w:rsid w:val="003729D0"/>
    <w:rsid w:val="00372A4A"/>
    <w:rsid w:val="00372C48"/>
    <w:rsid w:val="00372E51"/>
    <w:rsid w:val="00372E5E"/>
    <w:rsid w:val="00372ED8"/>
    <w:rsid w:val="00372F51"/>
    <w:rsid w:val="003732D3"/>
    <w:rsid w:val="00373609"/>
    <w:rsid w:val="0037391F"/>
    <w:rsid w:val="00373B65"/>
    <w:rsid w:val="00373DDF"/>
    <w:rsid w:val="003740DE"/>
    <w:rsid w:val="00374125"/>
    <w:rsid w:val="00374BB3"/>
    <w:rsid w:val="00375421"/>
    <w:rsid w:val="003759EA"/>
    <w:rsid w:val="00375E99"/>
    <w:rsid w:val="00375F0C"/>
    <w:rsid w:val="0037609E"/>
    <w:rsid w:val="003762F7"/>
    <w:rsid w:val="00376513"/>
    <w:rsid w:val="00376CE2"/>
    <w:rsid w:val="0037773E"/>
    <w:rsid w:val="00377AA1"/>
    <w:rsid w:val="00377D6C"/>
    <w:rsid w:val="003801BC"/>
    <w:rsid w:val="00380501"/>
    <w:rsid w:val="0038068C"/>
    <w:rsid w:val="0038078D"/>
    <w:rsid w:val="00380B70"/>
    <w:rsid w:val="00380D5E"/>
    <w:rsid w:val="00381187"/>
    <w:rsid w:val="00381259"/>
    <w:rsid w:val="003813A5"/>
    <w:rsid w:val="00381587"/>
    <w:rsid w:val="00381594"/>
    <w:rsid w:val="00381623"/>
    <w:rsid w:val="003819C6"/>
    <w:rsid w:val="00381E29"/>
    <w:rsid w:val="00382916"/>
    <w:rsid w:val="00382934"/>
    <w:rsid w:val="003829E2"/>
    <w:rsid w:val="00382FE0"/>
    <w:rsid w:val="00382FF0"/>
    <w:rsid w:val="0038322E"/>
    <w:rsid w:val="003835EA"/>
    <w:rsid w:val="003838B3"/>
    <w:rsid w:val="00383F11"/>
    <w:rsid w:val="00383F81"/>
    <w:rsid w:val="00383F9B"/>
    <w:rsid w:val="003842B0"/>
    <w:rsid w:val="003846B7"/>
    <w:rsid w:val="0038494E"/>
    <w:rsid w:val="00384C95"/>
    <w:rsid w:val="00384F3A"/>
    <w:rsid w:val="00384F78"/>
    <w:rsid w:val="00384FE7"/>
    <w:rsid w:val="003853FE"/>
    <w:rsid w:val="0038550F"/>
    <w:rsid w:val="00385B22"/>
    <w:rsid w:val="00386172"/>
    <w:rsid w:val="003863C0"/>
    <w:rsid w:val="003864F8"/>
    <w:rsid w:val="003867E2"/>
    <w:rsid w:val="003868A8"/>
    <w:rsid w:val="00386EC5"/>
    <w:rsid w:val="00386F68"/>
    <w:rsid w:val="00387107"/>
    <w:rsid w:val="00387445"/>
    <w:rsid w:val="00390153"/>
    <w:rsid w:val="003902CE"/>
    <w:rsid w:val="00390346"/>
    <w:rsid w:val="0039047F"/>
    <w:rsid w:val="0039090C"/>
    <w:rsid w:val="00390C9F"/>
    <w:rsid w:val="00390FB9"/>
    <w:rsid w:val="00390FD0"/>
    <w:rsid w:val="003912A9"/>
    <w:rsid w:val="00391790"/>
    <w:rsid w:val="00391841"/>
    <w:rsid w:val="00391B38"/>
    <w:rsid w:val="00391D4F"/>
    <w:rsid w:val="00391DC4"/>
    <w:rsid w:val="00391FA1"/>
    <w:rsid w:val="003925AC"/>
    <w:rsid w:val="00392EBA"/>
    <w:rsid w:val="00393611"/>
    <w:rsid w:val="00393749"/>
    <w:rsid w:val="00393866"/>
    <w:rsid w:val="00393B4B"/>
    <w:rsid w:val="00393D44"/>
    <w:rsid w:val="00393E83"/>
    <w:rsid w:val="00393FA0"/>
    <w:rsid w:val="00394061"/>
    <w:rsid w:val="0039472F"/>
    <w:rsid w:val="0039478A"/>
    <w:rsid w:val="00394D9C"/>
    <w:rsid w:val="00394EFC"/>
    <w:rsid w:val="00394F10"/>
    <w:rsid w:val="00395005"/>
    <w:rsid w:val="00395354"/>
    <w:rsid w:val="0039538C"/>
    <w:rsid w:val="003953A3"/>
    <w:rsid w:val="003955B4"/>
    <w:rsid w:val="0039582B"/>
    <w:rsid w:val="00395A1F"/>
    <w:rsid w:val="00395E72"/>
    <w:rsid w:val="00395F7E"/>
    <w:rsid w:val="003962BF"/>
    <w:rsid w:val="00396315"/>
    <w:rsid w:val="00396348"/>
    <w:rsid w:val="00396520"/>
    <w:rsid w:val="0039663F"/>
    <w:rsid w:val="00396AB4"/>
    <w:rsid w:val="00396CED"/>
    <w:rsid w:val="00397322"/>
    <w:rsid w:val="003974C0"/>
    <w:rsid w:val="0039758D"/>
    <w:rsid w:val="003978BA"/>
    <w:rsid w:val="00397A42"/>
    <w:rsid w:val="00397BFC"/>
    <w:rsid w:val="00397D5C"/>
    <w:rsid w:val="00397F99"/>
    <w:rsid w:val="00397FF9"/>
    <w:rsid w:val="003A011F"/>
    <w:rsid w:val="003A031F"/>
    <w:rsid w:val="003A0654"/>
    <w:rsid w:val="003A065A"/>
    <w:rsid w:val="003A09E3"/>
    <w:rsid w:val="003A0D99"/>
    <w:rsid w:val="003A102A"/>
    <w:rsid w:val="003A146A"/>
    <w:rsid w:val="003A157F"/>
    <w:rsid w:val="003A1891"/>
    <w:rsid w:val="003A194A"/>
    <w:rsid w:val="003A1D02"/>
    <w:rsid w:val="003A20BC"/>
    <w:rsid w:val="003A2402"/>
    <w:rsid w:val="003A2670"/>
    <w:rsid w:val="003A2F25"/>
    <w:rsid w:val="003A3013"/>
    <w:rsid w:val="003A329F"/>
    <w:rsid w:val="003A36A3"/>
    <w:rsid w:val="003A3943"/>
    <w:rsid w:val="003A3F8A"/>
    <w:rsid w:val="003A41CF"/>
    <w:rsid w:val="003A4895"/>
    <w:rsid w:val="003A48FA"/>
    <w:rsid w:val="003A495F"/>
    <w:rsid w:val="003A4B16"/>
    <w:rsid w:val="003A5158"/>
    <w:rsid w:val="003A520A"/>
    <w:rsid w:val="003A5564"/>
    <w:rsid w:val="003A56F6"/>
    <w:rsid w:val="003A6005"/>
    <w:rsid w:val="003A618C"/>
    <w:rsid w:val="003A687D"/>
    <w:rsid w:val="003A6933"/>
    <w:rsid w:val="003A6C09"/>
    <w:rsid w:val="003A6E9C"/>
    <w:rsid w:val="003A6EC1"/>
    <w:rsid w:val="003A7018"/>
    <w:rsid w:val="003A774C"/>
    <w:rsid w:val="003A7E29"/>
    <w:rsid w:val="003A7E5B"/>
    <w:rsid w:val="003A7F37"/>
    <w:rsid w:val="003B011E"/>
    <w:rsid w:val="003B038E"/>
    <w:rsid w:val="003B0593"/>
    <w:rsid w:val="003B101E"/>
    <w:rsid w:val="003B1148"/>
    <w:rsid w:val="003B12CC"/>
    <w:rsid w:val="003B197A"/>
    <w:rsid w:val="003B1E74"/>
    <w:rsid w:val="003B1EDF"/>
    <w:rsid w:val="003B2584"/>
    <w:rsid w:val="003B264B"/>
    <w:rsid w:val="003B2D00"/>
    <w:rsid w:val="003B2F88"/>
    <w:rsid w:val="003B30E3"/>
    <w:rsid w:val="003B31CF"/>
    <w:rsid w:val="003B3882"/>
    <w:rsid w:val="003B39CB"/>
    <w:rsid w:val="003B39E2"/>
    <w:rsid w:val="003B3D90"/>
    <w:rsid w:val="003B3DEE"/>
    <w:rsid w:val="003B4116"/>
    <w:rsid w:val="003B428B"/>
    <w:rsid w:val="003B437D"/>
    <w:rsid w:val="003B44DB"/>
    <w:rsid w:val="003B49BF"/>
    <w:rsid w:val="003B4D3D"/>
    <w:rsid w:val="003B4DBD"/>
    <w:rsid w:val="003B50E4"/>
    <w:rsid w:val="003B5518"/>
    <w:rsid w:val="003B6099"/>
    <w:rsid w:val="003B60BF"/>
    <w:rsid w:val="003B65D4"/>
    <w:rsid w:val="003B6730"/>
    <w:rsid w:val="003B6772"/>
    <w:rsid w:val="003B67EC"/>
    <w:rsid w:val="003B69CC"/>
    <w:rsid w:val="003B6C03"/>
    <w:rsid w:val="003B6E71"/>
    <w:rsid w:val="003B6F2C"/>
    <w:rsid w:val="003B7053"/>
    <w:rsid w:val="003B7234"/>
    <w:rsid w:val="003B7715"/>
    <w:rsid w:val="003B78A2"/>
    <w:rsid w:val="003B78F7"/>
    <w:rsid w:val="003B7A14"/>
    <w:rsid w:val="003B7C94"/>
    <w:rsid w:val="003B7D63"/>
    <w:rsid w:val="003B7DE0"/>
    <w:rsid w:val="003C010A"/>
    <w:rsid w:val="003C0703"/>
    <w:rsid w:val="003C0794"/>
    <w:rsid w:val="003C07F9"/>
    <w:rsid w:val="003C0916"/>
    <w:rsid w:val="003C0AAC"/>
    <w:rsid w:val="003C0DB3"/>
    <w:rsid w:val="003C0EF6"/>
    <w:rsid w:val="003C10F7"/>
    <w:rsid w:val="003C1782"/>
    <w:rsid w:val="003C1B38"/>
    <w:rsid w:val="003C1E89"/>
    <w:rsid w:val="003C1EFB"/>
    <w:rsid w:val="003C1F51"/>
    <w:rsid w:val="003C20A3"/>
    <w:rsid w:val="003C21DB"/>
    <w:rsid w:val="003C2616"/>
    <w:rsid w:val="003C29E4"/>
    <w:rsid w:val="003C2A77"/>
    <w:rsid w:val="003C2AAF"/>
    <w:rsid w:val="003C2BEE"/>
    <w:rsid w:val="003C2E69"/>
    <w:rsid w:val="003C30F2"/>
    <w:rsid w:val="003C3199"/>
    <w:rsid w:val="003C3320"/>
    <w:rsid w:val="003C33D0"/>
    <w:rsid w:val="003C33D5"/>
    <w:rsid w:val="003C3909"/>
    <w:rsid w:val="003C3CB0"/>
    <w:rsid w:val="003C41E8"/>
    <w:rsid w:val="003C440E"/>
    <w:rsid w:val="003C54E6"/>
    <w:rsid w:val="003C5C24"/>
    <w:rsid w:val="003C5F1D"/>
    <w:rsid w:val="003C6026"/>
    <w:rsid w:val="003C63B1"/>
    <w:rsid w:val="003C6435"/>
    <w:rsid w:val="003C65FF"/>
    <w:rsid w:val="003C66B9"/>
    <w:rsid w:val="003C6897"/>
    <w:rsid w:val="003C69D5"/>
    <w:rsid w:val="003C6B57"/>
    <w:rsid w:val="003C6DF9"/>
    <w:rsid w:val="003C7056"/>
    <w:rsid w:val="003C7196"/>
    <w:rsid w:val="003C7388"/>
    <w:rsid w:val="003C774C"/>
    <w:rsid w:val="003C79CF"/>
    <w:rsid w:val="003C7CFC"/>
    <w:rsid w:val="003C7E29"/>
    <w:rsid w:val="003C7EC1"/>
    <w:rsid w:val="003D0064"/>
    <w:rsid w:val="003D013E"/>
    <w:rsid w:val="003D0387"/>
    <w:rsid w:val="003D060E"/>
    <w:rsid w:val="003D08DF"/>
    <w:rsid w:val="003D0995"/>
    <w:rsid w:val="003D0DC2"/>
    <w:rsid w:val="003D0FBB"/>
    <w:rsid w:val="003D107B"/>
    <w:rsid w:val="003D155C"/>
    <w:rsid w:val="003D1970"/>
    <w:rsid w:val="003D221F"/>
    <w:rsid w:val="003D245D"/>
    <w:rsid w:val="003D2772"/>
    <w:rsid w:val="003D2839"/>
    <w:rsid w:val="003D2BA9"/>
    <w:rsid w:val="003D2EEB"/>
    <w:rsid w:val="003D3173"/>
    <w:rsid w:val="003D3423"/>
    <w:rsid w:val="003D3556"/>
    <w:rsid w:val="003D36EB"/>
    <w:rsid w:val="003D3B8C"/>
    <w:rsid w:val="003D406F"/>
    <w:rsid w:val="003D43F1"/>
    <w:rsid w:val="003D4645"/>
    <w:rsid w:val="003D4E92"/>
    <w:rsid w:val="003D4F7F"/>
    <w:rsid w:val="003D53FD"/>
    <w:rsid w:val="003D5B5B"/>
    <w:rsid w:val="003D5BFF"/>
    <w:rsid w:val="003D5CF8"/>
    <w:rsid w:val="003D6036"/>
    <w:rsid w:val="003D6185"/>
    <w:rsid w:val="003D6258"/>
    <w:rsid w:val="003D6380"/>
    <w:rsid w:val="003D648D"/>
    <w:rsid w:val="003D6644"/>
    <w:rsid w:val="003D6660"/>
    <w:rsid w:val="003D6AE2"/>
    <w:rsid w:val="003D6CE2"/>
    <w:rsid w:val="003D7336"/>
    <w:rsid w:val="003D7709"/>
    <w:rsid w:val="003E004A"/>
    <w:rsid w:val="003E014B"/>
    <w:rsid w:val="003E0744"/>
    <w:rsid w:val="003E1077"/>
    <w:rsid w:val="003E11D2"/>
    <w:rsid w:val="003E17C5"/>
    <w:rsid w:val="003E1D7B"/>
    <w:rsid w:val="003E2306"/>
    <w:rsid w:val="003E2B98"/>
    <w:rsid w:val="003E2DE9"/>
    <w:rsid w:val="003E2E4D"/>
    <w:rsid w:val="003E3A5E"/>
    <w:rsid w:val="003E3D2C"/>
    <w:rsid w:val="003E3F74"/>
    <w:rsid w:val="003E4531"/>
    <w:rsid w:val="003E45B1"/>
    <w:rsid w:val="003E4735"/>
    <w:rsid w:val="003E4C40"/>
    <w:rsid w:val="003E527C"/>
    <w:rsid w:val="003E5441"/>
    <w:rsid w:val="003E5BE1"/>
    <w:rsid w:val="003E6078"/>
    <w:rsid w:val="003E62CF"/>
    <w:rsid w:val="003E648E"/>
    <w:rsid w:val="003E6795"/>
    <w:rsid w:val="003E6B4C"/>
    <w:rsid w:val="003E6E9C"/>
    <w:rsid w:val="003E71C9"/>
    <w:rsid w:val="003E72F3"/>
    <w:rsid w:val="003E79B6"/>
    <w:rsid w:val="003E7C8A"/>
    <w:rsid w:val="003E7F61"/>
    <w:rsid w:val="003F02F7"/>
    <w:rsid w:val="003F065E"/>
    <w:rsid w:val="003F0EA9"/>
    <w:rsid w:val="003F1517"/>
    <w:rsid w:val="003F1B35"/>
    <w:rsid w:val="003F1FB0"/>
    <w:rsid w:val="003F2016"/>
    <w:rsid w:val="003F2471"/>
    <w:rsid w:val="003F2A26"/>
    <w:rsid w:val="003F2B74"/>
    <w:rsid w:val="003F2D4D"/>
    <w:rsid w:val="003F2F09"/>
    <w:rsid w:val="003F32EE"/>
    <w:rsid w:val="003F3C74"/>
    <w:rsid w:val="003F4013"/>
    <w:rsid w:val="003F413D"/>
    <w:rsid w:val="003F4494"/>
    <w:rsid w:val="003F4678"/>
    <w:rsid w:val="003F49C2"/>
    <w:rsid w:val="003F49F7"/>
    <w:rsid w:val="003F4AB1"/>
    <w:rsid w:val="003F4E48"/>
    <w:rsid w:val="003F4EC6"/>
    <w:rsid w:val="003F5B44"/>
    <w:rsid w:val="003F5C03"/>
    <w:rsid w:val="003F60B4"/>
    <w:rsid w:val="003F60FA"/>
    <w:rsid w:val="003F61B9"/>
    <w:rsid w:val="003F6609"/>
    <w:rsid w:val="003F68BC"/>
    <w:rsid w:val="003F6C2C"/>
    <w:rsid w:val="003F6CCB"/>
    <w:rsid w:val="003F6D33"/>
    <w:rsid w:val="003F7160"/>
    <w:rsid w:val="003F71BD"/>
    <w:rsid w:val="003F7B88"/>
    <w:rsid w:val="003F7CD2"/>
    <w:rsid w:val="003F7E4E"/>
    <w:rsid w:val="003F7E92"/>
    <w:rsid w:val="00400311"/>
    <w:rsid w:val="004005B5"/>
    <w:rsid w:val="0040067A"/>
    <w:rsid w:val="00400908"/>
    <w:rsid w:val="0040090C"/>
    <w:rsid w:val="00400DB8"/>
    <w:rsid w:val="00400F4A"/>
    <w:rsid w:val="0040114C"/>
    <w:rsid w:val="0040145F"/>
    <w:rsid w:val="004014D5"/>
    <w:rsid w:val="00401A0B"/>
    <w:rsid w:val="00401A1B"/>
    <w:rsid w:val="00401C57"/>
    <w:rsid w:val="00401DF6"/>
    <w:rsid w:val="004024E4"/>
    <w:rsid w:val="004025B5"/>
    <w:rsid w:val="00402984"/>
    <w:rsid w:val="00402BDC"/>
    <w:rsid w:val="00402EBA"/>
    <w:rsid w:val="004033F6"/>
    <w:rsid w:val="00403C55"/>
    <w:rsid w:val="00403C9E"/>
    <w:rsid w:val="00403CF5"/>
    <w:rsid w:val="004044F8"/>
    <w:rsid w:val="00404508"/>
    <w:rsid w:val="0040483E"/>
    <w:rsid w:val="00405034"/>
    <w:rsid w:val="00405130"/>
    <w:rsid w:val="00405F4A"/>
    <w:rsid w:val="004060E9"/>
    <w:rsid w:val="00406662"/>
    <w:rsid w:val="00406970"/>
    <w:rsid w:val="00406C49"/>
    <w:rsid w:val="00406DD1"/>
    <w:rsid w:val="004074E7"/>
    <w:rsid w:val="0040772E"/>
    <w:rsid w:val="004100F9"/>
    <w:rsid w:val="004101DE"/>
    <w:rsid w:val="004102CF"/>
    <w:rsid w:val="0041064D"/>
    <w:rsid w:val="0041071D"/>
    <w:rsid w:val="004108A5"/>
    <w:rsid w:val="00410D1F"/>
    <w:rsid w:val="00410E2F"/>
    <w:rsid w:val="00410E40"/>
    <w:rsid w:val="004113A2"/>
    <w:rsid w:val="00411742"/>
    <w:rsid w:val="00411A64"/>
    <w:rsid w:val="00411A97"/>
    <w:rsid w:val="00411BB9"/>
    <w:rsid w:val="00411E7F"/>
    <w:rsid w:val="004120B7"/>
    <w:rsid w:val="00412790"/>
    <w:rsid w:val="00412795"/>
    <w:rsid w:val="00412F69"/>
    <w:rsid w:val="0041330E"/>
    <w:rsid w:val="0041338D"/>
    <w:rsid w:val="004136BB"/>
    <w:rsid w:val="004136CD"/>
    <w:rsid w:val="0041386E"/>
    <w:rsid w:val="004139C3"/>
    <w:rsid w:val="00413D14"/>
    <w:rsid w:val="00413DFB"/>
    <w:rsid w:val="0041423D"/>
    <w:rsid w:val="004146C5"/>
    <w:rsid w:val="0041484B"/>
    <w:rsid w:val="00414889"/>
    <w:rsid w:val="00414C6D"/>
    <w:rsid w:val="00414E5D"/>
    <w:rsid w:val="0041506F"/>
    <w:rsid w:val="004152C9"/>
    <w:rsid w:val="004153AB"/>
    <w:rsid w:val="0041593B"/>
    <w:rsid w:val="00415C97"/>
    <w:rsid w:val="00415C9D"/>
    <w:rsid w:val="00415CD6"/>
    <w:rsid w:val="00415CE8"/>
    <w:rsid w:val="0041625D"/>
    <w:rsid w:val="0041634B"/>
    <w:rsid w:val="0041650B"/>
    <w:rsid w:val="00416A3D"/>
    <w:rsid w:val="00416ACD"/>
    <w:rsid w:val="00416E96"/>
    <w:rsid w:val="00417211"/>
    <w:rsid w:val="004172B8"/>
    <w:rsid w:val="0041759F"/>
    <w:rsid w:val="004175A6"/>
    <w:rsid w:val="00417BCA"/>
    <w:rsid w:val="00417C0A"/>
    <w:rsid w:val="00420057"/>
    <w:rsid w:val="0042019D"/>
    <w:rsid w:val="00420468"/>
    <w:rsid w:val="0042080B"/>
    <w:rsid w:val="00420A85"/>
    <w:rsid w:val="00421120"/>
    <w:rsid w:val="004213C8"/>
    <w:rsid w:val="0042140B"/>
    <w:rsid w:val="00421601"/>
    <w:rsid w:val="00421722"/>
    <w:rsid w:val="0042182C"/>
    <w:rsid w:val="00421949"/>
    <w:rsid w:val="004219C5"/>
    <w:rsid w:val="00421D2E"/>
    <w:rsid w:val="00421D32"/>
    <w:rsid w:val="00422124"/>
    <w:rsid w:val="0042291E"/>
    <w:rsid w:val="00422C92"/>
    <w:rsid w:val="00422CE5"/>
    <w:rsid w:val="00422DA0"/>
    <w:rsid w:val="00423027"/>
    <w:rsid w:val="0042309C"/>
    <w:rsid w:val="004233A5"/>
    <w:rsid w:val="004238CE"/>
    <w:rsid w:val="00423B1D"/>
    <w:rsid w:val="0042496B"/>
    <w:rsid w:val="00424F5F"/>
    <w:rsid w:val="00424FDC"/>
    <w:rsid w:val="004257AE"/>
    <w:rsid w:val="004259D2"/>
    <w:rsid w:val="00425FD1"/>
    <w:rsid w:val="004262DB"/>
    <w:rsid w:val="004268CC"/>
    <w:rsid w:val="0042703F"/>
    <w:rsid w:val="004274BD"/>
    <w:rsid w:val="0042791D"/>
    <w:rsid w:val="00427B3A"/>
    <w:rsid w:val="00427D16"/>
    <w:rsid w:val="00427FDB"/>
    <w:rsid w:val="004305E7"/>
    <w:rsid w:val="004308C4"/>
    <w:rsid w:val="004308C9"/>
    <w:rsid w:val="00430A18"/>
    <w:rsid w:val="00430D0C"/>
    <w:rsid w:val="004312BF"/>
    <w:rsid w:val="004313C7"/>
    <w:rsid w:val="004313CF"/>
    <w:rsid w:val="00431592"/>
    <w:rsid w:val="00431616"/>
    <w:rsid w:val="0043165C"/>
    <w:rsid w:val="00431A79"/>
    <w:rsid w:val="00431F90"/>
    <w:rsid w:val="00432038"/>
    <w:rsid w:val="0043216A"/>
    <w:rsid w:val="00432510"/>
    <w:rsid w:val="00432699"/>
    <w:rsid w:val="00432874"/>
    <w:rsid w:val="00432974"/>
    <w:rsid w:val="004330E9"/>
    <w:rsid w:val="00433279"/>
    <w:rsid w:val="004332F9"/>
    <w:rsid w:val="0043349D"/>
    <w:rsid w:val="00433CC6"/>
    <w:rsid w:val="00433D30"/>
    <w:rsid w:val="00433D57"/>
    <w:rsid w:val="004347F4"/>
    <w:rsid w:val="00434E30"/>
    <w:rsid w:val="0043515D"/>
    <w:rsid w:val="00435419"/>
    <w:rsid w:val="0043578E"/>
    <w:rsid w:val="00435830"/>
    <w:rsid w:val="00435999"/>
    <w:rsid w:val="00435B9A"/>
    <w:rsid w:val="00435C88"/>
    <w:rsid w:val="00435EB1"/>
    <w:rsid w:val="00436106"/>
    <w:rsid w:val="00436287"/>
    <w:rsid w:val="0043679B"/>
    <w:rsid w:val="00436AC1"/>
    <w:rsid w:val="0043714B"/>
    <w:rsid w:val="0043753F"/>
    <w:rsid w:val="00437A1E"/>
    <w:rsid w:val="00440008"/>
    <w:rsid w:val="004406CD"/>
    <w:rsid w:val="00440D5E"/>
    <w:rsid w:val="0044107F"/>
    <w:rsid w:val="00441564"/>
    <w:rsid w:val="00441756"/>
    <w:rsid w:val="00441DAD"/>
    <w:rsid w:val="00442146"/>
    <w:rsid w:val="00442676"/>
    <w:rsid w:val="00442ACD"/>
    <w:rsid w:val="0044317B"/>
    <w:rsid w:val="0044332F"/>
    <w:rsid w:val="004434FB"/>
    <w:rsid w:val="004435CF"/>
    <w:rsid w:val="004437D9"/>
    <w:rsid w:val="00443A9A"/>
    <w:rsid w:val="0044441E"/>
    <w:rsid w:val="004445D6"/>
    <w:rsid w:val="0044470B"/>
    <w:rsid w:val="0044473C"/>
    <w:rsid w:val="00444A73"/>
    <w:rsid w:val="00444BE2"/>
    <w:rsid w:val="00444C7D"/>
    <w:rsid w:val="00444E00"/>
    <w:rsid w:val="00444F2C"/>
    <w:rsid w:val="00445298"/>
    <w:rsid w:val="00445334"/>
    <w:rsid w:val="00445447"/>
    <w:rsid w:val="0044546D"/>
    <w:rsid w:val="004456DC"/>
    <w:rsid w:val="004460F0"/>
    <w:rsid w:val="0044622F"/>
    <w:rsid w:val="00446245"/>
    <w:rsid w:val="0044643E"/>
    <w:rsid w:val="00446985"/>
    <w:rsid w:val="00446B84"/>
    <w:rsid w:val="00446C61"/>
    <w:rsid w:val="00446CE8"/>
    <w:rsid w:val="004470C0"/>
    <w:rsid w:val="0044726B"/>
    <w:rsid w:val="004477B4"/>
    <w:rsid w:val="004479DE"/>
    <w:rsid w:val="00447A7B"/>
    <w:rsid w:val="00447CF5"/>
    <w:rsid w:val="00450223"/>
    <w:rsid w:val="004503C5"/>
    <w:rsid w:val="0045063A"/>
    <w:rsid w:val="00450AA2"/>
    <w:rsid w:val="00450ADC"/>
    <w:rsid w:val="00450C56"/>
    <w:rsid w:val="00450CA1"/>
    <w:rsid w:val="00450EBE"/>
    <w:rsid w:val="00450EDB"/>
    <w:rsid w:val="00451121"/>
    <w:rsid w:val="00451585"/>
    <w:rsid w:val="004515D6"/>
    <w:rsid w:val="004516DC"/>
    <w:rsid w:val="00451706"/>
    <w:rsid w:val="0045196A"/>
    <w:rsid w:val="00451B51"/>
    <w:rsid w:val="00451FA5"/>
    <w:rsid w:val="0045214D"/>
    <w:rsid w:val="0045225D"/>
    <w:rsid w:val="00452283"/>
    <w:rsid w:val="004522AF"/>
    <w:rsid w:val="004522B8"/>
    <w:rsid w:val="0045259C"/>
    <w:rsid w:val="00452718"/>
    <w:rsid w:val="004527FA"/>
    <w:rsid w:val="00452F2A"/>
    <w:rsid w:val="00453410"/>
    <w:rsid w:val="0045343E"/>
    <w:rsid w:val="004535C7"/>
    <w:rsid w:val="00453AF0"/>
    <w:rsid w:val="00453FF9"/>
    <w:rsid w:val="00454A65"/>
    <w:rsid w:val="00454DA9"/>
    <w:rsid w:val="0045570E"/>
    <w:rsid w:val="00455A6A"/>
    <w:rsid w:val="00455E77"/>
    <w:rsid w:val="00455E94"/>
    <w:rsid w:val="00456211"/>
    <w:rsid w:val="0045639D"/>
    <w:rsid w:val="004563C0"/>
    <w:rsid w:val="00457263"/>
    <w:rsid w:val="00457621"/>
    <w:rsid w:val="0045781E"/>
    <w:rsid w:val="0045795D"/>
    <w:rsid w:val="00457AE3"/>
    <w:rsid w:val="00457CA8"/>
    <w:rsid w:val="00457EFE"/>
    <w:rsid w:val="00460675"/>
    <w:rsid w:val="004607A2"/>
    <w:rsid w:val="00460A48"/>
    <w:rsid w:val="00460A97"/>
    <w:rsid w:val="00460B30"/>
    <w:rsid w:val="00460BA8"/>
    <w:rsid w:val="00460F78"/>
    <w:rsid w:val="00460FCE"/>
    <w:rsid w:val="00461002"/>
    <w:rsid w:val="00461324"/>
    <w:rsid w:val="00461566"/>
    <w:rsid w:val="0046161D"/>
    <w:rsid w:val="0046180A"/>
    <w:rsid w:val="0046199A"/>
    <w:rsid w:val="004619A7"/>
    <w:rsid w:val="00461BB3"/>
    <w:rsid w:val="00461E5F"/>
    <w:rsid w:val="004627D1"/>
    <w:rsid w:val="00462A3C"/>
    <w:rsid w:val="00462A69"/>
    <w:rsid w:val="004630EF"/>
    <w:rsid w:val="004630FF"/>
    <w:rsid w:val="00463119"/>
    <w:rsid w:val="0046327E"/>
    <w:rsid w:val="00463479"/>
    <w:rsid w:val="00463502"/>
    <w:rsid w:val="004638DB"/>
    <w:rsid w:val="00463B86"/>
    <w:rsid w:val="00463CC1"/>
    <w:rsid w:val="00464291"/>
    <w:rsid w:val="004644E0"/>
    <w:rsid w:val="004646D9"/>
    <w:rsid w:val="00466115"/>
    <w:rsid w:val="0046684D"/>
    <w:rsid w:val="0046694A"/>
    <w:rsid w:val="00466E87"/>
    <w:rsid w:val="004670BB"/>
    <w:rsid w:val="004670FB"/>
    <w:rsid w:val="00467557"/>
    <w:rsid w:val="00467883"/>
    <w:rsid w:val="00467B16"/>
    <w:rsid w:val="00467EDF"/>
    <w:rsid w:val="00470304"/>
    <w:rsid w:val="004705F1"/>
    <w:rsid w:val="0047067E"/>
    <w:rsid w:val="004708BE"/>
    <w:rsid w:val="00470A2C"/>
    <w:rsid w:val="00470C8F"/>
    <w:rsid w:val="00470D4D"/>
    <w:rsid w:val="00470F4F"/>
    <w:rsid w:val="0047105F"/>
    <w:rsid w:val="00471084"/>
    <w:rsid w:val="004718F6"/>
    <w:rsid w:val="00471A08"/>
    <w:rsid w:val="00471AA7"/>
    <w:rsid w:val="00471CAC"/>
    <w:rsid w:val="00471D5A"/>
    <w:rsid w:val="00471ED2"/>
    <w:rsid w:val="00472424"/>
    <w:rsid w:val="00472762"/>
    <w:rsid w:val="004728C4"/>
    <w:rsid w:val="00472EA9"/>
    <w:rsid w:val="00472F0F"/>
    <w:rsid w:val="00472F34"/>
    <w:rsid w:val="00473265"/>
    <w:rsid w:val="00473615"/>
    <w:rsid w:val="00473743"/>
    <w:rsid w:val="00473AEE"/>
    <w:rsid w:val="00473D95"/>
    <w:rsid w:val="00473FE1"/>
    <w:rsid w:val="004740A0"/>
    <w:rsid w:val="0047425D"/>
    <w:rsid w:val="00474892"/>
    <w:rsid w:val="004748BA"/>
    <w:rsid w:val="004748E0"/>
    <w:rsid w:val="00474C4A"/>
    <w:rsid w:val="00474E78"/>
    <w:rsid w:val="00474F9E"/>
    <w:rsid w:val="0047506E"/>
    <w:rsid w:val="00475250"/>
    <w:rsid w:val="004757E1"/>
    <w:rsid w:val="00475857"/>
    <w:rsid w:val="00475970"/>
    <w:rsid w:val="00475C83"/>
    <w:rsid w:val="00475DA2"/>
    <w:rsid w:val="00475DCF"/>
    <w:rsid w:val="00475E97"/>
    <w:rsid w:val="004762A9"/>
    <w:rsid w:val="0047640A"/>
    <w:rsid w:val="00476B34"/>
    <w:rsid w:val="00476EB9"/>
    <w:rsid w:val="00477232"/>
    <w:rsid w:val="004773FF"/>
    <w:rsid w:val="004775BC"/>
    <w:rsid w:val="0047771B"/>
    <w:rsid w:val="0047774C"/>
    <w:rsid w:val="004777D4"/>
    <w:rsid w:val="00477A43"/>
    <w:rsid w:val="00477A5A"/>
    <w:rsid w:val="00477B5D"/>
    <w:rsid w:val="00480143"/>
    <w:rsid w:val="00480654"/>
    <w:rsid w:val="00480A78"/>
    <w:rsid w:val="00480B8D"/>
    <w:rsid w:val="00480C77"/>
    <w:rsid w:val="004812A1"/>
    <w:rsid w:val="0048179C"/>
    <w:rsid w:val="0048273C"/>
    <w:rsid w:val="0048278A"/>
    <w:rsid w:val="00482824"/>
    <w:rsid w:val="00482E4E"/>
    <w:rsid w:val="00482E86"/>
    <w:rsid w:val="00482F28"/>
    <w:rsid w:val="00483128"/>
    <w:rsid w:val="00483384"/>
    <w:rsid w:val="00483ABC"/>
    <w:rsid w:val="00483D7D"/>
    <w:rsid w:val="004840EC"/>
    <w:rsid w:val="00484155"/>
    <w:rsid w:val="00484276"/>
    <w:rsid w:val="004842EB"/>
    <w:rsid w:val="00484AD4"/>
    <w:rsid w:val="00485066"/>
    <w:rsid w:val="004857F9"/>
    <w:rsid w:val="00485AF4"/>
    <w:rsid w:val="00485BF3"/>
    <w:rsid w:val="00485D4E"/>
    <w:rsid w:val="00485E71"/>
    <w:rsid w:val="0048620D"/>
    <w:rsid w:val="0048649D"/>
    <w:rsid w:val="0048699E"/>
    <w:rsid w:val="00486C94"/>
    <w:rsid w:val="00487C12"/>
    <w:rsid w:val="00487CE6"/>
    <w:rsid w:val="00490291"/>
    <w:rsid w:val="00490765"/>
    <w:rsid w:val="0049094E"/>
    <w:rsid w:val="00490A5E"/>
    <w:rsid w:val="00490A98"/>
    <w:rsid w:val="00490BD6"/>
    <w:rsid w:val="00490D53"/>
    <w:rsid w:val="00491124"/>
    <w:rsid w:val="0049124C"/>
    <w:rsid w:val="00491270"/>
    <w:rsid w:val="0049138E"/>
    <w:rsid w:val="00491719"/>
    <w:rsid w:val="004917CF"/>
    <w:rsid w:val="00491EA3"/>
    <w:rsid w:val="00491F31"/>
    <w:rsid w:val="00492B82"/>
    <w:rsid w:val="00492B9B"/>
    <w:rsid w:val="00492BCA"/>
    <w:rsid w:val="00492D93"/>
    <w:rsid w:val="00492FB0"/>
    <w:rsid w:val="0049300E"/>
    <w:rsid w:val="004933D7"/>
    <w:rsid w:val="00493C8F"/>
    <w:rsid w:val="00493EB5"/>
    <w:rsid w:val="00493EB6"/>
    <w:rsid w:val="00493EE9"/>
    <w:rsid w:val="004941C4"/>
    <w:rsid w:val="00494306"/>
    <w:rsid w:val="00494411"/>
    <w:rsid w:val="004944FD"/>
    <w:rsid w:val="00494503"/>
    <w:rsid w:val="00494ABE"/>
    <w:rsid w:val="00494DAA"/>
    <w:rsid w:val="00494DCB"/>
    <w:rsid w:val="00494DE8"/>
    <w:rsid w:val="00495052"/>
    <w:rsid w:val="00495054"/>
    <w:rsid w:val="00495087"/>
    <w:rsid w:val="00495130"/>
    <w:rsid w:val="0049514F"/>
    <w:rsid w:val="004951C7"/>
    <w:rsid w:val="0049529A"/>
    <w:rsid w:val="00495350"/>
    <w:rsid w:val="00495487"/>
    <w:rsid w:val="0049566A"/>
    <w:rsid w:val="00495721"/>
    <w:rsid w:val="004959C6"/>
    <w:rsid w:val="00495CDD"/>
    <w:rsid w:val="00495F56"/>
    <w:rsid w:val="00496278"/>
    <w:rsid w:val="00496466"/>
    <w:rsid w:val="0049674D"/>
    <w:rsid w:val="0049698A"/>
    <w:rsid w:val="00496AD3"/>
    <w:rsid w:val="00496B83"/>
    <w:rsid w:val="00496BC9"/>
    <w:rsid w:val="00496DC5"/>
    <w:rsid w:val="0049716D"/>
    <w:rsid w:val="00497204"/>
    <w:rsid w:val="00497BF2"/>
    <w:rsid w:val="00497D04"/>
    <w:rsid w:val="00497D4D"/>
    <w:rsid w:val="00497D57"/>
    <w:rsid w:val="004A002F"/>
    <w:rsid w:val="004A00D1"/>
    <w:rsid w:val="004A01BD"/>
    <w:rsid w:val="004A01D9"/>
    <w:rsid w:val="004A049F"/>
    <w:rsid w:val="004A0C34"/>
    <w:rsid w:val="004A0DD0"/>
    <w:rsid w:val="004A0FD4"/>
    <w:rsid w:val="004A0FE4"/>
    <w:rsid w:val="004A13B2"/>
    <w:rsid w:val="004A1CDC"/>
    <w:rsid w:val="004A1D19"/>
    <w:rsid w:val="004A1D33"/>
    <w:rsid w:val="004A1D8C"/>
    <w:rsid w:val="004A1E30"/>
    <w:rsid w:val="004A1E74"/>
    <w:rsid w:val="004A1ECA"/>
    <w:rsid w:val="004A2129"/>
    <w:rsid w:val="004A2212"/>
    <w:rsid w:val="004A22B9"/>
    <w:rsid w:val="004A234A"/>
    <w:rsid w:val="004A2587"/>
    <w:rsid w:val="004A258D"/>
    <w:rsid w:val="004A28C0"/>
    <w:rsid w:val="004A2906"/>
    <w:rsid w:val="004A3267"/>
    <w:rsid w:val="004A33E1"/>
    <w:rsid w:val="004A34A2"/>
    <w:rsid w:val="004A3675"/>
    <w:rsid w:val="004A3B65"/>
    <w:rsid w:val="004A3BF5"/>
    <w:rsid w:val="004A3F56"/>
    <w:rsid w:val="004A5BFC"/>
    <w:rsid w:val="004A5FE9"/>
    <w:rsid w:val="004A6634"/>
    <w:rsid w:val="004A6CF6"/>
    <w:rsid w:val="004A6F49"/>
    <w:rsid w:val="004A7039"/>
    <w:rsid w:val="004A73A9"/>
    <w:rsid w:val="004A77B6"/>
    <w:rsid w:val="004A7B68"/>
    <w:rsid w:val="004A7FB4"/>
    <w:rsid w:val="004B0039"/>
    <w:rsid w:val="004B01C2"/>
    <w:rsid w:val="004B0D43"/>
    <w:rsid w:val="004B0DF2"/>
    <w:rsid w:val="004B0E57"/>
    <w:rsid w:val="004B1CC3"/>
    <w:rsid w:val="004B2B95"/>
    <w:rsid w:val="004B30D4"/>
    <w:rsid w:val="004B364C"/>
    <w:rsid w:val="004B412E"/>
    <w:rsid w:val="004B425D"/>
    <w:rsid w:val="004B45D5"/>
    <w:rsid w:val="004B4C47"/>
    <w:rsid w:val="004B4EAF"/>
    <w:rsid w:val="004B4FB7"/>
    <w:rsid w:val="004B536A"/>
    <w:rsid w:val="004B54B3"/>
    <w:rsid w:val="004B54B7"/>
    <w:rsid w:val="004B5702"/>
    <w:rsid w:val="004B5956"/>
    <w:rsid w:val="004B5B97"/>
    <w:rsid w:val="004B5BC0"/>
    <w:rsid w:val="004B5CA7"/>
    <w:rsid w:val="004B61C3"/>
    <w:rsid w:val="004B689B"/>
    <w:rsid w:val="004B6B6A"/>
    <w:rsid w:val="004B731D"/>
    <w:rsid w:val="004B75BF"/>
    <w:rsid w:val="004B7668"/>
    <w:rsid w:val="004B7672"/>
    <w:rsid w:val="004B76C4"/>
    <w:rsid w:val="004B7A13"/>
    <w:rsid w:val="004B7E5F"/>
    <w:rsid w:val="004B7F96"/>
    <w:rsid w:val="004C060D"/>
    <w:rsid w:val="004C0868"/>
    <w:rsid w:val="004C0955"/>
    <w:rsid w:val="004C0A7C"/>
    <w:rsid w:val="004C1141"/>
    <w:rsid w:val="004C179C"/>
    <w:rsid w:val="004C1AB9"/>
    <w:rsid w:val="004C1B73"/>
    <w:rsid w:val="004C1F69"/>
    <w:rsid w:val="004C2651"/>
    <w:rsid w:val="004C2A3B"/>
    <w:rsid w:val="004C2B93"/>
    <w:rsid w:val="004C2F5D"/>
    <w:rsid w:val="004C3BD3"/>
    <w:rsid w:val="004C3CCF"/>
    <w:rsid w:val="004C3E89"/>
    <w:rsid w:val="004C44B9"/>
    <w:rsid w:val="004C4756"/>
    <w:rsid w:val="004C4808"/>
    <w:rsid w:val="004C48B9"/>
    <w:rsid w:val="004C4AB6"/>
    <w:rsid w:val="004C4CD9"/>
    <w:rsid w:val="004C4E85"/>
    <w:rsid w:val="004C4E96"/>
    <w:rsid w:val="004C4F8A"/>
    <w:rsid w:val="004C5083"/>
    <w:rsid w:val="004C50D1"/>
    <w:rsid w:val="004C5160"/>
    <w:rsid w:val="004C5172"/>
    <w:rsid w:val="004C5301"/>
    <w:rsid w:val="004C5382"/>
    <w:rsid w:val="004C5CE9"/>
    <w:rsid w:val="004C5DC4"/>
    <w:rsid w:val="004C61EB"/>
    <w:rsid w:val="004C63A8"/>
    <w:rsid w:val="004C65E3"/>
    <w:rsid w:val="004C6697"/>
    <w:rsid w:val="004C68A2"/>
    <w:rsid w:val="004C68B1"/>
    <w:rsid w:val="004C6918"/>
    <w:rsid w:val="004C6A04"/>
    <w:rsid w:val="004C6BCF"/>
    <w:rsid w:val="004C6CA0"/>
    <w:rsid w:val="004C6FCD"/>
    <w:rsid w:val="004C709C"/>
    <w:rsid w:val="004C7665"/>
    <w:rsid w:val="004C7857"/>
    <w:rsid w:val="004C7874"/>
    <w:rsid w:val="004C7D8C"/>
    <w:rsid w:val="004C7EAE"/>
    <w:rsid w:val="004D033E"/>
    <w:rsid w:val="004D042D"/>
    <w:rsid w:val="004D048F"/>
    <w:rsid w:val="004D0526"/>
    <w:rsid w:val="004D05BB"/>
    <w:rsid w:val="004D0692"/>
    <w:rsid w:val="004D09CA"/>
    <w:rsid w:val="004D0FCA"/>
    <w:rsid w:val="004D1102"/>
    <w:rsid w:val="004D1294"/>
    <w:rsid w:val="004D151A"/>
    <w:rsid w:val="004D15D6"/>
    <w:rsid w:val="004D1611"/>
    <w:rsid w:val="004D16AF"/>
    <w:rsid w:val="004D1869"/>
    <w:rsid w:val="004D1A0C"/>
    <w:rsid w:val="004D23FB"/>
    <w:rsid w:val="004D25FC"/>
    <w:rsid w:val="004D2675"/>
    <w:rsid w:val="004D27E4"/>
    <w:rsid w:val="004D2BD1"/>
    <w:rsid w:val="004D2C4E"/>
    <w:rsid w:val="004D2D18"/>
    <w:rsid w:val="004D2D63"/>
    <w:rsid w:val="004D3534"/>
    <w:rsid w:val="004D382B"/>
    <w:rsid w:val="004D390F"/>
    <w:rsid w:val="004D3AA1"/>
    <w:rsid w:val="004D3B8D"/>
    <w:rsid w:val="004D3BC7"/>
    <w:rsid w:val="004D40C7"/>
    <w:rsid w:val="004D44EA"/>
    <w:rsid w:val="004D453F"/>
    <w:rsid w:val="004D45A5"/>
    <w:rsid w:val="004D4833"/>
    <w:rsid w:val="004D4981"/>
    <w:rsid w:val="004D4A96"/>
    <w:rsid w:val="004D4C1B"/>
    <w:rsid w:val="004D4D08"/>
    <w:rsid w:val="004D53A2"/>
    <w:rsid w:val="004D5609"/>
    <w:rsid w:val="004D5660"/>
    <w:rsid w:val="004D5788"/>
    <w:rsid w:val="004D5A3F"/>
    <w:rsid w:val="004D5B99"/>
    <w:rsid w:val="004D6033"/>
    <w:rsid w:val="004D66AA"/>
    <w:rsid w:val="004D66CD"/>
    <w:rsid w:val="004D67F4"/>
    <w:rsid w:val="004D703E"/>
    <w:rsid w:val="004D72DB"/>
    <w:rsid w:val="004D731A"/>
    <w:rsid w:val="004D739A"/>
    <w:rsid w:val="004D758D"/>
    <w:rsid w:val="004D79AE"/>
    <w:rsid w:val="004E0091"/>
    <w:rsid w:val="004E02C9"/>
    <w:rsid w:val="004E067A"/>
    <w:rsid w:val="004E07A3"/>
    <w:rsid w:val="004E092F"/>
    <w:rsid w:val="004E0997"/>
    <w:rsid w:val="004E0A5B"/>
    <w:rsid w:val="004E0A79"/>
    <w:rsid w:val="004E0EF7"/>
    <w:rsid w:val="004E113A"/>
    <w:rsid w:val="004E11F5"/>
    <w:rsid w:val="004E147B"/>
    <w:rsid w:val="004E1C9E"/>
    <w:rsid w:val="004E1E02"/>
    <w:rsid w:val="004E1F1A"/>
    <w:rsid w:val="004E2638"/>
    <w:rsid w:val="004E2B26"/>
    <w:rsid w:val="004E2B50"/>
    <w:rsid w:val="004E2E9D"/>
    <w:rsid w:val="004E32C9"/>
    <w:rsid w:val="004E3422"/>
    <w:rsid w:val="004E3C3C"/>
    <w:rsid w:val="004E3C97"/>
    <w:rsid w:val="004E3EA5"/>
    <w:rsid w:val="004E4076"/>
    <w:rsid w:val="004E4135"/>
    <w:rsid w:val="004E44D2"/>
    <w:rsid w:val="004E45DF"/>
    <w:rsid w:val="004E477E"/>
    <w:rsid w:val="004E47E4"/>
    <w:rsid w:val="004E49F0"/>
    <w:rsid w:val="004E4A98"/>
    <w:rsid w:val="004E4AD7"/>
    <w:rsid w:val="004E4D8E"/>
    <w:rsid w:val="004E4FB0"/>
    <w:rsid w:val="004E51A9"/>
    <w:rsid w:val="004E5454"/>
    <w:rsid w:val="004E54A8"/>
    <w:rsid w:val="004E5AD6"/>
    <w:rsid w:val="004E5AE0"/>
    <w:rsid w:val="004E61DC"/>
    <w:rsid w:val="004E685F"/>
    <w:rsid w:val="004E6D82"/>
    <w:rsid w:val="004E6DE3"/>
    <w:rsid w:val="004E6F4E"/>
    <w:rsid w:val="004E7004"/>
    <w:rsid w:val="004E7185"/>
    <w:rsid w:val="004E76CD"/>
    <w:rsid w:val="004E78B5"/>
    <w:rsid w:val="004E7967"/>
    <w:rsid w:val="004E7E49"/>
    <w:rsid w:val="004E7FC8"/>
    <w:rsid w:val="004F0698"/>
    <w:rsid w:val="004F0A29"/>
    <w:rsid w:val="004F1042"/>
    <w:rsid w:val="004F12A8"/>
    <w:rsid w:val="004F13DC"/>
    <w:rsid w:val="004F1501"/>
    <w:rsid w:val="004F1C94"/>
    <w:rsid w:val="004F20FC"/>
    <w:rsid w:val="004F226B"/>
    <w:rsid w:val="004F231B"/>
    <w:rsid w:val="004F23E9"/>
    <w:rsid w:val="004F2528"/>
    <w:rsid w:val="004F259C"/>
    <w:rsid w:val="004F2A17"/>
    <w:rsid w:val="004F2AA4"/>
    <w:rsid w:val="004F2CBF"/>
    <w:rsid w:val="004F2CCD"/>
    <w:rsid w:val="004F33ED"/>
    <w:rsid w:val="004F367B"/>
    <w:rsid w:val="004F3BDF"/>
    <w:rsid w:val="004F43EE"/>
    <w:rsid w:val="004F4419"/>
    <w:rsid w:val="004F4721"/>
    <w:rsid w:val="004F4AC5"/>
    <w:rsid w:val="004F4B32"/>
    <w:rsid w:val="004F4E59"/>
    <w:rsid w:val="004F4E8C"/>
    <w:rsid w:val="004F4F2A"/>
    <w:rsid w:val="004F5441"/>
    <w:rsid w:val="004F5B40"/>
    <w:rsid w:val="004F5DD3"/>
    <w:rsid w:val="004F5FED"/>
    <w:rsid w:val="004F6106"/>
    <w:rsid w:val="004F61DE"/>
    <w:rsid w:val="004F62CF"/>
    <w:rsid w:val="004F6468"/>
    <w:rsid w:val="004F6680"/>
    <w:rsid w:val="004F6838"/>
    <w:rsid w:val="004F6C51"/>
    <w:rsid w:val="004F72D1"/>
    <w:rsid w:val="004F748D"/>
    <w:rsid w:val="004F75F7"/>
    <w:rsid w:val="004F7B10"/>
    <w:rsid w:val="004F7C16"/>
    <w:rsid w:val="0050009F"/>
    <w:rsid w:val="005004C9"/>
    <w:rsid w:val="00500878"/>
    <w:rsid w:val="00500975"/>
    <w:rsid w:val="00501403"/>
    <w:rsid w:val="005016E7"/>
    <w:rsid w:val="0050189B"/>
    <w:rsid w:val="005018BA"/>
    <w:rsid w:val="00502329"/>
    <w:rsid w:val="0050273A"/>
    <w:rsid w:val="00502F80"/>
    <w:rsid w:val="00503054"/>
    <w:rsid w:val="0050333C"/>
    <w:rsid w:val="0050389D"/>
    <w:rsid w:val="00503DB1"/>
    <w:rsid w:val="00503DBA"/>
    <w:rsid w:val="0050418D"/>
    <w:rsid w:val="00504B2A"/>
    <w:rsid w:val="00504F10"/>
    <w:rsid w:val="00504F20"/>
    <w:rsid w:val="005050A4"/>
    <w:rsid w:val="00505B61"/>
    <w:rsid w:val="0050617C"/>
    <w:rsid w:val="0050626E"/>
    <w:rsid w:val="005069BC"/>
    <w:rsid w:val="00506C5E"/>
    <w:rsid w:val="00506E67"/>
    <w:rsid w:val="005072ED"/>
    <w:rsid w:val="00507903"/>
    <w:rsid w:val="005100DF"/>
    <w:rsid w:val="005102FB"/>
    <w:rsid w:val="0051048A"/>
    <w:rsid w:val="0051082B"/>
    <w:rsid w:val="00510842"/>
    <w:rsid w:val="00510B97"/>
    <w:rsid w:val="00510E72"/>
    <w:rsid w:val="00510ECC"/>
    <w:rsid w:val="005115E4"/>
    <w:rsid w:val="005118D8"/>
    <w:rsid w:val="00511A1C"/>
    <w:rsid w:val="00511DF2"/>
    <w:rsid w:val="00511F3A"/>
    <w:rsid w:val="00512385"/>
    <w:rsid w:val="00512762"/>
    <w:rsid w:val="00512B00"/>
    <w:rsid w:val="00512D66"/>
    <w:rsid w:val="005134EF"/>
    <w:rsid w:val="00513D36"/>
    <w:rsid w:val="005140AE"/>
    <w:rsid w:val="00514283"/>
    <w:rsid w:val="005142BE"/>
    <w:rsid w:val="0051458D"/>
    <w:rsid w:val="00514998"/>
    <w:rsid w:val="00514C39"/>
    <w:rsid w:val="00514DBA"/>
    <w:rsid w:val="00515259"/>
    <w:rsid w:val="005152EA"/>
    <w:rsid w:val="00515740"/>
    <w:rsid w:val="0051591E"/>
    <w:rsid w:val="00515FB7"/>
    <w:rsid w:val="0051603C"/>
    <w:rsid w:val="00516184"/>
    <w:rsid w:val="005162F9"/>
    <w:rsid w:val="00516DBF"/>
    <w:rsid w:val="00516E1B"/>
    <w:rsid w:val="00516FC5"/>
    <w:rsid w:val="00517230"/>
    <w:rsid w:val="0051766F"/>
    <w:rsid w:val="00517A1A"/>
    <w:rsid w:val="00517C6A"/>
    <w:rsid w:val="00517D6F"/>
    <w:rsid w:val="0052090A"/>
    <w:rsid w:val="00520B02"/>
    <w:rsid w:val="00520BFE"/>
    <w:rsid w:val="00521473"/>
    <w:rsid w:val="005218AD"/>
    <w:rsid w:val="0052191C"/>
    <w:rsid w:val="00521D48"/>
    <w:rsid w:val="00521D68"/>
    <w:rsid w:val="00521ED1"/>
    <w:rsid w:val="005223C5"/>
    <w:rsid w:val="0052262C"/>
    <w:rsid w:val="0052276A"/>
    <w:rsid w:val="00522784"/>
    <w:rsid w:val="005227FC"/>
    <w:rsid w:val="005229E9"/>
    <w:rsid w:val="00522A2C"/>
    <w:rsid w:val="00522DE1"/>
    <w:rsid w:val="005238D2"/>
    <w:rsid w:val="005240C9"/>
    <w:rsid w:val="0052423E"/>
    <w:rsid w:val="0052427A"/>
    <w:rsid w:val="0052434A"/>
    <w:rsid w:val="00524364"/>
    <w:rsid w:val="005244B8"/>
    <w:rsid w:val="005249B6"/>
    <w:rsid w:val="00524B7F"/>
    <w:rsid w:val="00524D2A"/>
    <w:rsid w:val="00524F7F"/>
    <w:rsid w:val="00525029"/>
    <w:rsid w:val="00525319"/>
    <w:rsid w:val="005254E2"/>
    <w:rsid w:val="005254F8"/>
    <w:rsid w:val="00525967"/>
    <w:rsid w:val="00525B7C"/>
    <w:rsid w:val="00525CCC"/>
    <w:rsid w:val="00525D95"/>
    <w:rsid w:val="00525E77"/>
    <w:rsid w:val="0052652C"/>
    <w:rsid w:val="00526596"/>
    <w:rsid w:val="00526642"/>
    <w:rsid w:val="00527104"/>
    <w:rsid w:val="00527132"/>
    <w:rsid w:val="005271FE"/>
    <w:rsid w:val="005273CF"/>
    <w:rsid w:val="00527844"/>
    <w:rsid w:val="00527C7D"/>
    <w:rsid w:val="00527EE0"/>
    <w:rsid w:val="00530291"/>
    <w:rsid w:val="0053042E"/>
    <w:rsid w:val="0053067E"/>
    <w:rsid w:val="00530AD2"/>
    <w:rsid w:val="00530BFB"/>
    <w:rsid w:val="00530CE4"/>
    <w:rsid w:val="00530E3B"/>
    <w:rsid w:val="00530EFC"/>
    <w:rsid w:val="00530F5A"/>
    <w:rsid w:val="005310C0"/>
    <w:rsid w:val="0053114B"/>
    <w:rsid w:val="005314AE"/>
    <w:rsid w:val="0053173A"/>
    <w:rsid w:val="0053175D"/>
    <w:rsid w:val="005317A6"/>
    <w:rsid w:val="005321A0"/>
    <w:rsid w:val="005322C5"/>
    <w:rsid w:val="0053237E"/>
    <w:rsid w:val="005327AD"/>
    <w:rsid w:val="00532A94"/>
    <w:rsid w:val="00532C4F"/>
    <w:rsid w:val="00532CF0"/>
    <w:rsid w:val="00532D0A"/>
    <w:rsid w:val="00532E24"/>
    <w:rsid w:val="00532E67"/>
    <w:rsid w:val="005330D6"/>
    <w:rsid w:val="00533220"/>
    <w:rsid w:val="005332F7"/>
    <w:rsid w:val="00533458"/>
    <w:rsid w:val="00533580"/>
    <w:rsid w:val="005336B8"/>
    <w:rsid w:val="0053394D"/>
    <w:rsid w:val="005339BA"/>
    <w:rsid w:val="00533C31"/>
    <w:rsid w:val="00533C55"/>
    <w:rsid w:val="00533E99"/>
    <w:rsid w:val="005348B5"/>
    <w:rsid w:val="005349FA"/>
    <w:rsid w:val="00535011"/>
    <w:rsid w:val="00535021"/>
    <w:rsid w:val="005350C7"/>
    <w:rsid w:val="0053526F"/>
    <w:rsid w:val="00535617"/>
    <w:rsid w:val="0053567E"/>
    <w:rsid w:val="00535C9D"/>
    <w:rsid w:val="00535CFA"/>
    <w:rsid w:val="00535EDA"/>
    <w:rsid w:val="00536084"/>
    <w:rsid w:val="00536263"/>
    <w:rsid w:val="0053630D"/>
    <w:rsid w:val="005364F3"/>
    <w:rsid w:val="00536533"/>
    <w:rsid w:val="00536607"/>
    <w:rsid w:val="00536736"/>
    <w:rsid w:val="005369E3"/>
    <w:rsid w:val="00536A82"/>
    <w:rsid w:val="00536B76"/>
    <w:rsid w:val="0053707D"/>
    <w:rsid w:val="00537579"/>
    <w:rsid w:val="00537666"/>
    <w:rsid w:val="0053794B"/>
    <w:rsid w:val="00537A73"/>
    <w:rsid w:val="00537C76"/>
    <w:rsid w:val="00537CB4"/>
    <w:rsid w:val="00537D08"/>
    <w:rsid w:val="00540502"/>
    <w:rsid w:val="005407B1"/>
    <w:rsid w:val="00540A60"/>
    <w:rsid w:val="00540DA2"/>
    <w:rsid w:val="00540F98"/>
    <w:rsid w:val="005410D4"/>
    <w:rsid w:val="00541340"/>
    <w:rsid w:val="00541591"/>
    <w:rsid w:val="0054162D"/>
    <w:rsid w:val="00541832"/>
    <w:rsid w:val="005419C8"/>
    <w:rsid w:val="00541BA4"/>
    <w:rsid w:val="00541C2F"/>
    <w:rsid w:val="00542376"/>
    <w:rsid w:val="00542579"/>
    <w:rsid w:val="00543230"/>
    <w:rsid w:val="005433AA"/>
    <w:rsid w:val="005434E3"/>
    <w:rsid w:val="005436A1"/>
    <w:rsid w:val="00543A26"/>
    <w:rsid w:val="00543AE1"/>
    <w:rsid w:val="00544013"/>
    <w:rsid w:val="005440C3"/>
    <w:rsid w:val="0054412D"/>
    <w:rsid w:val="005441D6"/>
    <w:rsid w:val="005441FD"/>
    <w:rsid w:val="005442E6"/>
    <w:rsid w:val="00544695"/>
    <w:rsid w:val="00544762"/>
    <w:rsid w:val="0054476B"/>
    <w:rsid w:val="00544A22"/>
    <w:rsid w:val="00544E33"/>
    <w:rsid w:val="00545178"/>
    <w:rsid w:val="0054579A"/>
    <w:rsid w:val="00545BD9"/>
    <w:rsid w:val="00545CB1"/>
    <w:rsid w:val="005461E5"/>
    <w:rsid w:val="005463A7"/>
    <w:rsid w:val="00546576"/>
    <w:rsid w:val="00546826"/>
    <w:rsid w:val="00546984"/>
    <w:rsid w:val="005474A5"/>
    <w:rsid w:val="00547616"/>
    <w:rsid w:val="00547667"/>
    <w:rsid w:val="00547BB3"/>
    <w:rsid w:val="00547C96"/>
    <w:rsid w:val="00547CE7"/>
    <w:rsid w:val="00550217"/>
    <w:rsid w:val="00550648"/>
    <w:rsid w:val="00550C05"/>
    <w:rsid w:val="00551589"/>
    <w:rsid w:val="00551707"/>
    <w:rsid w:val="005518D2"/>
    <w:rsid w:val="00551D28"/>
    <w:rsid w:val="00551F10"/>
    <w:rsid w:val="00551FDB"/>
    <w:rsid w:val="005523FD"/>
    <w:rsid w:val="00552412"/>
    <w:rsid w:val="005525DA"/>
    <w:rsid w:val="005528DE"/>
    <w:rsid w:val="00552F68"/>
    <w:rsid w:val="005534EA"/>
    <w:rsid w:val="005539FA"/>
    <w:rsid w:val="00553D2D"/>
    <w:rsid w:val="005543C1"/>
    <w:rsid w:val="00554758"/>
    <w:rsid w:val="00554951"/>
    <w:rsid w:val="00554CE7"/>
    <w:rsid w:val="00554E52"/>
    <w:rsid w:val="00554EC2"/>
    <w:rsid w:val="00554F3E"/>
    <w:rsid w:val="005551A6"/>
    <w:rsid w:val="005553EE"/>
    <w:rsid w:val="00555400"/>
    <w:rsid w:val="00555672"/>
    <w:rsid w:val="0055575A"/>
    <w:rsid w:val="0055577B"/>
    <w:rsid w:val="00555ABB"/>
    <w:rsid w:val="00555CBC"/>
    <w:rsid w:val="00556F4D"/>
    <w:rsid w:val="0055707C"/>
    <w:rsid w:val="005570DC"/>
    <w:rsid w:val="0055731D"/>
    <w:rsid w:val="0055743D"/>
    <w:rsid w:val="005574AA"/>
    <w:rsid w:val="00557547"/>
    <w:rsid w:val="00557553"/>
    <w:rsid w:val="00557894"/>
    <w:rsid w:val="00557D7A"/>
    <w:rsid w:val="00557F6F"/>
    <w:rsid w:val="0056085A"/>
    <w:rsid w:val="00560867"/>
    <w:rsid w:val="0056086E"/>
    <w:rsid w:val="005608C8"/>
    <w:rsid w:val="00560A61"/>
    <w:rsid w:val="00560EE2"/>
    <w:rsid w:val="0056109B"/>
    <w:rsid w:val="00561139"/>
    <w:rsid w:val="005612E1"/>
    <w:rsid w:val="00561653"/>
    <w:rsid w:val="00561ACF"/>
    <w:rsid w:val="00561C9E"/>
    <w:rsid w:val="00561F94"/>
    <w:rsid w:val="00561FEB"/>
    <w:rsid w:val="00562019"/>
    <w:rsid w:val="0056248B"/>
    <w:rsid w:val="00562601"/>
    <w:rsid w:val="00562912"/>
    <w:rsid w:val="00562D56"/>
    <w:rsid w:val="00563762"/>
    <w:rsid w:val="0056399C"/>
    <w:rsid w:val="00563AAE"/>
    <w:rsid w:val="00563CB9"/>
    <w:rsid w:val="00563E58"/>
    <w:rsid w:val="00564278"/>
    <w:rsid w:val="005643AA"/>
    <w:rsid w:val="00564BF4"/>
    <w:rsid w:val="00564C2B"/>
    <w:rsid w:val="00564D13"/>
    <w:rsid w:val="00565350"/>
    <w:rsid w:val="005654BE"/>
    <w:rsid w:val="00565740"/>
    <w:rsid w:val="00565B1C"/>
    <w:rsid w:val="00565BC8"/>
    <w:rsid w:val="005665F5"/>
    <w:rsid w:val="0056681B"/>
    <w:rsid w:val="0056699C"/>
    <w:rsid w:val="00566ECB"/>
    <w:rsid w:val="00566F29"/>
    <w:rsid w:val="00566F99"/>
    <w:rsid w:val="0056700F"/>
    <w:rsid w:val="005670B4"/>
    <w:rsid w:val="005671FB"/>
    <w:rsid w:val="00567213"/>
    <w:rsid w:val="0056775B"/>
    <w:rsid w:val="005679FE"/>
    <w:rsid w:val="00567ADE"/>
    <w:rsid w:val="00567BF2"/>
    <w:rsid w:val="00567C00"/>
    <w:rsid w:val="00567E24"/>
    <w:rsid w:val="00570058"/>
    <w:rsid w:val="00570117"/>
    <w:rsid w:val="005704A3"/>
    <w:rsid w:val="005704B2"/>
    <w:rsid w:val="00570523"/>
    <w:rsid w:val="0057085D"/>
    <w:rsid w:val="00570A34"/>
    <w:rsid w:val="00570ABA"/>
    <w:rsid w:val="00570BEE"/>
    <w:rsid w:val="00570D03"/>
    <w:rsid w:val="00570D42"/>
    <w:rsid w:val="00571168"/>
    <w:rsid w:val="005712EF"/>
    <w:rsid w:val="0057141B"/>
    <w:rsid w:val="00571740"/>
    <w:rsid w:val="00571AD2"/>
    <w:rsid w:val="00571BAB"/>
    <w:rsid w:val="00571BF0"/>
    <w:rsid w:val="0057203E"/>
    <w:rsid w:val="00572294"/>
    <w:rsid w:val="005723C6"/>
    <w:rsid w:val="0057249C"/>
    <w:rsid w:val="0057266E"/>
    <w:rsid w:val="00572B6A"/>
    <w:rsid w:val="00572D11"/>
    <w:rsid w:val="0057306F"/>
    <w:rsid w:val="00573227"/>
    <w:rsid w:val="0057325D"/>
    <w:rsid w:val="005733FA"/>
    <w:rsid w:val="00573580"/>
    <w:rsid w:val="005735F1"/>
    <w:rsid w:val="00573A13"/>
    <w:rsid w:val="00573C72"/>
    <w:rsid w:val="0057456C"/>
    <w:rsid w:val="00574575"/>
    <w:rsid w:val="00574613"/>
    <w:rsid w:val="00574797"/>
    <w:rsid w:val="00574B3E"/>
    <w:rsid w:val="00575448"/>
    <w:rsid w:val="005755A7"/>
    <w:rsid w:val="0057573D"/>
    <w:rsid w:val="00575797"/>
    <w:rsid w:val="00575A34"/>
    <w:rsid w:val="00575DA2"/>
    <w:rsid w:val="00575FAE"/>
    <w:rsid w:val="00576127"/>
    <w:rsid w:val="00576413"/>
    <w:rsid w:val="0057648B"/>
    <w:rsid w:val="00576A1C"/>
    <w:rsid w:val="00576ADA"/>
    <w:rsid w:val="00576AF5"/>
    <w:rsid w:val="00576C62"/>
    <w:rsid w:val="00577401"/>
    <w:rsid w:val="005779D1"/>
    <w:rsid w:val="005779D2"/>
    <w:rsid w:val="00577B8A"/>
    <w:rsid w:val="0058084A"/>
    <w:rsid w:val="0058086D"/>
    <w:rsid w:val="005808A6"/>
    <w:rsid w:val="00580C87"/>
    <w:rsid w:val="00580EA5"/>
    <w:rsid w:val="00580F86"/>
    <w:rsid w:val="005817E1"/>
    <w:rsid w:val="0058180B"/>
    <w:rsid w:val="005819E2"/>
    <w:rsid w:val="00581EF1"/>
    <w:rsid w:val="0058215D"/>
    <w:rsid w:val="0058218A"/>
    <w:rsid w:val="005821FD"/>
    <w:rsid w:val="00582268"/>
    <w:rsid w:val="00582703"/>
    <w:rsid w:val="0058290E"/>
    <w:rsid w:val="005837AA"/>
    <w:rsid w:val="00583DEB"/>
    <w:rsid w:val="00583E3A"/>
    <w:rsid w:val="005843C1"/>
    <w:rsid w:val="00584EAD"/>
    <w:rsid w:val="00584F45"/>
    <w:rsid w:val="00585254"/>
    <w:rsid w:val="00585516"/>
    <w:rsid w:val="00585841"/>
    <w:rsid w:val="005858F1"/>
    <w:rsid w:val="00585A18"/>
    <w:rsid w:val="00585BB6"/>
    <w:rsid w:val="00585E85"/>
    <w:rsid w:val="005860DB"/>
    <w:rsid w:val="005862A8"/>
    <w:rsid w:val="005863EE"/>
    <w:rsid w:val="0058673E"/>
    <w:rsid w:val="005867A1"/>
    <w:rsid w:val="00586951"/>
    <w:rsid w:val="00586A29"/>
    <w:rsid w:val="00586B18"/>
    <w:rsid w:val="00587221"/>
    <w:rsid w:val="00587661"/>
    <w:rsid w:val="00587D43"/>
    <w:rsid w:val="00587F22"/>
    <w:rsid w:val="0059009F"/>
    <w:rsid w:val="005905EC"/>
    <w:rsid w:val="00590C9E"/>
    <w:rsid w:val="00591138"/>
    <w:rsid w:val="00591148"/>
    <w:rsid w:val="0059128C"/>
    <w:rsid w:val="005913D0"/>
    <w:rsid w:val="00591593"/>
    <w:rsid w:val="005915F3"/>
    <w:rsid w:val="00591B0F"/>
    <w:rsid w:val="00591B53"/>
    <w:rsid w:val="00591C44"/>
    <w:rsid w:val="00591E95"/>
    <w:rsid w:val="0059214E"/>
    <w:rsid w:val="00592498"/>
    <w:rsid w:val="005929DB"/>
    <w:rsid w:val="00592B60"/>
    <w:rsid w:val="00592DEC"/>
    <w:rsid w:val="00592DF0"/>
    <w:rsid w:val="00592FC9"/>
    <w:rsid w:val="00593384"/>
    <w:rsid w:val="0059344F"/>
    <w:rsid w:val="00593610"/>
    <w:rsid w:val="00593E23"/>
    <w:rsid w:val="00593EF3"/>
    <w:rsid w:val="0059407C"/>
    <w:rsid w:val="005946F4"/>
    <w:rsid w:val="0059558A"/>
    <w:rsid w:val="00595D77"/>
    <w:rsid w:val="00595DF8"/>
    <w:rsid w:val="005960F3"/>
    <w:rsid w:val="005961AE"/>
    <w:rsid w:val="0059659E"/>
    <w:rsid w:val="005969DB"/>
    <w:rsid w:val="00596E19"/>
    <w:rsid w:val="00596E4F"/>
    <w:rsid w:val="00597024"/>
    <w:rsid w:val="0059713C"/>
    <w:rsid w:val="005972A4"/>
    <w:rsid w:val="005976E9"/>
    <w:rsid w:val="00597776"/>
    <w:rsid w:val="00597DED"/>
    <w:rsid w:val="00597E49"/>
    <w:rsid w:val="005A0499"/>
    <w:rsid w:val="005A05A7"/>
    <w:rsid w:val="005A064E"/>
    <w:rsid w:val="005A0CE6"/>
    <w:rsid w:val="005A0D4D"/>
    <w:rsid w:val="005A106B"/>
    <w:rsid w:val="005A114E"/>
    <w:rsid w:val="005A141F"/>
    <w:rsid w:val="005A1460"/>
    <w:rsid w:val="005A14CF"/>
    <w:rsid w:val="005A1A07"/>
    <w:rsid w:val="005A1C56"/>
    <w:rsid w:val="005A1DF0"/>
    <w:rsid w:val="005A1F79"/>
    <w:rsid w:val="005A23B3"/>
    <w:rsid w:val="005A23B6"/>
    <w:rsid w:val="005A23F0"/>
    <w:rsid w:val="005A272F"/>
    <w:rsid w:val="005A28D2"/>
    <w:rsid w:val="005A299A"/>
    <w:rsid w:val="005A2C90"/>
    <w:rsid w:val="005A3452"/>
    <w:rsid w:val="005A3D46"/>
    <w:rsid w:val="005A3E89"/>
    <w:rsid w:val="005A4130"/>
    <w:rsid w:val="005A44F1"/>
    <w:rsid w:val="005A474F"/>
    <w:rsid w:val="005A48BF"/>
    <w:rsid w:val="005A49F2"/>
    <w:rsid w:val="005A4A12"/>
    <w:rsid w:val="005A4B5E"/>
    <w:rsid w:val="005A4DA4"/>
    <w:rsid w:val="005A4F7F"/>
    <w:rsid w:val="005A56A2"/>
    <w:rsid w:val="005A5BFE"/>
    <w:rsid w:val="005A5E59"/>
    <w:rsid w:val="005A60B2"/>
    <w:rsid w:val="005A6127"/>
    <w:rsid w:val="005A63CA"/>
    <w:rsid w:val="005A669D"/>
    <w:rsid w:val="005A6704"/>
    <w:rsid w:val="005A695B"/>
    <w:rsid w:val="005A6A33"/>
    <w:rsid w:val="005A6BD8"/>
    <w:rsid w:val="005A6DB6"/>
    <w:rsid w:val="005A6ED3"/>
    <w:rsid w:val="005A7341"/>
    <w:rsid w:val="005A74AF"/>
    <w:rsid w:val="005A781B"/>
    <w:rsid w:val="005A7B30"/>
    <w:rsid w:val="005B02CD"/>
    <w:rsid w:val="005B0351"/>
    <w:rsid w:val="005B041A"/>
    <w:rsid w:val="005B0656"/>
    <w:rsid w:val="005B0695"/>
    <w:rsid w:val="005B072A"/>
    <w:rsid w:val="005B1125"/>
    <w:rsid w:val="005B11E7"/>
    <w:rsid w:val="005B1412"/>
    <w:rsid w:val="005B169B"/>
    <w:rsid w:val="005B1AF9"/>
    <w:rsid w:val="005B1B58"/>
    <w:rsid w:val="005B2070"/>
    <w:rsid w:val="005B297D"/>
    <w:rsid w:val="005B2A18"/>
    <w:rsid w:val="005B2A44"/>
    <w:rsid w:val="005B2B8C"/>
    <w:rsid w:val="005B2D8E"/>
    <w:rsid w:val="005B3012"/>
    <w:rsid w:val="005B310E"/>
    <w:rsid w:val="005B31E3"/>
    <w:rsid w:val="005B31FD"/>
    <w:rsid w:val="005B32A4"/>
    <w:rsid w:val="005B35E9"/>
    <w:rsid w:val="005B35F7"/>
    <w:rsid w:val="005B3674"/>
    <w:rsid w:val="005B367B"/>
    <w:rsid w:val="005B3C17"/>
    <w:rsid w:val="005B3C3C"/>
    <w:rsid w:val="005B3F74"/>
    <w:rsid w:val="005B4011"/>
    <w:rsid w:val="005B4615"/>
    <w:rsid w:val="005B4881"/>
    <w:rsid w:val="005B48F9"/>
    <w:rsid w:val="005B49B1"/>
    <w:rsid w:val="005B4A43"/>
    <w:rsid w:val="005B4D2F"/>
    <w:rsid w:val="005B50A0"/>
    <w:rsid w:val="005B5229"/>
    <w:rsid w:val="005B52FD"/>
    <w:rsid w:val="005B5464"/>
    <w:rsid w:val="005B55EA"/>
    <w:rsid w:val="005B56D6"/>
    <w:rsid w:val="005B5A7C"/>
    <w:rsid w:val="005B5D69"/>
    <w:rsid w:val="005B5EF7"/>
    <w:rsid w:val="005B6094"/>
    <w:rsid w:val="005B6367"/>
    <w:rsid w:val="005B6629"/>
    <w:rsid w:val="005B666B"/>
    <w:rsid w:val="005B675C"/>
    <w:rsid w:val="005B68B9"/>
    <w:rsid w:val="005B6BCC"/>
    <w:rsid w:val="005B6C31"/>
    <w:rsid w:val="005B6CC0"/>
    <w:rsid w:val="005B6F45"/>
    <w:rsid w:val="005B7029"/>
    <w:rsid w:val="005B7367"/>
    <w:rsid w:val="005B73A2"/>
    <w:rsid w:val="005B7C89"/>
    <w:rsid w:val="005C02CE"/>
    <w:rsid w:val="005C0453"/>
    <w:rsid w:val="005C0783"/>
    <w:rsid w:val="005C09DF"/>
    <w:rsid w:val="005C0E01"/>
    <w:rsid w:val="005C1270"/>
    <w:rsid w:val="005C1DAE"/>
    <w:rsid w:val="005C253A"/>
    <w:rsid w:val="005C26C9"/>
    <w:rsid w:val="005C272F"/>
    <w:rsid w:val="005C276F"/>
    <w:rsid w:val="005C2A81"/>
    <w:rsid w:val="005C2DFE"/>
    <w:rsid w:val="005C2F56"/>
    <w:rsid w:val="005C3082"/>
    <w:rsid w:val="005C383A"/>
    <w:rsid w:val="005C3898"/>
    <w:rsid w:val="005C3AAD"/>
    <w:rsid w:val="005C42FF"/>
    <w:rsid w:val="005C468A"/>
    <w:rsid w:val="005C4871"/>
    <w:rsid w:val="005C49F7"/>
    <w:rsid w:val="005C4DDA"/>
    <w:rsid w:val="005C5030"/>
    <w:rsid w:val="005C5751"/>
    <w:rsid w:val="005C579F"/>
    <w:rsid w:val="005C5AAC"/>
    <w:rsid w:val="005C5B97"/>
    <w:rsid w:val="005C5DBF"/>
    <w:rsid w:val="005C611A"/>
    <w:rsid w:val="005C62C5"/>
    <w:rsid w:val="005C631B"/>
    <w:rsid w:val="005C633C"/>
    <w:rsid w:val="005C639F"/>
    <w:rsid w:val="005C63B6"/>
    <w:rsid w:val="005C6684"/>
    <w:rsid w:val="005C6904"/>
    <w:rsid w:val="005C711F"/>
    <w:rsid w:val="005C716E"/>
    <w:rsid w:val="005C7219"/>
    <w:rsid w:val="005C725C"/>
    <w:rsid w:val="005C740F"/>
    <w:rsid w:val="005C75CE"/>
    <w:rsid w:val="005C7716"/>
    <w:rsid w:val="005C7A91"/>
    <w:rsid w:val="005D007D"/>
    <w:rsid w:val="005D01F0"/>
    <w:rsid w:val="005D0C2A"/>
    <w:rsid w:val="005D0E9E"/>
    <w:rsid w:val="005D0ED9"/>
    <w:rsid w:val="005D106C"/>
    <w:rsid w:val="005D1191"/>
    <w:rsid w:val="005D13C7"/>
    <w:rsid w:val="005D1626"/>
    <w:rsid w:val="005D1679"/>
    <w:rsid w:val="005D17B9"/>
    <w:rsid w:val="005D1889"/>
    <w:rsid w:val="005D1D2A"/>
    <w:rsid w:val="005D1D37"/>
    <w:rsid w:val="005D1FC5"/>
    <w:rsid w:val="005D20EA"/>
    <w:rsid w:val="005D22B7"/>
    <w:rsid w:val="005D231E"/>
    <w:rsid w:val="005D2480"/>
    <w:rsid w:val="005D2937"/>
    <w:rsid w:val="005D29AE"/>
    <w:rsid w:val="005D3245"/>
    <w:rsid w:val="005D348C"/>
    <w:rsid w:val="005D4084"/>
    <w:rsid w:val="005D4447"/>
    <w:rsid w:val="005D44F2"/>
    <w:rsid w:val="005D46BE"/>
    <w:rsid w:val="005D46C3"/>
    <w:rsid w:val="005D497D"/>
    <w:rsid w:val="005D4DF2"/>
    <w:rsid w:val="005D5145"/>
    <w:rsid w:val="005D556B"/>
    <w:rsid w:val="005D5609"/>
    <w:rsid w:val="005D580B"/>
    <w:rsid w:val="005D5ED3"/>
    <w:rsid w:val="005D611B"/>
    <w:rsid w:val="005D66D7"/>
    <w:rsid w:val="005D690E"/>
    <w:rsid w:val="005D6C73"/>
    <w:rsid w:val="005D6D6F"/>
    <w:rsid w:val="005D6EE1"/>
    <w:rsid w:val="005D7151"/>
    <w:rsid w:val="005D71D0"/>
    <w:rsid w:val="005D72D3"/>
    <w:rsid w:val="005D7493"/>
    <w:rsid w:val="005D7541"/>
    <w:rsid w:val="005D79DE"/>
    <w:rsid w:val="005E00F8"/>
    <w:rsid w:val="005E0226"/>
    <w:rsid w:val="005E034D"/>
    <w:rsid w:val="005E03AE"/>
    <w:rsid w:val="005E03F3"/>
    <w:rsid w:val="005E0686"/>
    <w:rsid w:val="005E09A0"/>
    <w:rsid w:val="005E0F47"/>
    <w:rsid w:val="005E117E"/>
    <w:rsid w:val="005E1856"/>
    <w:rsid w:val="005E23F1"/>
    <w:rsid w:val="005E2489"/>
    <w:rsid w:val="005E25B0"/>
    <w:rsid w:val="005E275A"/>
    <w:rsid w:val="005E2AA7"/>
    <w:rsid w:val="005E2BAF"/>
    <w:rsid w:val="005E2C35"/>
    <w:rsid w:val="005E2C8F"/>
    <w:rsid w:val="005E336F"/>
    <w:rsid w:val="005E3712"/>
    <w:rsid w:val="005E39E5"/>
    <w:rsid w:val="005E3C14"/>
    <w:rsid w:val="005E3E0E"/>
    <w:rsid w:val="005E3E23"/>
    <w:rsid w:val="005E41FB"/>
    <w:rsid w:val="005E425B"/>
    <w:rsid w:val="005E4503"/>
    <w:rsid w:val="005E4848"/>
    <w:rsid w:val="005E4F08"/>
    <w:rsid w:val="005E5312"/>
    <w:rsid w:val="005E563B"/>
    <w:rsid w:val="005E56CF"/>
    <w:rsid w:val="005E5819"/>
    <w:rsid w:val="005E5A73"/>
    <w:rsid w:val="005E60BE"/>
    <w:rsid w:val="005E60E3"/>
    <w:rsid w:val="005E638D"/>
    <w:rsid w:val="005E6533"/>
    <w:rsid w:val="005E6581"/>
    <w:rsid w:val="005E669F"/>
    <w:rsid w:val="005E679A"/>
    <w:rsid w:val="005E6906"/>
    <w:rsid w:val="005E7184"/>
    <w:rsid w:val="005E758B"/>
    <w:rsid w:val="005E78E3"/>
    <w:rsid w:val="005E7A34"/>
    <w:rsid w:val="005E7D2D"/>
    <w:rsid w:val="005F03E8"/>
    <w:rsid w:val="005F0528"/>
    <w:rsid w:val="005F0652"/>
    <w:rsid w:val="005F0797"/>
    <w:rsid w:val="005F084A"/>
    <w:rsid w:val="005F09D9"/>
    <w:rsid w:val="005F1593"/>
    <w:rsid w:val="005F15A6"/>
    <w:rsid w:val="005F164B"/>
    <w:rsid w:val="005F1AC8"/>
    <w:rsid w:val="005F1B2C"/>
    <w:rsid w:val="005F274F"/>
    <w:rsid w:val="005F282F"/>
    <w:rsid w:val="005F2D53"/>
    <w:rsid w:val="005F2EF2"/>
    <w:rsid w:val="005F2FC3"/>
    <w:rsid w:val="005F3274"/>
    <w:rsid w:val="005F34AB"/>
    <w:rsid w:val="005F3A11"/>
    <w:rsid w:val="005F3D18"/>
    <w:rsid w:val="005F412A"/>
    <w:rsid w:val="005F41CC"/>
    <w:rsid w:val="005F43CF"/>
    <w:rsid w:val="005F4512"/>
    <w:rsid w:val="005F4A15"/>
    <w:rsid w:val="005F4AFB"/>
    <w:rsid w:val="005F4BDB"/>
    <w:rsid w:val="005F4D66"/>
    <w:rsid w:val="005F5296"/>
    <w:rsid w:val="005F52C2"/>
    <w:rsid w:val="005F52E0"/>
    <w:rsid w:val="005F54E3"/>
    <w:rsid w:val="005F56A3"/>
    <w:rsid w:val="005F5FF8"/>
    <w:rsid w:val="005F632D"/>
    <w:rsid w:val="005F6854"/>
    <w:rsid w:val="005F6E8C"/>
    <w:rsid w:val="005F73F8"/>
    <w:rsid w:val="005F7505"/>
    <w:rsid w:val="005F76B5"/>
    <w:rsid w:val="005F775F"/>
    <w:rsid w:val="005F79E4"/>
    <w:rsid w:val="005F7C5D"/>
    <w:rsid w:val="005F7D3D"/>
    <w:rsid w:val="005F7ECF"/>
    <w:rsid w:val="006001C0"/>
    <w:rsid w:val="00600995"/>
    <w:rsid w:val="00600BBF"/>
    <w:rsid w:val="00600C8F"/>
    <w:rsid w:val="00600F7D"/>
    <w:rsid w:val="00601066"/>
    <w:rsid w:val="0060107F"/>
    <w:rsid w:val="00601344"/>
    <w:rsid w:val="00601408"/>
    <w:rsid w:val="0060159F"/>
    <w:rsid w:val="006017EE"/>
    <w:rsid w:val="00601850"/>
    <w:rsid w:val="006018DD"/>
    <w:rsid w:val="00601921"/>
    <w:rsid w:val="006019C1"/>
    <w:rsid w:val="00601A3A"/>
    <w:rsid w:val="00601AB5"/>
    <w:rsid w:val="00601D5C"/>
    <w:rsid w:val="00601EF7"/>
    <w:rsid w:val="00602190"/>
    <w:rsid w:val="00602197"/>
    <w:rsid w:val="0060248D"/>
    <w:rsid w:val="00602B94"/>
    <w:rsid w:val="00602CB5"/>
    <w:rsid w:val="00602E18"/>
    <w:rsid w:val="00602E62"/>
    <w:rsid w:val="0060327A"/>
    <w:rsid w:val="00603773"/>
    <w:rsid w:val="00603921"/>
    <w:rsid w:val="00603BC1"/>
    <w:rsid w:val="00603C09"/>
    <w:rsid w:val="00604B6C"/>
    <w:rsid w:val="00604D05"/>
    <w:rsid w:val="00604D30"/>
    <w:rsid w:val="00604E0D"/>
    <w:rsid w:val="00604E44"/>
    <w:rsid w:val="006050C6"/>
    <w:rsid w:val="006056D8"/>
    <w:rsid w:val="00606079"/>
    <w:rsid w:val="0060624A"/>
    <w:rsid w:val="0060680C"/>
    <w:rsid w:val="00606B1E"/>
    <w:rsid w:val="006073B3"/>
    <w:rsid w:val="006074F3"/>
    <w:rsid w:val="00607A77"/>
    <w:rsid w:val="00607DA6"/>
    <w:rsid w:val="00607F54"/>
    <w:rsid w:val="00610686"/>
    <w:rsid w:val="006109C5"/>
    <w:rsid w:val="00610D3A"/>
    <w:rsid w:val="00610DE1"/>
    <w:rsid w:val="00610F0A"/>
    <w:rsid w:val="006110E9"/>
    <w:rsid w:val="006112BB"/>
    <w:rsid w:val="00611AB0"/>
    <w:rsid w:val="00612353"/>
    <w:rsid w:val="006127F0"/>
    <w:rsid w:val="00612E5C"/>
    <w:rsid w:val="00612F78"/>
    <w:rsid w:val="00613038"/>
    <w:rsid w:val="00613304"/>
    <w:rsid w:val="00613542"/>
    <w:rsid w:val="0061359E"/>
    <w:rsid w:val="006144E8"/>
    <w:rsid w:val="00614789"/>
    <w:rsid w:val="006147F7"/>
    <w:rsid w:val="00614990"/>
    <w:rsid w:val="00614CCB"/>
    <w:rsid w:val="006157F8"/>
    <w:rsid w:val="0061597E"/>
    <w:rsid w:val="00615B06"/>
    <w:rsid w:val="00615B86"/>
    <w:rsid w:val="00615C80"/>
    <w:rsid w:val="00615DE9"/>
    <w:rsid w:val="006161C7"/>
    <w:rsid w:val="0061651A"/>
    <w:rsid w:val="006167EA"/>
    <w:rsid w:val="00616AF2"/>
    <w:rsid w:val="00616CEB"/>
    <w:rsid w:val="00616DB8"/>
    <w:rsid w:val="00616FA5"/>
    <w:rsid w:val="00617362"/>
    <w:rsid w:val="00617397"/>
    <w:rsid w:val="006175D9"/>
    <w:rsid w:val="006178D1"/>
    <w:rsid w:val="00617A6E"/>
    <w:rsid w:val="00617B9A"/>
    <w:rsid w:val="00617F83"/>
    <w:rsid w:val="006200F6"/>
    <w:rsid w:val="00620771"/>
    <w:rsid w:val="00620A14"/>
    <w:rsid w:val="00620A8A"/>
    <w:rsid w:val="00620DF0"/>
    <w:rsid w:val="00620FCE"/>
    <w:rsid w:val="00621170"/>
    <w:rsid w:val="00621649"/>
    <w:rsid w:val="00621A62"/>
    <w:rsid w:val="00622192"/>
    <w:rsid w:val="00622195"/>
    <w:rsid w:val="0062227A"/>
    <w:rsid w:val="006223A5"/>
    <w:rsid w:val="0062243A"/>
    <w:rsid w:val="00622465"/>
    <w:rsid w:val="006228C7"/>
    <w:rsid w:val="00622B5A"/>
    <w:rsid w:val="00622D72"/>
    <w:rsid w:val="00622E9A"/>
    <w:rsid w:val="00622FF8"/>
    <w:rsid w:val="00623690"/>
    <w:rsid w:val="006239B6"/>
    <w:rsid w:val="00623BC4"/>
    <w:rsid w:val="00623E31"/>
    <w:rsid w:val="00624328"/>
    <w:rsid w:val="006249B3"/>
    <w:rsid w:val="00624A19"/>
    <w:rsid w:val="006255ED"/>
    <w:rsid w:val="00625626"/>
    <w:rsid w:val="006259AA"/>
    <w:rsid w:val="00625AC9"/>
    <w:rsid w:val="00625D52"/>
    <w:rsid w:val="006265DB"/>
    <w:rsid w:val="00626641"/>
    <w:rsid w:val="00626746"/>
    <w:rsid w:val="0062682A"/>
    <w:rsid w:val="0062682D"/>
    <w:rsid w:val="00626AAF"/>
    <w:rsid w:val="00626AEA"/>
    <w:rsid w:val="00626C7D"/>
    <w:rsid w:val="00627023"/>
    <w:rsid w:val="0062707C"/>
    <w:rsid w:val="00627284"/>
    <w:rsid w:val="00627314"/>
    <w:rsid w:val="00627377"/>
    <w:rsid w:val="006276DF"/>
    <w:rsid w:val="00627797"/>
    <w:rsid w:val="00627A27"/>
    <w:rsid w:val="00627BAA"/>
    <w:rsid w:val="00627CFE"/>
    <w:rsid w:val="00627D86"/>
    <w:rsid w:val="00627E76"/>
    <w:rsid w:val="00630033"/>
    <w:rsid w:val="0063035E"/>
    <w:rsid w:val="006305DA"/>
    <w:rsid w:val="00630618"/>
    <w:rsid w:val="00630805"/>
    <w:rsid w:val="006308F0"/>
    <w:rsid w:val="00630BC7"/>
    <w:rsid w:val="00630DDC"/>
    <w:rsid w:val="00630E31"/>
    <w:rsid w:val="00631000"/>
    <w:rsid w:val="00631003"/>
    <w:rsid w:val="00631168"/>
    <w:rsid w:val="00631513"/>
    <w:rsid w:val="0063152A"/>
    <w:rsid w:val="006315FA"/>
    <w:rsid w:val="006316F6"/>
    <w:rsid w:val="00631B69"/>
    <w:rsid w:val="00631BD0"/>
    <w:rsid w:val="00631EDE"/>
    <w:rsid w:val="006322AD"/>
    <w:rsid w:val="0063231A"/>
    <w:rsid w:val="0063234A"/>
    <w:rsid w:val="00632710"/>
    <w:rsid w:val="006327E4"/>
    <w:rsid w:val="00632A44"/>
    <w:rsid w:val="006330A0"/>
    <w:rsid w:val="00633150"/>
    <w:rsid w:val="0063339C"/>
    <w:rsid w:val="00633592"/>
    <w:rsid w:val="006336DC"/>
    <w:rsid w:val="00633A02"/>
    <w:rsid w:val="00633B02"/>
    <w:rsid w:val="00634856"/>
    <w:rsid w:val="00634F26"/>
    <w:rsid w:val="00635074"/>
    <w:rsid w:val="006351C0"/>
    <w:rsid w:val="00635291"/>
    <w:rsid w:val="006353FD"/>
    <w:rsid w:val="006355EB"/>
    <w:rsid w:val="006358B7"/>
    <w:rsid w:val="00635BAC"/>
    <w:rsid w:val="00635DFD"/>
    <w:rsid w:val="0063619F"/>
    <w:rsid w:val="00636246"/>
    <w:rsid w:val="006364E9"/>
    <w:rsid w:val="0063651E"/>
    <w:rsid w:val="00636537"/>
    <w:rsid w:val="00636541"/>
    <w:rsid w:val="0063665A"/>
    <w:rsid w:val="006368AC"/>
    <w:rsid w:val="006368FC"/>
    <w:rsid w:val="006376F1"/>
    <w:rsid w:val="0063785D"/>
    <w:rsid w:val="00637DF2"/>
    <w:rsid w:val="00637EE8"/>
    <w:rsid w:val="00640145"/>
    <w:rsid w:val="006403C5"/>
    <w:rsid w:val="00640A65"/>
    <w:rsid w:val="00640C31"/>
    <w:rsid w:val="00640C83"/>
    <w:rsid w:val="00640F24"/>
    <w:rsid w:val="0064113B"/>
    <w:rsid w:val="006411CF"/>
    <w:rsid w:val="00641322"/>
    <w:rsid w:val="006414A5"/>
    <w:rsid w:val="00641AE5"/>
    <w:rsid w:val="00641C76"/>
    <w:rsid w:val="006420A5"/>
    <w:rsid w:val="0064212E"/>
    <w:rsid w:val="00642945"/>
    <w:rsid w:val="00642A08"/>
    <w:rsid w:val="00642BFF"/>
    <w:rsid w:val="00642D91"/>
    <w:rsid w:val="00642E98"/>
    <w:rsid w:val="00643087"/>
    <w:rsid w:val="006432E5"/>
    <w:rsid w:val="00643325"/>
    <w:rsid w:val="00643374"/>
    <w:rsid w:val="00643941"/>
    <w:rsid w:val="00643E65"/>
    <w:rsid w:val="00644127"/>
    <w:rsid w:val="00644749"/>
    <w:rsid w:val="006447D2"/>
    <w:rsid w:val="006449C2"/>
    <w:rsid w:val="00644ED8"/>
    <w:rsid w:val="00645064"/>
    <w:rsid w:val="0064511E"/>
    <w:rsid w:val="00645263"/>
    <w:rsid w:val="00645348"/>
    <w:rsid w:val="0064534C"/>
    <w:rsid w:val="006453D7"/>
    <w:rsid w:val="00645822"/>
    <w:rsid w:val="00645959"/>
    <w:rsid w:val="006459EF"/>
    <w:rsid w:val="00645AEA"/>
    <w:rsid w:val="00645B8F"/>
    <w:rsid w:val="006460F0"/>
    <w:rsid w:val="00646501"/>
    <w:rsid w:val="006466BE"/>
    <w:rsid w:val="006467D8"/>
    <w:rsid w:val="00646C0E"/>
    <w:rsid w:val="00646C16"/>
    <w:rsid w:val="00646DE8"/>
    <w:rsid w:val="00646DEA"/>
    <w:rsid w:val="00646EF2"/>
    <w:rsid w:val="00647BED"/>
    <w:rsid w:val="00647D4E"/>
    <w:rsid w:val="0065010F"/>
    <w:rsid w:val="00650195"/>
    <w:rsid w:val="006502D2"/>
    <w:rsid w:val="006504CD"/>
    <w:rsid w:val="0065058A"/>
    <w:rsid w:val="00650744"/>
    <w:rsid w:val="00650D2B"/>
    <w:rsid w:val="00650FF3"/>
    <w:rsid w:val="00651228"/>
    <w:rsid w:val="00651235"/>
    <w:rsid w:val="00651484"/>
    <w:rsid w:val="006517FA"/>
    <w:rsid w:val="006518AE"/>
    <w:rsid w:val="00651C89"/>
    <w:rsid w:val="00651E5E"/>
    <w:rsid w:val="00652592"/>
    <w:rsid w:val="00652E68"/>
    <w:rsid w:val="00652F13"/>
    <w:rsid w:val="0065317A"/>
    <w:rsid w:val="00653654"/>
    <w:rsid w:val="00653659"/>
    <w:rsid w:val="006536F1"/>
    <w:rsid w:val="00653A07"/>
    <w:rsid w:val="00653B6A"/>
    <w:rsid w:val="00653CBC"/>
    <w:rsid w:val="00653D2E"/>
    <w:rsid w:val="00653DDC"/>
    <w:rsid w:val="00653FA2"/>
    <w:rsid w:val="00653FEB"/>
    <w:rsid w:val="006548C5"/>
    <w:rsid w:val="00654DFE"/>
    <w:rsid w:val="00654E97"/>
    <w:rsid w:val="006553C2"/>
    <w:rsid w:val="006553F3"/>
    <w:rsid w:val="006559CC"/>
    <w:rsid w:val="00655E11"/>
    <w:rsid w:val="00656035"/>
    <w:rsid w:val="006560E1"/>
    <w:rsid w:val="006562FC"/>
    <w:rsid w:val="00656778"/>
    <w:rsid w:val="006569C9"/>
    <w:rsid w:val="00656D10"/>
    <w:rsid w:val="00656EDB"/>
    <w:rsid w:val="00656FD6"/>
    <w:rsid w:val="0065732D"/>
    <w:rsid w:val="0065736F"/>
    <w:rsid w:val="006577D3"/>
    <w:rsid w:val="0065794A"/>
    <w:rsid w:val="00657AB4"/>
    <w:rsid w:val="00657C20"/>
    <w:rsid w:val="006600B2"/>
    <w:rsid w:val="006604BF"/>
    <w:rsid w:val="00660676"/>
    <w:rsid w:val="006606D2"/>
    <w:rsid w:val="00660786"/>
    <w:rsid w:val="00660B4B"/>
    <w:rsid w:val="00661A5A"/>
    <w:rsid w:val="00661E55"/>
    <w:rsid w:val="0066211A"/>
    <w:rsid w:val="0066243D"/>
    <w:rsid w:val="00662AB3"/>
    <w:rsid w:val="00663425"/>
    <w:rsid w:val="006637F0"/>
    <w:rsid w:val="00663800"/>
    <w:rsid w:val="00663B8A"/>
    <w:rsid w:val="00663ECD"/>
    <w:rsid w:val="00664034"/>
    <w:rsid w:val="00664091"/>
    <w:rsid w:val="00664522"/>
    <w:rsid w:val="00664A3D"/>
    <w:rsid w:val="00664AF0"/>
    <w:rsid w:val="00664C1E"/>
    <w:rsid w:val="006658AD"/>
    <w:rsid w:val="006658CD"/>
    <w:rsid w:val="00665A7D"/>
    <w:rsid w:val="00666079"/>
    <w:rsid w:val="00666363"/>
    <w:rsid w:val="00666626"/>
    <w:rsid w:val="006668D2"/>
    <w:rsid w:val="00666E41"/>
    <w:rsid w:val="00666E4A"/>
    <w:rsid w:val="00666E61"/>
    <w:rsid w:val="00666E63"/>
    <w:rsid w:val="0066700A"/>
    <w:rsid w:val="0066711E"/>
    <w:rsid w:val="0066746F"/>
    <w:rsid w:val="00667517"/>
    <w:rsid w:val="00667E75"/>
    <w:rsid w:val="0067010E"/>
    <w:rsid w:val="00670143"/>
    <w:rsid w:val="006701F3"/>
    <w:rsid w:val="00670773"/>
    <w:rsid w:val="00670797"/>
    <w:rsid w:val="00670B30"/>
    <w:rsid w:val="00670C03"/>
    <w:rsid w:val="00670DBA"/>
    <w:rsid w:val="00670E6C"/>
    <w:rsid w:val="0067152B"/>
    <w:rsid w:val="00671652"/>
    <w:rsid w:val="006717F2"/>
    <w:rsid w:val="006718CA"/>
    <w:rsid w:val="00671AC7"/>
    <w:rsid w:val="00672094"/>
    <w:rsid w:val="006723B6"/>
    <w:rsid w:val="006725EE"/>
    <w:rsid w:val="006728D2"/>
    <w:rsid w:val="00672A08"/>
    <w:rsid w:val="00672A50"/>
    <w:rsid w:val="00672AB2"/>
    <w:rsid w:val="00672CC4"/>
    <w:rsid w:val="00672D7C"/>
    <w:rsid w:val="00672E4E"/>
    <w:rsid w:val="00672FAA"/>
    <w:rsid w:val="006733E4"/>
    <w:rsid w:val="006738BC"/>
    <w:rsid w:val="00673D8F"/>
    <w:rsid w:val="00673D9F"/>
    <w:rsid w:val="00674003"/>
    <w:rsid w:val="006742DA"/>
    <w:rsid w:val="00674414"/>
    <w:rsid w:val="006747DE"/>
    <w:rsid w:val="0067500C"/>
    <w:rsid w:val="00675054"/>
    <w:rsid w:val="006751F3"/>
    <w:rsid w:val="0067523E"/>
    <w:rsid w:val="00675637"/>
    <w:rsid w:val="006756FC"/>
    <w:rsid w:val="00675AC3"/>
    <w:rsid w:val="00675B3F"/>
    <w:rsid w:val="00675C5D"/>
    <w:rsid w:val="00675F88"/>
    <w:rsid w:val="0067604D"/>
    <w:rsid w:val="006767B5"/>
    <w:rsid w:val="006768CB"/>
    <w:rsid w:val="006769E9"/>
    <w:rsid w:val="00676AE9"/>
    <w:rsid w:val="00676B5C"/>
    <w:rsid w:val="00676B5F"/>
    <w:rsid w:val="006770D6"/>
    <w:rsid w:val="006774C0"/>
    <w:rsid w:val="00677701"/>
    <w:rsid w:val="00677967"/>
    <w:rsid w:val="00677A06"/>
    <w:rsid w:val="00677C59"/>
    <w:rsid w:val="00677DD3"/>
    <w:rsid w:val="00677DE1"/>
    <w:rsid w:val="00680047"/>
    <w:rsid w:val="00680377"/>
    <w:rsid w:val="006804EB"/>
    <w:rsid w:val="00680729"/>
    <w:rsid w:val="006807B0"/>
    <w:rsid w:val="006808A1"/>
    <w:rsid w:val="00680D79"/>
    <w:rsid w:val="00680FF0"/>
    <w:rsid w:val="0068128D"/>
    <w:rsid w:val="006812E8"/>
    <w:rsid w:val="006816D3"/>
    <w:rsid w:val="006817C3"/>
    <w:rsid w:val="00681AA1"/>
    <w:rsid w:val="00681FB8"/>
    <w:rsid w:val="00682321"/>
    <w:rsid w:val="006827D1"/>
    <w:rsid w:val="006828E1"/>
    <w:rsid w:val="006835BD"/>
    <w:rsid w:val="00683602"/>
    <w:rsid w:val="00683634"/>
    <w:rsid w:val="00683B4C"/>
    <w:rsid w:val="00683E7B"/>
    <w:rsid w:val="0068407A"/>
    <w:rsid w:val="006841ED"/>
    <w:rsid w:val="00684322"/>
    <w:rsid w:val="006845BE"/>
    <w:rsid w:val="00684659"/>
    <w:rsid w:val="00684803"/>
    <w:rsid w:val="006849E1"/>
    <w:rsid w:val="00684EC9"/>
    <w:rsid w:val="0068508A"/>
    <w:rsid w:val="00685383"/>
    <w:rsid w:val="00685487"/>
    <w:rsid w:val="00685689"/>
    <w:rsid w:val="00685698"/>
    <w:rsid w:val="00685B36"/>
    <w:rsid w:val="0068630F"/>
    <w:rsid w:val="00686337"/>
    <w:rsid w:val="00686A5B"/>
    <w:rsid w:val="00686B28"/>
    <w:rsid w:val="00686CDB"/>
    <w:rsid w:val="006871E2"/>
    <w:rsid w:val="006874FB"/>
    <w:rsid w:val="00687DF0"/>
    <w:rsid w:val="00690133"/>
    <w:rsid w:val="00690247"/>
    <w:rsid w:val="00690329"/>
    <w:rsid w:val="006906F7"/>
    <w:rsid w:val="00690752"/>
    <w:rsid w:val="006909FB"/>
    <w:rsid w:val="00690A6F"/>
    <w:rsid w:val="006910AF"/>
    <w:rsid w:val="0069114D"/>
    <w:rsid w:val="0069141F"/>
    <w:rsid w:val="0069147D"/>
    <w:rsid w:val="006914FA"/>
    <w:rsid w:val="00691866"/>
    <w:rsid w:val="00691AF1"/>
    <w:rsid w:val="00691DF2"/>
    <w:rsid w:val="00691EB1"/>
    <w:rsid w:val="006925D9"/>
    <w:rsid w:val="0069284E"/>
    <w:rsid w:val="0069331B"/>
    <w:rsid w:val="0069337F"/>
    <w:rsid w:val="006934CF"/>
    <w:rsid w:val="006935C0"/>
    <w:rsid w:val="0069368E"/>
    <w:rsid w:val="00693793"/>
    <w:rsid w:val="00693A23"/>
    <w:rsid w:val="00693A67"/>
    <w:rsid w:val="00693A85"/>
    <w:rsid w:val="00693D0D"/>
    <w:rsid w:val="00693D32"/>
    <w:rsid w:val="00693DE1"/>
    <w:rsid w:val="0069455E"/>
    <w:rsid w:val="006946D3"/>
    <w:rsid w:val="006949B2"/>
    <w:rsid w:val="00694A70"/>
    <w:rsid w:val="00694D91"/>
    <w:rsid w:val="00694DD6"/>
    <w:rsid w:val="006950F8"/>
    <w:rsid w:val="00695D73"/>
    <w:rsid w:val="00695E46"/>
    <w:rsid w:val="006961B4"/>
    <w:rsid w:val="00696B98"/>
    <w:rsid w:val="00696E39"/>
    <w:rsid w:val="00696F58"/>
    <w:rsid w:val="006971F0"/>
    <w:rsid w:val="006975D9"/>
    <w:rsid w:val="00697AAF"/>
    <w:rsid w:val="00697D5C"/>
    <w:rsid w:val="006A0714"/>
    <w:rsid w:val="006A072E"/>
    <w:rsid w:val="006A0E88"/>
    <w:rsid w:val="006A1104"/>
    <w:rsid w:val="006A14CA"/>
    <w:rsid w:val="006A1542"/>
    <w:rsid w:val="006A16AE"/>
    <w:rsid w:val="006A1B16"/>
    <w:rsid w:val="006A1F35"/>
    <w:rsid w:val="006A2029"/>
    <w:rsid w:val="006A2189"/>
    <w:rsid w:val="006A2987"/>
    <w:rsid w:val="006A2CD4"/>
    <w:rsid w:val="006A321D"/>
    <w:rsid w:val="006A3316"/>
    <w:rsid w:val="006A3432"/>
    <w:rsid w:val="006A3A3D"/>
    <w:rsid w:val="006A3B6F"/>
    <w:rsid w:val="006A3C2A"/>
    <w:rsid w:val="006A46E6"/>
    <w:rsid w:val="006A4B7A"/>
    <w:rsid w:val="006A534A"/>
    <w:rsid w:val="006A5ACC"/>
    <w:rsid w:val="006A6451"/>
    <w:rsid w:val="006A676C"/>
    <w:rsid w:val="006A7135"/>
    <w:rsid w:val="006A7146"/>
    <w:rsid w:val="006A7201"/>
    <w:rsid w:val="006A728B"/>
    <w:rsid w:val="006A74DC"/>
    <w:rsid w:val="006A76A3"/>
    <w:rsid w:val="006A78C2"/>
    <w:rsid w:val="006B0158"/>
    <w:rsid w:val="006B055A"/>
    <w:rsid w:val="006B05AC"/>
    <w:rsid w:val="006B11AD"/>
    <w:rsid w:val="006B11B9"/>
    <w:rsid w:val="006B1522"/>
    <w:rsid w:val="006B15E2"/>
    <w:rsid w:val="006B162E"/>
    <w:rsid w:val="006B19F3"/>
    <w:rsid w:val="006B1B5F"/>
    <w:rsid w:val="006B1D20"/>
    <w:rsid w:val="006B1DA4"/>
    <w:rsid w:val="006B225E"/>
    <w:rsid w:val="006B245B"/>
    <w:rsid w:val="006B25B7"/>
    <w:rsid w:val="006B25CB"/>
    <w:rsid w:val="006B26B0"/>
    <w:rsid w:val="006B2751"/>
    <w:rsid w:val="006B2864"/>
    <w:rsid w:val="006B2B6C"/>
    <w:rsid w:val="006B2C93"/>
    <w:rsid w:val="006B2E45"/>
    <w:rsid w:val="006B2F35"/>
    <w:rsid w:val="006B34C1"/>
    <w:rsid w:val="006B354E"/>
    <w:rsid w:val="006B390A"/>
    <w:rsid w:val="006B43BE"/>
    <w:rsid w:val="006B4634"/>
    <w:rsid w:val="006B4671"/>
    <w:rsid w:val="006B470E"/>
    <w:rsid w:val="006B47B0"/>
    <w:rsid w:val="006B497B"/>
    <w:rsid w:val="006B4BC7"/>
    <w:rsid w:val="006B512E"/>
    <w:rsid w:val="006B5166"/>
    <w:rsid w:val="006B5338"/>
    <w:rsid w:val="006B5357"/>
    <w:rsid w:val="006B570F"/>
    <w:rsid w:val="006B5995"/>
    <w:rsid w:val="006B5DA2"/>
    <w:rsid w:val="006B6018"/>
    <w:rsid w:val="006B607C"/>
    <w:rsid w:val="006B61F8"/>
    <w:rsid w:val="006B66F5"/>
    <w:rsid w:val="006B6952"/>
    <w:rsid w:val="006B6975"/>
    <w:rsid w:val="006B7166"/>
    <w:rsid w:val="006B7181"/>
    <w:rsid w:val="006B74F0"/>
    <w:rsid w:val="006B77D8"/>
    <w:rsid w:val="006B7827"/>
    <w:rsid w:val="006B784F"/>
    <w:rsid w:val="006B7C1A"/>
    <w:rsid w:val="006C0240"/>
    <w:rsid w:val="006C05A1"/>
    <w:rsid w:val="006C0927"/>
    <w:rsid w:val="006C0C73"/>
    <w:rsid w:val="006C0E29"/>
    <w:rsid w:val="006C108D"/>
    <w:rsid w:val="006C1391"/>
    <w:rsid w:val="006C1BA4"/>
    <w:rsid w:val="006C1CDF"/>
    <w:rsid w:val="006C1D57"/>
    <w:rsid w:val="006C1EE2"/>
    <w:rsid w:val="006C23FC"/>
    <w:rsid w:val="006C253B"/>
    <w:rsid w:val="006C2617"/>
    <w:rsid w:val="006C2A66"/>
    <w:rsid w:val="006C2C97"/>
    <w:rsid w:val="006C2D46"/>
    <w:rsid w:val="006C33DF"/>
    <w:rsid w:val="006C3433"/>
    <w:rsid w:val="006C38EA"/>
    <w:rsid w:val="006C39B0"/>
    <w:rsid w:val="006C3A1A"/>
    <w:rsid w:val="006C3EF7"/>
    <w:rsid w:val="006C4106"/>
    <w:rsid w:val="006C47F5"/>
    <w:rsid w:val="006C492A"/>
    <w:rsid w:val="006C4B68"/>
    <w:rsid w:val="006C4E5C"/>
    <w:rsid w:val="006C4F2D"/>
    <w:rsid w:val="006C51D6"/>
    <w:rsid w:val="006C54BE"/>
    <w:rsid w:val="006C57DD"/>
    <w:rsid w:val="006C5E11"/>
    <w:rsid w:val="006C6036"/>
    <w:rsid w:val="006C63F5"/>
    <w:rsid w:val="006C69AB"/>
    <w:rsid w:val="006C6A12"/>
    <w:rsid w:val="006C6B7B"/>
    <w:rsid w:val="006C6C3F"/>
    <w:rsid w:val="006C70E8"/>
    <w:rsid w:val="006C7731"/>
    <w:rsid w:val="006C7859"/>
    <w:rsid w:val="006C791B"/>
    <w:rsid w:val="006C7A5A"/>
    <w:rsid w:val="006C7AAA"/>
    <w:rsid w:val="006C7FC0"/>
    <w:rsid w:val="006D01D0"/>
    <w:rsid w:val="006D02D0"/>
    <w:rsid w:val="006D075F"/>
    <w:rsid w:val="006D0D04"/>
    <w:rsid w:val="006D0DAB"/>
    <w:rsid w:val="006D1167"/>
    <w:rsid w:val="006D1401"/>
    <w:rsid w:val="006D16DC"/>
    <w:rsid w:val="006D18CC"/>
    <w:rsid w:val="006D1B21"/>
    <w:rsid w:val="006D1BE3"/>
    <w:rsid w:val="006D1C24"/>
    <w:rsid w:val="006D1D14"/>
    <w:rsid w:val="006D1F08"/>
    <w:rsid w:val="006D21AB"/>
    <w:rsid w:val="006D24AB"/>
    <w:rsid w:val="006D2519"/>
    <w:rsid w:val="006D2BC4"/>
    <w:rsid w:val="006D2D7B"/>
    <w:rsid w:val="006D35CB"/>
    <w:rsid w:val="006D391F"/>
    <w:rsid w:val="006D39D0"/>
    <w:rsid w:val="006D3ACC"/>
    <w:rsid w:val="006D3B71"/>
    <w:rsid w:val="006D4DEA"/>
    <w:rsid w:val="006D5010"/>
    <w:rsid w:val="006D585A"/>
    <w:rsid w:val="006D6187"/>
    <w:rsid w:val="006D6220"/>
    <w:rsid w:val="006D6461"/>
    <w:rsid w:val="006D654D"/>
    <w:rsid w:val="006D6C0D"/>
    <w:rsid w:val="006D6EA8"/>
    <w:rsid w:val="006D71C0"/>
    <w:rsid w:val="006D76A8"/>
    <w:rsid w:val="006D7D72"/>
    <w:rsid w:val="006D7FF3"/>
    <w:rsid w:val="006E0142"/>
    <w:rsid w:val="006E0302"/>
    <w:rsid w:val="006E052E"/>
    <w:rsid w:val="006E0877"/>
    <w:rsid w:val="006E0AF7"/>
    <w:rsid w:val="006E0D05"/>
    <w:rsid w:val="006E0F4A"/>
    <w:rsid w:val="006E1633"/>
    <w:rsid w:val="006E170A"/>
    <w:rsid w:val="006E19ED"/>
    <w:rsid w:val="006E1ED8"/>
    <w:rsid w:val="006E20AF"/>
    <w:rsid w:val="006E225F"/>
    <w:rsid w:val="006E23E2"/>
    <w:rsid w:val="006E25E2"/>
    <w:rsid w:val="006E2703"/>
    <w:rsid w:val="006E2759"/>
    <w:rsid w:val="006E2C0C"/>
    <w:rsid w:val="006E332F"/>
    <w:rsid w:val="006E392A"/>
    <w:rsid w:val="006E39B6"/>
    <w:rsid w:val="006E3AA6"/>
    <w:rsid w:val="006E3E4B"/>
    <w:rsid w:val="006E3F2C"/>
    <w:rsid w:val="006E4408"/>
    <w:rsid w:val="006E4666"/>
    <w:rsid w:val="006E47EC"/>
    <w:rsid w:val="006E4936"/>
    <w:rsid w:val="006E4B5B"/>
    <w:rsid w:val="006E504D"/>
    <w:rsid w:val="006E5060"/>
    <w:rsid w:val="006E5375"/>
    <w:rsid w:val="006E53C7"/>
    <w:rsid w:val="006E594F"/>
    <w:rsid w:val="006E5B40"/>
    <w:rsid w:val="006E5C56"/>
    <w:rsid w:val="006E640D"/>
    <w:rsid w:val="006E674A"/>
    <w:rsid w:val="006E68FA"/>
    <w:rsid w:val="006E6A41"/>
    <w:rsid w:val="006E6CFA"/>
    <w:rsid w:val="006E6EDD"/>
    <w:rsid w:val="006E70C1"/>
    <w:rsid w:val="006E7432"/>
    <w:rsid w:val="006E773A"/>
    <w:rsid w:val="006E7880"/>
    <w:rsid w:val="006E78EA"/>
    <w:rsid w:val="006E7B5E"/>
    <w:rsid w:val="006E7DED"/>
    <w:rsid w:val="006E7FDA"/>
    <w:rsid w:val="006F00EF"/>
    <w:rsid w:val="006F02DD"/>
    <w:rsid w:val="006F05B0"/>
    <w:rsid w:val="006F07C1"/>
    <w:rsid w:val="006F09EF"/>
    <w:rsid w:val="006F0DD7"/>
    <w:rsid w:val="006F0F8B"/>
    <w:rsid w:val="006F1184"/>
    <w:rsid w:val="006F1352"/>
    <w:rsid w:val="006F1430"/>
    <w:rsid w:val="006F143F"/>
    <w:rsid w:val="006F1737"/>
    <w:rsid w:val="006F17B7"/>
    <w:rsid w:val="006F1B19"/>
    <w:rsid w:val="006F20D1"/>
    <w:rsid w:val="006F2192"/>
    <w:rsid w:val="006F2235"/>
    <w:rsid w:val="006F2642"/>
    <w:rsid w:val="006F2F28"/>
    <w:rsid w:val="006F2FE3"/>
    <w:rsid w:val="006F378C"/>
    <w:rsid w:val="006F3AED"/>
    <w:rsid w:val="006F3F40"/>
    <w:rsid w:val="006F44CA"/>
    <w:rsid w:val="006F4538"/>
    <w:rsid w:val="006F47A3"/>
    <w:rsid w:val="006F481D"/>
    <w:rsid w:val="006F4931"/>
    <w:rsid w:val="006F4A4A"/>
    <w:rsid w:val="006F4B6E"/>
    <w:rsid w:val="006F4BDF"/>
    <w:rsid w:val="006F4C57"/>
    <w:rsid w:val="006F54B6"/>
    <w:rsid w:val="006F55A7"/>
    <w:rsid w:val="006F5620"/>
    <w:rsid w:val="006F56F7"/>
    <w:rsid w:val="006F5A24"/>
    <w:rsid w:val="006F5FDB"/>
    <w:rsid w:val="006F677A"/>
    <w:rsid w:val="006F6A4F"/>
    <w:rsid w:val="006F6CF5"/>
    <w:rsid w:val="006F6D6E"/>
    <w:rsid w:val="006F6FBA"/>
    <w:rsid w:val="006F6FDE"/>
    <w:rsid w:val="006F6FF3"/>
    <w:rsid w:val="006F73F7"/>
    <w:rsid w:val="006F792F"/>
    <w:rsid w:val="006F7D1B"/>
    <w:rsid w:val="006F7FB7"/>
    <w:rsid w:val="007003C0"/>
    <w:rsid w:val="00700443"/>
    <w:rsid w:val="0070048B"/>
    <w:rsid w:val="00700A2D"/>
    <w:rsid w:val="00700A7D"/>
    <w:rsid w:val="00700D73"/>
    <w:rsid w:val="00700FC7"/>
    <w:rsid w:val="00701033"/>
    <w:rsid w:val="0070123B"/>
    <w:rsid w:val="007016E7"/>
    <w:rsid w:val="00701A77"/>
    <w:rsid w:val="00701C6E"/>
    <w:rsid w:val="007028E1"/>
    <w:rsid w:val="00702AE4"/>
    <w:rsid w:val="00702C52"/>
    <w:rsid w:val="00702C93"/>
    <w:rsid w:val="00702CF2"/>
    <w:rsid w:val="00702F53"/>
    <w:rsid w:val="00702FB1"/>
    <w:rsid w:val="0070307A"/>
    <w:rsid w:val="00703744"/>
    <w:rsid w:val="00703C84"/>
    <w:rsid w:val="00703F43"/>
    <w:rsid w:val="00703F92"/>
    <w:rsid w:val="007041C3"/>
    <w:rsid w:val="0070434F"/>
    <w:rsid w:val="00704C1D"/>
    <w:rsid w:val="00704D0B"/>
    <w:rsid w:val="00705036"/>
    <w:rsid w:val="00705268"/>
    <w:rsid w:val="00705901"/>
    <w:rsid w:val="00705D39"/>
    <w:rsid w:val="007060C6"/>
    <w:rsid w:val="00706575"/>
    <w:rsid w:val="007068E3"/>
    <w:rsid w:val="007069B8"/>
    <w:rsid w:val="007069D0"/>
    <w:rsid w:val="00706B39"/>
    <w:rsid w:val="00706D74"/>
    <w:rsid w:val="00706D78"/>
    <w:rsid w:val="0070704C"/>
    <w:rsid w:val="00707134"/>
    <w:rsid w:val="00707412"/>
    <w:rsid w:val="00707718"/>
    <w:rsid w:val="00707D64"/>
    <w:rsid w:val="00707F93"/>
    <w:rsid w:val="0071008F"/>
    <w:rsid w:val="007102B0"/>
    <w:rsid w:val="007102DD"/>
    <w:rsid w:val="007108DE"/>
    <w:rsid w:val="00710962"/>
    <w:rsid w:val="00710997"/>
    <w:rsid w:val="00710A1F"/>
    <w:rsid w:val="00710B17"/>
    <w:rsid w:val="00710C73"/>
    <w:rsid w:val="00710E9D"/>
    <w:rsid w:val="00710F4B"/>
    <w:rsid w:val="00711279"/>
    <w:rsid w:val="00711327"/>
    <w:rsid w:val="0071143D"/>
    <w:rsid w:val="00711448"/>
    <w:rsid w:val="0071176C"/>
    <w:rsid w:val="007118BB"/>
    <w:rsid w:val="00711C2C"/>
    <w:rsid w:val="00711C35"/>
    <w:rsid w:val="0071222C"/>
    <w:rsid w:val="007122D5"/>
    <w:rsid w:val="007122FE"/>
    <w:rsid w:val="0071244A"/>
    <w:rsid w:val="00712542"/>
    <w:rsid w:val="00712563"/>
    <w:rsid w:val="00712622"/>
    <w:rsid w:val="0071265E"/>
    <w:rsid w:val="007129E8"/>
    <w:rsid w:val="007129FF"/>
    <w:rsid w:val="00712ED8"/>
    <w:rsid w:val="00712F34"/>
    <w:rsid w:val="00713084"/>
    <w:rsid w:val="007133E8"/>
    <w:rsid w:val="00713446"/>
    <w:rsid w:val="007134B5"/>
    <w:rsid w:val="00713A64"/>
    <w:rsid w:val="00713D71"/>
    <w:rsid w:val="00713D92"/>
    <w:rsid w:val="00713E6D"/>
    <w:rsid w:val="007141E8"/>
    <w:rsid w:val="00714254"/>
    <w:rsid w:val="00714349"/>
    <w:rsid w:val="00714436"/>
    <w:rsid w:val="007146AE"/>
    <w:rsid w:val="00714A00"/>
    <w:rsid w:val="00714C84"/>
    <w:rsid w:val="00714E99"/>
    <w:rsid w:val="00715000"/>
    <w:rsid w:val="007150D8"/>
    <w:rsid w:val="007152F6"/>
    <w:rsid w:val="00715478"/>
    <w:rsid w:val="007154EE"/>
    <w:rsid w:val="00715526"/>
    <w:rsid w:val="0071553B"/>
    <w:rsid w:val="00715551"/>
    <w:rsid w:val="007155BA"/>
    <w:rsid w:val="007155F3"/>
    <w:rsid w:val="00715630"/>
    <w:rsid w:val="00715636"/>
    <w:rsid w:val="0071578D"/>
    <w:rsid w:val="00715C91"/>
    <w:rsid w:val="00715F6E"/>
    <w:rsid w:val="007160C1"/>
    <w:rsid w:val="00716186"/>
    <w:rsid w:val="00716F60"/>
    <w:rsid w:val="0071710D"/>
    <w:rsid w:val="007173DF"/>
    <w:rsid w:val="007174D7"/>
    <w:rsid w:val="0071769F"/>
    <w:rsid w:val="007177A8"/>
    <w:rsid w:val="00717816"/>
    <w:rsid w:val="00717D4D"/>
    <w:rsid w:val="00717D74"/>
    <w:rsid w:val="00720520"/>
    <w:rsid w:val="00720B2E"/>
    <w:rsid w:val="00720B8B"/>
    <w:rsid w:val="00720F2B"/>
    <w:rsid w:val="00721166"/>
    <w:rsid w:val="0072147A"/>
    <w:rsid w:val="00721925"/>
    <w:rsid w:val="00721950"/>
    <w:rsid w:val="00721B36"/>
    <w:rsid w:val="00722055"/>
    <w:rsid w:val="007221DF"/>
    <w:rsid w:val="00722478"/>
    <w:rsid w:val="0072256D"/>
    <w:rsid w:val="00722E93"/>
    <w:rsid w:val="00722FAE"/>
    <w:rsid w:val="00723214"/>
    <w:rsid w:val="00723316"/>
    <w:rsid w:val="00723448"/>
    <w:rsid w:val="007235AD"/>
    <w:rsid w:val="00723704"/>
    <w:rsid w:val="00723966"/>
    <w:rsid w:val="00723C61"/>
    <w:rsid w:val="00723D91"/>
    <w:rsid w:val="007240CA"/>
    <w:rsid w:val="00724156"/>
    <w:rsid w:val="007241C8"/>
    <w:rsid w:val="007244F1"/>
    <w:rsid w:val="007245C6"/>
    <w:rsid w:val="007245E0"/>
    <w:rsid w:val="00724626"/>
    <w:rsid w:val="00724764"/>
    <w:rsid w:val="007247AC"/>
    <w:rsid w:val="00724BAD"/>
    <w:rsid w:val="00724C90"/>
    <w:rsid w:val="00724DE3"/>
    <w:rsid w:val="00725644"/>
    <w:rsid w:val="00725C09"/>
    <w:rsid w:val="00725C8E"/>
    <w:rsid w:val="00725D92"/>
    <w:rsid w:val="00725EA9"/>
    <w:rsid w:val="00726282"/>
    <w:rsid w:val="00726534"/>
    <w:rsid w:val="007265C5"/>
    <w:rsid w:val="007266C1"/>
    <w:rsid w:val="007272AF"/>
    <w:rsid w:val="007273DC"/>
    <w:rsid w:val="00727413"/>
    <w:rsid w:val="007275EB"/>
    <w:rsid w:val="0072788D"/>
    <w:rsid w:val="00727C4A"/>
    <w:rsid w:val="00727FF6"/>
    <w:rsid w:val="00730D10"/>
    <w:rsid w:val="00730EF4"/>
    <w:rsid w:val="007318D9"/>
    <w:rsid w:val="00731AA1"/>
    <w:rsid w:val="00731D72"/>
    <w:rsid w:val="00731D86"/>
    <w:rsid w:val="00731DFA"/>
    <w:rsid w:val="007328FD"/>
    <w:rsid w:val="00732C36"/>
    <w:rsid w:val="00732C8F"/>
    <w:rsid w:val="00732C94"/>
    <w:rsid w:val="00732C99"/>
    <w:rsid w:val="00732D1D"/>
    <w:rsid w:val="00732D79"/>
    <w:rsid w:val="007330CF"/>
    <w:rsid w:val="007331A4"/>
    <w:rsid w:val="00733247"/>
    <w:rsid w:val="00733595"/>
    <w:rsid w:val="00733750"/>
    <w:rsid w:val="007338A1"/>
    <w:rsid w:val="00733FD1"/>
    <w:rsid w:val="007343B5"/>
    <w:rsid w:val="0073477F"/>
    <w:rsid w:val="00734A4C"/>
    <w:rsid w:val="00734B5F"/>
    <w:rsid w:val="00734C23"/>
    <w:rsid w:val="00734C2D"/>
    <w:rsid w:val="00734EB9"/>
    <w:rsid w:val="007351E6"/>
    <w:rsid w:val="00735547"/>
    <w:rsid w:val="007355A7"/>
    <w:rsid w:val="0073564A"/>
    <w:rsid w:val="0073568E"/>
    <w:rsid w:val="007358C4"/>
    <w:rsid w:val="007359A9"/>
    <w:rsid w:val="00735A0B"/>
    <w:rsid w:val="00735BC9"/>
    <w:rsid w:val="00735C92"/>
    <w:rsid w:val="00735E7F"/>
    <w:rsid w:val="0073612F"/>
    <w:rsid w:val="00736216"/>
    <w:rsid w:val="00736511"/>
    <w:rsid w:val="00736603"/>
    <w:rsid w:val="00736A64"/>
    <w:rsid w:val="00736B87"/>
    <w:rsid w:val="00736BC4"/>
    <w:rsid w:val="00737435"/>
    <w:rsid w:val="007379AB"/>
    <w:rsid w:val="00737E94"/>
    <w:rsid w:val="00737FCA"/>
    <w:rsid w:val="00740311"/>
    <w:rsid w:val="00740584"/>
    <w:rsid w:val="00740701"/>
    <w:rsid w:val="007408DD"/>
    <w:rsid w:val="0074096B"/>
    <w:rsid w:val="00740B84"/>
    <w:rsid w:val="00740EC7"/>
    <w:rsid w:val="00740F52"/>
    <w:rsid w:val="007415F1"/>
    <w:rsid w:val="00741761"/>
    <w:rsid w:val="00741859"/>
    <w:rsid w:val="00741A44"/>
    <w:rsid w:val="00741C03"/>
    <w:rsid w:val="00741FED"/>
    <w:rsid w:val="007424CB"/>
    <w:rsid w:val="00742D0C"/>
    <w:rsid w:val="00742D11"/>
    <w:rsid w:val="00742E20"/>
    <w:rsid w:val="00743232"/>
    <w:rsid w:val="007432A1"/>
    <w:rsid w:val="00743315"/>
    <w:rsid w:val="007437E0"/>
    <w:rsid w:val="00743B5B"/>
    <w:rsid w:val="00743DDD"/>
    <w:rsid w:val="0074417F"/>
    <w:rsid w:val="00744399"/>
    <w:rsid w:val="00744490"/>
    <w:rsid w:val="00744554"/>
    <w:rsid w:val="007445D7"/>
    <w:rsid w:val="00744ABE"/>
    <w:rsid w:val="00744C40"/>
    <w:rsid w:val="00744D59"/>
    <w:rsid w:val="0074501B"/>
    <w:rsid w:val="007452A3"/>
    <w:rsid w:val="007456AF"/>
    <w:rsid w:val="0074593F"/>
    <w:rsid w:val="00745EB9"/>
    <w:rsid w:val="00745F04"/>
    <w:rsid w:val="0074616B"/>
    <w:rsid w:val="0074619F"/>
    <w:rsid w:val="00746261"/>
    <w:rsid w:val="0074690A"/>
    <w:rsid w:val="007469A4"/>
    <w:rsid w:val="00746BBA"/>
    <w:rsid w:val="00746DF9"/>
    <w:rsid w:val="00746E5D"/>
    <w:rsid w:val="00746F1B"/>
    <w:rsid w:val="00746F48"/>
    <w:rsid w:val="007470B3"/>
    <w:rsid w:val="007471CB"/>
    <w:rsid w:val="0074785A"/>
    <w:rsid w:val="007479C7"/>
    <w:rsid w:val="00747D08"/>
    <w:rsid w:val="00747EDE"/>
    <w:rsid w:val="007500EE"/>
    <w:rsid w:val="007500EF"/>
    <w:rsid w:val="00750432"/>
    <w:rsid w:val="007505E6"/>
    <w:rsid w:val="0075097B"/>
    <w:rsid w:val="00750A40"/>
    <w:rsid w:val="00750CE5"/>
    <w:rsid w:val="00750DAD"/>
    <w:rsid w:val="00750F70"/>
    <w:rsid w:val="00750FBE"/>
    <w:rsid w:val="00751880"/>
    <w:rsid w:val="007519E0"/>
    <w:rsid w:val="00751A01"/>
    <w:rsid w:val="00751FFA"/>
    <w:rsid w:val="00752089"/>
    <w:rsid w:val="007520C7"/>
    <w:rsid w:val="0075211D"/>
    <w:rsid w:val="0075216B"/>
    <w:rsid w:val="007527A3"/>
    <w:rsid w:val="007527D6"/>
    <w:rsid w:val="00752B3C"/>
    <w:rsid w:val="00752D8E"/>
    <w:rsid w:val="00752E90"/>
    <w:rsid w:val="00752FC5"/>
    <w:rsid w:val="00752FEC"/>
    <w:rsid w:val="007531A9"/>
    <w:rsid w:val="00753509"/>
    <w:rsid w:val="00753B1A"/>
    <w:rsid w:val="00753C93"/>
    <w:rsid w:val="00753E64"/>
    <w:rsid w:val="00753EC1"/>
    <w:rsid w:val="0075446B"/>
    <w:rsid w:val="007548A8"/>
    <w:rsid w:val="00754C2B"/>
    <w:rsid w:val="00754C8B"/>
    <w:rsid w:val="0075502E"/>
    <w:rsid w:val="00755243"/>
    <w:rsid w:val="007552EF"/>
    <w:rsid w:val="00755761"/>
    <w:rsid w:val="00755868"/>
    <w:rsid w:val="007558CC"/>
    <w:rsid w:val="00756448"/>
    <w:rsid w:val="007564EA"/>
    <w:rsid w:val="00756618"/>
    <w:rsid w:val="00756840"/>
    <w:rsid w:val="007568FE"/>
    <w:rsid w:val="00756A15"/>
    <w:rsid w:val="00756C2E"/>
    <w:rsid w:val="00756F72"/>
    <w:rsid w:val="00756FAE"/>
    <w:rsid w:val="00757171"/>
    <w:rsid w:val="00757353"/>
    <w:rsid w:val="0075773E"/>
    <w:rsid w:val="00757B1A"/>
    <w:rsid w:val="00757D2F"/>
    <w:rsid w:val="00757D4C"/>
    <w:rsid w:val="00757DD6"/>
    <w:rsid w:val="00757E10"/>
    <w:rsid w:val="00757EC5"/>
    <w:rsid w:val="00760300"/>
    <w:rsid w:val="0076090A"/>
    <w:rsid w:val="00760CA1"/>
    <w:rsid w:val="0076144D"/>
    <w:rsid w:val="00761913"/>
    <w:rsid w:val="0076192C"/>
    <w:rsid w:val="00761A30"/>
    <w:rsid w:val="00761F0C"/>
    <w:rsid w:val="0076200D"/>
    <w:rsid w:val="007624B2"/>
    <w:rsid w:val="00762C23"/>
    <w:rsid w:val="00763261"/>
    <w:rsid w:val="00763307"/>
    <w:rsid w:val="0076332B"/>
    <w:rsid w:val="0076348F"/>
    <w:rsid w:val="00763523"/>
    <w:rsid w:val="00763C64"/>
    <w:rsid w:val="0076426E"/>
    <w:rsid w:val="007642DA"/>
    <w:rsid w:val="007643B7"/>
    <w:rsid w:val="0076457F"/>
    <w:rsid w:val="007646BF"/>
    <w:rsid w:val="00764C8F"/>
    <w:rsid w:val="00764D76"/>
    <w:rsid w:val="00764EB1"/>
    <w:rsid w:val="00764FB6"/>
    <w:rsid w:val="0076507C"/>
    <w:rsid w:val="00765163"/>
    <w:rsid w:val="007654DB"/>
    <w:rsid w:val="00765654"/>
    <w:rsid w:val="00765802"/>
    <w:rsid w:val="00765A0C"/>
    <w:rsid w:val="00765B36"/>
    <w:rsid w:val="00765EA5"/>
    <w:rsid w:val="00765F09"/>
    <w:rsid w:val="00765F5B"/>
    <w:rsid w:val="00766084"/>
    <w:rsid w:val="0076665B"/>
    <w:rsid w:val="00766DBA"/>
    <w:rsid w:val="00766F1F"/>
    <w:rsid w:val="00766F34"/>
    <w:rsid w:val="00766F45"/>
    <w:rsid w:val="007672E1"/>
    <w:rsid w:val="007675DB"/>
    <w:rsid w:val="00767D93"/>
    <w:rsid w:val="00767F50"/>
    <w:rsid w:val="0077049D"/>
    <w:rsid w:val="00770912"/>
    <w:rsid w:val="00770AE7"/>
    <w:rsid w:val="00770DB5"/>
    <w:rsid w:val="00771365"/>
    <w:rsid w:val="00771483"/>
    <w:rsid w:val="00771B70"/>
    <w:rsid w:val="00771D9D"/>
    <w:rsid w:val="00771EEC"/>
    <w:rsid w:val="00771F90"/>
    <w:rsid w:val="0077244C"/>
    <w:rsid w:val="00772656"/>
    <w:rsid w:val="00772720"/>
    <w:rsid w:val="00772EB5"/>
    <w:rsid w:val="00772F70"/>
    <w:rsid w:val="00772FAD"/>
    <w:rsid w:val="00772FE5"/>
    <w:rsid w:val="00773040"/>
    <w:rsid w:val="0077353F"/>
    <w:rsid w:val="007736B3"/>
    <w:rsid w:val="007738D2"/>
    <w:rsid w:val="0077408D"/>
    <w:rsid w:val="0077459A"/>
    <w:rsid w:val="0077488A"/>
    <w:rsid w:val="00774C19"/>
    <w:rsid w:val="00774D6B"/>
    <w:rsid w:val="007751D3"/>
    <w:rsid w:val="0077584C"/>
    <w:rsid w:val="007759FE"/>
    <w:rsid w:val="00775A62"/>
    <w:rsid w:val="00775D76"/>
    <w:rsid w:val="00775FB6"/>
    <w:rsid w:val="00776145"/>
    <w:rsid w:val="00776265"/>
    <w:rsid w:val="007768AE"/>
    <w:rsid w:val="00777107"/>
    <w:rsid w:val="00777193"/>
    <w:rsid w:val="007771E2"/>
    <w:rsid w:val="007772B0"/>
    <w:rsid w:val="007773E1"/>
    <w:rsid w:val="0077750C"/>
    <w:rsid w:val="0077783C"/>
    <w:rsid w:val="0078002C"/>
    <w:rsid w:val="007805AB"/>
    <w:rsid w:val="00780BA8"/>
    <w:rsid w:val="00781527"/>
    <w:rsid w:val="00781978"/>
    <w:rsid w:val="00781BB0"/>
    <w:rsid w:val="007829A7"/>
    <w:rsid w:val="00782F30"/>
    <w:rsid w:val="00783295"/>
    <w:rsid w:val="00783312"/>
    <w:rsid w:val="007833BC"/>
    <w:rsid w:val="0078350B"/>
    <w:rsid w:val="0078354A"/>
    <w:rsid w:val="00783816"/>
    <w:rsid w:val="00784076"/>
    <w:rsid w:val="0078423C"/>
    <w:rsid w:val="007842B7"/>
    <w:rsid w:val="00784682"/>
    <w:rsid w:val="007847CF"/>
    <w:rsid w:val="00784C98"/>
    <w:rsid w:val="00784D20"/>
    <w:rsid w:val="00784E54"/>
    <w:rsid w:val="00784E94"/>
    <w:rsid w:val="00784EA1"/>
    <w:rsid w:val="007857CA"/>
    <w:rsid w:val="00785AC8"/>
    <w:rsid w:val="00786433"/>
    <w:rsid w:val="007865B0"/>
    <w:rsid w:val="007866D4"/>
    <w:rsid w:val="007867E5"/>
    <w:rsid w:val="00786905"/>
    <w:rsid w:val="007870B5"/>
    <w:rsid w:val="00787214"/>
    <w:rsid w:val="007878AE"/>
    <w:rsid w:val="0078790C"/>
    <w:rsid w:val="00787C7C"/>
    <w:rsid w:val="00787EAC"/>
    <w:rsid w:val="00787EC6"/>
    <w:rsid w:val="00790050"/>
    <w:rsid w:val="0079018B"/>
    <w:rsid w:val="00790D9F"/>
    <w:rsid w:val="00791084"/>
    <w:rsid w:val="0079112F"/>
    <w:rsid w:val="007917C3"/>
    <w:rsid w:val="00792387"/>
    <w:rsid w:val="007927E0"/>
    <w:rsid w:val="007928DE"/>
    <w:rsid w:val="00792902"/>
    <w:rsid w:val="00792DEA"/>
    <w:rsid w:val="00792EA1"/>
    <w:rsid w:val="00793402"/>
    <w:rsid w:val="0079392A"/>
    <w:rsid w:val="00793976"/>
    <w:rsid w:val="00793C2B"/>
    <w:rsid w:val="00793F1D"/>
    <w:rsid w:val="00794981"/>
    <w:rsid w:val="0079510A"/>
    <w:rsid w:val="007956FB"/>
    <w:rsid w:val="00795704"/>
    <w:rsid w:val="00795742"/>
    <w:rsid w:val="00796537"/>
    <w:rsid w:val="007967DD"/>
    <w:rsid w:val="007967E4"/>
    <w:rsid w:val="00796812"/>
    <w:rsid w:val="00796A0B"/>
    <w:rsid w:val="00797183"/>
    <w:rsid w:val="00797619"/>
    <w:rsid w:val="007976CE"/>
    <w:rsid w:val="00797837"/>
    <w:rsid w:val="007A06EC"/>
    <w:rsid w:val="007A0805"/>
    <w:rsid w:val="007A0914"/>
    <w:rsid w:val="007A1420"/>
    <w:rsid w:val="007A1616"/>
    <w:rsid w:val="007A1899"/>
    <w:rsid w:val="007A1AC3"/>
    <w:rsid w:val="007A23D6"/>
    <w:rsid w:val="007A2427"/>
    <w:rsid w:val="007A246F"/>
    <w:rsid w:val="007A2E3A"/>
    <w:rsid w:val="007A3790"/>
    <w:rsid w:val="007A385E"/>
    <w:rsid w:val="007A3904"/>
    <w:rsid w:val="007A3D08"/>
    <w:rsid w:val="007A3F8C"/>
    <w:rsid w:val="007A40CF"/>
    <w:rsid w:val="007A43E9"/>
    <w:rsid w:val="007A44A7"/>
    <w:rsid w:val="007A4640"/>
    <w:rsid w:val="007A4D91"/>
    <w:rsid w:val="007A551C"/>
    <w:rsid w:val="007A5AAC"/>
    <w:rsid w:val="007A5ABA"/>
    <w:rsid w:val="007A5B43"/>
    <w:rsid w:val="007A5D9F"/>
    <w:rsid w:val="007A609F"/>
    <w:rsid w:val="007A6287"/>
    <w:rsid w:val="007A6360"/>
    <w:rsid w:val="007A64F4"/>
    <w:rsid w:val="007A661B"/>
    <w:rsid w:val="007A662C"/>
    <w:rsid w:val="007A6752"/>
    <w:rsid w:val="007A6B21"/>
    <w:rsid w:val="007A6C83"/>
    <w:rsid w:val="007A6F05"/>
    <w:rsid w:val="007A6F6C"/>
    <w:rsid w:val="007A6F6F"/>
    <w:rsid w:val="007A729F"/>
    <w:rsid w:val="007A73DA"/>
    <w:rsid w:val="007B04BC"/>
    <w:rsid w:val="007B0C77"/>
    <w:rsid w:val="007B0FFB"/>
    <w:rsid w:val="007B11DF"/>
    <w:rsid w:val="007B133A"/>
    <w:rsid w:val="007B17F2"/>
    <w:rsid w:val="007B1B52"/>
    <w:rsid w:val="007B208B"/>
    <w:rsid w:val="007B21BA"/>
    <w:rsid w:val="007B2231"/>
    <w:rsid w:val="007B2271"/>
    <w:rsid w:val="007B27F7"/>
    <w:rsid w:val="007B2CEA"/>
    <w:rsid w:val="007B300D"/>
    <w:rsid w:val="007B3222"/>
    <w:rsid w:val="007B3251"/>
    <w:rsid w:val="007B32D5"/>
    <w:rsid w:val="007B37EB"/>
    <w:rsid w:val="007B3C1D"/>
    <w:rsid w:val="007B3D4F"/>
    <w:rsid w:val="007B3DF0"/>
    <w:rsid w:val="007B3F0D"/>
    <w:rsid w:val="007B4088"/>
    <w:rsid w:val="007B408D"/>
    <w:rsid w:val="007B4560"/>
    <w:rsid w:val="007B45E4"/>
    <w:rsid w:val="007B4916"/>
    <w:rsid w:val="007B5455"/>
    <w:rsid w:val="007B5AAE"/>
    <w:rsid w:val="007B5D92"/>
    <w:rsid w:val="007B5E76"/>
    <w:rsid w:val="007B615B"/>
    <w:rsid w:val="007B6394"/>
    <w:rsid w:val="007B65AA"/>
    <w:rsid w:val="007B65E3"/>
    <w:rsid w:val="007B671E"/>
    <w:rsid w:val="007B6867"/>
    <w:rsid w:val="007B68E4"/>
    <w:rsid w:val="007B69F1"/>
    <w:rsid w:val="007B69FE"/>
    <w:rsid w:val="007B6B73"/>
    <w:rsid w:val="007B6E62"/>
    <w:rsid w:val="007B715D"/>
    <w:rsid w:val="007B71CE"/>
    <w:rsid w:val="007B725B"/>
    <w:rsid w:val="007B73F9"/>
    <w:rsid w:val="007B762F"/>
    <w:rsid w:val="007B765A"/>
    <w:rsid w:val="007C009D"/>
    <w:rsid w:val="007C07E6"/>
    <w:rsid w:val="007C08D2"/>
    <w:rsid w:val="007C0AD6"/>
    <w:rsid w:val="007C0AFC"/>
    <w:rsid w:val="007C0D01"/>
    <w:rsid w:val="007C0D7A"/>
    <w:rsid w:val="007C165B"/>
    <w:rsid w:val="007C1C2C"/>
    <w:rsid w:val="007C1F62"/>
    <w:rsid w:val="007C2F73"/>
    <w:rsid w:val="007C2FDD"/>
    <w:rsid w:val="007C3176"/>
    <w:rsid w:val="007C34D3"/>
    <w:rsid w:val="007C3514"/>
    <w:rsid w:val="007C3534"/>
    <w:rsid w:val="007C3AB8"/>
    <w:rsid w:val="007C3C68"/>
    <w:rsid w:val="007C3EB0"/>
    <w:rsid w:val="007C3F1E"/>
    <w:rsid w:val="007C4028"/>
    <w:rsid w:val="007C4033"/>
    <w:rsid w:val="007C4499"/>
    <w:rsid w:val="007C44FA"/>
    <w:rsid w:val="007C456E"/>
    <w:rsid w:val="007C49F2"/>
    <w:rsid w:val="007C4AA8"/>
    <w:rsid w:val="007C4C7D"/>
    <w:rsid w:val="007C4D51"/>
    <w:rsid w:val="007C4DBA"/>
    <w:rsid w:val="007C4F2F"/>
    <w:rsid w:val="007C507D"/>
    <w:rsid w:val="007C560B"/>
    <w:rsid w:val="007C566D"/>
    <w:rsid w:val="007C58E3"/>
    <w:rsid w:val="007C5908"/>
    <w:rsid w:val="007C5C24"/>
    <w:rsid w:val="007C5CAD"/>
    <w:rsid w:val="007C5E32"/>
    <w:rsid w:val="007C6027"/>
    <w:rsid w:val="007C6395"/>
    <w:rsid w:val="007C6A24"/>
    <w:rsid w:val="007C6E11"/>
    <w:rsid w:val="007C7D8F"/>
    <w:rsid w:val="007C7E5F"/>
    <w:rsid w:val="007C7F0F"/>
    <w:rsid w:val="007D014B"/>
    <w:rsid w:val="007D047A"/>
    <w:rsid w:val="007D04EB"/>
    <w:rsid w:val="007D08A8"/>
    <w:rsid w:val="007D1172"/>
    <w:rsid w:val="007D126F"/>
    <w:rsid w:val="007D14B6"/>
    <w:rsid w:val="007D1545"/>
    <w:rsid w:val="007D16C8"/>
    <w:rsid w:val="007D192D"/>
    <w:rsid w:val="007D19AE"/>
    <w:rsid w:val="007D1C80"/>
    <w:rsid w:val="007D1F20"/>
    <w:rsid w:val="007D21EA"/>
    <w:rsid w:val="007D2482"/>
    <w:rsid w:val="007D24D1"/>
    <w:rsid w:val="007D2547"/>
    <w:rsid w:val="007D26BA"/>
    <w:rsid w:val="007D2C49"/>
    <w:rsid w:val="007D2D69"/>
    <w:rsid w:val="007D2E41"/>
    <w:rsid w:val="007D309A"/>
    <w:rsid w:val="007D34BA"/>
    <w:rsid w:val="007D3578"/>
    <w:rsid w:val="007D388C"/>
    <w:rsid w:val="007D3BD9"/>
    <w:rsid w:val="007D3EAE"/>
    <w:rsid w:val="007D486D"/>
    <w:rsid w:val="007D4980"/>
    <w:rsid w:val="007D4BEE"/>
    <w:rsid w:val="007D4CB3"/>
    <w:rsid w:val="007D4EA1"/>
    <w:rsid w:val="007D4F66"/>
    <w:rsid w:val="007D5148"/>
    <w:rsid w:val="007D52CB"/>
    <w:rsid w:val="007D54B2"/>
    <w:rsid w:val="007D5925"/>
    <w:rsid w:val="007D5A51"/>
    <w:rsid w:val="007D5A97"/>
    <w:rsid w:val="007D5C24"/>
    <w:rsid w:val="007D6566"/>
    <w:rsid w:val="007D6915"/>
    <w:rsid w:val="007D6C22"/>
    <w:rsid w:val="007D6EDB"/>
    <w:rsid w:val="007D738E"/>
    <w:rsid w:val="007D74CD"/>
    <w:rsid w:val="007D7A43"/>
    <w:rsid w:val="007D7C37"/>
    <w:rsid w:val="007D7E66"/>
    <w:rsid w:val="007D7F03"/>
    <w:rsid w:val="007E02C4"/>
    <w:rsid w:val="007E03A3"/>
    <w:rsid w:val="007E0B05"/>
    <w:rsid w:val="007E0B19"/>
    <w:rsid w:val="007E0C3B"/>
    <w:rsid w:val="007E114F"/>
    <w:rsid w:val="007E116D"/>
    <w:rsid w:val="007E138E"/>
    <w:rsid w:val="007E142A"/>
    <w:rsid w:val="007E144F"/>
    <w:rsid w:val="007E1752"/>
    <w:rsid w:val="007E1A36"/>
    <w:rsid w:val="007E1C03"/>
    <w:rsid w:val="007E1C95"/>
    <w:rsid w:val="007E1D3B"/>
    <w:rsid w:val="007E2004"/>
    <w:rsid w:val="007E21A5"/>
    <w:rsid w:val="007E2330"/>
    <w:rsid w:val="007E23F8"/>
    <w:rsid w:val="007E283D"/>
    <w:rsid w:val="007E297C"/>
    <w:rsid w:val="007E2984"/>
    <w:rsid w:val="007E2A80"/>
    <w:rsid w:val="007E2AEA"/>
    <w:rsid w:val="007E312E"/>
    <w:rsid w:val="007E3C4D"/>
    <w:rsid w:val="007E3D50"/>
    <w:rsid w:val="007E3FBB"/>
    <w:rsid w:val="007E40DC"/>
    <w:rsid w:val="007E41F7"/>
    <w:rsid w:val="007E4423"/>
    <w:rsid w:val="007E4F5C"/>
    <w:rsid w:val="007E4FA6"/>
    <w:rsid w:val="007E521C"/>
    <w:rsid w:val="007E5386"/>
    <w:rsid w:val="007E53F6"/>
    <w:rsid w:val="007E5690"/>
    <w:rsid w:val="007E590A"/>
    <w:rsid w:val="007E59FE"/>
    <w:rsid w:val="007E5ED4"/>
    <w:rsid w:val="007E69BB"/>
    <w:rsid w:val="007E70C3"/>
    <w:rsid w:val="007E71BC"/>
    <w:rsid w:val="007E7A6A"/>
    <w:rsid w:val="007E7D04"/>
    <w:rsid w:val="007E7EF0"/>
    <w:rsid w:val="007E7F2E"/>
    <w:rsid w:val="007F0162"/>
    <w:rsid w:val="007F0A42"/>
    <w:rsid w:val="007F0C6E"/>
    <w:rsid w:val="007F0E1B"/>
    <w:rsid w:val="007F0E2B"/>
    <w:rsid w:val="007F0F4A"/>
    <w:rsid w:val="007F138A"/>
    <w:rsid w:val="007F1B3F"/>
    <w:rsid w:val="007F1EB5"/>
    <w:rsid w:val="007F2290"/>
    <w:rsid w:val="007F274D"/>
    <w:rsid w:val="007F2ABB"/>
    <w:rsid w:val="007F2C25"/>
    <w:rsid w:val="007F2ECF"/>
    <w:rsid w:val="007F2F8D"/>
    <w:rsid w:val="007F3425"/>
    <w:rsid w:val="007F365F"/>
    <w:rsid w:val="007F3833"/>
    <w:rsid w:val="007F38C2"/>
    <w:rsid w:val="007F3EBD"/>
    <w:rsid w:val="007F4586"/>
    <w:rsid w:val="007F458B"/>
    <w:rsid w:val="007F46B3"/>
    <w:rsid w:val="007F4711"/>
    <w:rsid w:val="007F499E"/>
    <w:rsid w:val="007F4AA0"/>
    <w:rsid w:val="007F4BDA"/>
    <w:rsid w:val="007F4C36"/>
    <w:rsid w:val="007F4FD7"/>
    <w:rsid w:val="007F501E"/>
    <w:rsid w:val="007F503C"/>
    <w:rsid w:val="007F52B0"/>
    <w:rsid w:val="007F597D"/>
    <w:rsid w:val="007F60C2"/>
    <w:rsid w:val="007F68B2"/>
    <w:rsid w:val="007F6CCA"/>
    <w:rsid w:val="007F6DC7"/>
    <w:rsid w:val="007F6E61"/>
    <w:rsid w:val="007F6FD1"/>
    <w:rsid w:val="007F7034"/>
    <w:rsid w:val="007F74DB"/>
    <w:rsid w:val="007F7969"/>
    <w:rsid w:val="007F7E07"/>
    <w:rsid w:val="00800019"/>
    <w:rsid w:val="00800106"/>
    <w:rsid w:val="008003FF"/>
    <w:rsid w:val="00800410"/>
    <w:rsid w:val="00800491"/>
    <w:rsid w:val="008007B1"/>
    <w:rsid w:val="008008A8"/>
    <w:rsid w:val="00800BA1"/>
    <w:rsid w:val="00801270"/>
    <w:rsid w:val="0080128B"/>
    <w:rsid w:val="00801304"/>
    <w:rsid w:val="0080152A"/>
    <w:rsid w:val="00801BC2"/>
    <w:rsid w:val="00802B64"/>
    <w:rsid w:val="00802FD3"/>
    <w:rsid w:val="00803421"/>
    <w:rsid w:val="00803769"/>
    <w:rsid w:val="008037EF"/>
    <w:rsid w:val="0080392D"/>
    <w:rsid w:val="00803FAC"/>
    <w:rsid w:val="00804420"/>
    <w:rsid w:val="00804B8F"/>
    <w:rsid w:val="00804B99"/>
    <w:rsid w:val="00804BFA"/>
    <w:rsid w:val="00804C3C"/>
    <w:rsid w:val="008057C0"/>
    <w:rsid w:val="008059B1"/>
    <w:rsid w:val="00805E60"/>
    <w:rsid w:val="00805EFB"/>
    <w:rsid w:val="00805F88"/>
    <w:rsid w:val="008060EF"/>
    <w:rsid w:val="008063B1"/>
    <w:rsid w:val="00806526"/>
    <w:rsid w:val="00806598"/>
    <w:rsid w:val="00806B87"/>
    <w:rsid w:val="00806DF8"/>
    <w:rsid w:val="008079B5"/>
    <w:rsid w:val="00807A75"/>
    <w:rsid w:val="00807E5B"/>
    <w:rsid w:val="0081066C"/>
    <w:rsid w:val="008107EC"/>
    <w:rsid w:val="00810BDD"/>
    <w:rsid w:val="00810CA5"/>
    <w:rsid w:val="00810D60"/>
    <w:rsid w:val="00810F07"/>
    <w:rsid w:val="00810FE2"/>
    <w:rsid w:val="008110A6"/>
    <w:rsid w:val="0081110E"/>
    <w:rsid w:val="0081111E"/>
    <w:rsid w:val="008116D6"/>
    <w:rsid w:val="008119E7"/>
    <w:rsid w:val="00811EC9"/>
    <w:rsid w:val="00811ED5"/>
    <w:rsid w:val="00811EEE"/>
    <w:rsid w:val="00812371"/>
    <w:rsid w:val="008123E9"/>
    <w:rsid w:val="0081255A"/>
    <w:rsid w:val="00812987"/>
    <w:rsid w:val="00812B08"/>
    <w:rsid w:val="00812B91"/>
    <w:rsid w:val="008137C0"/>
    <w:rsid w:val="00813A22"/>
    <w:rsid w:val="00813ACB"/>
    <w:rsid w:val="00813C47"/>
    <w:rsid w:val="00814013"/>
    <w:rsid w:val="00814056"/>
    <w:rsid w:val="00814520"/>
    <w:rsid w:val="008146DA"/>
    <w:rsid w:val="008146EA"/>
    <w:rsid w:val="00814BF7"/>
    <w:rsid w:val="008154CB"/>
    <w:rsid w:val="00815BBC"/>
    <w:rsid w:val="00815C92"/>
    <w:rsid w:val="00816340"/>
    <w:rsid w:val="008165BF"/>
    <w:rsid w:val="0081671F"/>
    <w:rsid w:val="00816B5F"/>
    <w:rsid w:val="00816FF3"/>
    <w:rsid w:val="0081701D"/>
    <w:rsid w:val="00817051"/>
    <w:rsid w:val="008172E6"/>
    <w:rsid w:val="008175F6"/>
    <w:rsid w:val="00817687"/>
    <w:rsid w:val="008179D9"/>
    <w:rsid w:val="008179DD"/>
    <w:rsid w:val="00817FEB"/>
    <w:rsid w:val="00820438"/>
    <w:rsid w:val="00820756"/>
    <w:rsid w:val="00820868"/>
    <w:rsid w:val="00820896"/>
    <w:rsid w:val="00820AFD"/>
    <w:rsid w:val="00820B98"/>
    <w:rsid w:val="00821166"/>
    <w:rsid w:val="008214A1"/>
    <w:rsid w:val="0082159B"/>
    <w:rsid w:val="0082196C"/>
    <w:rsid w:val="00821A37"/>
    <w:rsid w:val="00821FFC"/>
    <w:rsid w:val="008220EB"/>
    <w:rsid w:val="0082239F"/>
    <w:rsid w:val="00822673"/>
    <w:rsid w:val="00822836"/>
    <w:rsid w:val="00822B3A"/>
    <w:rsid w:val="00822B96"/>
    <w:rsid w:val="00822C4D"/>
    <w:rsid w:val="00822E41"/>
    <w:rsid w:val="00822E8C"/>
    <w:rsid w:val="008232E1"/>
    <w:rsid w:val="008233F0"/>
    <w:rsid w:val="008235AF"/>
    <w:rsid w:val="008236FD"/>
    <w:rsid w:val="00823754"/>
    <w:rsid w:val="00823802"/>
    <w:rsid w:val="00823F1D"/>
    <w:rsid w:val="00824309"/>
    <w:rsid w:val="00824499"/>
    <w:rsid w:val="008246D7"/>
    <w:rsid w:val="00824889"/>
    <w:rsid w:val="00824946"/>
    <w:rsid w:val="00824CA0"/>
    <w:rsid w:val="00824DEA"/>
    <w:rsid w:val="00824E0B"/>
    <w:rsid w:val="00824E53"/>
    <w:rsid w:val="008252EA"/>
    <w:rsid w:val="0082530D"/>
    <w:rsid w:val="00825816"/>
    <w:rsid w:val="008258CD"/>
    <w:rsid w:val="00825B8F"/>
    <w:rsid w:val="00825F30"/>
    <w:rsid w:val="00826077"/>
    <w:rsid w:val="00826EC5"/>
    <w:rsid w:val="00826F15"/>
    <w:rsid w:val="008273B9"/>
    <w:rsid w:val="00827981"/>
    <w:rsid w:val="008279D0"/>
    <w:rsid w:val="008279DC"/>
    <w:rsid w:val="00827B89"/>
    <w:rsid w:val="00827C99"/>
    <w:rsid w:val="008300B0"/>
    <w:rsid w:val="0083062A"/>
    <w:rsid w:val="0083069A"/>
    <w:rsid w:val="00830983"/>
    <w:rsid w:val="00830B13"/>
    <w:rsid w:val="00830E6B"/>
    <w:rsid w:val="008313C1"/>
    <w:rsid w:val="008314C4"/>
    <w:rsid w:val="0083168D"/>
    <w:rsid w:val="00831749"/>
    <w:rsid w:val="008317E1"/>
    <w:rsid w:val="00831D55"/>
    <w:rsid w:val="00831D68"/>
    <w:rsid w:val="00831D8F"/>
    <w:rsid w:val="00831F53"/>
    <w:rsid w:val="008321F1"/>
    <w:rsid w:val="008326F6"/>
    <w:rsid w:val="008328E9"/>
    <w:rsid w:val="00832AA4"/>
    <w:rsid w:val="00832DE1"/>
    <w:rsid w:val="00832F6F"/>
    <w:rsid w:val="00832FD4"/>
    <w:rsid w:val="00833223"/>
    <w:rsid w:val="0083322F"/>
    <w:rsid w:val="008336ED"/>
    <w:rsid w:val="0083374E"/>
    <w:rsid w:val="008339D3"/>
    <w:rsid w:val="00833F67"/>
    <w:rsid w:val="00833F72"/>
    <w:rsid w:val="00834023"/>
    <w:rsid w:val="008340EA"/>
    <w:rsid w:val="00834191"/>
    <w:rsid w:val="00834366"/>
    <w:rsid w:val="008347CA"/>
    <w:rsid w:val="008347D5"/>
    <w:rsid w:val="00834A0D"/>
    <w:rsid w:val="00834C44"/>
    <w:rsid w:val="00834E27"/>
    <w:rsid w:val="008351F3"/>
    <w:rsid w:val="008353A2"/>
    <w:rsid w:val="00835550"/>
    <w:rsid w:val="00835780"/>
    <w:rsid w:val="00836149"/>
    <w:rsid w:val="00836B4E"/>
    <w:rsid w:val="008370B0"/>
    <w:rsid w:val="0083743F"/>
    <w:rsid w:val="00837764"/>
    <w:rsid w:val="008377C7"/>
    <w:rsid w:val="00837CFB"/>
    <w:rsid w:val="00837E29"/>
    <w:rsid w:val="00840486"/>
    <w:rsid w:val="008408EC"/>
    <w:rsid w:val="008416B6"/>
    <w:rsid w:val="008416CB"/>
    <w:rsid w:val="00841719"/>
    <w:rsid w:val="008418BF"/>
    <w:rsid w:val="00842758"/>
    <w:rsid w:val="00842A88"/>
    <w:rsid w:val="00842B0B"/>
    <w:rsid w:val="00842B0E"/>
    <w:rsid w:val="00843385"/>
    <w:rsid w:val="00843B64"/>
    <w:rsid w:val="00843DE0"/>
    <w:rsid w:val="00843E4A"/>
    <w:rsid w:val="00843E84"/>
    <w:rsid w:val="00843F52"/>
    <w:rsid w:val="00844151"/>
    <w:rsid w:val="00844242"/>
    <w:rsid w:val="00844301"/>
    <w:rsid w:val="00844E15"/>
    <w:rsid w:val="00844E9E"/>
    <w:rsid w:val="00844F28"/>
    <w:rsid w:val="0084573C"/>
    <w:rsid w:val="008457FF"/>
    <w:rsid w:val="00845D31"/>
    <w:rsid w:val="0084623E"/>
    <w:rsid w:val="008462C1"/>
    <w:rsid w:val="008463ED"/>
    <w:rsid w:val="00846512"/>
    <w:rsid w:val="0084660E"/>
    <w:rsid w:val="00846684"/>
    <w:rsid w:val="008466EF"/>
    <w:rsid w:val="00846C73"/>
    <w:rsid w:val="00847031"/>
    <w:rsid w:val="00847267"/>
    <w:rsid w:val="00847270"/>
    <w:rsid w:val="0084780F"/>
    <w:rsid w:val="0084797B"/>
    <w:rsid w:val="00847E02"/>
    <w:rsid w:val="00850477"/>
    <w:rsid w:val="0085047E"/>
    <w:rsid w:val="008504F0"/>
    <w:rsid w:val="00850667"/>
    <w:rsid w:val="00850699"/>
    <w:rsid w:val="0085091E"/>
    <w:rsid w:val="00850BBF"/>
    <w:rsid w:val="00850C29"/>
    <w:rsid w:val="00850D7D"/>
    <w:rsid w:val="00850FEE"/>
    <w:rsid w:val="00851868"/>
    <w:rsid w:val="00851A95"/>
    <w:rsid w:val="00851D82"/>
    <w:rsid w:val="00851DB2"/>
    <w:rsid w:val="0085228C"/>
    <w:rsid w:val="00852D5F"/>
    <w:rsid w:val="00852DB7"/>
    <w:rsid w:val="00852DFB"/>
    <w:rsid w:val="00852EF2"/>
    <w:rsid w:val="00852F1B"/>
    <w:rsid w:val="00853132"/>
    <w:rsid w:val="00853171"/>
    <w:rsid w:val="008532C5"/>
    <w:rsid w:val="00853A8C"/>
    <w:rsid w:val="00853C84"/>
    <w:rsid w:val="00853FA0"/>
    <w:rsid w:val="008545DD"/>
    <w:rsid w:val="00854760"/>
    <w:rsid w:val="00854FED"/>
    <w:rsid w:val="0085504D"/>
    <w:rsid w:val="0085514B"/>
    <w:rsid w:val="00855320"/>
    <w:rsid w:val="0085544B"/>
    <w:rsid w:val="00855A64"/>
    <w:rsid w:val="008560B2"/>
    <w:rsid w:val="00856180"/>
    <w:rsid w:val="008561F4"/>
    <w:rsid w:val="008563BC"/>
    <w:rsid w:val="008563C8"/>
    <w:rsid w:val="00856569"/>
    <w:rsid w:val="00856643"/>
    <w:rsid w:val="00856848"/>
    <w:rsid w:val="008568F2"/>
    <w:rsid w:val="00856917"/>
    <w:rsid w:val="00856AD6"/>
    <w:rsid w:val="00856C33"/>
    <w:rsid w:val="00856E93"/>
    <w:rsid w:val="00857033"/>
    <w:rsid w:val="00857552"/>
    <w:rsid w:val="00857C8B"/>
    <w:rsid w:val="00857E2B"/>
    <w:rsid w:val="008604EF"/>
    <w:rsid w:val="00860588"/>
    <w:rsid w:val="00860683"/>
    <w:rsid w:val="00860799"/>
    <w:rsid w:val="00860987"/>
    <w:rsid w:val="00860BF4"/>
    <w:rsid w:val="00860C65"/>
    <w:rsid w:val="00860EB1"/>
    <w:rsid w:val="008610C5"/>
    <w:rsid w:val="0086136E"/>
    <w:rsid w:val="00861835"/>
    <w:rsid w:val="008618AD"/>
    <w:rsid w:val="00861A0C"/>
    <w:rsid w:val="00861FCD"/>
    <w:rsid w:val="008620ED"/>
    <w:rsid w:val="008623B0"/>
    <w:rsid w:val="00862504"/>
    <w:rsid w:val="008626BC"/>
    <w:rsid w:val="00862C88"/>
    <w:rsid w:val="00862F28"/>
    <w:rsid w:val="00863026"/>
    <w:rsid w:val="008631EA"/>
    <w:rsid w:val="00863641"/>
    <w:rsid w:val="008636D3"/>
    <w:rsid w:val="00863AD0"/>
    <w:rsid w:val="00863C0E"/>
    <w:rsid w:val="00864197"/>
    <w:rsid w:val="008643A7"/>
    <w:rsid w:val="008644F8"/>
    <w:rsid w:val="00864876"/>
    <w:rsid w:val="00864D45"/>
    <w:rsid w:val="00864E79"/>
    <w:rsid w:val="0086559C"/>
    <w:rsid w:val="00865669"/>
    <w:rsid w:val="008656DE"/>
    <w:rsid w:val="0086589B"/>
    <w:rsid w:val="008658E7"/>
    <w:rsid w:val="00865F48"/>
    <w:rsid w:val="00865F9E"/>
    <w:rsid w:val="008661EB"/>
    <w:rsid w:val="00866408"/>
    <w:rsid w:val="00866737"/>
    <w:rsid w:val="008667E2"/>
    <w:rsid w:val="00866813"/>
    <w:rsid w:val="00866941"/>
    <w:rsid w:val="0086696E"/>
    <w:rsid w:val="00866AB3"/>
    <w:rsid w:val="00866F34"/>
    <w:rsid w:val="008670D7"/>
    <w:rsid w:val="0086717F"/>
    <w:rsid w:val="00867212"/>
    <w:rsid w:val="0086747B"/>
    <w:rsid w:val="008674D9"/>
    <w:rsid w:val="00867C5D"/>
    <w:rsid w:val="00867EBE"/>
    <w:rsid w:val="00870060"/>
    <w:rsid w:val="00870216"/>
    <w:rsid w:val="00870A1A"/>
    <w:rsid w:val="00870C73"/>
    <w:rsid w:val="00870C79"/>
    <w:rsid w:val="00870D05"/>
    <w:rsid w:val="00870F2C"/>
    <w:rsid w:val="00871165"/>
    <w:rsid w:val="00871191"/>
    <w:rsid w:val="008712B8"/>
    <w:rsid w:val="0087197F"/>
    <w:rsid w:val="00871C80"/>
    <w:rsid w:val="0087217D"/>
    <w:rsid w:val="008722BD"/>
    <w:rsid w:val="00872388"/>
    <w:rsid w:val="00872661"/>
    <w:rsid w:val="008727A1"/>
    <w:rsid w:val="00872C34"/>
    <w:rsid w:val="00872CCA"/>
    <w:rsid w:val="008734A4"/>
    <w:rsid w:val="008736D7"/>
    <w:rsid w:val="00873744"/>
    <w:rsid w:val="00873936"/>
    <w:rsid w:val="00874095"/>
    <w:rsid w:val="008740BE"/>
    <w:rsid w:val="0087427F"/>
    <w:rsid w:val="008742E3"/>
    <w:rsid w:val="00874682"/>
    <w:rsid w:val="00874CFB"/>
    <w:rsid w:val="00874D95"/>
    <w:rsid w:val="008751EA"/>
    <w:rsid w:val="008753CD"/>
    <w:rsid w:val="008753FC"/>
    <w:rsid w:val="008757E3"/>
    <w:rsid w:val="00876004"/>
    <w:rsid w:val="00876535"/>
    <w:rsid w:val="00876988"/>
    <w:rsid w:val="008769CF"/>
    <w:rsid w:val="00876C9E"/>
    <w:rsid w:val="00876CCD"/>
    <w:rsid w:val="00876F2B"/>
    <w:rsid w:val="0087729D"/>
    <w:rsid w:val="008773C8"/>
    <w:rsid w:val="00877441"/>
    <w:rsid w:val="00877535"/>
    <w:rsid w:val="00877810"/>
    <w:rsid w:val="00877A08"/>
    <w:rsid w:val="00877B83"/>
    <w:rsid w:val="00877BE4"/>
    <w:rsid w:val="00877C75"/>
    <w:rsid w:val="00877C86"/>
    <w:rsid w:val="00877EE3"/>
    <w:rsid w:val="00880178"/>
    <w:rsid w:val="008807F8"/>
    <w:rsid w:val="00880AFD"/>
    <w:rsid w:val="00880B81"/>
    <w:rsid w:val="00880CD9"/>
    <w:rsid w:val="00881114"/>
    <w:rsid w:val="008813B1"/>
    <w:rsid w:val="008813D6"/>
    <w:rsid w:val="00881737"/>
    <w:rsid w:val="008817F4"/>
    <w:rsid w:val="00881826"/>
    <w:rsid w:val="00881B57"/>
    <w:rsid w:val="00881B65"/>
    <w:rsid w:val="00881D09"/>
    <w:rsid w:val="0088221E"/>
    <w:rsid w:val="008822E5"/>
    <w:rsid w:val="008823B2"/>
    <w:rsid w:val="008824AD"/>
    <w:rsid w:val="00882527"/>
    <w:rsid w:val="00882A6F"/>
    <w:rsid w:val="00882CB5"/>
    <w:rsid w:val="00882FCC"/>
    <w:rsid w:val="0088336E"/>
    <w:rsid w:val="008833FF"/>
    <w:rsid w:val="00883650"/>
    <w:rsid w:val="0088397A"/>
    <w:rsid w:val="00883A05"/>
    <w:rsid w:val="00883ADC"/>
    <w:rsid w:val="00883B30"/>
    <w:rsid w:val="00883DB4"/>
    <w:rsid w:val="00884373"/>
    <w:rsid w:val="008843E0"/>
    <w:rsid w:val="0088445E"/>
    <w:rsid w:val="00884489"/>
    <w:rsid w:val="008845C4"/>
    <w:rsid w:val="00884B8F"/>
    <w:rsid w:val="0088511D"/>
    <w:rsid w:val="008851F1"/>
    <w:rsid w:val="0088520A"/>
    <w:rsid w:val="0088523F"/>
    <w:rsid w:val="008852FB"/>
    <w:rsid w:val="00885504"/>
    <w:rsid w:val="00885BC1"/>
    <w:rsid w:val="0088673F"/>
    <w:rsid w:val="0088693E"/>
    <w:rsid w:val="008872FD"/>
    <w:rsid w:val="0088780B"/>
    <w:rsid w:val="00887957"/>
    <w:rsid w:val="00887A69"/>
    <w:rsid w:val="00887C50"/>
    <w:rsid w:val="00890177"/>
    <w:rsid w:val="00890181"/>
    <w:rsid w:val="00890427"/>
    <w:rsid w:val="0089057A"/>
    <w:rsid w:val="0089060A"/>
    <w:rsid w:val="00890644"/>
    <w:rsid w:val="008906A1"/>
    <w:rsid w:val="0089077E"/>
    <w:rsid w:val="008908C0"/>
    <w:rsid w:val="00890A65"/>
    <w:rsid w:val="00890E62"/>
    <w:rsid w:val="00891150"/>
    <w:rsid w:val="008911FF"/>
    <w:rsid w:val="00891225"/>
    <w:rsid w:val="00891B02"/>
    <w:rsid w:val="00891CBE"/>
    <w:rsid w:val="00891FC9"/>
    <w:rsid w:val="00891FEE"/>
    <w:rsid w:val="00892049"/>
    <w:rsid w:val="0089274F"/>
    <w:rsid w:val="008927AD"/>
    <w:rsid w:val="008928E8"/>
    <w:rsid w:val="00892959"/>
    <w:rsid w:val="00892A47"/>
    <w:rsid w:val="00892B7E"/>
    <w:rsid w:val="00892F5C"/>
    <w:rsid w:val="0089368A"/>
    <w:rsid w:val="00893828"/>
    <w:rsid w:val="008938FF"/>
    <w:rsid w:val="00893D50"/>
    <w:rsid w:val="00893F85"/>
    <w:rsid w:val="00894469"/>
    <w:rsid w:val="008946CB"/>
    <w:rsid w:val="008948DE"/>
    <w:rsid w:val="00894FFF"/>
    <w:rsid w:val="008950C0"/>
    <w:rsid w:val="0089513B"/>
    <w:rsid w:val="008958B6"/>
    <w:rsid w:val="00895BB9"/>
    <w:rsid w:val="00895EAC"/>
    <w:rsid w:val="00896209"/>
    <w:rsid w:val="008962A3"/>
    <w:rsid w:val="00896371"/>
    <w:rsid w:val="0089637B"/>
    <w:rsid w:val="008963D7"/>
    <w:rsid w:val="008965E9"/>
    <w:rsid w:val="008966B3"/>
    <w:rsid w:val="008966F7"/>
    <w:rsid w:val="00896782"/>
    <w:rsid w:val="00896B69"/>
    <w:rsid w:val="00897082"/>
    <w:rsid w:val="00897213"/>
    <w:rsid w:val="00897372"/>
    <w:rsid w:val="008976B7"/>
    <w:rsid w:val="00897A14"/>
    <w:rsid w:val="00897D47"/>
    <w:rsid w:val="008A0019"/>
    <w:rsid w:val="008A003E"/>
    <w:rsid w:val="008A0063"/>
    <w:rsid w:val="008A00E5"/>
    <w:rsid w:val="008A0526"/>
    <w:rsid w:val="008A0569"/>
    <w:rsid w:val="008A06E4"/>
    <w:rsid w:val="008A08A0"/>
    <w:rsid w:val="008A1000"/>
    <w:rsid w:val="008A11D5"/>
    <w:rsid w:val="008A1457"/>
    <w:rsid w:val="008A14D5"/>
    <w:rsid w:val="008A1B81"/>
    <w:rsid w:val="008A1E10"/>
    <w:rsid w:val="008A1FC7"/>
    <w:rsid w:val="008A2028"/>
    <w:rsid w:val="008A217D"/>
    <w:rsid w:val="008A29A3"/>
    <w:rsid w:val="008A29C9"/>
    <w:rsid w:val="008A2F8F"/>
    <w:rsid w:val="008A38F6"/>
    <w:rsid w:val="008A395D"/>
    <w:rsid w:val="008A39A7"/>
    <w:rsid w:val="008A3B1B"/>
    <w:rsid w:val="008A3DEA"/>
    <w:rsid w:val="008A3F23"/>
    <w:rsid w:val="008A40B0"/>
    <w:rsid w:val="008A41C0"/>
    <w:rsid w:val="008A42D9"/>
    <w:rsid w:val="008A4379"/>
    <w:rsid w:val="008A4385"/>
    <w:rsid w:val="008A48E7"/>
    <w:rsid w:val="008A4B8A"/>
    <w:rsid w:val="008A4CBF"/>
    <w:rsid w:val="008A4D3D"/>
    <w:rsid w:val="008A4F5E"/>
    <w:rsid w:val="008A54AD"/>
    <w:rsid w:val="008A5519"/>
    <w:rsid w:val="008A55A2"/>
    <w:rsid w:val="008A5FE5"/>
    <w:rsid w:val="008A61DD"/>
    <w:rsid w:val="008A63D8"/>
    <w:rsid w:val="008A63EB"/>
    <w:rsid w:val="008A6A2B"/>
    <w:rsid w:val="008A6C14"/>
    <w:rsid w:val="008A717B"/>
    <w:rsid w:val="008A71DC"/>
    <w:rsid w:val="008A728A"/>
    <w:rsid w:val="008A7309"/>
    <w:rsid w:val="008A7415"/>
    <w:rsid w:val="008A779A"/>
    <w:rsid w:val="008A7900"/>
    <w:rsid w:val="008A7B7D"/>
    <w:rsid w:val="008A7F6D"/>
    <w:rsid w:val="008B0176"/>
    <w:rsid w:val="008B0320"/>
    <w:rsid w:val="008B077E"/>
    <w:rsid w:val="008B08A4"/>
    <w:rsid w:val="008B0BBE"/>
    <w:rsid w:val="008B0C84"/>
    <w:rsid w:val="008B11AA"/>
    <w:rsid w:val="008B1451"/>
    <w:rsid w:val="008B1458"/>
    <w:rsid w:val="008B176B"/>
    <w:rsid w:val="008B17BD"/>
    <w:rsid w:val="008B1F0B"/>
    <w:rsid w:val="008B236A"/>
    <w:rsid w:val="008B286E"/>
    <w:rsid w:val="008B2BBD"/>
    <w:rsid w:val="008B2BC4"/>
    <w:rsid w:val="008B2DF0"/>
    <w:rsid w:val="008B30C8"/>
    <w:rsid w:val="008B39AB"/>
    <w:rsid w:val="008B3BBA"/>
    <w:rsid w:val="008B3C2A"/>
    <w:rsid w:val="008B40CD"/>
    <w:rsid w:val="008B4266"/>
    <w:rsid w:val="008B42CB"/>
    <w:rsid w:val="008B457F"/>
    <w:rsid w:val="008B4645"/>
    <w:rsid w:val="008B4B2A"/>
    <w:rsid w:val="008B5071"/>
    <w:rsid w:val="008B55EC"/>
    <w:rsid w:val="008B5A4B"/>
    <w:rsid w:val="008B5A56"/>
    <w:rsid w:val="008B5BFA"/>
    <w:rsid w:val="008B5C8D"/>
    <w:rsid w:val="008B5E08"/>
    <w:rsid w:val="008B6009"/>
    <w:rsid w:val="008B6537"/>
    <w:rsid w:val="008B6785"/>
    <w:rsid w:val="008B67A2"/>
    <w:rsid w:val="008B68D7"/>
    <w:rsid w:val="008B6909"/>
    <w:rsid w:val="008B6A02"/>
    <w:rsid w:val="008B72C7"/>
    <w:rsid w:val="008B777E"/>
    <w:rsid w:val="008B7810"/>
    <w:rsid w:val="008B7A78"/>
    <w:rsid w:val="008B7BA1"/>
    <w:rsid w:val="008C02E4"/>
    <w:rsid w:val="008C0705"/>
    <w:rsid w:val="008C0AE9"/>
    <w:rsid w:val="008C0BFA"/>
    <w:rsid w:val="008C0EFE"/>
    <w:rsid w:val="008C0F4D"/>
    <w:rsid w:val="008C1516"/>
    <w:rsid w:val="008C1C0E"/>
    <w:rsid w:val="008C1DBC"/>
    <w:rsid w:val="008C1E6D"/>
    <w:rsid w:val="008C1F32"/>
    <w:rsid w:val="008C21BE"/>
    <w:rsid w:val="008C225C"/>
    <w:rsid w:val="008C2286"/>
    <w:rsid w:val="008C28E5"/>
    <w:rsid w:val="008C31BE"/>
    <w:rsid w:val="008C3D99"/>
    <w:rsid w:val="008C3E64"/>
    <w:rsid w:val="008C3FB9"/>
    <w:rsid w:val="008C44DB"/>
    <w:rsid w:val="008C46A5"/>
    <w:rsid w:val="008C4819"/>
    <w:rsid w:val="008C494C"/>
    <w:rsid w:val="008C4991"/>
    <w:rsid w:val="008C4C18"/>
    <w:rsid w:val="008C4E0F"/>
    <w:rsid w:val="008C5209"/>
    <w:rsid w:val="008C580D"/>
    <w:rsid w:val="008C5B8E"/>
    <w:rsid w:val="008C5C7E"/>
    <w:rsid w:val="008C61DD"/>
    <w:rsid w:val="008C65A7"/>
    <w:rsid w:val="008C680C"/>
    <w:rsid w:val="008C6825"/>
    <w:rsid w:val="008C6893"/>
    <w:rsid w:val="008C68C7"/>
    <w:rsid w:val="008C6970"/>
    <w:rsid w:val="008C6C7B"/>
    <w:rsid w:val="008C6E2F"/>
    <w:rsid w:val="008C71B6"/>
    <w:rsid w:val="008C764B"/>
    <w:rsid w:val="008C7786"/>
    <w:rsid w:val="008C7D00"/>
    <w:rsid w:val="008C7DE9"/>
    <w:rsid w:val="008C7EE8"/>
    <w:rsid w:val="008C7F62"/>
    <w:rsid w:val="008D00BE"/>
    <w:rsid w:val="008D08C3"/>
    <w:rsid w:val="008D0BDF"/>
    <w:rsid w:val="008D1110"/>
    <w:rsid w:val="008D1173"/>
    <w:rsid w:val="008D1229"/>
    <w:rsid w:val="008D1583"/>
    <w:rsid w:val="008D1B5F"/>
    <w:rsid w:val="008D1D7D"/>
    <w:rsid w:val="008D1EE5"/>
    <w:rsid w:val="008D2015"/>
    <w:rsid w:val="008D20B1"/>
    <w:rsid w:val="008D2287"/>
    <w:rsid w:val="008D22B2"/>
    <w:rsid w:val="008D23BA"/>
    <w:rsid w:val="008D2687"/>
    <w:rsid w:val="008D286E"/>
    <w:rsid w:val="008D2CEF"/>
    <w:rsid w:val="008D3080"/>
    <w:rsid w:val="008D30EA"/>
    <w:rsid w:val="008D373C"/>
    <w:rsid w:val="008D37E5"/>
    <w:rsid w:val="008D3956"/>
    <w:rsid w:val="008D3DAC"/>
    <w:rsid w:val="008D3FE2"/>
    <w:rsid w:val="008D4275"/>
    <w:rsid w:val="008D42A1"/>
    <w:rsid w:val="008D43C9"/>
    <w:rsid w:val="008D459F"/>
    <w:rsid w:val="008D4832"/>
    <w:rsid w:val="008D494A"/>
    <w:rsid w:val="008D4ABF"/>
    <w:rsid w:val="008D5CE7"/>
    <w:rsid w:val="008D5E33"/>
    <w:rsid w:val="008D60B2"/>
    <w:rsid w:val="008D622F"/>
    <w:rsid w:val="008D634E"/>
    <w:rsid w:val="008D6561"/>
    <w:rsid w:val="008D6850"/>
    <w:rsid w:val="008D6ADE"/>
    <w:rsid w:val="008D6B5A"/>
    <w:rsid w:val="008D6D41"/>
    <w:rsid w:val="008D6EAB"/>
    <w:rsid w:val="008D6F4A"/>
    <w:rsid w:val="008D70CF"/>
    <w:rsid w:val="008D7183"/>
    <w:rsid w:val="008D71CF"/>
    <w:rsid w:val="008D774E"/>
    <w:rsid w:val="008D7AF9"/>
    <w:rsid w:val="008D7B35"/>
    <w:rsid w:val="008D7C28"/>
    <w:rsid w:val="008D7CCE"/>
    <w:rsid w:val="008E0749"/>
    <w:rsid w:val="008E09BF"/>
    <w:rsid w:val="008E0A44"/>
    <w:rsid w:val="008E0BB3"/>
    <w:rsid w:val="008E0E58"/>
    <w:rsid w:val="008E0FBD"/>
    <w:rsid w:val="008E10FB"/>
    <w:rsid w:val="008E139A"/>
    <w:rsid w:val="008E15AB"/>
    <w:rsid w:val="008E1A72"/>
    <w:rsid w:val="008E1B01"/>
    <w:rsid w:val="008E1D68"/>
    <w:rsid w:val="008E1E73"/>
    <w:rsid w:val="008E2065"/>
    <w:rsid w:val="008E23E6"/>
    <w:rsid w:val="008E2636"/>
    <w:rsid w:val="008E27DB"/>
    <w:rsid w:val="008E283B"/>
    <w:rsid w:val="008E28CF"/>
    <w:rsid w:val="008E2AD3"/>
    <w:rsid w:val="008E2B5D"/>
    <w:rsid w:val="008E2E78"/>
    <w:rsid w:val="008E348D"/>
    <w:rsid w:val="008E34D7"/>
    <w:rsid w:val="008E3711"/>
    <w:rsid w:val="008E3A62"/>
    <w:rsid w:val="008E410F"/>
    <w:rsid w:val="008E429F"/>
    <w:rsid w:val="008E435C"/>
    <w:rsid w:val="008E4B10"/>
    <w:rsid w:val="008E4BC2"/>
    <w:rsid w:val="008E4CFE"/>
    <w:rsid w:val="008E4E09"/>
    <w:rsid w:val="008E4E2F"/>
    <w:rsid w:val="008E4F5E"/>
    <w:rsid w:val="008E5063"/>
    <w:rsid w:val="008E5189"/>
    <w:rsid w:val="008E51BB"/>
    <w:rsid w:val="008E5369"/>
    <w:rsid w:val="008E5481"/>
    <w:rsid w:val="008E58E2"/>
    <w:rsid w:val="008E5ECF"/>
    <w:rsid w:val="008E6395"/>
    <w:rsid w:val="008E641D"/>
    <w:rsid w:val="008E6552"/>
    <w:rsid w:val="008E6619"/>
    <w:rsid w:val="008E67EF"/>
    <w:rsid w:val="008E6FD1"/>
    <w:rsid w:val="008E7978"/>
    <w:rsid w:val="008E7F78"/>
    <w:rsid w:val="008F0268"/>
    <w:rsid w:val="008F0761"/>
    <w:rsid w:val="008F0A86"/>
    <w:rsid w:val="008F0AFF"/>
    <w:rsid w:val="008F1333"/>
    <w:rsid w:val="008F1550"/>
    <w:rsid w:val="008F172F"/>
    <w:rsid w:val="008F1B23"/>
    <w:rsid w:val="008F1C32"/>
    <w:rsid w:val="008F1C51"/>
    <w:rsid w:val="008F20C7"/>
    <w:rsid w:val="008F20CF"/>
    <w:rsid w:val="008F2462"/>
    <w:rsid w:val="008F254B"/>
    <w:rsid w:val="008F291F"/>
    <w:rsid w:val="008F2943"/>
    <w:rsid w:val="008F31B5"/>
    <w:rsid w:val="008F3500"/>
    <w:rsid w:val="008F35EA"/>
    <w:rsid w:val="008F363C"/>
    <w:rsid w:val="008F38EF"/>
    <w:rsid w:val="008F3B37"/>
    <w:rsid w:val="008F4097"/>
    <w:rsid w:val="008F40D6"/>
    <w:rsid w:val="008F423F"/>
    <w:rsid w:val="008F441F"/>
    <w:rsid w:val="008F44E6"/>
    <w:rsid w:val="008F463D"/>
    <w:rsid w:val="008F4729"/>
    <w:rsid w:val="008F482D"/>
    <w:rsid w:val="008F49B3"/>
    <w:rsid w:val="008F4AD6"/>
    <w:rsid w:val="008F52CE"/>
    <w:rsid w:val="008F53B8"/>
    <w:rsid w:val="008F599F"/>
    <w:rsid w:val="008F5C02"/>
    <w:rsid w:val="008F601C"/>
    <w:rsid w:val="008F624E"/>
    <w:rsid w:val="008F6579"/>
    <w:rsid w:val="008F65B4"/>
    <w:rsid w:val="008F6C90"/>
    <w:rsid w:val="008F6FFB"/>
    <w:rsid w:val="008F70B4"/>
    <w:rsid w:val="008F780F"/>
    <w:rsid w:val="008F7E18"/>
    <w:rsid w:val="008F7EBF"/>
    <w:rsid w:val="008F7EE4"/>
    <w:rsid w:val="008F7EFA"/>
    <w:rsid w:val="0090013D"/>
    <w:rsid w:val="0090020A"/>
    <w:rsid w:val="009002D6"/>
    <w:rsid w:val="00900FA0"/>
    <w:rsid w:val="0090102E"/>
    <w:rsid w:val="009010D8"/>
    <w:rsid w:val="00901279"/>
    <w:rsid w:val="00901491"/>
    <w:rsid w:val="0090170D"/>
    <w:rsid w:val="00901986"/>
    <w:rsid w:val="00901B99"/>
    <w:rsid w:val="00902D35"/>
    <w:rsid w:val="00902D9B"/>
    <w:rsid w:val="00903146"/>
    <w:rsid w:val="0090320D"/>
    <w:rsid w:val="0090348B"/>
    <w:rsid w:val="00903817"/>
    <w:rsid w:val="00903870"/>
    <w:rsid w:val="00903B65"/>
    <w:rsid w:val="00903E4F"/>
    <w:rsid w:val="00903E6C"/>
    <w:rsid w:val="00903F3D"/>
    <w:rsid w:val="009042D3"/>
    <w:rsid w:val="009045AA"/>
    <w:rsid w:val="009047B8"/>
    <w:rsid w:val="00904846"/>
    <w:rsid w:val="009048D5"/>
    <w:rsid w:val="00904A4C"/>
    <w:rsid w:val="00904AE5"/>
    <w:rsid w:val="00904B54"/>
    <w:rsid w:val="00904E95"/>
    <w:rsid w:val="00904F0A"/>
    <w:rsid w:val="00904FD2"/>
    <w:rsid w:val="009052EA"/>
    <w:rsid w:val="00905532"/>
    <w:rsid w:val="009056DA"/>
    <w:rsid w:val="00905767"/>
    <w:rsid w:val="009057D8"/>
    <w:rsid w:val="00905860"/>
    <w:rsid w:val="00905D54"/>
    <w:rsid w:val="00905FA3"/>
    <w:rsid w:val="0090674D"/>
    <w:rsid w:val="00906829"/>
    <w:rsid w:val="0090687F"/>
    <w:rsid w:val="00906A0E"/>
    <w:rsid w:val="00906CB3"/>
    <w:rsid w:val="00906F81"/>
    <w:rsid w:val="00906F9E"/>
    <w:rsid w:val="0090703B"/>
    <w:rsid w:val="009070A8"/>
    <w:rsid w:val="0091049D"/>
    <w:rsid w:val="00910702"/>
    <w:rsid w:val="00910B68"/>
    <w:rsid w:val="009110E9"/>
    <w:rsid w:val="0091135E"/>
    <w:rsid w:val="009113B4"/>
    <w:rsid w:val="00911562"/>
    <w:rsid w:val="00911619"/>
    <w:rsid w:val="00911A63"/>
    <w:rsid w:val="009121AA"/>
    <w:rsid w:val="009123C1"/>
    <w:rsid w:val="00912541"/>
    <w:rsid w:val="009126C1"/>
    <w:rsid w:val="00912A0C"/>
    <w:rsid w:val="00912A14"/>
    <w:rsid w:val="00912A68"/>
    <w:rsid w:val="00912F11"/>
    <w:rsid w:val="00913894"/>
    <w:rsid w:val="0091396B"/>
    <w:rsid w:val="0091408C"/>
    <w:rsid w:val="009140C8"/>
    <w:rsid w:val="0091425A"/>
    <w:rsid w:val="009147D3"/>
    <w:rsid w:val="00914D75"/>
    <w:rsid w:val="00915034"/>
    <w:rsid w:val="0091526A"/>
    <w:rsid w:val="0091529D"/>
    <w:rsid w:val="00915832"/>
    <w:rsid w:val="00915863"/>
    <w:rsid w:val="009158B7"/>
    <w:rsid w:val="009158CF"/>
    <w:rsid w:val="00915C46"/>
    <w:rsid w:val="00915CF7"/>
    <w:rsid w:val="00915D07"/>
    <w:rsid w:val="00915D15"/>
    <w:rsid w:val="00915D49"/>
    <w:rsid w:val="00915D79"/>
    <w:rsid w:val="00915EAF"/>
    <w:rsid w:val="00916608"/>
    <w:rsid w:val="009166A1"/>
    <w:rsid w:val="00916A82"/>
    <w:rsid w:val="00916B47"/>
    <w:rsid w:val="00916DEC"/>
    <w:rsid w:val="00916FFC"/>
    <w:rsid w:val="009176E3"/>
    <w:rsid w:val="00917A7C"/>
    <w:rsid w:val="00917D18"/>
    <w:rsid w:val="009200B7"/>
    <w:rsid w:val="009201B7"/>
    <w:rsid w:val="009201F6"/>
    <w:rsid w:val="009204C9"/>
    <w:rsid w:val="0092067F"/>
    <w:rsid w:val="00920840"/>
    <w:rsid w:val="00920E4C"/>
    <w:rsid w:val="00920E8B"/>
    <w:rsid w:val="009214BE"/>
    <w:rsid w:val="009217AC"/>
    <w:rsid w:val="009217B1"/>
    <w:rsid w:val="009219B6"/>
    <w:rsid w:val="00921BBA"/>
    <w:rsid w:val="00921E29"/>
    <w:rsid w:val="00921EED"/>
    <w:rsid w:val="0092206D"/>
    <w:rsid w:val="0092216D"/>
    <w:rsid w:val="00922221"/>
    <w:rsid w:val="0092223A"/>
    <w:rsid w:val="00922700"/>
    <w:rsid w:val="00922771"/>
    <w:rsid w:val="0092297F"/>
    <w:rsid w:val="009229B1"/>
    <w:rsid w:val="00923176"/>
    <w:rsid w:val="00923183"/>
    <w:rsid w:val="009231B4"/>
    <w:rsid w:val="00923832"/>
    <w:rsid w:val="00923E38"/>
    <w:rsid w:val="00923E74"/>
    <w:rsid w:val="00923FBA"/>
    <w:rsid w:val="00924A46"/>
    <w:rsid w:val="00924D7F"/>
    <w:rsid w:val="00925847"/>
    <w:rsid w:val="009258D6"/>
    <w:rsid w:val="00925A64"/>
    <w:rsid w:val="00925D37"/>
    <w:rsid w:val="00925D3A"/>
    <w:rsid w:val="00925D6C"/>
    <w:rsid w:val="009264FF"/>
    <w:rsid w:val="009265B8"/>
    <w:rsid w:val="00926768"/>
    <w:rsid w:val="00926A68"/>
    <w:rsid w:val="0092781C"/>
    <w:rsid w:val="00927D42"/>
    <w:rsid w:val="0093001A"/>
    <w:rsid w:val="00930055"/>
    <w:rsid w:val="009300E2"/>
    <w:rsid w:val="00930372"/>
    <w:rsid w:val="009303F5"/>
    <w:rsid w:val="009306DC"/>
    <w:rsid w:val="00930BE7"/>
    <w:rsid w:val="00930DF8"/>
    <w:rsid w:val="009312F3"/>
    <w:rsid w:val="00931CB1"/>
    <w:rsid w:val="009321CE"/>
    <w:rsid w:val="0093282C"/>
    <w:rsid w:val="00932B2B"/>
    <w:rsid w:val="00932BD9"/>
    <w:rsid w:val="00932BFC"/>
    <w:rsid w:val="0093301E"/>
    <w:rsid w:val="009333AB"/>
    <w:rsid w:val="00933864"/>
    <w:rsid w:val="00933FD5"/>
    <w:rsid w:val="00934091"/>
    <w:rsid w:val="0093432D"/>
    <w:rsid w:val="0093435D"/>
    <w:rsid w:val="0093445B"/>
    <w:rsid w:val="0093472C"/>
    <w:rsid w:val="00934959"/>
    <w:rsid w:val="00934F74"/>
    <w:rsid w:val="0093546B"/>
    <w:rsid w:val="00935AEE"/>
    <w:rsid w:val="00935BA7"/>
    <w:rsid w:val="00935D1B"/>
    <w:rsid w:val="009361CE"/>
    <w:rsid w:val="0093670F"/>
    <w:rsid w:val="009369DB"/>
    <w:rsid w:val="00936E0C"/>
    <w:rsid w:val="00936E3A"/>
    <w:rsid w:val="00937042"/>
    <w:rsid w:val="0093730F"/>
    <w:rsid w:val="0093757B"/>
    <w:rsid w:val="009376CD"/>
    <w:rsid w:val="00937734"/>
    <w:rsid w:val="00937854"/>
    <w:rsid w:val="00937942"/>
    <w:rsid w:val="00937EBF"/>
    <w:rsid w:val="0094006D"/>
    <w:rsid w:val="00940076"/>
    <w:rsid w:val="00940491"/>
    <w:rsid w:val="0094068C"/>
    <w:rsid w:val="00940795"/>
    <w:rsid w:val="00940811"/>
    <w:rsid w:val="00940A34"/>
    <w:rsid w:val="00941059"/>
    <w:rsid w:val="00941240"/>
    <w:rsid w:val="009412D8"/>
    <w:rsid w:val="00941375"/>
    <w:rsid w:val="0094139A"/>
    <w:rsid w:val="009413F0"/>
    <w:rsid w:val="009414B7"/>
    <w:rsid w:val="00941978"/>
    <w:rsid w:val="00941C81"/>
    <w:rsid w:val="00942196"/>
    <w:rsid w:val="00942557"/>
    <w:rsid w:val="00942565"/>
    <w:rsid w:val="00942926"/>
    <w:rsid w:val="00942A08"/>
    <w:rsid w:val="00942AAB"/>
    <w:rsid w:val="00942D1A"/>
    <w:rsid w:val="00942E69"/>
    <w:rsid w:val="00942F0B"/>
    <w:rsid w:val="009431F6"/>
    <w:rsid w:val="00943834"/>
    <w:rsid w:val="00943871"/>
    <w:rsid w:val="00943A22"/>
    <w:rsid w:val="00943F19"/>
    <w:rsid w:val="009442F1"/>
    <w:rsid w:val="009443C8"/>
    <w:rsid w:val="009447E8"/>
    <w:rsid w:val="009447FE"/>
    <w:rsid w:val="009449D2"/>
    <w:rsid w:val="00944E4B"/>
    <w:rsid w:val="009450F2"/>
    <w:rsid w:val="0094537A"/>
    <w:rsid w:val="00945597"/>
    <w:rsid w:val="009455B5"/>
    <w:rsid w:val="00945642"/>
    <w:rsid w:val="00945717"/>
    <w:rsid w:val="00945A06"/>
    <w:rsid w:val="009461D7"/>
    <w:rsid w:val="009469EF"/>
    <w:rsid w:val="00946A53"/>
    <w:rsid w:val="00946BDC"/>
    <w:rsid w:val="009470B4"/>
    <w:rsid w:val="009470C1"/>
    <w:rsid w:val="009470E7"/>
    <w:rsid w:val="00947125"/>
    <w:rsid w:val="009473C4"/>
    <w:rsid w:val="009474EE"/>
    <w:rsid w:val="00947614"/>
    <w:rsid w:val="0094780C"/>
    <w:rsid w:val="0094790B"/>
    <w:rsid w:val="0095032E"/>
    <w:rsid w:val="009505B1"/>
    <w:rsid w:val="0095091D"/>
    <w:rsid w:val="00950D4B"/>
    <w:rsid w:val="00950E60"/>
    <w:rsid w:val="00950F00"/>
    <w:rsid w:val="00950FC8"/>
    <w:rsid w:val="0095105D"/>
    <w:rsid w:val="009510C6"/>
    <w:rsid w:val="0095162A"/>
    <w:rsid w:val="0095167E"/>
    <w:rsid w:val="009516E9"/>
    <w:rsid w:val="009516F1"/>
    <w:rsid w:val="009519DC"/>
    <w:rsid w:val="009520F2"/>
    <w:rsid w:val="009525C5"/>
    <w:rsid w:val="009525D5"/>
    <w:rsid w:val="00952634"/>
    <w:rsid w:val="00952A18"/>
    <w:rsid w:val="00952A27"/>
    <w:rsid w:val="0095303D"/>
    <w:rsid w:val="0095317E"/>
    <w:rsid w:val="00953BCD"/>
    <w:rsid w:val="00953D2E"/>
    <w:rsid w:val="00953F41"/>
    <w:rsid w:val="00954441"/>
    <w:rsid w:val="0095462C"/>
    <w:rsid w:val="00954ADA"/>
    <w:rsid w:val="00954BEB"/>
    <w:rsid w:val="00954D28"/>
    <w:rsid w:val="00954DFC"/>
    <w:rsid w:val="0095513C"/>
    <w:rsid w:val="00955171"/>
    <w:rsid w:val="0095541C"/>
    <w:rsid w:val="00955555"/>
    <w:rsid w:val="0095578C"/>
    <w:rsid w:val="009559C6"/>
    <w:rsid w:val="009559F9"/>
    <w:rsid w:val="00955B7A"/>
    <w:rsid w:val="009562BF"/>
    <w:rsid w:val="00956326"/>
    <w:rsid w:val="009565D7"/>
    <w:rsid w:val="0095682B"/>
    <w:rsid w:val="009568CD"/>
    <w:rsid w:val="00956E03"/>
    <w:rsid w:val="00956FDD"/>
    <w:rsid w:val="009570C3"/>
    <w:rsid w:val="0095739F"/>
    <w:rsid w:val="00957782"/>
    <w:rsid w:val="0095789A"/>
    <w:rsid w:val="00957979"/>
    <w:rsid w:val="00957D25"/>
    <w:rsid w:val="00957E4B"/>
    <w:rsid w:val="00960148"/>
    <w:rsid w:val="009603A1"/>
    <w:rsid w:val="0096052D"/>
    <w:rsid w:val="0096057C"/>
    <w:rsid w:val="0096066E"/>
    <w:rsid w:val="00960892"/>
    <w:rsid w:val="009608F4"/>
    <w:rsid w:val="0096093A"/>
    <w:rsid w:val="009609EC"/>
    <w:rsid w:val="00960B22"/>
    <w:rsid w:val="00960C78"/>
    <w:rsid w:val="00960D60"/>
    <w:rsid w:val="00960E15"/>
    <w:rsid w:val="0096103B"/>
    <w:rsid w:val="00961164"/>
    <w:rsid w:val="00961582"/>
    <w:rsid w:val="0096160F"/>
    <w:rsid w:val="0096280C"/>
    <w:rsid w:val="009629BA"/>
    <w:rsid w:val="0096346E"/>
    <w:rsid w:val="009636AE"/>
    <w:rsid w:val="00963B26"/>
    <w:rsid w:val="00963B5E"/>
    <w:rsid w:val="00964423"/>
    <w:rsid w:val="00964485"/>
    <w:rsid w:val="0096450A"/>
    <w:rsid w:val="00964A15"/>
    <w:rsid w:val="00964A7D"/>
    <w:rsid w:val="00964D01"/>
    <w:rsid w:val="0096579D"/>
    <w:rsid w:val="009657B3"/>
    <w:rsid w:val="00965C59"/>
    <w:rsid w:val="00965CDA"/>
    <w:rsid w:val="00965E64"/>
    <w:rsid w:val="00966389"/>
    <w:rsid w:val="00966517"/>
    <w:rsid w:val="00966847"/>
    <w:rsid w:val="00966B96"/>
    <w:rsid w:val="00966BE3"/>
    <w:rsid w:val="00966ED3"/>
    <w:rsid w:val="00967183"/>
    <w:rsid w:val="00967689"/>
    <w:rsid w:val="0096771B"/>
    <w:rsid w:val="00967A09"/>
    <w:rsid w:val="00967A39"/>
    <w:rsid w:val="00967FDA"/>
    <w:rsid w:val="009701E1"/>
    <w:rsid w:val="009702C8"/>
    <w:rsid w:val="00970571"/>
    <w:rsid w:val="00970638"/>
    <w:rsid w:val="009706D1"/>
    <w:rsid w:val="00970B54"/>
    <w:rsid w:val="00970C22"/>
    <w:rsid w:val="00970C52"/>
    <w:rsid w:val="00970C93"/>
    <w:rsid w:val="00970CCD"/>
    <w:rsid w:val="00970E33"/>
    <w:rsid w:val="00970E75"/>
    <w:rsid w:val="0097123B"/>
    <w:rsid w:val="009714E4"/>
    <w:rsid w:val="00971F8F"/>
    <w:rsid w:val="0097217B"/>
    <w:rsid w:val="009721C5"/>
    <w:rsid w:val="0097220C"/>
    <w:rsid w:val="00972261"/>
    <w:rsid w:val="009724A7"/>
    <w:rsid w:val="009727C1"/>
    <w:rsid w:val="00972B90"/>
    <w:rsid w:val="00972FC1"/>
    <w:rsid w:val="00973662"/>
    <w:rsid w:val="00973B07"/>
    <w:rsid w:val="00974713"/>
    <w:rsid w:val="00974750"/>
    <w:rsid w:val="009748CF"/>
    <w:rsid w:val="009748D4"/>
    <w:rsid w:val="0097499F"/>
    <w:rsid w:val="00974CEE"/>
    <w:rsid w:val="00975218"/>
    <w:rsid w:val="00975246"/>
    <w:rsid w:val="00975252"/>
    <w:rsid w:val="009755E0"/>
    <w:rsid w:val="0097564E"/>
    <w:rsid w:val="00975A56"/>
    <w:rsid w:val="00975BDD"/>
    <w:rsid w:val="00975FCF"/>
    <w:rsid w:val="0097619E"/>
    <w:rsid w:val="0097635C"/>
    <w:rsid w:val="0097662B"/>
    <w:rsid w:val="00976A8C"/>
    <w:rsid w:val="00976CF8"/>
    <w:rsid w:val="00976F5B"/>
    <w:rsid w:val="009775BF"/>
    <w:rsid w:val="009777FC"/>
    <w:rsid w:val="00977EA1"/>
    <w:rsid w:val="0098010D"/>
    <w:rsid w:val="0098018B"/>
    <w:rsid w:val="00980C0F"/>
    <w:rsid w:val="00980CFC"/>
    <w:rsid w:val="00980E66"/>
    <w:rsid w:val="009811D0"/>
    <w:rsid w:val="00981BB7"/>
    <w:rsid w:val="00981C9B"/>
    <w:rsid w:val="00981D39"/>
    <w:rsid w:val="0098213F"/>
    <w:rsid w:val="00982161"/>
    <w:rsid w:val="0098262A"/>
    <w:rsid w:val="0098290B"/>
    <w:rsid w:val="00982F56"/>
    <w:rsid w:val="00983117"/>
    <w:rsid w:val="00983783"/>
    <w:rsid w:val="0098398D"/>
    <w:rsid w:val="00983A11"/>
    <w:rsid w:val="00983A1E"/>
    <w:rsid w:val="00983B1B"/>
    <w:rsid w:val="0098471B"/>
    <w:rsid w:val="00984EAF"/>
    <w:rsid w:val="00984F32"/>
    <w:rsid w:val="00984FCB"/>
    <w:rsid w:val="00985301"/>
    <w:rsid w:val="00985433"/>
    <w:rsid w:val="009857C3"/>
    <w:rsid w:val="009858BF"/>
    <w:rsid w:val="0098598E"/>
    <w:rsid w:val="00985AC3"/>
    <w:rsid w:val="00985E88"/>
    <w:rsid w:val="009861FA"/>
    <w:rsid w:val="00986340"/>
    <w:rsid w:val="0098639A"/>
    <w:rsid w:val="00986D47"/>
    <w:rsid w:val="00986DAB"/>
    <w:rsid w:val="00987107"/>
    <w:rsid w:val="00987497"/>
    <w:rsid w:val="0098781A"/>
    <w:rsid w:val="00987C46"/>
    <w:rsid w:val="00987F6C"/>
    <w:rsid w:val="00990751"/>
    <w:rsid w:val="0099098A"/>
    <w:rsid w:val="00990A15"/>
    <w:rsid w:val="009910C0"/>
    <w:rsid w:val="009912E4"/>
    <w:rsid w:val="00991395"/>
    <w:rsid w:val="009913D6"/>
    <w:rsid w:val="0099147A"/>
    <w:rsid w:val="0099155E"/>
    <w:rsid w:val="009916AE"/>
    <w:rsid w:val="0099181E"/>
    <w:rsid w:val="0099192E"/>
    <w:rsid w:val="00991AF3"/>
    <w:rsid w:val="00991D79"/>
    <w:rsid w:val="00992465"/>
    <w:rsid w:val="009926AB"/>
    <w:rsid w:val="00992F6B"/>
    <w:rsid w:val="00993478"/>
    <w:rsid w:val="00993AFE"/>
    <w:rsid w:val="00993C50"/>
    <w:rsid w:val="00994814"/>
    <w:rsid w:val="0099494C"/>
    <w:rsid w:val="009949D9"/>
    <w:rsid w:val="00994B94"/>
    <w:rsid w:val="00994CD2"/>
    <w:rsid w:val="00994D08"/>
    <w:rsid w:val="009956DD"/>
    <w:rsid w:val="00995772"/>
    <w:rsid w:val="0099580F"/>
    <w:rsid w:val="00995A1B"/>
    <w:rsid w:val="00995E4E"/>
    <w:rsid w:val="00995FDF"/>
    <w:rsid w:val="009962D4"/>
    <w:rsid w:val="009962E1"/>
    <w:rsid w:val="009963BD"/>
    <w:rsid w:val="0099647C"/>
    <w:rsid w:val="009964D7"/>
    <w:rsid w:val="00996A01"/>
    <w:rsid w:val="00996AD5"/>
    <w:rsid w:val="00996FDE"/>
    <w:rsid w:val="00996FDF"/>
    <w:rsid w:val="00997F8A"/>
    <w:rsid w:val="009A0B9B"/>
    <w:rsid w:val="009A0C94"/>
    <w:rsid w:val="009A0FB5"/>
    <w:rsid w:val="009A111A"/>
    <w:rsid w:val="009A132F"/>
    <w:rsid w:val="009A1483"/>
    <w:rsid w:val="009A1667"/>
    <w:rsid w:val="009A16D1"/>
    <w:rsid w:val="009A16FF"/>
    <w:rsid w:val="009A178D"/>
    <w:rsid w:val="009A1DCE"/>
    <w:rsid w:val="009A1F49"/>
    <w:rsid w:val="009A1FB8"/>
    <w:rsid w:val="009A2560"/>
    <w:rsid w:val="009A2751"/>
    <w:rsid w:val="009A280C"/>
    <w:rsid w:val="009A2F56"/>
    <w:rsid w:val="009A30A8"/>
    <w:rsid w:val="009A369D"/>
    <w:rsid w:val="009A3BFA"/>
    <w:rsid w:val="009A3CC6"/>
    <w:rsid w:val="009A3D0C"/>
    <w:rsid w:val="009A3D1C"/>
    <w:rsid w:val="009A44D8"/>
    <w:rsid w:val="009A458B"/>
    <w:rsid w:val="009A48E6"/>
    <w:rsid w:val="009A4CE2"/>
    <w:rsid w:val="009A4E20"/>
    <w:rsid w:val="009A532E"/>
    <w:rsid w:val="009A5DBA"/>
    <w:rsid w:val="009A5DE4"/>
    <w:rsid w:val="009A5EEC"/>
    <w:rsid w:val="009A6751"/>
    <w:rsid w:val="009A6D82"/>
    <w:rsid w:val="009A6FA5"/>
    <w:rsid w:val="009A70E1"/>
    <w:rsid w:val="009A73C5"/>
    <w:rsid w:val="009A7973"/>
    <w:rsid w:val="009A7A2A"/>
    <w:rsid w:val="009B006C"/>
    <w:rsid w:val="009B01E8"/>
    <w:rsid w:val="009B038F"/>
    <w:rsid w:val="009B03CC"/>
    <w:rsid w:val="009B04D3"/>
    <w:rsid w:val="009B0CE3"/>
    <w:rsid w:val="009B1072"/>
    <w:rsid w:val="009B1134"/>
    <w:rsid w:val="009B1282"/>
    <w:rsid w:val="009B1499"/>
    <w:rsid w:val="009B1560"/>
    <w:rsid w:val="009B17E6"/>
    <w:rsid w:val="009B1C24"/>
    <w:rsid w:val="009B1DF2"/>
    <w:rsid w:val="009B2B52"/>
    <w:rsid w:val="009B376D"/>
    <w:rsid w:val="009B3D5D"/>
    <w:rsid w:val="009B3D7B"/>
    <w:rsid w:val="009B4023"/>
    <w:rsid w:val="009B4788"/>
    <w:rsid w:val="009B4C04"/>
    <w:rsid w:val="009B4CB6"/>
    <w:rsid w:val="009B4DE6"/>
    <w:rsid w:val="009B51E7"/>
    <w:rsid w:val="009B5204"/>
    <w:rsid w:val="009B5295"/>
    <w:rsid w:val="009B5925"/>
    <w:rsid w:val="009B597D"/>
    <w:rsid w:val="009B5C0E"/>
    <w:rsid w:val="009B5DB9"/>
    <w:rsid w:val="009B5EB9"/>
    <w:rsid w:val="009B61FC"/>
    <w:rsid w:val="009B66D5"/>
    <w:rsid w:val="009B70CA"/>
    <w:rsid w:val="009B75C3"/>
    <w:rsid w:val="009B7A40"/>
    <w:rsid w:val="009B7A98"/>
    <w:rsid w:val="009B7C08"/>
    <w:rsid w:val="009B7E3E"/>
    <w:rsid w:val="009C0077"/>
    <w:rsid w:val="009C07A4"/>
    <w:rsid w:val="009C0906"/>
    <w:rsid w:val="009C0956"/>
    <w:rsid w:val="009C0ABA"/>
    <w:rsid w:val="009C1693"/>
    <w:rsid w:val="009C170A"/>
    <w:rsid w:val="009C175E"/>
    <w:rsid w:val="009C1765"/>
    <w:rsid w:val="009C17DA"/>
    <w:rsid w:val="009C1E0E"/>
    <w:rsid w:val="009C2021"/>
    <w:rsid w:val="009C21BA"/>
    <w:rsid w:val="009C23EB"/>
    <w:rsid w:val="009C2793"/>
    <w:rsid w:val="009C2A58"/>
    <w:rsid w:val="009C2CB9"/>
    <w:rsid w:val="009C3001"/>
    <w:rsid w:val="009C3306"/>
    <w:rsid w:val="009C3353"/>
    <w:rsid w:val="009C3600"/>
    <w:rsid w:val="009C39F5"/>
    <w:rsid w:val="009C3AAB"/>
    <w:rsid w:val="009C3E7A"/>
    <w:rsid w:val="009C3E84"/>
    <w:rsid w:val="009C41AB"/>
    <w:rsid w:val="009C427C"/>
    <w:rsid w:val="009C429D"/>
    <w:rsid w:val="009C4BFC"/>
    <w:rsid w:val="009C4E8E"/>
    <w:rsid w:val="009C4F85"/>
    <w:rsid w:val="009C5478"/>
    <w:rsid w:val="009C57B3"/>
    <w:rsid w:val="009C594D"/>
    <w:rsid w:val="009C5B94"/>
    <w:rsid w:val="009C5F3E"/>
    <w:rsid w:val="009C6464"/>
    <w:rsid w:val="009C6AA1"/>
    <w:rsid w:val="009C73E7"/>
    <w:rsid w:val="009C745E"/>
    <w:rsid w:val="009C76EB"/>
    <w:rsid w:val="009C7999"/>
    <w:rsid w:val="009C7DB6"/>
    <w:rsid w:val="009C7E5A"/>
    <w:rsid w:val="009D03EE"/>
    <w:rsid w:val="009D079B"/>
    <w:rsid w:val="009D07FC"/>
    <w:rsid w:val="009D0B26"/>
    <w:rsid w:val="009D1126"/>
    <w:rsid w:val="009D1505"/>
    <w:rsid w:val="009D18BA"/>
    <w:rsid w:val="009D1A5B"/>
    <w:rsid w:val="009D1C83"/>
    <w:rsid w:val="009D2152"/>
    <w:rsid w:val="009D2509"/>
    <w:rsid w:val="009D2511"/>
    <w:rsid w:val="009D2590"/>
    <w:rsid w:val="009D286D"/>
    <w:rsid w:val="009D2971"/>
    <w:rsid w:val="009D2976"/>
    <w:rsid w:val="009D2E19"/>
    <w:rsid w:val="009D2E1B"/>
    <w:rsid w:val="009D3369"/>
    <w:rsid w:val="009D36F3"/>
    <w:rsid w:val="009D3AF6"/>
    <w:rsid w:val="009D40D1"/>
    <w:rsid w:val="009D45A4"/>
    <w:rsid w:val="009D471A"/>
    <w:rsid w:val="009D4AC5"/>
    <w:rsid w:val="009D4AC7"/>
    <w:rsid w:val="009D4FB8"/>
    <w:rsid w:val="009D51FF"/>
    <w:rsid w:val="009D568A"/>
    <w:rsid w:val="009D572F"/>
    <w:rsid w:val="009D57B7"/>
    <w:rsid w:val="009D604B"/>
    <w:rsid w:val="009D62DD"/>
    <w:rsid w:val="009D6600"/>
    <w:rsid w:val="009D66C4"/>
    <w:rsid w:val="009D67CB"/>
    <w:rsid w:val="009D6876"/>
    <w:rsid w:val="009D687B"/>
    <w:rsid w:val="009D6CF6"/>
    <w:rsid w:val="009D6EE0"/>
    <w:rsid w:val="009D7438"/>
    <w:rsid w:val="009D769D"/>
    <w:rsid w:val="009D7822"/>
    <w:rsid w:val="009D782F"/>
    <w:rsid w:val="009D7F6B"/>
    <w:rsid w:val="009D7FF9"/>
    <w:rsid w:val="009E00AE"/>
    <w:rsid w:val="009E0160"/>
    <w:rsid w:val="009E01E7"/>
    <w:rsid w:val="009E0321"/>
    <w:rsid w:val="009E033A"/>
    <w:rsid w:val="009E03C8"/>
    <w:rsid w:val="009E0529"/>
    <w:rsid w:val="009E0AE1"/>
    <w:rsid w:val="009E0B9F"/>
    <w:rsid w:val="009E0E5D"/>
    <w:rsid w:val="009E1580"/>
    <w:rsid w:val="009E16DA"/>
    <w:rsid w:val="009E177A"/>
    <w:rsid w:val="009E1C7A"/>
    <w:rsid w:val="009E1CA5"/>
    <w:rsid w:val="009E1DEB"/>
    <w:rsid w:val="009E2405"/>
    <w:rsid w:val="009E29FF"/>
    <w:rsid w:val="009E35EA"/>
    <w:rsid w:val="009E3CA9"/>
    <w:rsid w:val="009E3D07"/>
    <w:rsid w:val="009E3DDE"/>
    <w:rsid w:val="009E44BB"/>
    <w:rsid w:val="009E45B8"/>
    <w:rsid w:val="009E4C34"/>
    <w:rsid w:val="009E4C4E"/>
    <w:rsid w:val="009E4E71"/>
    <w:rsid w:val="009E4ED5"/>
    <w:rsid w:val="009E5343"/>
    <w:rsid w:val="009E565E"/>
    <w:rsid w:val="009E5A9E"/>
    <w:rsid w:val="009E6116"/>
    <w:rsid w:val="009E6162"/>
    <w:rsid w:val="009E6232"/>
    <w:rsid w:val="009E63DE"/>
    <w:rsid w:val="009E689C"/>
    <w:rsid w:val="009E68A5"/>
    <w:rsid w:val="009E6CF7"/>
    <w:rsid w:val="009E6E6F"/>
    <w:rsid w:val="009E77E4"/>
    <w:rsid w:val="009E78F1"/>
    <w:rsid w:val="009E7D76"/>
    <w:rsid w:val="009E7E79"/>
    <w:rsid w:val="009F01F4"/>
    <w:rsid w:val="009F0406"/>
    <w:rsid w:val="009F06DF"/>
    <w:rsid w:val="009F0A82"/>
    <w:rsid w:val="009F0B6E"/>
    <w:rsid w:val="009F1144"/>
    <w:rsid w:val="009F12AE"/>
    <w:rsid w:val="009F12DF"/>
    <w:rsid w:val="009F16BF"/>
    <w:rsid w:val="009F16EE"/>
    <w:rsid w:val="009F174E"/>
    <w:rsid w:val="009F19D4"/>
    <w:rsid w:val="009F1D39"/>
    <w:rsid w:val="009F1D7D"/>
    <w:rsid w:val="009F1DC9"/>
    <w:rsid w:val="009F26F8"/>
    <w:rsid w:val="009F282C"/>
    <w:rsid w:val="009F310A"/>
    <w:rsid w:val="009F3285"/>
    <w:rsid w:val="009F3440"/>
    <w:rsid w:val="009F369A"/>
    <w:rsid w:val="009F3F70"/>
    <w:rsid w:val="009F3FF5"/>
    <w:rsid w:val="009F44E1"/>
    <w:rsid w:val="009F468B"/>
    <w:rsid w:val="009F4D8A"/>
    <w:rsid w:val="009F544C"/>
    <w:rsid w:val="009F594F"/>
    <w:rsid w:val="009F5FC5"/>
    <w:rsid w:val="009F64C8"/>
    <w:rsid w:val="009F66BD"/>
    <w:rsid w:val="009F6756"/>
    <w:rsid w:val="009F727E"/>
    <w:rsid w:val="009F7726"/>
    <w:rsid w:val="009F7B53"/>
    <w:rsid w:val="009F7C95"/>
    <w:rsid w:val="009F7F63"/>
    <w:rsid w:val="00A004F9"/>
    <w:rsid w:val="00A0058E"/>
    <w:rsid w:val="00A005AC"/>
    <w:rsid w:val="00A0073B"/>
    <w:rsid w:val="00A00A28"/>
    <w:rsid w:val="00A00A5B"/>
    <w:rsid w:val="00A00D40"/>
    <w:rsid w:val="00A00D78"/>
    <w:rsid w:val="00A01187"/>
    <w:rsid w:val="00A011B2"/>
    <w:rsid w:val="00A011B8"/>
    <w:rsid w:val="00A012BC"/>
    <w:rsid w:val="00A013A9"/>
    <w:rsid w:val="00A01572"/>
    <w:rsid w:val="00A0162E"/>
    <w:rsid w:val="00A0166A"/>
    <w:rsid w:val="00A01D12"/>
    <w:rsid w:val="00A01D62"/>
    <w:rsid w:val="00A02114"/>
    <w:rsid w:val="00A02357"/>
    <w:rsid w:val="00A02914"/>
    <w:rsid w:val="00A02AFC"/>
    <w:rsid w:val="00A0389F"/>
    <w:rsid w:val="00A03B3B"/>
    <w:rsid w:val="00A03D4E"/>
    <w:rsid w:val="00A04003"/>
    <w:rsid w:val="00A04347"/>
    <w:rsid w:val="00A04651"/>
    <w:rsid w:val="00A046D3"/>
    <w:rsid w:val="00A04A4C"/>
    <w:rsid w:val="00A04B37"/>
    <w:rsid w:val="00A04B8B"/>
    <w:rsid w:val="00A04C01"/>
    <w:rsid w:val="00A04D15"/>
    <w:rsid w:val="00A05037"/>
    <w:rsid w:val="00A051B0"/>
    <w:rsid w:val="00A052BB"/>
    <w:rsid w:val="00A05403"/>
    <w:rsid w:val="00A056B4"/>
    <w:rsid w:val="00A05724"/>
    <w:rsid w:val="00A05B6A"/>
    <w:rsid w:val="00A05BC9"/>
    <w:rsid w:val="00A05C81"/>
    <w:rsid w:val="00A06127"/>
    <w:rsid w:val="00A062EC"/>
    <w:rsid w:val="00A064AE"/>
    <w:rsid w:val="00A06B56"/>
    <w:rsid w:val="00A06DA0"/>
    <w:rsid w:val="00A06DFA"/>
    <w:rsid w:val="00A074A0"/>
    <w:rsid w:val="00A07638"/>
    <w:rsid w:val="00A07A5C"/>
    <w:rsid w:val="00A07C62"/>
    <w:rsid w:val="00A1009A"/>
    <w:rsid w:val="00A1038F"/>
    <w:rsid w:val="00A10451"/>
    <w:rsid w:val="00A104A8"/>
    <w:rsid w:val="00A105F0"/>
    <w:rsid w:val="00A10751"/>
    <w:rsid w:val="00A108BB"/>
    <w:rsid w:val="00A10AA6"/>
    <w:rsid w:val="00A10B9B"/>
    <w:rsid w:val="00A1147F"/>
    <w:rsid w:val="00A115A6"/>
    <w:rsid w:val="00A11684"/>
    <w:rsid w:val="00A1192D"/>
    <w:rsid w:val="00A11C8D"/>
    <w:rsid w:val="00A11CE5"/>
    <w:rsid w:val="00A1203C"/>
    <w:rsid w:val="00A123BC"/>
    <w:rsid w:val="00A1326A"/>
    <w:rsid w:val="00A13292"/>
    <w:rsid w:val="00A1332A"/>
    <w:rsid w:val="00A133FD"/>
    <w:rsid w:val="00A134E7"/>
    <w:rsid w:val="00A139D4"/>
    <w:rsid w:val="00A13DB0"/>
    <w:rsid w:val="00A13F2C"/>
    <w:rsid w:val="00A13F47"/>
    <w:rsid w:val="00A14098"/>
    <w:rsid w:val="00A14542"/>
    <w:rsid w:val="00A145E1"/>
    <w:rsid w:val="00A147D1"/>
    <w:rsid w:val="00A147E3"/>
    <w:rsid w:val="00A14827"/>
    <w:rsid w:val="00A14FEB"/>
    <w:rsid w:val="00A15013"/>
    <w:rsid w:val="00A1502C"/>
    <w:rsid w:val="00A1578B"/>
    <w:rsid w:val="00A15872"/>
    <w:rsid w:val="00A159B7"/>
    <w:rsid w:val="00A15BCC"/>
    <w:rsid w:val="00A15C29"/>
    <w:rsid w:val="00A15DEA"/>
    <w:rsid w:val="00A1617A"/>
    <w:rsid w:val="00A1639B"/>
    <w:rsid w:val="00A16830"/>
    <w:rsid w:val="00A16835"/>
    <w:rsid w:val="00A16BBA"/>
    <w:rsid w:val="00A16D1A"/>
    <w:rsid w:val="00A16FB6"/>
    <w:rsid w:val="00A17035"/>
    <w:rsid w:val="00A1732B"/>
    <w:rsid w:val="00A1775E"/>
    <w:rsid w:val="00A17802"/>
    <w:rsid w:val="00A17C03"/>
    <w:rsid w:val="00A17D6A"/>
    <w:rsid w:val="00A17D6F"/>
    <w:rsid w:val="00A17F4C"/>
    <w:rsid w:val="00A2046E"/>
    <w:rsid w:val="00A207A6"/>
    <w:rsid w:val="00A207B8"/>
    <w:rsid w:val="00A20C9E"/>
    <w:rsid w:val="00A20EDC"/>
    <w:rsid w:val="00A212FF"/>
    <w:rsid w:val="00A2163B"/>
    <w:rsid w:val="00A21696"/>
    <w:rsid w:val="00A218B9"/>
    <w:rsid w:val="00A2199B"/>
    <w:rsid w:val="00A21BB5"/>
    <w:rsid w:val="00A226E7"/>
    <w:rsid w:val="00A22B63"/>
    <w:rsid w:val="00A22B9D"/>
    <w:rsid w:val="00A22EC6"/>
    <w:rsid w:val="00A2320F"/>
    <w:rsid w:val="00A232A2"/>
    <w:rsid w:val="00A232E1"/>
    <w:rsid w:val="00A2336F"/>
    <w:rsid w:val="00A2360C"/>
    <w:rsid w:val="00A23712"/>
    <w:rsid w:val="00A2381D"/>
    <w:rsid w:val="00A23C85"/>
    <w:rsid w:val="00A23CBE"/>
    <w:rsid w:val="00A23D75"/>
    <w:rsid w:val="00A23E2D"/>
    <w:rsid w:val="00A24127"/>
    <w:rsid w:val="00A243E6"/>
    <w:rsid w:val="00A24B41"/>
    <w:rsid w:val="00A24BF0"/>
    <w:rsid w:val="00A24FE8"/>
    <w:rsid w:val="00A25460"/>
    <w:rsid w:val="00A254C3"/>
    <w:rsid w:val="00A255ED"/>
    <w:rsid w:val="00A25691"/>
    <w:rsid w:val="00A2572A"/>
    <w:rsid w:val="00A25FBD"/>
    <w:rsid w:val="00A263CF"/>
    <w:rsid w:val="00A26507"/>
    <w:rsid w:val="00A26647"/>
    <w:rsid w:val="00A267B5"/>
    <w:rsid w:val="00A26CF3"/>
    <w:rsid w:val="00A27257"/>
    <w:rsid w:val="00A27852"/>
    <w:rsid w:val="00A279B0"/>
    <w:rsid w:val="00A279F7"/>
    <w:rsid w:val="00A27B8B"/>
    <w:rsid w:val="00A27F5B"/>
    <w:rsid w:val="00A27FDC"/>
    <w:rsid w:val="00A302AE"/>
    <w:rsid w:val="00A3037C"/>
    <w:rsid w:val="00A3058C"/>
    <w:rsid w:val="00A308CE"/>
    <w:rsid w:val="00A30A54"/>
    <w:rsid w:val="00A30F81"/>
    <w:rsid w:val="00A3100A"/>
    <w:rsid w:val="00A31236"/>
    <w:rsid w:val="00A312FB"/>
    <w:rsid w:val="00A3171A"/>
    <w:rsid w:val="00A31B1A"/>
    <w:rsid w:val="00A31FED"/>
    <w:rsid w:val="00A320ED"/>
    <w:rsid w:val="00A32109"/>
    <w:rsid w:val="00A327E3"/>
    <w:rsid w:val="00A32952"/>
    <w:rsid w:val="00A32E1C"/>
    <w:rsid w:val="00A32EC2"/>
    <w:rsid w:val="00A32EF7"/>
    <w:rsid w:val="00A32F1C"/>
    <w:rsid w:val="00A33027"/>
    <w:rsid w:val="00A33252"/>
    <w:rsid w:val="00A33CDA"/>
    <w:rsid w:val="00A33DCF"/>
    <w:rsid w:val="00A33F89"/>
    <w:rsid w:val="00A34117"/>
    <w:rsid w:val="00A347A7"/>
    <w:rsid w:val="00A34A05"/>
    <w:rsid w:val="00A34BF2"/>
    <w:rsid w:val="00A34FC4"/>
    <w:rsid w:val="00A35241"/>
    <w:rsid w:val="00A35582"/>
    <w:rsid w:val="00A35679"/>
    <w:rsid w:val="00A35718"/>
    <w:rsid w:val="00A35B3B"/>
    <w:rsid w:val="00A35B47"/>
    <w:rsid w:val="00A35BAF"/>
    <w:rsid w:val="00A35D0E"/>
    <w:rsid w:val="00A3675B"/>
    <w:rsid w:val="00A367CB"/>
    <w:rsid w:val="00A372C7"/>
    <w:rsid w:val="00A375DB"/>
    <w:rsid w:val="00A37630"/>
    <w:rsid w:val="00A376EC"/>
    <w:rsid w:val="00A3782C"/>
    <w:rsid w:val="00A37B45"/>
    <w:rsid w:val="00A37D5D"/>
    <w:rsid w:val="00A37E65"/>
    <w:rsid w:val="00A40263"/>
    <w:rsid w:val="00A402AC"/>
    <w:rsid w:val="00A407E2"/>
    <w:rsid w:val="00A40D51"/>
    <w:rsid w:val="00A4161C"/>
    <w:rsid w:val="00A41792"/>
    <w:rsid w:val="00A417D0"/>
    <w:rsid w:val="00A418D4"/>
    <w:rsid w:val="00A41CDC"/>
    <w:rsid w:val="00A41F7D"/>
    <w:rsid w:val="00A420DA"/>
    <w:rsid w:val="00A42128"/>
    <w:rsid w:val="00A421FF"/>
    <w:rsid w:val="00A428F9"/>
    <w:rsid w:val="00A42BE9"/>
    <w:rsid w:val="00A4337F"/>
    <w:rsid w:val="00A43386"/>
    <w:rsid w:val="00A433F0"/>
    <w:rsid w:val="00A43434"/>
    <w:rsid w:val="00A43880"/>
    <w:rsid w:val="00A43ACE"/>
    <w:rsid w:val="00A43B9E"/>
    <w:rsid w:val="00A43CBF"/>
    <w:rsid w:val="00A43DD4"/>
    <w:rsid w:val="00A43F74"/>
    <w:rsid w:val="00A44AD8"/>
    <w:rsid w:val="00A44CEA"/>
    <w:rsid w:val="00A44DF4"/>
    <w:rsid w:val="00A44FD2"/>
    <w:rsid w:val="00A4559B"/>
    <w:rsid w:val="00A455FA"/>
    <w:rsid w:val="00A45907"/>
    <w:rsid w:val="00A4591F"/>
    <w:rsid w:val="00A45964"/>
    <w:rsid w:val="00A45F96"/>
    <w:rsid w:val="00A45FC7"/>
    <w:rsid w:val="00A46674"/>
    <w:rsid w:val="00A46690"/>
    <w:rsid w:val="00A4681F"/>
    <w:rsid w:val="00A46B5A"/>
    <w:rsid w:val="00A46D9D"/>
    <w:rsid w:val="00A47598"/>
    <w:rsid w:val="00A47879"/>
    <w:rsid w:val="00A47CF0"/>
    <w:rsid w:val="00A47FD4"/>
    <w:rsid w:val="00A500DA"/>
    <w:rsid w:val="00A50186"/>
    <w:rsid w:val="00A5077F"/>
    <w:rsid w:val="00A5086D"/>
    <w:rsid w:val="00A5090C"/>
    <w:rsid w:val="00A50918"/>
    <w:rsid w:val="00A50A5E"/>
    <w:rsid w:val="00A50FC9"/>
    <w:rsid w:val="00A513C6"/>
    <w:rsid w:val="00A51749"/>
    <w:rsid w:val="00A51D47"/>
    <w:rsid w:val="00A51DC8"/>
    <w:rsid w:val="00A51FA4"/>
    <w:rsid w:val="00A52396"/>
    <w:rsid w:val="00A5248F"/>
    <w:rsid w:val="00A529B7"/>
    <w:rsid w:val="00A52C35"/>
    <w:rsid w:val="00A52CA3"/>
    <w:rsid w:val="00A52D07"/>
    <w:rsid w:val="00A52E61"/>
    <w:rsid w:val="00A52E6E"/>
    <w:rsid w:val="00A52F29"/>
    <w:rsid w:val="00A531E0"/>
    <w:rsid w:val="00A53562"/>
    <w:rsid w:val="00A53620"/>
    <w:rsid w:val="00A5362B"/>
    <w:rsid w:val="00A53F21"/>
    <w:rsid w:val="00A5410D"/>
    <w:rsid w:val="00A54240"/>
    <w:rsid w:val="00A54388"/>
    <w:rsid w:val="00A543FE"/>
    <w:rsid w:val="00A54572"/>
    <w:rsid w:val="00A5490D"/>
    <w:rsid w:val="00A54BB9"/>
    <w:rsid w:val="00A55393"/>
    <w:rsid w:val="00A554E7"/>
    <w:rsid w:val="00A5570D"/>
    <w:rsid w:val="00A5587C"/>
    <w:rsid w:val="00A55916"/>
    <w:rsid w:val="00A55A02"/>
    <w:rsid w:val="00A55DF5"/>
    <w:rsid w:val="00A55E68"/>
    <w:rsid w:val="00A560B3"/>
    <w:rsid w:val="00A56262"/>
    <w:rsid w:val="00A5646A"/>
    <w:rsid w:val="00A5657F"/>
    <w:rsid w:val="00A565AD"/>
    <w:rsid w:val="00A565FB"/>
    <w:rsid w:val="00A56840"/>
    <w:rsid w:val="00A56D97"/>
    <w:rsid w:val="00A57049"/>
    <w:rsid w:val="00A5709B"/>
    <w:rsid w:val="00A570C0"/>
    <w:rsid w:val="00A5729E"/>
    <w:rsid w:val="00A57913"/>
    <w:rsid w:val="00A57A6E"/>
    <w:rsid w:val="00A6010E"/>
    <w:rsid w:val="00A60A12"/>
    <w:rsid w:val="00A60A86"/>
    <w:rsid w:val="00A61128"/>
    <w:rsid w:val="00A613BE"/>
    <w:rsid w:val="00A614DD"/>
    <w:rsid w:val="00A615BE"/>
    <w:rsid w:val="00A61C52"/>
    <w:rsid w:val="00A624A1"/>
    <w:rsid w:val="00A6265E"/>
    <w:rsid w:val="00A62C02"/>
    <w:rsid w:val="00A6327D"/>
    <w:rsid w:val="00A6349F"/>
    <w:rsid w:val="00A637E7"/>
    <w:rsid w:val="00A63908"/>
    <w:rsid w:val="00A641E5"/>
    <w:rsid w:val="00A64402"/>
    <w:rsid w:val="00A644D4"/>
    <w:rsid w:val="00A646EA"/>
    <w:rsid w:val="00A649AA"/>
    <w:rsid w:val="00A64ADB"/>
    <w:rsid w:val="00A64E95"/>
    <w:rsid w:val="00A6537F"/>
    <w:rsid w:val="00A65489"/>
    <w:rsid w:val="00A654FC"/>
    <w:rsid w:val="00A65977"/>
    <w:rsid w:val="00A6607B"/>
    <w:rsid w:val="00A661A3"/>
    <w:rsid w:val="00A66272"/>
    <w:rsid w:val="00A66276"/>
    <w:rsid w:val="00A66503"/>
    <w:rsid w:val="00A6660B"/>
    <w:rsid w:val="00A66638"/>
    <w:rsid w:val="00A66775"/>
    <w:rsid w:val="00A6684C"/>
    <w:rsid w:val="00A6699E"/>
    <w:rsid w:val="00A66A1B"/>
    <w:rsid w:val="00A66AA2"/>
    <w:rsid w:val="00A66BE7"/>
    <w:rsid w:val="00A67610"/>
    <w:rsid w:val="00A6772C"/>
    <w:rsid w:val="00A678C7"/>
    <w:rsid w:val="00A67D48"/>
    <w:rsid w:val="00A704DA"/>
    <w:rsid w:val="00A70539"/>
    <w:rsid w:val="00A70888"/>
    <w:rsid w:val="00A70B74"/>
    <w:rsid w:val="00A711E2"/>
    <w:rsid w:val="00A713D4"/>
    <w:rsid w:val="00A7170F"/>
    <w:rsid w:val="00A71ABC"/>
    <w:rsid w:val="00A71B6F"/>
    <w:rsid w:val="00A71BEC"/>
    <w:rsid w:val="00A71C62"/>
    <w:rsid w:val="00A72453"/>
    <w:rsid w:val="00A7251C"/>
    <w:rsid w:val="00A7269B"/>
    <w:rsid w:val="00A72899"/>
    <w:rsid w:val="00A72AA7"/>
    <w:rsid w:val="00A72AF1"/>
    <w:rsid w:val="00A73A03"/>
    <w:rsid w:val="00A73AEE"/>
    <w:rsid w:val="00A73E88"/>
    <w:rsid w:val="00A747F1"/>
    <w:rsid w:val="00A750A2"/>
    <w:rsid w:val="00A7513F"/>
    <w:rsid w:val="00A758CF"/>
    <w:rsid w:val="00A75914"/>
    <w:rsid w:val="00A75939"/>
    <w:rsid w:val="00A75946"/>
    <w:rsid w:val="00A75964"/>
    <w:rsid w:val="00A75C78"/>
    <w:rsid w:val="00A75DD1"/>
    <w:rsid w:val="00A75F40"/>
    <w:rsid w:val="00A7600A"/>
    <w:rsid w:val="00A76289"/>
    <w:rsid w:val="00A76583"/>
    <w:rsid w:val="00A76C70"/>
    <w:rsid w:val="00A77725"/>
    <w:rsid w:val="00A77A6F"/>
    <w:rsid w:val="00A802FC"/>
    <w:rsid w:val="00A80406"/>
    <w:rsid w:val="00A8046D"/>
    <w:rsid w:val="00A80473"/>
    <w:rsid w:val="00A8075E"/>
    <w:rsid w:val="00A807DA"/>
    <w:rsid w:val="00A8095E"/>
    <w:rsid w:val="00A80AB1"/>
    <w:rsid w:val="00A80B93"/>
    <w:rsid w:val="00A80E78"/>
    <w:rsid w:val="00A80FF9"/>
    <w:rsid w:val="00A812C1"/>
    <w:rsid w:val="00A81408"/>
    <w:rsid w:val="00A814F5"/>
    <w:rsid w:val="00A81CC2"/>
    <w:rsid w:val="00A81E92"/>
    <w:rsid w:val="00A81FE6"/>
    <w:rsid w:val="00A8204B"/>
    <w:rsid w:val="00A8261D"/>
    <w:rsid w:val="00A826F1"/>
    <w:rsid w:val="00A82917"/>
    <w:rsid w:val="00A82DEB"/>
    <w:rsid w:val="00A83047"/>
    <w:rsid w:val="00A839A0"/>
    <w:rsid w:val="00A83B77"/>
    <w:rsid w:val="00A83C7C"/>
    <w:rsid w:val="00A83C9B"/>
    <w:rsid w:val="00A83CBD"/>
    <w:rsid w:val="00A83D00"/>
    <w:rsid w:val="00A844FB"/>
    <w:rsid w:val="00A850A7"/>
    <w:rsid w:val="00A850EF"/>
    <w:rsid w:val="00A855B4"/>
    <w:rsid w:val="00A85968"/>
    <w:rsid w:val="00A85E52"/>
    <w:rsid w:val="00A85E5A"/>
    <w:rsid w:val="00A85ECD"/>
    <w:rsid w:val="00A85F25"/>
    <w:rsid w:val="00A8651B"/>
    <w:rsid w:val="00A86530"/>
    <w:rsid w:val="00A86A9D"/>
    <w:rsid w:val="00A86F5C"/>
    <w:rsid w:val="00A87288"/>
    <w:rsid w:val="00A8741E"/>
    <w:rsid w:val="00A879C2"/>
    <w:rsid w:val="00A87A58"/>
    <w:rsid w:val="00A87F6B"/>
    <w:rsid w:val="00A87FAE"/>
    <w:rsid w:val="00A87FB0"/>
    <w:rsid w:val="00A901B7"/>
    <w:rsid w:val="00A90392"/>
    <w:rsid w:val="00A906CC"/>
    <w:rsid w:val="00A908EB"/>
    <w:rsid w:val="00A9099A"/>
    <w:rsid w:val="00A90C61"/>
    <w:rsid w:val="00A90D1D"/>
    <w:rsid w:val="00A9111F"/>
    <w:rsid w:val="00A9157E"/>
    <w:rsid w:val="00A91A38"/>
    <w:rsid w:val="00A929FE"/>
    <w:rsid w:val="00A92D25"/>
    <w:rsid w:val="00A92DB6"/>
    <w:rsid w:val="00A93373"/>
    <w:rsid w:val="00A933CD"/>
    <w:rsid w:val="00A934EC"/>
    <w:rsid w:val="00A9359E"/>
    <w:rsid w:val="00A93811"/>
    <w:rsid w:val="00A93818"/>
    <w:rsid w:val="00A93858"/>
    <w:rsid w:val="00A93920"/>
    <w:rsid w:val="00A93DB0"/>
    <w:rsid w:val="00A94052"/>
    <w:rsid w:val="00A94227"/>
    <w:rsid w:val="00A94239"/>
    <w:rsid w:val="00A94852"/>
    <w:rsid w:val="00A94A0B"/>
    <w:rsid w:val="00A94ABD"/>
    <w:rsid w:val="00A94CFA"/>
    <w:rsid w:val="00A95121"/>
    <w:rsid w:val="00A951F5"/>
    <w:rsid w:val="00A95810"/>
    <w:rsid w:val="00A967A4"/>
    <w:rsid w:val="00A970A1"/>
    <w:rsid w:val="00A973AE"/>
    <w:rsid w:val="00A974B6"/>
    <w:rsid w:val="00A97AC9"/>
    <w:rsid w:val="00A97B5F"/>
    <w:rsid w:val="00A97FCC"/>
    <w:rsid w:val="00A97FCE"/>
    <w:rsid w:val="00AA00A8"/>
    <w:rsid w:val="00AA01B7"/>
    <w:rsid w:val="00AA0944"/>
    <w:rsid w:val="00AA0C8D"/>
    <w:rsid w:val="00AA14EB"/>
    <w:rsid w:val="00AA171F"/>
    <w:rsid w:val="00AA177D"/>
    <w:rsid w:val="00AA18BF"/>
    <w:rsid w:val="00AA195C"/>
    <w:rsid w:val="00AA1B4A"/>
    <w:rsid w:val="00AA1DE1"/>
    <w:rsid w:val="00AA1EAA"/>
    <w:rsid w:val="00AA2057"/>
    <w:rsid w:val="00AA28A5"/>
    <w:rsid w:val="00AA28EE"/>
    <w:rsid w:val="00AA28EF"/>
    <w:rsid w:val="00AA2ADB"/>
    <w:rsid w:val="00AA2B66"/>
    <w:rsid w:val="00AA2C16"/>
    <w:rsid w:val="00AA3131"/>
    <w:rsid w:val="00AA35C0"/>
    <w:rsid w:val="00AA3DAB"/>
    <w:rsid w:val="00AA3F0A"/>
    <w:rsid w:val="00AA417A"/>
    <w:rsid w:val="00AA4219"/>
    <w:rsid w:val="00AA4621"/>
    <w:rsid w:val="00AA462A"/>
    <w:rsid w:val="00AA4861"/>
    <w:rsid w:val="00AA4ABE"/>
    <w:rsid w:val="00AA4CF0"/>
    <w:rsid w:val="00AA4D04"/>
    <w:rsid w:val="00AA5420"/>
    <w:rsid w:val="00AA542A"/>
    <w:rsid w:val="00AA5622"/>
    <w:rsid w:val="00AA574F"/>
    <w:rsid w:val="00AA5770"/>
    <w:rsid w:val="00AA5FE5"/>
    <w:rsid w:val="00AA682B"/>
    <w:rsid w:val="00AA70E0"/>
    <w:rsid w:val="00AA752E"/>
    <w:rsid w:val="00AA75E1"/>
    <w:rsid w:val="00AA7C9E"/>
    <w:rsid w:val="00AA7D1B"/>
    <w:rsid w:val="00AA7E35"/>
    <w:rsid w:val="00AA7EDD"/>
    <w:rsid w:val="00AB02CE"/>
    <w:rsid w:val="00AB0394"/>
    <w:rsid w:val="00AB086B"/>
    <w:rsid w:val="00AB0A4A"/>
    <w:rsid w:val="00AB0A93"/>
    <w:rsid w:val="00AB0AAB"/>
    <w:rsid w:val="00AB0C49"/>
    <w:rsid w:val="00AB0C4A"/>
    <w:rsid w:val="00AB0CF6"/>
    <w:rsid w:val="00AB0DE3"/>
    <w:rsid w:val="00AB0E4C"/>
    <w:rsid w:val="00AB105D"/>
    <w:rsid w:val="00AB141F"/>
    <w:rsid w:val="00AB1A86"/>
    <w:rsid w:val="00AB2165"/>
    <w:rsid w:val="00AB21FD"/>
    <w:rsid w:val="00AB225D"/>
    <w:rsid w:val="00AB2698"/>
    <w:rsid w:val="00AB26AA"/>
    <w:rsid w:val="00AB292E"/>
    <w:rsid w:val="00AB2CBA"/>
    <w:rsid w:val="00AB2CE4"/>
    <w:rsid w:val="00AB2D89"/>
    <w:rsid w:val="00AB2FDA"/>
    <w:rsid w:val="00AB3790"/>
    <w:rsid w:val="00AB38A1"/>
    <w:rsid w:val="00AB3A58"/>
    <w:rsid w:val="00AB3AFD"/>
    <w:rsid w:val="00AB3D49"/>
    <w:rsid w:val="00AB3F45"/>
    <w:rsid w:val="00AB4124"/>
    <w:rsid w:val="00AB43D7"/>
    <w:rsid w:val="00AB46F4"/>
    <w:rsid w:val="00AB5023"/>
    <w:rsid w:val="00AB519D"/>
    <w:rsid w:val="00AB52AB"/>
    <w:rsid w:val="00AB56A8"/>
    <w:rsid w:val="00AB5825"/>
    <w:rsid w:val="00AB59C3"/>
    <w:rsid w:val="00AB5AF6"/>
    <w:rsid w:val="00AB5CF1"/>
    <w:rsid w:val="00AB5EA5"/>
    <w:rsid w:val="00AB648F"/>
    <w:rsid w:val="00AB64D9"/>
    <w:rsid w:val="00AB66D5"/>
    <w:rsid w:val="00AB67AE"/>
    <w:rsid w:val="00AB689B"/>
    <w:rsid w:val="00AB6A28"/>
    <w:rsid w:val="00AB6A5C"/>
    <w:rsid w:val="00AB6A7D"/>
    <w:rsid w:val="00AB6CAF"/>
    <w:rsid w:val="00AB6CF2"/>
    <w:rsid w:val="00AB6DD2"/>
    <w:rsid w:val="00AB6E11"/>
    <w:rsid w:val="00AB6F2F"/>
    <w:rsid w:val="00AB701E"/>
    <w:rsid w:val="00AB7881"/>
    <w:rsid w:val="00AC01F2"/>
    <w:rsid w:val="00AC0398"/>
    <w:rsid w:val="00AC0AFF"/>
    <w:rsid w:val="00AC0B85"/>
    <w:rsid w:val="00AC0E7C"/>
    <w:rsid w:val="00AC1151"/>
    <w:rsid w:val="00AC12D7"/>
    <w:rsid w:val="00AC1347"/>
    <w:rsid w:val="00AC1892"/>
    <w:rsid w:val="00AC18C8"/>
    <w:rsid w:val="00AC1A04"/>
    <w:rsid w:val="00AC1D15"/>
    <w:rsid w:val="00AC1ED0"/>
    <w:rsid w:val="00AC262A"/>
    <w:rsid w:val="00AC31EB"/>
    <w:rsid w:val="00AC339A"/>
    <w:rsid w:val="00AC3619"/>
    <w:rsid w:val="00AC366D"/>
    <w:rsid w:val="00AC3936"/>
    <w:rsid w:val="00AC39AD"/>
    <w:rsid w:val="00AC3A1A"/>
    <w:rsid w:val="00AC42A2"/>
    <w:rsid w:val="00AC439A"/>
    <w:rsid w:val="00AC44B1"/>
    <w:rsid w:val="00AC482F"/>
    <w:rsid w:val="00AC48AB"/>
    <w:rsid w:val="00AC49CC"/>
    <w:rsid w:val="00AC5237"/>
    <w:rsid w:val="00AC5918"/>
    <w:rsid w:val="00AC6043"/>
    <w:rsid w:val="00AC6166"/>
    <w:rsid w:val="00AC635F"/>
    <w:rsid w:val="00AC6465"/>
    <w:rsid w:val="00AC65E8"/>
    <w:rsid w:val="00AC6742"/>
    <w:rsid w:val="00AC67CF"/>
    <w:rsid w:val="00AC6862"/>
    <w:rsid w:val="00AC6A81"/>
    <w:rsid w:val="00AC6AA2"/>
    <w:rsid w:val="00AC6E47"/>
    <w:rsid w:val="00AC72F6"/>
    <w:rsid w:val="00AC7926"/>
    <w:rsid w:val="00AC7B7C"/>
    <w:rsid w:val="00AC7BEB"/>
    <w:rsid w:val="00AD030D"/>
    <w:rsid w:val="00AD075A"/>
    <w:rsid w:val="00AD0B5D"/>
    <w:rsid w:val="00AD0B68"/>
    <w:rsid w:val="00AD0E62"/>
    <w:rsid w:val="00AD0EFF"/>
    <w:rsid w:val="00AD1123"/>
    <w:rsid w:val="00AD1422"/>
    <w:rsid w:val="00AD1581"/>
    <w:rsid w:val="00AD1DE6"/>
    <w:rsid w:val="00AD1F64"/>
    <w:rsid w:val="00AD23DB"/>
    <w:rsid w:val="00AD2B1C"/>
    <w:rsid w:val="00AD2DE5"/>
    <w:rsid w:val="00AD2E4D"/>
    <w:rsid w:val="00AD3324"/>
    <w:rsid w:val="00AD39AA"/>
    <w:rsid w:val="00AD3F72"/>
    <w:rsid w:val="00AD40CF"/>
    <w:rsid w:val="00AD4184"/>
    <w:rsid w:val="00AD437A"/>
    <w:rsid w:val="00AD44EC"/>
    <w:rsid w:val="00AD4CE5"/>
    <w:rsid w:val="00AD4D0B"/>
    <w:rsid w:val="00AD4D18"/>
    <w:rsid w:val="00AD563E"/>
    <w:rsid w:val="00AD5D37"/>
    <w:rsid w:val="00AD5F28"/>
    <w:rsid w:val="00AD650D"/>
    <w:rsid w:val="00AD6665"/>
    <w:rsid w:val="00AD6758"/>
    <w:rsid w:val="00AD6A4F"/>
    <w:rsid w:val="00AD70FA"/>
    <w:rsid w:val="00AD7149"/>
    <w:rsid w:val="00AD75BD"/>
    <w:rsid w:val="00AD7880"/>
    <w:rsid w:val="00AD7B6F"/>
    <w:rsid w:val="00AE023B"/>
    <w:rsid w:val="00AE10D5"/>
    <w:rsid w:val="00AE119A"/>
    <w:rsid w:val="00AE11C7"/>
    <w:rsid w:val="00AE13D8"/>
    <w:rsid w:val="00AE1630"/>
    <w:rsid w:val="00AE188E"/>
    <w:rsid w:val="00AE1B89"/>
    <w:rsid w:val="00AE1EC8"/>
    <w:rsid w:val="00AE1F5B"/>
    <w:rsid w:val="00AE23A6"/>
    <w:rsid w:val="00AE2AF0"/>
    <w:rsid w:val="00AE3298"/>
    <w:rsid w:val="00AE333A"/>
    <w:rsid w:val="00AE3546"/>
    <w:rsid w:val="00AE35C2"/>
    <w:rsid w:val="00AE36E5"/>
    <w:rsid w:val="00AE3B96"/>
    <w:rsid w:val="00AE3F91"/>
    <w:rsid w:val="00AE4216"/>
    <w:rsid w:val="00AE4368"/>
    <w:rsid w:val="00AE449B"/>
    <w:rsid w:val="00AE460B"/>
    <w:rsid w:val="00AE4B69"/>
    <w:rsid w:val="00AE5024"/>
    <w:rsid w:val="00AE5678"/>
    <w:rsid w:val="00AE5861"/>
    <w:rsid w:val="00AE597B"/>
    <w:rsid w:val="00AE5BA7"/>
    <w:rsid w:val="00AE5DBA"/>
    <w:rsid w:val="00AE60DD"/>
    <w:rsid w:val="00AE6185"/>
    <w:rsid w:val="00AE64A7"/>
    <w:rsid w:val="00AE6ADD"/>
    <w:rsid w:val="00AE6BA9"/>
    <w:rsid w:val="00AE7031"/>
    <w:rsid w:val="00AE7181"/>
    <w:rsid w:val="00AE7556"/>
    <w:rsid w:val="00AE763A"/>
    <w:rsid w:val="00AE7CF9"/>
    <w:rsid w:val="00AE7E7D"/>
    <w:rsid w:val="00AE7E92"/>
    <w:rsid w:val="00AE7FCE"/>
    <w:rsid w:val="00AF00ED"/>
    <w:rsid w:val="00AF01A7"/>
    <w:rsid w:val="00AF0412"/>
    <w:rsid w:val="00AF042F"/>
    <w:rsid w:val="00AF07A2"/>
    <w:rsid w:val="00AF0826"/>
    <w:rsid w:val="00AF0AC1"/>
    <w:rsid w:val="00AF0C76"/>
    <w:rsid w:val="00AF0C83"/>
    <w:rsid w:val="00AF11F6"/>
    <w:rsid w:val="00AF16AC"/>
    <w:rsid w:val="00AF18B2"/>
    <w:rsid w:val="00AF1AFA"/>
    <w:rsid w:val="00AF1BA1"/>
    <w:rsid w:val="00AF1C0B"/>
    <w:rsid w:val="00AF1C5B"/>
    <w:rsid w:val="00AF1D36"/>
    <w:rsid w:val="00AF1EFF"/>
    <w:rsid w:val="00AF1F03"/>
    <w:rsid w:val="00AF2F7B"/>
    <w:rsid w:val="00AF3211"/>
    <w:rsid w:val="00AF3379"/>
    <w:rsid w:val="00AF352A"/>
    <w:rsid w:val="00AF3EA9"/>
    <w:rsid w:val="00AF3EB1"/>
    <w:rsid w:val="00AF41AB"/>
    <w:rsid w:val="00AF41E9"/>
    <w:rsid w:val="00AF4209"/>
    <w:rsid w:val="00AF4432"/>
    <w:rsid w:val="00AF48EB"/>
    <w:rsid w:val="00AF4984"/>
    <w:rsid w:val="00AF4A5E"/>
    <w:rsid w:val="00AF4C55"/>
    <w:rsid w:val="00AF4E9E"/>
    <w:rsid w:val="00AF4FD3"/>
    <w:rsid w:val="00AF501D"/>
    <w:rsid w:val="00AF5741"/>
    <w:rsid w:val="00AF5782"/>
    <w:rsid w:val="00AF579D"/>
    <w:rsid w:val="00AF579E"/>
    <w:rsid w:val="00AF60C0"/>
    <w:rsid w:val="00AF6235"/>
    <w:rsid w:val="00AF65F5"/>
    <w:rsid w:val="00AF68F0"/>
    <w:rsid w:val="00AF6E0D"/>
    <w:rsid w:val="00AF6E23"/>
    <w:rsid w:val="00AF6E41"/>
    <w:rsid w:val="00AF6EF3"/>
    <w:rsid w:val="00AF70E2"/>
    <w:rsid w:val="00AF74AE"/>
    <w:rsid w:val="00AF75BD"/>
    <w:rsid w:val="00AF7736"/>
    <w:rsid w:val="00AF78FF"/>
    <w:rsid w:val="00AF794E"/>
    <w:rsid w:val="00AF799A"/>
    <w:rsid w:val="00AF7CBA"/>
    <w:rsid w:val="00B00101"/>
    <w:rsid w:val="00B001BC"/>
    <w:rsid w:val="00B006C9"/>
    <w:rsid w:val="00B008D9"/>
    <w:rsid w:val="00B00B29"/>
    <w:rsid w:val="00B00D37"/>
    <w:rsid w:val="00B00E49"/>
    <w:rsid w:val="00B0100F"/>
    <w:rsid w:val="00B0164C"/>
    <w:rsid w:val="00B01679"/>
    <w:rsid w:val="00B018FD"/>
    <w:rsid w:val="00B01A84"/>
    <w:rsid w:val="00B01B6F"/>
    <w:rsid w:val="00B0236F"/>
    <w:rsid w:val="00B0240E"/>
    <w:rsid w:val="00B02423"/>
    <w:rsid w:val="00B024EF"/>
    <w:rsid w:val="00B03164"/>
    <w:rsid w:val="00B031AA"/>
    <w:rsid w:val="00B032DF"/>
    <w:rsid w:val="00B03308"/>
    <w:rsid w:val="00B0351C"/>
    <w:rsid w:val="00B038BF"/>
    <w:rsid w:val="00B03F12"/>
    <w:rsid w:val="00B041E6"/>
    <w:rsid w:val="00B046B1"/>
    <w:rsid w:val="00B046BD"/>
    <w:rsid w:val="00B053B6"/>
    <w:rsid w:val="00B05462"/>
    <w:rsid w:val="00B054CB"/>
    <w:rsid w:val="00B059B2"/>
    <w:rsid w:val="00B059BB"/>
    <w:rsid w:val="00B05D6A"/>
    <w:rsid w:val="00B05EF4"/>
    <w:rsid w:val="00B067E3"/>
    <w:rsid w:val="00B06CFF"/>
    <w:rsid w:val="00B07002"/>
    <w:rsid w:val="00B0780D"/>
    <w:rsid w:val="00B100F2"/>
    <w:rsid w:val="00B10104"/>
    <w:rsid w:val="00B103B8"/>
    <w:rsid w:val="00B103CE"/>
    <w:rsid w:val="00B103FA"/>
    <w:rsid w:val="00B1053B"/>
    <w:rsid w:val="00B108BC"/>
    <w:rsid w:val="00B10BE9"/>
    <w:rsid w:val="00B10EA8"/>
    <w:rsid w:val="00B110FD"/>
    <w:rsid w:val="00B1120F"/>
    <w:rsid w:val="00B116D2"/>
    <w:rsid w:val="00B11833"/>
    <w:rsid w:val="00B118C8"/>
    <w:rsid w:val="00B11D47"/>
    <w:rsid w:val="00B12144"/>
    <w:rsid w:val="00B1218D"/>
    <w:rsid w:val="00B12263"/>
    <w:rsid w:val="00B12544"/>
    <w:rsid w:val="00B1296E"/>
    <w:rsid w:val="00B130F2"/>
    <w:rsid w:val="00B13354"/>
    <w:rsid w:val="00B13514"/>
    <w:rsid w:val="00B13566"/>
    <w:rsid w:val="00B135D6"/>
    <w:rsid w:val="00B135ED"/>
    <w:rsid w:val="00B13866"/>
    <w:rsid w:val="00B13976"/>
    <w:rsid w:val="00B13AAF"/>
    <w:rsid w:val="00B13DD9"/>
    <w:rsid w:val="00B144C2"/>
    <w:rsid w:val="00B146BF"/>
    <w:rsid w:val="00B14953"/>
    <w:rsid w:val="00B14BF7"/>
    <w:rsid w:val="00B14D2E"/>
    <w:rsid w:val="00B14F89"/>
    <w:rsid w:val="00B15216"/>
    <w:rsid w:val="00B152F0"/>
    <w:rsid w:val="00B1571E"/>
    <w:rsid w:val="00B16121"/>
    <w:rsid w:val="00B165CE"/>
    <w:rsid w:val="00B16B8D"/>
    <w:rsid w:val="00B17122"/>
    <w:rsid w:val="00B17B5C"/>
    <w:rsid w:val="00B17BAB"/>
    <w:rsid w:val="00B17BEE"/>
    <w:rsid w:val="00B17D89"/>
    <w:rsid w:val="00B17E44"/>
    <w:rsid w:val="00B17F7A"/>
    <w:rsid w:val="00B2001F"/>
    <w:rsid w:val="00B20351"/>
    <w:rsid w:val="00B20434"/>
    <w:rsid w:val="00B20777"/>
    <w:rsid w:val="00B208BC"/>
    <w:rsid w:val="00B209C6"/>
    <w:rsid w:val="00B212CA"/>
    <w:rsid w:val="00B214FB"/>
    <w:rsid w:val="00B2179B"/>
    <w:rsid w:val="00B21890"/>
    <w:rsid w:val="00B22238"/>
    <w:rsid w:val="00B22286"/>
    <w:rsid w:val="00B22465"/>
    <w:rsid w:val="00B224D1"/>
    <w:rsid w:val="00B228DA"/>
    <w:rsid w:val="00B23089"/>
    <w:rsid w:val="00B2348B"/>
    <w:rsid w:val="00B234A6"/>
    <w:rsid w:val="00B23D90"/>
    <w:rsid w:val="00B23F0C"/>
    <w:rsid w:val="00B24097"/>
    <w:rsid w:val="00B24189"/>
    <w:rsid w:val="00B241C4"/>
    <w:rsid w:val="00B241C6"/>
    <w:rsid w:val="00B24216"/>
    <w:rsid w:val="00B24306"/>
    <w:rsid w:val="00B24362"/>
    <w:rsid w:val="00B247FB"/>
    <w:rsid w:val="00B24824"/>
    <w:rsid w:val="00B24A06"/>
    <w:rsid w:val="00B24A50"/>
    <w:rsid w:val="00B24F7C"/>
    <w:rsid w:val="00B25758"/>
    <w:rsid w:val="00B258D0"/>
    <w:rsid w:val="00B25977"/>
    <w:rsid w:val="00B25B0E"/>
    <w:rsid w:val="00B25B38"/>
    <w:rsid w:val="00B2607B"/>
    <w:rsid w:val="00B26156"/>
    <w:rsid w:val="00B263BD"/>
    <w:rsid w:val="00B27505"/>
    <w:rsid w:val="00B27623"/>
    <w:rsid w:val="00B27ACE"/>
    <w:rsid w:val="00B27B89"/>
    <w:rsid w:val="00B27CB7"/>
    <w:rsid w:val="00B27E75"/>
    <w:rsid w:val="00B27E84"/>
    <w:rsid w:val="00B27EC5"/>
    <w:rsid w:val="00B30152"/>
    <w:rsid w:val="00B30173"/>
    <w:rsid w:val="00B3037A"/>
    <w:rsid w:val="00B3048B"/>
    <w:rsid w:val="00B30904"/>
    <w:rsid w:val="00B309CC"/>
    <w:rsid w:val="00B30C74"/>
    <w:rsid w:val="00B311A9"/>
    <w:rsid w:val="00B31461"/>
    <w:rsid w:val="00B314E2"/>
    <w:rsid w:val="00B315A9"/>
    <w:rsid w:val="00B3190E"/>
    <w:rsid w:val="00B319A1"/>
    <w:rsid w:val="00B319AD"/>
    <w:rsid w:val="00B319DD"/>
    <w:rsid w:val="00B31C2E"/>
    <w:rsid w:val="00B31FE2"/>
    <w:rsid w:val="00B330F8"/>
    <w:rsid w:val="00B3310F"/>
    <w:rsid w:val="00B3373E"/>
    <w:rsid w:val="00B33C26"/>
    <w:rsid w:val="00B344A8"/>
    <w:rsid w:val="00B34588"/>
    <w:rsid w:val="00B345E3"/>
    <w:rsid w:val="00B34B1B"/>
    <w:rsid w:val="00B34E94"/>
    <w:rsid w:val="00B350DC"/>
    <w:rsid w:val="00B355B6"/>
    <w:rsid w:val="00B358F8"/>
    <w:rsid w:val="00B36AD6"/>
    <w:rsid w:val="00B36BDA"/>
    <w:rsid w:val="00B37189"/>
    <w:rsid w:val="00B37306"/>
    <w:rsid w:val="00B3753A"/>
    <w:rsid w:val="00B376D2"/>
    <w:rsid w:val="00B377E6"/>
    <w:rsid w:val="00B379BF"/>
    <w:rsid w:val="00B37B5F"/>
    <w:rsid w:val="00B37C97"/>
    <w:rsid w:val="00B37F08"/>
    <w:rsid w:val="00B40280"/>
    <w:rsid w:val="00B4081E"/>
    <w:rsid w:val="00B40BE9"/>
    <w:rsid w:val="00B41740"/>
    <w:rsid w:val="00B41B1B"/>
    <w:rsid w:val="00B41F57"/>
    <w:rsid w:val="00B4210E"/>
    <w:rsid w:val="00B425DD"/>
    <w:rsid w:val="00B428DA"/>
    <w:rsid w:val="00B4291D"/>
    <w:rsid w:val="00B4294E"/>
    <w:rsid w:val="00B42AA8"/>
    <w:rsid w:val="00B42D70"/>
    <w:rsid w:val="00B42D7D"/>
    <w:rsid w:val="00B4301D"/>
    <w:rsid w:val="00B43138"/>
    <w:rsid w:val="00B4316E"/>
    <w:rsid w:val="00B43598"/>
    <w:rsid w:val="00B43637"/>
    <w:rsid w:val="00B43666"/>
    <w:rsid w:val="00B4371D"/>
    <w:rsid w:val="00B43910"/>
    <w:rsid w:val="00B43A2E"/>
    <w:rsid w:val="00B43B77"/>
    <w:rsid w:val="00B43BE1"/>
    <w:rsid w:val="00B43DC1"/>
    <w:rsid w:val="00B43E24"/>
    <w:rsid w:val="00B43FCB"/>
    <w:rsid w:val="00B443E5"/>
    <w:rsid w:val="00B444AA"/>
    <w:rsid w:val="00B445FC"/>
    <w:rsid w:val="00B45023"/>
    <w:rsid w:val="00B450AC"/>
    <w:rsid w:val="00B4517B"/>
    <w:rsid w:val="00B4536F"/>
    <w:rsid w:val="00B45557"/>
    <w:rsid w:val="00B4577E"/>
    <w:rsid w:val="00B45847"/>
    <w:rsid w:val="00B45C16"/>
    <w:rsid w:val="00B464F2"/>
    <w:rsid w:val="00B46783"/>
    <w:rsid w:val="00B46876"/>
    <w:rsid w:val="00B4692C"/>
    <w:rsid w:val="00B46A5B"/>
    <w:rsid w:val="00B46A5F"/>
    <w:rsid w:val="00B46B69"/>
    <w:rsid w:val="00B46D8F"/>
    <w:rsid w:val="00B473A7"/>
    <w:rsid w:val="00B477D8"/>
    <w:rsid w:val="00B477E3"/>
    <w:rsid w:val="00B47C33"/>
    <w:rsid w:val="00B50101"/>
    <w:rsid w:val="00B50621"/>
    <w:rsid w:val="00B5127A"/>
    <w:rsid w:val="00B51408"/>
    <w:rsid w:val="00B5164C"/>
    <w:rsid w:val="00B51706"/>
    <w:rsid w:val="00B51822"/>
    <w:rsid w:val="00B51A42"/>
    <w:rsid w:val="00B51CC4"/>
    <w:rsid w:val="00B52094"/>
    <w:rsid w:val="00B52251"/>
    <w:rsid w:val="00B529A7"/>
    <w:rsid w:val="00B52ED3"/>
    <w:rsid w:val="00B532E9"/>
    <w:rsid w:val="00B533E2"/>
    <w:rsid w:val="00B53D85"/>
    <w:rsid w:val="00B53DB4"/>
    <w:rsid w:val="00B54064"/>
    <w:rsid w:val="00B54226"/>
    <w:rsid w:val="00B544F6"/>
    <w:rsid w:val="00B5478F"/>
    <w:rsid w:val="00B549A0"/>
    <w:rsid w:val="00B54E78"/>
    <w:rsid w:val="00B54EDD"/>
    <w:rsid w:val="00B54F80"/>
    <w:rsid w:val="00B54FD0"/>
    <w:rsid w:val="00B55C35"/>
    <w:rsid w:val="00B55C4B"/>
    <w:rsid w:val="00B55DB8"/>
    <w:rsid w:val="00B5605D"/>
    <w:rsid w:val="00B5610D"/>
    <w:rsid w:val="00B5671F"/>
    <w:rsid w:val="00B569E5"/>
    <w:rsid w:val="00B56BB8"/>
    <w:rsid w:val="00B56D08"/>
    <w:rsid w:val="00B56E22"/>
    <w:rsid w:val="00B56EEE"/>
    <w:rsid w:val="00B5736F"/>
    <w:rsid w:val="00B57609"/>
    <w:rsid w:val="00B57FB4"/>
    <w:rsid w:val="00B60541"/>
    <w:rsid w:val="00B61185"/>
    <w:rsid w:val="00B61489"/>
    <w:rsid w:val="00B61544"/>
    <w:rsid w:val="00B617FB"/>
    <w:rsid w:val="00B61870"/>
    <w:rsid w:val="00B61AF6"/>
    <w:rsid w:val="00B61F3B"/>
    <w:rsid w:val="00B620D2"/>
    <w:rsid w:val="00B621F1"/>
    <w:rsid w:val="00B623D7"/>
    <w:rsid w:val="00B6278E"/>
    <w:rsid w:val="00B628A5"/>
    <w:rsid w:val="00B62BCC"/>
    <w:rsid w:val="00B63A72"/>
    <w:rsid w:val="00B63C62"/>
    <w:rsid w:val="00B63F65"/>
    <w:rsid w:val="00B6416C"/>
    <w:rsid w:val="00B644F2"/>
    <w:rsid w:val="00B64506"/>
    <w:rsid w:val="00B64D81"/>
    <w:rsid w:val="00B64FE2"/>
    <w:rsid w:val="00B65218"/>
    <w:rsid w:val="00B6532E"/>
    <w:rsid w:val="00B6563D"/>
    <w:rsid w:val="00B65D1C"/>
    <w:rsid w:val="00B65F81"/>
    <w:rsid w:val="00B66484"/>
    <w:rsid w:val="00B66492"/>
    <w:rsid w:val="00B667F5"/>
    <w:rsid w:val="00B6694B"/>
    <w:rsid w:val="00B66A89"/>
    <w:rsid w:val="00B66C1C"/>
    <w:rsid w:val="00B67070"/>
    <w:rsid w:val="00B67C9A"/>
    <w:rsid w:val="00B67DA1"/>
    <w:rsid w:val="00B704ED"/>
    <w:rsid w:val="00B7061D"/>
    <w:rsid w:val="00B70650"/>
    <w:rsid w:val="00B70ADF"/>
    <w:rsid w:val="00B70F50"/>
    <w:rsid w:val="00B7112C"/>
    <w:rsid w:val="00B71257"/>
    <w:rsid w:val="00B71399"/>
    <w:rsid w:val="00B718D5"/>
    <w:rsid w:val="00B71D6C"/>
    <w:rsid w:val="00B71E91"/>
    <w:rsid w:val="00B7209C"/>
    <w:rsid w:val="00B723A8"/>
    <w:rsid w:val="00B723F2"/>
    <w:rsid w:val="00B724D3"/>
    <w:rsid w:val="00B725CD"/>
    <w:rsid w:val="00B72680"/>
    <w:rsid w:val="00B72A3B"/>
    <w:rsid w:val="00B72EA5"/>
    <w:rsid w:val="00B72F02"/>
    <w:rsid w:val="00B73088"/>
    <w:rsid w:val="00B731CE"/>
    <w:rsid w:val="00B73631"/>
    <w:rsid w:val="00B73B4E"/>
    <w:rsid w:val="00B73BB6"/>
    <w:rsid w:val="00B73FFD"/>
    <w:rsid w:val="00B742B4"/>
    <w:rsid w:val="00B748D9"/>
    <w:rsid w:val="00B7493C"/>
    <w:rsid w:val="00B74CD9"/>
    <w:rsid w:val="00B752B3"/>
    <w:rsid w:val="00B75337"/>
    <w:rsid w:val="00B7534E"/>
    <w:rsid w:val="00B7541B"/>
    <w:rsid w:val="00B75624"/>
    <w:rsid w:val="00B75A4A"/>
    <w:rsid w:val="00B75C41"/>
    <w:rsid w:val="00B75D87"/>
    <w:rsid w:val="00B75F9E"/>
    <w:rsid w:val="00B760C1"/>
    <w:rsid w:val="00B7617D"/>
    <w:rsid w:val="00B763B6"/>
    <w:rsid w:val="00B76678"/>
    <w:rsid w:val="00B7667C"/>
    <w:rsid w:val="00B7684E"/>
    <w:rsid w:val="00B768FF"/>
    <w:rsid w:val="00B76CA1"/>
    <w:rsid w:val="00B76E0F"/>
    <w:rsid w:val="00B76F77"/>
    <w:rsid w:val="00B770AF"/>
    <w:rsid w:val="00B7717F"/>
    <w:rsid w:val="00B77416"/>
    <w:rsid w:val="00B775FB"/>
    <w:rsid w:val="00B77CB8"/>
    <w:rsid w:val="00B8022F"/>
    <w:rsid w:val="00B8054F"/>
    <w:rsid w:val="00B80616"/>
    <w:rsid w:val="00B806A0"/>
    <w:rsid w:val="00B80896"/>
    <w:rsid w:val="00B8089A"/>
    <w:rsid w:val="00B80BD0"/>
    <w:rsid w:val="00B80D72"/>
    <w:rsid w:val="00B811E0"/>
    <w:rsid w:val="00B81291"/>
    <w:rsid w:val="00B81434"/>
    <w:rsid w:val="00B81D57"/>
    <w:rsid w:val="00B81FDA"/>
    <w:rsid w:val="00B8239D"/>
    <w:rsid w:val="00B82600"/>
    <w:rsid w:val="00B827ED"/>
    <w:rsid w:val="00B82A34"/>
    <w:rsid w:val="00B82B05"/>
    <w:rsid w:val="00B82C76"/>
    <w:rsid w:val="00B83284"/>
    <w:rsid w:val="00B83ACC"/>
    <w:rsid w:val="00B83BB2"/>
    <w:rsid w:val="00B83D35"/>
    <w:rsid w:val="00B84093"/>
    <w:rsid w:val="00B84275"/>
    <w:rsid w:val="00B8498C"/>
    <w:rsid w:val="00B849F6"/>
    <w:rsid w:val="00B84BE8"/>
    <w:rsid w:val="00B84DD2"/>
    <w:rsid w:val="00B851E6"/>
    <w:rsid w:val="00B85366"/>
    <w:rsid w:val="00B859A7"/>
    <w:rsid w:val="00B85CC1"/>
    <w:rsid w:val="00B85D29"/>
    <w:rsid w:val="00B865EB"/>
    <w:rsid w:val="00B86C53"/>
    <w:rsid w:val="00B86D32"/>
    <w:rsid w:val="00B872A6"/>
    <w:rsid w:val="00B874A1"/>
    <w:rsid w:val="00B87AC9"/>
    <w:rsid w:val="00B87BD7"/>
    <w:rsid w:val="00B9012A"/>
    <w:rsid w:val="00B90277"/>
    <w:rsid w:val="00B907BB"/>
    <w:rsid w:val="00B908BA"/>
    <w:rsid w:val="00B908C1"/>
    <w:rsid w:val="00B90991"/>
    <w:rsid w:val="00B90AB4"/>
    <w:rsid w:val="00B90B14"/>
    <w:rsid w:val="00B90DCB"/>
    <w:rsid w:val="00B9102E"/>
    <w:rsid w:val="00B9116C"/>
    <w:rsid w:val="00B91379"/>
    <w:rsid w:val="00B9153F"/>
    <w:rsid w:val="00B91B5B"/>
    <w:rsid w:val="00B921DC"/>
    <w:rsid w:val="00B922F2"/>
    <w:rsid w:val="00B92484"/>
    <w:rsid w:val="00B92860"/>
    <w:rsid w:val="00B928F6"/>
    <w:rsid w:val="00B92AB2"/>
    <w:rsid w:val="00B92B8B"/>
    <w:rsid w:val="00B92C7B"/>
    <w:rsid w:val="00B92D7B"/>
    <w:rsid w:val="00B92E0D"/>
    <w:rsid w:val="00B9301B"/>
    <w:rsid w:val="00B930DB"/>
    <w:rsid w:val="00B93165"/>
    <w:rsid w:val="00B93258"/>
    <w:rsid w:val="00B936CE"/>
    <w:rsid w:val="00B93841"/>
    <w:rsid w:val="00B93E96"/>
    <w:rsid w:val="00B93F4D"/>
    <w:rsid w:val="00B94114"/>
    <w:rsid w:val="00B94527"/>
    <w:rsid w:val="00B9455D"/>
    <w:rsid w:val="00B94A41"/>
    <w:rsid w:val="00B94CD2"/>
    <w:rsid w:val="00B94F6B"/>
    <w:rsid w:val="00B95168"/>
    <w:rsid w:val="00B9548B"/>
    <w:rsid w:val="00B955ED"/>
    <w:rsid w:val="00B95B72"/>
    <w:rsid w:val="00B95BD0"/>
    <w:rsid w:val="00B95E15"/>
    <w:rsid w:val="00B95F32"/>
    <w:rsid w:val="00B9618B"/>
    <w:rsid w:val="00B968AA"/>
    <w:rsid w:val="00B96A32"/>
    <w:rsid w:val="00B96B72"/>
    <w:rsid w:val="00B96F90"/>
    <w:rsid w:val="00B970BF"/>
    <w:rsid w:val="00B9719C"/>
    <w:rsid w:val="00B97368"/>
    <w:rsid w:val="00B97674"/>
    <w:rsid w:val="00B9776B"/>
    <w:rsid w:val="00B97827"/>
    <w:rsid w:val="00B97905"/>
    <w:rsid w:val="00B97AD1"/>
    <w:rsid w:val="00B97EF4"/>
    <w:rsid w:val="00B97F7A"/>
    <w:rsid w:val="00BA022D"/>
    <w:rsid w:val="00BA025D"/>
    <w:rsid w:val="00BA0389"/>
    <w:rsid w:val="00BA096D"/>
    <w:rsid w:val="00BA09D5"/>
    <w:rsid w:val="00BA0B82"/>
    <w:rsid w:val="00BA1232"/>
    <w:rsid w:val="00BA13FF"/>
    <w:rsid w:val="00BA1C3E"/>
    <w:rsid w:val="00BA1C49"/>
    <w:rsid w:val="00BA1E3B"/>
    <w:rsid w:val="00BA2034"/>
    <w:rsid w:val="00BA22BE"/>
    <w:rsid w:val="00BA24F0"/>
    <w:rsid w:val="00BA2983"/>
    <w:rsid w:val="00BA3007"/>
    <w:rsid w:val="00BA3354"/>
    <w:rsid w:val="00BA3541"/>
    <w:rsid w:val="00BA380C"/>
    <w:rsid w:val="00BA381C"/>
    <w:rsid w:val="00BA3A10"/>
    <w:rsid w:val="00BA3A6A"/>
    <w:rsid w:val="00BA3B50"/>
    <w:rsid w:val="00BA4661"/>
    <w:rsid w:val="00BA5365"/>
    <w:rsid w:val="00BA53A8"/>
    <w:rsid w:val="00BA569E"/>
    <w:rsid w:val="00BA5712"/>
    <w:rsid w:val="00BA5919"/>
    <w:rsid w:val="00BA5A32"/>
    <w:rsid w:val="00BA5B3D"/>
    <w:rsid w:val="00BA5CAE"/>
    <w:rsid w:val="00BA5D08"/>
    <w:rsid w:val="00BA5E40"/>
    <w:rsid w:val="00BA5F7B"/>
    <w:rsid w:val="00BA6102"/>
    <w:rsid w:val="00BA62B2"/>
    <w:rsid w:val="00BA630C"/>
    <w:rsid w:val="00BA69B7"/>
    <w:rsid w:val="00BA6D81"/>
    <w:rsid w:val="00BA6E6D"/>
    <w:rsid w:val="00BA6F77"/>
    <w:rsid w:val="00BA6FFA"/>
    <w:rsid w:val="00BA70EB"/>
    <w:rsid w:val="00BA7578"/>
    <w:rsid w:val="00BA7A4C"/>
    <w:rsid w:val="00BA7BC5"/>
    <w:rsid w:val="00BA7D14"/>
    <w:rsid w:val="00BA7F30"/>
    <w:rsid w:val="00BB0024"/>
    <w:rsid w:val="00BB0399"/>
    <w:rsid w:val="00BB041A"/>
    <w:rsid w:val="00BB067B"/>
    <w:rsid w:val="00BB090B"/>
    <w:rsid w:val="00BB092F"/>
    <w:rsid w:val="00BB0A28"/>
    <w:rsid w:val="00BB0A70"/>
    <w:rsid w:val="00BB0FB2"/>
    <w:rsid w:val="00BB10F9"/>
    <w:rsid w:val="00BB19F9"/>
    <w:rsid w:val="00BB1C14"/>
    <w:rsid w:val="00BB1D6C"/>
    <w:rsid w:val="00BB1E2B"/>
    <w:rsid w:val="00BB239C"/>
    <w:rsid w:val="00BB2562"/>
    <w:rsid w:val="00BB2664"/>
    <w:rsid w:val="00BB26E7"/>
    <w:rsid w:val="00BB2FD3"/>
    <w:rsid w:val="00BB3000"/>
    <w:rsid w:val="00BB3677"/>
    <w:rsid w:val="00BB3724"/>
    <w:rsid w:val="00BB39EA"/>
    <w:rsid w:val="00BB3C6F"/>
    <w:rsid w:val="00BB3D78"/>
    <w:rsid w:val="00BB3E71"/>
    <w:rsid w:val="00BB3E9B"/>
    <w:rsid w:val="00BB442B"/>
    <w:rsid w:val="00BB44B4"/>
    <w:rsid w:val="00BB4AE4"/>
    <w:rsid w:val="00BB4B13"/>
    <w:rsid w:val="00BB4D8B"/>
    <w:rsid w:val="00BB50AE"/>
    <w:rsid w:val="00BB5386"/>
    <w:rsid w:val="00BB55BE"/>
    <w:rsid w:val="00BB5780"/>
    <w:rsid w:val="00BB5B4A"/>
    <w:rsid w:val="00BB5C99"/>
    <w:rsid w:val="00BB5E06"/>
    <w:rsid w:val="00BB6079"/>
    <w:rsid w:val="00BB617F"/>
    <w:rsid w:val="00BB61FB"/>
    <w:rsid w:val="00BB62FD"/>
    <w:rsid w:val="00BB6BC2"/>
    <w:rsid w:val="00BB70A3"/>
    <w:rsid w:val="00BB742C"/>
    <w:rsid w:val="00BB74AD"/>
    <w:rsid w:val="00BB76E3"/>
    <w:rsid w:val="00BB77BA"/>
    <w:rsid w:val="00BB7918"/>
    <w:rsid w:val="00BB7C08"/>
    <w:rsid w:val="00BB7E2F"/>
    <w:rsid w:val="00BB7E32"/>
    <w:rsid w:val="00BC0366"/>
    <w:rsid w:val="00BC0444"/>
    <w:rsid w:val="00BC0CCE"/>
    <w:rsid w:val="00BC0F35"/>
    <w:rsid w:val="00BC1040"/>
    <w:rsid w:val="00BC1041"/>
    <w:rsid w:val="00BC10A3"/>
    <w:rsid w:val="00BC1219"/>
    <w:rsid w:val="00BC16C4"/>
    <w:rsid w:val="00BC18B6"/>
    <w:rsid w:val="00BC192D"/>
    <w:rsid w:val="00BC1C56"/>
    <w:rsid w:val="00BC1CEE"/>
    <w:rsid w:val="00BC1F42"/>
    <w:rsid w:val="00BC1FA2"/>
    <w:rsid w:val="00BC216C"/>
    <w:rsid w:val="00BC240F"/>
    <w:rsid w:val="00BC24EC"/>
    <w:rsid w:val="00BC25F3"/>
    <w:rsid w:val="00BC266C"/>
    <w:rsid w:val="00BC2ABB"/>
    <w:rsid w:val="00BC2E02"/>
    <w:rsid w:val="00BC2E05"/>
    <w:rsid w:val="00BC2EBC"/>
    <w:rsid w:val="00BC353C"/>
    <w:rsid w:val="00BC3604"/>
    <w:rsid w:val="00BC3D04"/>
    <w:rsid w:val="00BC3F79"/>
    <w:rsid w:val="00BC404F"/>
    <w:rsid w:val="00BC416F"/>
    <w:rsid w:val="00BC41D0"/>
    <w:rsid w:val="00BC445F"/>
    <w:rsid w:val="00BC454E"/>
    <w:rsid w:val="00BC4611"/>
    <w:rsid w:val="00BC465F"/>
    <w:rsid w:val="00BC4760"/>
    <w:rsid w:val="00BC4A10"/>
    <w:rsid w:val="00BC4C20"/>
    <w:rsid w:val="00BC4E3E"/>
    <w:rsid w:val="00BC4E95"/>
    <w:rsid w:val="00BC4EDC"/>
    <w:rsid w:val="00BC5000"/>
    <w:rsid w:val="00BC57D0"/>
    <w:rsid w:val="00BC591A"/>
    <w:rsid w:val="00BC593B"/>
    <w:rsid w:val="00BC5D82"/>
    <w:rsid w:val="00BC62C2"/>
    <w:rsid w:val="00BC66B5"/>
    <w:rsid w:val="00BC6904"/>
    <w:rsid w:val="00BC745B"/>
    <w:rsid w:val="00BC796D"/>
    <w:rsid w:val="00BC79DF"/>
    <w:rsid w:val="00BC7F41"/>
    <w:rsid w:val="00BC7FE3"/>
    <w:rsid w:val="00BD0213"/>
    <w:rsid w:val="00BD0248"/>
    <w:rsid w:val="00BD0D21"/>
    <w:rsid w:val="00BD0E7A"/>
    <w:rsid w:val="00BD0F40"/>
    <w:rsid w:val="00BD0FF7"/>
    <w:rsid w:val="00BD101D"/>
    <w:rsid w:val="00BD130E"/>
    <w:rsid w:val="00BD1406"/>
    <w:rsid w:val="00BD1CA4"/>
    <w:rsid w:val="00BD2587"/>
    <w:rsid w:val="00BD275D"/>
    <w:rsid w:val="00BD2D41"/>
    <w:rsid w:val="00BD36BA"/>
    <w:rsid w:val="00BD39BF"/>
    <w:rsid w:val="00BD3AB3"/>
    <w:rsid w:val="00BD3B80"/>
    <w:rsid w:val="00BD3D47"/>
    <w:rsid w:val="00BD4789"/>
    <w:rsid w:val="00BD48E0"/>
    <w:rsid w:val="00BD4BCC"/>
    <w:rsid w:val="00BD4C2B"/>
    <w:rsid w:val="00BD5114"/>
    <w:rsid w:val="00BD5232"/>
    <w:rsid w:val="00BD554B"/>
    <w:rsid w:val="00BD55B6"/>
    <w:rsid w:val="00BD5A2F"/>
    <w:rsid w:val="00BD5AAE"/>
    <w:rsid w:val="00BD5B0B"/>
    <w:rsid w:val="00BD5E6A"/>
    <w:rsid w:val="00BD5FCE"/>
    <w:rsid w:val="00BD6459"/>
    <w:rsid w:val="00BD6563"/>
    <w:rsid w:val="00BD6BD6"/>
    <w:rsid w:val="00BD6F1E"/>
    <w:rsid w:val="00BD7076"/>
    <w:rsid w:val="00BD7719"/>
    <w:rsid w:val="00BD7C8A"/>
    <w:rsid w:val="00BD7F58"/>
    <w:rsid w:val="00BD7F9D"/>
    <w:rsid w:val="00BE01ED"/>
    <w:rsid w:val="00BE0BF8"/>
    <w:rsid w:val="00BE0DBD"/>
    <w:rsid w:val="00BE10B1"/>
    <w:rsid w:val="00BE138F"/>
    <w:rsid w:val="00BE16E0"/>
    <w:rsid w:val="00BE1A24"/>
    <w:rsid w:val="00BE1ADC"/>
    <w:rsid w:val="00BE1DE0"/>
    <w:rsid w:val="00BE1EF3"/>
    <w:rsid w:val="00BE1F63"/>
    <w:rsid w:val="00BE21BB"/>
    <w:rsid w:val="00BE24A4"/>
    <w:rsid w:val="00BE257E"/>
    <w:rsid w:val="00BE259A"/>
    <w:rsid w:val="00BE2692"/>
    <w:rsid w:val="00BE2EB0"/>
    <w:rsid w:val="00BE300A"/>
    <w:rsid w:val="00BE316A"/>
    <w:rsid w:val="00BE3218"/>
    <w:rsid w:val="00BE3772"/>
    <w:rsid w:val="00BE3959"/>
    <w:rsid w:val="00BE3AFC"/>
    <w:rsid w:val="00BE3D7E"/>
    <w:rsid w:val="00BE3EAB"/>
    <w:rsid w:val="00BE40D9"/>
    <w:rsid w:val="00BE46B7"/>
    <w:rsid w:val="00BE48F9"/>
    <w:rsid w:val="00BE4E0D"/>
    <w:rsid w:val="00BE5000"/>
    <w:rsid w:val="00BE540A"/>
    <w:rsid w:val="00BE551B"/>
    <w:rsid w:val="00BE5B83"/>
    <w:rsid w:val="00BE66DF"/>
    <w:rsid w:val="00BE66E9"/>
    <w:rsid w:val="00BE69FF"/>
    <w:rsid w:val="00BE6CB1"/>
    <w:rsid w:val="00BE6D17"/>
    <w:rsid w:val="00BE6FD1"/>
    <w:rsid w:val="00BE743D"/>
    <w:rsid w:val="00BE75E1"/>
    <w:rsid w:val="00BE77E1"/>
    <w:rsid w:val="00BE7845"/>
    <w:rsid w:val="00BE7847"/>
    <w:rsid w:val="00BE787A"/>
    <w:rsid w:val="00BF026B"/>
    <w:rsid w:val="00BF0386"/>
    <w:rsid w:val="00BF093A"/>
    <w:rsid w:val="00BF09CF"/>
    <w:rsid w:val="00BF0DA1"/>
    <w:rsid w:val="00BF1024"/>
    <w:rsid w:val="00BF102B"/>
    <w:rsid w:val="00BF1C4D"/>
    <w:rsid w:val="00BF1CC7"/>
    <w:rsid w:val="00BF1DA1"/>
    <w:rsid w:val="00BF1E2F"/>
    <w:rsid w:val="00BF1FB5"/>
    <w:rsid w:val="00BF21B9"/>
    <w:rsid w:val="00BF22A3"/>
    <w:rsid w:val="00BF2913"/>
    <w:rsid w:val="00BF2B18"/>
    <w:rsid w:val="00BF2B66"/>
    <w:rsid w:val="00BF2E7A"/>
    <w:rsid w:val="00BF2FA3"/>
    <w:rsid w:val="00BF2FC8"/>
    <w:rsid w:val="00BF302B"/>
    <w:rsid w:val="00BF315F"/>
    <w:rsid w:val="00BF33C0"/>
    <w:rsid w:val="00BF389E"/>
    <w:rsid w:val="00BF3A4C"/>
    <w:rsid w:val="00BF3DC2"/>
    <w:rsid w:val="00BF3ED2"/>
    <w:rsid w:val="00BF41C8"/>
    <w:rsid w:val="00BF4507"/>
    <w:rsid w:val="00BF4554"/>
    <w:rsid w:val="00BF478B"/>
    <w:rsid w:val="00BF4A02"/>
    <w:rsid w:val="00BF4DAC"/>
    <w:rsid w:val="00BF4DB7"/>
    <w:rsid w:val="00BF54CE"/>
    <w:rsid w:val="00BF5625"/>
    <w:rsid w:val="00BF591E"/>
    <w:rsid w:val="00BF5A8D"/>
    <w:rsid w:val="00BF5B35"/>
    <w:rsid w:val="00BF5D99"/>
    <w:rsid w:val="00BF5FC7"/>
    <w:rsid w:val="00BF6404"/>
    <w:rsid w:val="00BF678E"/>
    <w:rsid w:val="00BF68A0"/>
    <w:rsid w:val="00BF6AE4"/>
    <w:rsid w:val="00BF6ECF"/>
    <w:rsid w:val="00BF7277"/>
    <w:rsid w:val="00BF746B"/>
    <w:rsid w:val="00BF78B7"/>
    <w:rsid w:val="00BF7E71"/>
    <w:rsid w:val="00C001BA"/>
    <w:rsid w:val="00C002F5"/>
    <w:rsid w:val="00C0036B"/>
    <w:rsid w:val="00C0070C"/>
    <w:rsid w:val="00C011B2"/>
    <w:rsid w:val="00C011D8"/>
    <w:rsid w:val="00C01236"/>
    <w:rsid w:val="00C013AC"/>
    <w:rsid w:val="00C01989"/>
    <w:rsid w:val="00C01991"/>
    <w:rsid w:val="00C01A39"/>
    <w:rsid w:val="00C01E2C"/>
    <w:rsid w:val="00C02537"/>
    <w:rsid w:val="00C02879"/>
    <w:rsid w:val="00C02B27"/>
    <w:rsid w:val="00C02D0C"/>
    <w:rsid w:val="00C02D93"/>
    <w:rsid w:val="00C02F9E"/>
    <w:rsid w:val="00C0305D"/>
    <w:rsid w:val="00C03095"/>
    <w:rsid w:val="00C0311D"/>
    <w:rsid w:val="00C038A8"/>
    <w:rsid w:val="00C03A62"/>
    <w:rsid w:val="00C03B01"/>
    <w:rsid w:val="00C03CC8"/>
    <w:rsid w:val="00C04213"/>
    <w:rsid w:val="00C04364"/>
    <w:rsid w:val="00C0459C"/>
    <w:rsid w:val="00C04C31"/>
    <w:rsid w:val="00C04DD4"/>
    <w:rsid w:val="00C05379"/>
    <w:rsid w:val="00C05405"/>
    <w:rsid w:val="00C056EF"/>
    <w:rsid w:val="00C05CC5"/>
    <w:rsid w:val="00C05CDB"/>
    <w:rsid w:val="00C05D4B"/>
    <w:rsid w:val="00C05FEC"/>
    <w:rsid w:val="00C061FE"/>
    <w:rsid w:val="00C06494"/>
    <w:rsid w:val="00C06E67"/>
    <w:rsid w:val="00C06F20"/>
    <w:rsid w:val="00C06F55"/>
    <w:rsid w:val="00C07223"/>
    <w:rsid w:val="00C0751B"/>
    <w:rsid w:val="00C075E6"/>
    <w:rsid w:val="00C103C0"/>
    <w:rsid w:val="00C103CF"/>
    <w:rsid w:val="00C10580"/>
    <w:rsid w:val="00C10674"/>
    <w:rsid w:val="00C1072F"/>
    <w:rsid w:val="00C1091A"/>
    <w:rsid w:val="00C10D8D"/>
    <w:rsid w:val="00C111FA"/>
    <w:rsid w:val="00C1180A"/>
    <w:rsid w:val="00C11E7C"/>
    <w:rsid w:val="00C11FE3"/>
    <w:rsid w:val="00C120D0"/>
    <w:rsid w:val="00C12DEB"/>
    <w:rsid w:val="00C13320"/>
    <w:rsid w:val="00C134A8"/>
    <w:rsid w:val="00C13607"/>
    <w:rsid w:val="00C13B71"/>
    <w:rsid w:val="00C13BED"/>
    <w:rsid w:val="00C14054"/>
    <w:rsid w:val="00C14790"/>
    <w:rsid w:val="00C14BBE"/>
    <w:rsid w:val="00C14C25"/>
    <w:rsid w:val="00C150E7"/>
    <w:rsid w:val="00C153DC"/>
    <w:rsid w:val="00C1567E"/>
    <w:rsid w:val="00C15904"/>
    <w:rsid w:val="00C16196"/>
    <w:rsid w:val="00C161A9"/>
    <w:rsid w:val="00C1653C"/>
    <w:rsid w:val="00C167C8"/>
    <w:rsid w:val="00C167DD"/>
    <w:rsid w:val="00C16D0C"/>
    <w:rsid w:val="00C1701B"/>
    <w:rsid w:val="00C17293"/>
    <w:rsid w:val="00C1789D"/>
    <w:rsid w:val="00C178D4"/>
    <w:rsid w:val="00C17915"/>
    <w:rsid w:val="00C17AA7"/>
    <w:rsid w:val="00C17F15"/>
    <w:rsid w:val="00C17F35"/>
    <w:rsid w:val="00C20461"/>
    <w:rsid w:val="00C20529"/>
    <w:rsid w:val="00C205C8"/>
    <w:rsid w:val="00C20C34"/>
    <w:rsid w:val="00C20EEA"/>
    <w:rsid w:val="00C2113E"/>
    <w:rsid w:val="00C215B7"/>
    <w:rsid w:val="00C216FE"/>
    <w:rsid w:val="00C217EB"/>
    <w:rsid w:val="00C2181B"/>
    <w:rsid w:val="00C218AD"/>
    <w:rsid w:val="00C2191D"/>
    <w:rsid w:val="00C21CB3"/>
    <w:rsid w:val="00C21D5F"/>
    <w:rsid w:val="00C2255A"/>
    <w:rsid w:val="00C2299C"/>
    <w:rsid w:val="00C22B78"/>
    <w:rsid w:val="00C22CCB"/>
    <w:rsid w:val="00C22CFE"/>
    <w:rsid w:val="00C22D28"/>
    <w:rsid w:val="00C22F29"/>
    <w:rsid w:val="00C2306B"/>
    <w:rsid w:val="00C23173"/>
    <w:rsid w:val="00C2326E"/>
    <w:rsid w:val="00C233C9"/>
    <w:rsid w:val="00C23440"/>
    <w:rsid w:val="00C237AC"/>
    <w:rsid w:val="00C23BF7"/>
    <w:rsid w:val="00C243DF"/>
    <w:rsid w:val="00C2457B"/>
    <w:rsid w:val="00C2481E"/>
    <w:rsid w:val="00C2486D"/>
    <w:rsid w:val="00C24878"/>
    <w:rsid w:val="00C24A5B"/>
    <w:rsid w:val="00C24B80"/>
    <w:rsid w:val="00C24C62"/>
    <w:rsid w:val="00C24F06"/>
    <w:rsid w:val="00C25169"/>
    <w:rsid w:val="00C251BC"/>
    <w:rsid w:val="00C25215"/>
    <w:rsid w:val="00C2537D"/>
    <w:rsid w:val="00C255C3"/>
    <w:rsid w:val="00C25E49"/>
    <w:rsid w:val="00C25E9B"/>
    <w:rsid w:val="00C25F69"/>
    <w:rsid w:val="00C25F95"/>
    <w:rsid w:val="00C260D4"/>
    <w:rsid w:val="00C262FB"/>
    <w:rsid w:val="00C265F4"/>
    <w:rsid w:val="00C268A3"/>
    <w:rsid w:val="00C26B9E"/>
    <w:rsid w:val="00C26C4A"/>
    <w:rsid w:val="00C26D44"/>
    <w:rsid w:val="00C27095"/>
    <w:rsid w:val="00C271AC"/>
    <w:rsid w:val="00C27432"/>
    <w:rsid w:val="00C274A8"/>
    <w:rsid w:val="00C278D2"/>
    <w:rsid w:val="00C27998"/>
    <w:rsid w:val="00C27A83"/>
    <w:rsid w:val="00C27B6F"/>
    <w:rsid w:val="00C27DB5"/>
    <w:rsid w:val="00C27DD7"/>
    <w:rsid w:val="00C30005"/>
    <w:rsid w:val="00C3048D"/>
    <w:rsid w:val="00C305E9"/>
    <w:rsid w:val="00C30B3E"/>
    <w:rsid w:val="00C312CF"/>
    <w:rsid w:val="00C3155A"/>
    <w:rsid w:val="00C315CD"/>
    <w:rsid w:val="00C316A4"/>
    <w:rsid w:val="00C31720"/>
    <w:rsid w:val="00C3196C"/>
    <w:rsid w:val="00C31B19"/>
    <w:rsid w:val="00C31C65"/>
    <w:rsid w:val="00C31DFF"/>
    <w:rsid w:val="00C31F4C"/>
    <w:rsid w:val="00C33014"/>
    <w:rsid w:val="00C3308C"/>
    <w:rsid w:val="00C333F3"/>
    <w:rsid w:val="00C3367B"/>
    <w:rsid w:val="00C33CE6"/>
    <w:rsid w:val="00C3409C"/>
    <w:rsid w:val="00C342CD"/>
    <w:rsid w:val="00C3475F"/>
    <w:rsid w:val="00C349BA"/>
    <w:rsid w:val="00C34A0C"/>
    <w:rsid w:val="00C350C4"/>
    <w:rsid w:val="00C352BA"/>
    <w:rsid w:val="00C35629"/>
    <w:rsid w:val="00C35787"/>
    <w:rsid w:val="00C35797"/>
    <w:rsid w:val="00C3597D"/>
    <w:rsid w:val="00C35AC4"/>
    <w:rsid w:val="00C35AD2"/>
    <w:rsid w:val="00C35B34"/>
    <w:rsid w:val="00C361F6"/>
    <w:rsid w:val="00C36373"/>
    <w:rsid w:val="00C36519"/>
    <w:rsid w:val="00C36679"/>
    <w:rsid w:val="00C36755"/>
    <w:rsid w:val="00C369DC"/>
    <w:rsid w:val="00C36BA5"/>
    <w:rsid w:val="00C36DB3"/>
    <w:rsid w:val="00C36E3F"/>
    <w:rsid w:val="00C3747A"/>
    <w:rsid w:val="00C37865"/>
    <w:rsid w:val="00C37888"/>
    <w:rsid w:val="00C37BB3"/>
    <w:rsid w:val="00C37CAF"/>
    <w:rsid w:val="00C37F42"/>
    <w:rsid w:val="00C4000B"/>
    <w:rsid w:val="00C40105"/>
    <w:rsid w:val="00C40467"/>
    <w:rsid w:val="00C40729"/>
    <w:rsid w:val="00C407FD"/>
    <w:rsid w:val="00C40C5E"/>
    <w:rsid w:val="00C40CAF"/>
    <w:rsid w:val="00C412F2"/>
    <w:rsid w:val="00C4175C"/>
    <w:rsid w:val="00C41859"/>
    <w:rsid w:val="00C418AA"/>
    <w:rsid w:val="00C41BF6"/>
    <w:rsid w:val="00C41F1D"/>
    <w:rsid w:val="00C41F5C"/>
    <w:rsid w:val="00C420CB"/>
    <w:rsid w:val="00C42169"/>
    <w:rsid w:val="00C42377"/>
    <w:rsid w:val="00C423C7"/>
    <w:rsid w:val="00C42845"/>
    <w:rsid w:val="00C42934"/>
    <w:rsid w:val="00C42FE5"/>
    <w:rsid w:val="00C43470"/>
    <w:rsid w:val="00C438BA"/>
    <w:rsid w:val="00C43CBD"/>
    <w:rsid w:val="00C43CFF"/>
    <w:rsid w:val="00C43DBA"/>
    <w:rsid w:val="00C43E35"/>
    <w:rsid w:val="00C440BA"/>
    <w:rsid w:val="00C441AE"/>
    <w:rsid w:val="00C444C5"/>
    <w:rsid w:val="00C44558"/>
    <w:rsid w:val="00C44A76"/>
    <w:rsid w:val="00C44D77"/>
    <w:rsid w:val="00C45144"/>
    <w:rsid w:val="00C45188"/>
    <w:rsid w:val="00C4545D"/>
    <w:rsid w:val="00C456DF"/>
    <w:rsid w:val="00C45812"/>
    <w:rsid w:val="00C45BB2"/>
    <w:rsid w:val="00C45D58"/>
    <w:rsid w:val="00C45F08"/>
    <w:rsid w:val="00C4603D"/>
    <w:rsid w:val="00C4623F"/>
    <w:rsid w:val="00C4643D"/>
    <w:rsid w:val="00C4650A"/>
    <w:rsid w:val="00C46543"/>
    <w:rsid w:val="00C46CDA"/>
    <w:rsid w:val="00C46D41"/>
    <w:rsid w:val="00C46E62"/>
    <w:rsid w:val="00C4774D"/>
    <w:rsid w:val="00C478EE"/>
    <w:rsid w:val="00C47B32"/>
    <w:rsid w:val="00C50042"/>
    <w:rsid w:val="00C50188"/>
    <w:rsid w:val="00C5037C"/>
    <w:rsid w:val="00C5056C"/>
    <w:rsid w:val="00C50B58"/>
    <w:rsid w:val="00C50BEC"/>
    <w:rsid w:val="00C514BA"/>
    <w:rsid w:val="00C51722"/>
    <w:rsid w:val="00C51AD3"/>
    <w:rsid w:val="00C51C9D"/>
    <w:rsid w:val="00C52351"/>
    <w:rsid w:val="00C5257D"/>
    <w:rsid w:val="00C5280E"/>
    <w:rsid w:val="00C528E0"/>
    <w:rsid w:val="00C52927"/>
    <w:rsid w:val="00C52AA2"/>
    <w:rsid w:val="00C52B85"/>
    <w:rsid w:val="00C52C64"/>
    <w:rsid w:val="00C52FD5"/>
    <w:rsid w:val="00C530BB"/>
    <w:rsid w:val="00C5313A"/>
    <w:rsid w:val="00C53345"/>
    <w:rsid w:val="00C534B7"/>
    <w:rsid w:val="00C539ED"/>
    <w:rsid w:val="00C53A1D"/>
    <w:rsid w:val="00C53C41"/>
    <w:rsid w:val="00C53FFB"/>
    <w:rsid w:val="00C546A8"/>
    <w:rsid w:val="00C54BC8"/>
    <w:rsid w:val="00C54D2B"/>
    <w:rsid w:val="00C558EC"/>
    <w:rsid w:val="00C56108"/>
    <w:rsid w:val="00C56216"/>
    <w:rsid w:val="00C5646D"/>
    <w:rsid w:val="00C56563"/>
    <w:rsid w:val="00C565D0"/>
    <w:rsid w:val="00C567C2"/>
    <w:rsid w:val="00C57329"/>
    <w:rsid w:val="00C5795F"/>
    <w:rsid w:val="00C57C0E"/>
    <w:rsid w:val="00C57FEB"/>
    <w:rsid w:val="00C6018F"/>
    <w:rsid w:val="00C603A9"/>
    <w:rsid w:val="00C608AE"/>
    <w:rsid w:val="00C60A4D"/>
    <w:rsid w:val="00C61256"/>
    <w:rsid w:val="00C61881"/>
    <w:rsid w:val="00C61B7B"/>
    <w:rsid w:val="00C61BCB"/>
    <w:rsid w:val="00C61C73"/>
    <w:rsid w:val="00C61CE6"/>
    <w:rsid w:val="00C61DB0"/>
    <w:rsid w:val="00C6209A"/>
    <w:rsid w:val="00C6231A"/>
    <w:rsid w:val="00C62BA6"/>
    <w:rsid w:val="00C6301F"/>
    <w:rsid w:val="00C63331"/>
    <w:rsid w:val="00C6343B"/>
    <w:rsid w:val="00C63AAC"/>
    <w:rsid w:val="00C63ABC"/>
    <w:rsid w:val="00C63D85"/>
    <w:rsid w:val="00C63DD4"/>
    <w:rsid w:val="00C63E06"/>
    <w:rsid w:val="00C6419F"/>
    <w:rsid w:val="00C64DF1"/>
    <w:rsid w:val="00C64F8F"/>
    <w:rsid w:val="00C65605"/>
    <w:rsid w:val="00C65711"/>
    <w:rsid w:val="00C65851"/>
    <w:rsid w:val="00C65A5E"/>
    <w:rsid w:val="00C65C2D"/>
    <w:rsid w:val="00C6615E"/>
    <w:rsid w:val="00C6684F"/>
    <w:rsid w:val="00C66980"/>
    <w:rsid w:val="00C669D3"/>
    <w:rsid w:val="00C66AF9"/>
    <w:rsid w:val="00C66BFC"/>
    <w:rsid w:val="00C66EE8"/>
    <w:rsid w:val="00C66FD8"/>
    <w:rsid w:val="00C66FE6"/>
    <w:rsid w:val="00C671D2"/>
    <w:rsid w:val="00C67B97"/>
    <w:rsid w:val="00C67E52"/>
    <w:rsid w:val="00C67F0D"/>
    <w:rsid w:val="00C7012D"/>
    <w:rsid w:val="00C70159"/>
    <w:rsid w:val="00C70B67"/>
    <w:rsid w:val="00C70C5C"/>
    <w:rsid w:val="00C70E2F"/>
    <w:rsid w:val="00C70E6B"/>
    <w:rsid w:val="00C71208"/>
    <w:rsid w:val="00C715C4"/>
    <w:rsid w:val="00C71945"/>
    <w:rsid w:val="00C71CDE"/>
    <w:rsid w:val="00C71E1C"/>
    <w:rsid w:val="00C72563"/>
    <w:rsid w:val="00C7289E"/>
    <w:rsid w:val="00C72975"/>
    <w:rsid w:val="00C729F7"/>
    <w:rsid w:val="00C72D37"/>
    <w:rsid w:val="00C73074"/>
    <w:rsid w:val="00C73BCD"/>
    <w:rsid w:val="00C73D89"/>
    <w:rsid w:val="00C74195"/>
    <w:rsid w:val="00C74262"/>
    <w:rsid w:val="00C74437"/>
    <w:rsid w:val="00C745DF"/>
    <w:rsid w:val="00C74940"/>
    <w:rsid w:val="00C74C1C"/>
    <w:rsid w:val="00C74D3F"/>
    <w:rsid w:val="00C75800"/>
    <w:rsid w:val="00C75FED"/>
    <w:rsid w:val="00C7609B"/>
    <w:rsid w:val="00C76542"/>
    <w:rsid w:val="00C76920"/>
    <w:rsid w:val="00C76C55"/>
    <w:rsid w:val="00C76DEA"/>
    <w:rsid w:val="00C7773A"/>
    <w:rsid w:val="00C77908"/>
    <w:rsid w:val="00C77A7C"/>
    <w:rsid w:val="00C77CBA"/>
    <w:rsid w:val="00C801DD"/>
    <w:rsid w:val="00C803AF"/>
    <w:rsid w:val="00C80594"/>
    <w:rsid w:val="00C80AC3"/>
    <w:rsid w:val="00C80BF0"/>
    <w:rsid w:val="00C8131B"/>
    <w:rsid w:val="00C81593"/>
    <w:rsid w:val="00C81617"/>
    <w:rsid w:val="00C818FF"/>
    <w:rsid w:val="00C8190B"/>
    <w:rsid w:val="00C81A43"/>
    <w:rsid w:val="00C82138"/>
    <w:rsid w:val="00C8213B"/>
    <w:rsid w:val="00C8216E"/>
    <w:rsid w:val="00C825FF"/>
    <w:rsid w:val="00C826CD"/>
    <w:rsid w:val="00C82892"/>
    <w:rsid w:val="00C82B87"/>
    <w:rsid w:val="00C82BFB"/>
    <w:rsid w:val="00C82D5B"/>
    <w:rsid w:val="00C83136"/>
    <w:rsid w:val="00C83334"/>
    <w:rsid w:val="00C83798"/>
    <w:rsid w:val="00C838C0"/>
    <w:rsid w:val="00C83C59"/>
    <w:rsid w:val="00C849F0"/>
    <w:rsid w:val="00C84A69"/>
    <w:rsid w:val="00C84F2A"/>
    <w:rsid w:val="00C8522E"/>
    <w:rsid w:val="00C859D0"/>
    <w:rsid w:val="00C85AD4"/>
    <w:rsid w:val="00C85C96"/>
    <w:rsid w:val="00C85F1C"/>
    <w:rsid w:val="00C860D9"/>
    <w:rsid w:val="00C865A1"/>
    <w:rsid w:val="00C869D4"/>
    <w:rsid w:val="00C86DB2"/>
    <w:rsid w:val="00C8717E"/>
    <w:rsid w:val="00C87381"/>
    <w:rsid w:val="00C87971"/>
    <w:rsid w:val="00C87C5D"/>
    <w:rsid w:val="00C87D90"/>
    <w:rsid w:val="00C87F9A"/>
    <w:rsid w:val="00C90147"/>
    <w:rsid w:val="00C903E6"/>
    <w:rsid w:val="00C90965"/>
    <w:rsid w:val="00C90A3D"/>
    <w:rsid w:val="00C90F15"/>
    <w:rsid w:val="00C90F65"/>
    <w:rsid w:val="00C910CF"/>
    <w:rsid w:val="00C910FA"/>
    <w:rsid w:val="00C91590"/>
    <w:rsid w:val="00C91782"/>
    <w:rsid w:val="00C917C5"/>
    <w:rsid w:val="00C91CED"/>
    <w:rsid w:val="00C91E7E"/>
    <w:rsid w:val="00C91EB2"/>
    <w:rsid w:val="00C91FE8"/>
    <w:rsid w:val="00C921B7"/>
    <w:rsid w:val="00C925D3"/>
    <w:rsid w:val="00C927BD"/>
    <w:rsid w:val="00C927EC"/>
    <w:rsid w:val="00C92888"/>
    <w:rsid w:val="00C92B96"/>
    <w:rsid w:val="00C92FAB"/>
    <w:rsid w:val="00C93086"/>
    <w:rsid w:val="00C930F5"/>
    <w:rsid w:val="00C9313D"/>
    <w:rsid w:val="00C9316F"/>
    <w:rsid w:val="00C9328D"/>
    <w:rsid w:val="00C933B6"/>
    <w:rsid w:val="00C938D3"/>
    <w:rsid w:val="00C93B72"/>
    <w:rsid w:val="00C93BA9"/>
    <w:rsid w:val="00C93D8D"/>
    <w:rsid w:val="00C93E72"/>
    <w:rsid w:val="00C93EC7"/>
    <w:rsid w:val="00C93FBC"/>
    <w:rsid w:val="00C942CB"/>
    <w:rsid w:val="00C94787"/>
    <w:rsid w:val="00C9494C"/>
    <w:rsid w:val="00C94990"/>
    <w:rsid w:val="00C94ABD"/>
    <w:rsid w:val="00C94B2D"/>
    <w:rsid w:val="00C94B30"/>
    <w:rsid w:val="00C9511C"/>
    <w:rsid w:val="00C9516B"/>
    <w:rsid w:val="00C95170"/>
    <w:rsid w:val="00C95235"/>
    <w:rsid w:val="00C956CC"/>
    <w:rsid w:val="00C967EC"/>
    <w:rsid w:val="00C96A29"/>
    <w:rsid w:val="00C96BFC"/>
    <w:rsid w:val="00C975C4"/>
    <w:rsid w:val="00C97A9A"/>
    <w:rsid w:val="00C97B45"/>
    <w:rsid w:val="00C97B5D"/>
    <w:rsid w:val="00C97D36"/>
    <w:rsid w:val="00CA0053"/>
    <w:rsid w:val="00CA06C8"/>
    <w:rsid w:val="00CA070E"/>
    <w:rsid w:val="00CA07F8"/>
    <w:rsid w:val="00CA0B9F"/>
    <w:rsid w:val="00CA0BCD"/>
    <w:rsid w:val="00CA0EF0"/>
    <w:rsid w:val="00CA1124"/>
    <w:rsid w:val="00CA148D"/>
    <w:rsid w:val="00CA14A3"/>
    <w:rsid w:val="00CA1826"/>
    <w:rsid w:val="00CA1AAB"/>
    <w:rsid w:val="00CA1BF0"/>
    <w:rsid w:val="00CA2615"/>
    <w:rsid w:val="00CA271F"/>
    <w:rsid w:val="00CA2CB9"/>
    <w:rsid w:val="00CA2E64"/>
    <w:rsid w:val="00CA3315"/>
    <w:rsid w:val="00CA3489"/>
    <w:rsid w:val="00CA386D"/>
    <w:rsid w:val="00CA3B3A"/>
    <w:rsid w:val="00CA3EB9"/>
    <w:rsid w:val="00CA4008"/>
    <w:rsid w:val="00CA405D"/>
    <w:rsid w:val="00CA413A"/>
    <w:rsid w:val="00CA422C"/>
    <w:rsid w:val="00CA43D3"/>
    <w:rsid w:val="00CA4453"/>
    <w:rsid w:val="00CA47C8"/>
    <w:rsid w:val="00CA4C91"/>
    <w:rsid w:val="00CA4E2C"/>
    <w:rsid w:val="00CA4E9B"/>
    <w:rsid w:val="00CA52EF"/>
    <w:rsid w:val="00CA56D8"/>
    <w:rsid w:val="00CA5C13"/>
    <w:rsid w:val="00CA5E20"/>
    <w:rsid w:val="00CA5F3E"/>
    <w:rsid w:val="00CA6089"/>
    <w:rsid w:val="00CA61DB"/>
    <w:rsid w:val="00CA69CB"/>
    <w:rsid w:val="00CA6A47"/>
    <w:rsid w:val="00CA6B52"/>
    <w:rsid w:val="00CA6B93"/>
    <w:rsid w:val="00CA6C3D"/>
    <w:rsid w:val="00CA6C4D"/>
    <w:rsid w:val="00CA6C7C"/>
    <w:rsid w:val="00CA6EEA"/>
    <w:rsid w:val="00CA6FCE"/>
    <w:rsid w:val="00CA7702"/>
    <w:rsid w:val="00CA7A01"/>
    <w:rsid w:val="00CA7CFD"/>
    <w:rsid w:val="00CA7D95"/>
    <w:rsid w:val="00CA7FB7"/>
    <w:rsid w:val="00CB00EB"/>
    <w:rsid w:val="00CB0133"/>
    <w:rsid w:val="00CB0214"/>
    <w:rsid w:val="00CB0933"/>
    <w:rsid w:val="00CB0AD5"/>
    <w:rsid w:val="00CB0D64"/>
    <w:rsid w:val="00CB14EF"/>
    <w:rsid w:val="00CB1A6E"/>
    <w:rsid w:val="00CB1EA8"/>
    <w:rsid w:val="00CB1EBE"/>
    <w:rsid w:val="00CB201A"/>
    <w:rsid w:val="00CB2034"/>
    <w:rsid w:val="00CB2050"/>
    <w:rsid w:val="00CB2081"/>
    <w:rsid w:val="00CB23DF"/>
    <w:rsid w:val="00CB240F"/>
    <w:rsid w:val="00CB26B2"/>
    <w:rsid w:val="00CB270D"/>
    <w:rsid w:val="00CB29A8"/>
    <w:rsid w:val="00CB2BC5"/>
    <w:rsid w:val="00CB2CB5"/>
    <w:rsid w:val="00CB2D13"/>
    <w:rsid w:val="00CB2D30"/>
    <w:rsid w:val="00CB2E57"/>
    <w:rsid w:val="00CB2F83"/>
    <w:rsid w:val="00CB3FD7"/>
    <w:rsid w:val="00CB4148"/>
    <w:rsid w:val="00CB46C5"/>
    <w:rsid w:val="00CB4A6B"/>
    <w:rsid w:val="00CB530C"/>
    <w:rsid w:val="00CB5323"/>
    <w:rsid w:val="00CB5C80"/>
    <w:rsid w:val="00CB5CAA"/>
    <w:rsid w:val="00CB5F03"/>
    <w:rsid w:val="00CB5F06"/>
    <w:rsid w:val="00CB5FF9"/>
    <w:rsid w:val="00CB61CD"/>
    <w:rsid w:val="00CB661E"/>
    <w:rsid w:val="00CB671D"/>
    <w:rsid w:val="00CB683E"/>
    <w:rsid w:val="00CB6D9D"/>
    <w:rsid w:val="00CB7240"/>
    <w:rsid w:val="00CB75EB"/>
    <w:rsid w:val="00CC020A"/>
    <w:rsid w:val="00CC056C"/>
    <w:rsid w:val="00CC0712"/>
    <w:rsid w:val="00CC0C63"/>
    <w:rsid w:val="00CC0DC6"/>
    <w:rsid w:val="00CC0E63"/>
    <w:rsid w:val="00CC0F54"/>
    <w:rsid w:val="00CC1391"/>
    <w:rsid w:val="00CC13E5"/>
    <w:rsid w:val="00CC149A"/>
    <w:rsid w:val="00CC182F"/>
    <w:rsid w:val="00CC1867"/>
    <w:rsid w:val="00CC1A22"/>
    <w:rsid w:val="00CC1AF5"/>
    <w:rsid w:val="00CC1C13"/>
    <w:rsid w:val="00CC1CD6"/>
    <w:rsid w:val="00CC20ED"/>
    <w:rsid w:val="00CC225E"/>
    <w:rsid w:val="00CC265B"/>
    <w:rsid w:val="00CC2E87"/>
    <w:rsid w:val="00CC3023"/>
    <w:rsid w:val="00CC3046"/>
    <w:rsid w:val="00CC32CC"/>
    <w:rsid w:val="00CC3378"/>
    <w:rsid w:val="00CC33DC"/>
    <w:rsid w:val="00CC351E"/>
    <w:rsid w:val="00CC3639"/>
    <w:rsid w:val="00CC3991"/>
    <w:rsid w:val="00CC3AC7"/>
    <w:rsid w:val="00CC4056"/>
    <w:rsid w:val="00CC410E"/>
    <w:rsid w:val="00CC45F7"/>
    <w:rsid w:val="00CC460E"/>
    <w:rsid w:val="00CC4AAA"/>
    <w:rsid w:val="00CC4EBF"/>
    <w:rsid w:val="00CC54E8"/>
    <w:rsid w:val="00CC5547"/>
    <w:rsid w:val="00CC5D0E"/>
    <w:rsid w:val="00CC6C1A"/>
    <w:rsid w:val="00CC6C7E"/>
    <w:rsid w:val="00CC6EC5"/>
    <w:rsid w:val="00CC7001"/>
    <w:rsid w:val="00CC7027"/>
    <w:rsid w:val="00CC7270"/>
    <w:rsid w:val="00CC7592"/>
    <w:rsid w:val="00CC792D"/>
    <w:rsid w:val="00CC7A5F"/>
    <w:rsid w:val="00CC7C40"/>
    <w:rsid w:val="00CC7C98"/>
    <w:rsid w:val="00CC7EBF"/>
    <w:rsid w:val="00CD0073"/>
    <w:rsid w:val="00CD0393"/>
    <w:rsid w:val="00CD03A7"/>
    <w:rsid w:val="00CD087F"/>
    <w:rsid w:val="00CD0A02"/>
    <w:rsid w:val="00CD0E70"/>
    <w:rsid w:val="00CD0EA8"/>
    <w:rsid w:val="00CD1197"/>
    <w:rsid w:val="00CD1470"/>
    <w:rsid w:val="00CD17F8"/>
    <w:rsid w:val="00CD19E8"/>
    <w:rsid w:val="00CD1AFA"/>
    <w:rsid w:val="00CD1BE2"/>
    <w:rsid w:val="00CD1FC5"/>
    <w:rsid w:val="00CD242E"/>
    <w:rsid w:val="00CD2542"/>
    <w:rsid w:val="00CD2AD4"/>
    <w:rsid w:val="00CD2B46"/>
    <w:rsid w:val="00CD3161"/>
    <w:rsid w:val="00CD3312"/>
    <w:rsid w:val="00CD3499"/>
    <w:rsid w:val="00CD3A09"/>
    <w:rsid w:val="00CD3B85"/>
    <w:rsid w:val="00CD3B9D"/>
    <w:rsid w:val="00CD3C5E"/>
    <w:rsid w:val="00CD3E11"/>
    <w:rsid w:val="00CD3E27"/>
    <w:rsid w:val="00CD3E46"/>
    <w:rsid w:val="00CD46E7"/>
    <w:rsid w:val="00CD4913"/>
    <w:rsid w:val="00CD49AC"/>
    <w:rsid w:val="00CD49C1"/>
    <w:rsid w:val="00CD517F"/>
    <w:rsid w:val="00CD5290"/>
    <w:rsid w:val="00CD52FC"/>
    <w:rsid w:val="00CD5611"/>
    <w:rsid w:val="00CD59D3"/>
    <w:rsid w:val="00CD5B77"/>
    <w:rsid w:val="00CD5B79"/>
    <w:rsid w:val="00CD5BEE"/>
    <w:rsid w:val="00CD5C38"/>
    <w:rsid w:val="00CD5C90"/>
    <w:rsid w:val="00CD5D92"/>
    <w:rsid w:val="00CD5FB8"/>
    <w:rsid w:val="00CD5FBE"/>
    <w:rsid w:val="00CD60F0"/>
    <w:rsid w:val="00CD6493"/>
    <w:rsid w:val="00CD67A1"/>
    <w:rsid w:val="00CD6E0A"/>
    <w:rsid w:val="00CD7485"/>
    <w:rsid w:val="00CD7557"/>
    <w:rsid w:val="00CD7D00"/>
    <w:rsid w:val="00CD7E59"/>
    <w:rsid w:val="00CD7EBE"/>
    <w:rsid w:val="00CD7ED7"/>
    <w:rsid w:val="00CE0169"/>
    <w:rsid w:val="00CE0510"/>
    <w:rsid w:val="00CE058F"/>
    <w:rsid w:val="00CE062F"/>
    <w:rsid w:val="00CE092F"/>
    <w:rsid w:val="00CE0D4C"/>
    <w:rsid w:val="00CE16EF"/>
    <w:rsid w:val="00CE1920"/>
    <w:rsid w:val="00CE1A25"/>
    <w:rsid w:val="00CE1E08"/>
    <w:rsid w:val="00CE1E58"/>
    <w:rsid w:val="00CE21BF"/>
    <w:rsid w:val="00CE2413"/>
    <w:rsid w:val="00CE2960"/>
    <w:rsid w:val="00CE298E"/>
    <w:rsid w:val="00CE2A96"/>
    <w:rsid w:val="00CE2C8B"/>
    <w:rsid w:val="00CE3051"/>
    <w:rsid w:val="00CE3224"/>
    <w:rsid w:val="00CE33BE"/>
    <w:rsid w:val="00CE33D7"/>
    <w:rsid w:val="00CE3446"/>
    <w:rsid w:val="00CE354A"/>
    <w:rsid w:val="00CE3563"/>
    <w:rsid w:val="00CE3640"/>
    <w:rsid w:val="00CE364C"/>
    <w:rsid w:val="00CE386D"/>
    <w:rsid w:val="00CE3CD4"/>
    <w:rsid w:val="00CE3D4A"/>
    <w:rsid w:val="00CE3EDA"/>
    <w:rsid w:val="00CE42FF"/>
    <w:rsid w:val="00CE458C"/>
    <w:rsid w:val="00CE46A8"/>
    <w:rsid w:val="00CE47A9"/>
    <w:rsid w:val="00CE4926"/>
    <w:rsid w:val="00CE4996"/>
    <w:rsid w:val="00CE4D39"/>
    <w:rsid w:val="00CE4EE0"/>
    <w:rsid w:val="00CE4F6F"/>
    <w:rsid w:val="00CE51A3"/>
    <w:rsid w:val="00CE53A4"/>
    <w:rsid w:val="00CE5819"/>
    <w:rsid w:val="00CE5BB9"/>
    <w:rsid w:val="00CE5D46"/>
    <w:rsid w:val="00CE641C"/>
    <w:rsid w:val="00CE6730"/>
    <w:rsid w:val="00CE67A9"/>
    <w:rsid w:val="00CE6924"/>
    <w:rsid w:val="00CE6A48"/>
    <w:rsid w:val="00CE6D48"/>
    <w:rsid w:val="00CE6DC5"/>
    <w:rsid w:val="00CE6F52"/>
    <w:rsid w:val="00CE760B"/>
    <w:rsid w:val="00CE76FD"/>
    <w:rsid w:val="00CE7822"/>
    <w:rsid w:val="00CE7BA3"/>
    <w:rsid w:val="00CE7FA1"/>
    <w:rsid w:val="00CF02C0"/>
    <w:rsid w:val="00CF0790"/>
    <w:rsid w:val="00CF08AF"/>
    <w:rsid w:val="00CF0944"/>
    <w:rsid w:val="00CF09B0"/>
    <w:rsid w:val="00CF0B5A"/>
    <w:rsid w:val="00CF0B76"/>
    <w:rsid w:val="00CF0DB0"/>
    <w:rsid w:val="00CF104D"/>
    <w:rsid w:val="00CF1082"/>
    <w:rsid w:val="00CF11A5"/>
    <w:rsid w:val="00CF1839"/>
    <w:rsid w:val="00CF1907"/>
    <w:rsid w:val="00CF1A4A"/>
    <w:rsid w:val="00CF1C65"/>
    <w:rsid w:val="00CF20C8"/>
    <w:rsid w:val="00CF20F4"/>
    <w:rsid w:val="00CF25CE"/>
    <w:rsid w:val="00CF2979"/>
    <w:rsid w:val="00CF2B31"/>
    <w:rsid w:val="00CF319E"/>
    <w:rsid w:val="00CF3324"/>
    <w:rsid w:val="00CF37DB"/>
    <w:rsid w:val="00CF3D56"/>
    <w:rsid w:val="00CF3FEB"/>
    <w:rsid w:val="00CF459C"/>
    <w:rsid w:val="00CF45B5"/>
    <w:rsid w:val="00CF46A7"/>
    <w:rsid w:val="00CF4A93"/>
    <w:rsid w:val="00CF4ECE"/>
    <w:rsid w:val="00CF5067"/>
    <w:rsid w:val="00CF54E2"/>
    <w:rsid w:val="00CF563D"/>
    <w:rsid w:val="00CF5995"/>
    <w:rsid w:val="00CF5A87"/>
    <w:rsid w:val="00CF5AA2"/>
    <w:rsid w:val="00CF5BA6"/>
    <w:rsid w:val="00CF5ECC"/>
    <w:rsid w:val="00CF6160"/>
    <w:rsid w:val="00CF6499"/>
    <w:rsid w:val="00CF678F"/>
    <w:rsid w:val="00CF7104"/>
    <w:rsid w:val="00CF71F7"/>
    <w:rsid w:val="00CF75CB"/>
    <w:rsid w:val="00CF77B6"/>
    <w:rsid w:val="00CF7DE8"/>
    <w:rsid w:val="00D0036B"/>
    <w:rsid w:val="00D0055F"/>
    <w:rsid w:val="00D006DE"/>
    <w:rsid w:val="00D0097B"/>
    <w:rsid w:val="00D00A8D"/>
    <w:rsid w:val="00D00CE2"/>
    <w:rsid w:val="00D011A1"/>
    <w:rsid w:val="00D011AF"/>
    <w:rsid w:val="00D0156E"/>
    <w:rsid w:val="00D01D21"/>
    <w:rsid w:val="00D01DB2"/>
    <w:rsid w:val="00D0225E"/>
    <w:rsid w:val="00D025E5"/>
    <w:rsid w:val="00D025F2"/>
    <w:rsid w:val="00D02872"/>
    <w:rsid w:val="00D02C34"/>
    <w:rsid w:val="00D02EBF"/>
    <w:rsid w:val="00D02F8E"/>
    <w:rsid w:val="00D03193"/>
    <w:rsid w:val="00D03528"/>
    <w:rsid w:val="00D03754"/>
    <w:rsid w:val="00D03D5B"/>
    <w:rsid w:val="00D0421D"/>
    <w:rsid w:val="00D04236"/>
    <w:rsid w:val="00D043A9"/>
    <w:rsid w:val="00D04651"/>
    <w:rsid w:val="00D04AD2"/>
    <w:rsid w:val="00D04BF9"/>
    <w:rsid w:val="00D04EFB"/>
    <w:rsid w:val="00D05635"/>
    <w:rsid w:val="00D05767"/>
    <w:rsid w:val="00D05BBD"/>
    <w:rsid w:val="00D05CE3"/>
    <w:rsid w:val="00D06240"/>
    <w:rsid w:val="00D0657B"/>
    <w:rsid w:val="00D0682A"/>
    <w:rsid w:val="00D06D13"/>
    <w:rsid w:val="00D06F45"/>
    <w:rsid w:val="00D07172"/>
    <w:rsid w:val="00D071D4"/>
    <w:rsid w:val="00D0728D"/>
    <w:rsid w:val="00D074BF"/>
    <w:rsid w:val="00D0782B"/>
    <w:rsid w:val="00D100DC"/>
    <w:rsid w:val="00D101E0"/>
    <w:rsid w:val="00D1031F"/>
    <w:rsid w:val="00D10677"/>
    <w:rsid w:val="00D10775"/>
    <w:rsid w:val="00D10912"/>
    <w:rsid w:val="00D10937"/>
    <w:rsid w:val="00D10B21"/>
    <w:rsid w:val="00D10B8B"/>
    <w:rsid w:val="00D10C53"/>
    <w:rsid w:val="00D10D11"/>
    <w:rsid w:val="00D1110F"/>
    <w:rsid w:val="00D11154"/>
    <w:rsid w:val="00D1124F"/>
    <w:rsid w:val="00D1141F"/>
    <w:rsid w:val="00D11558"/>
    <w:rsid w:val="00D1186B"/>
    <w:rsid w:val="00D11C01"/>
    <w:rsid w:val="00D125C5"/>
    <w:rsid w:val="00D1286B"/>
    <w:rsid w:val="00D12DC8"/>
    <w:rsid w:val="00D13208"/>
    <w:rsid w:val="00D1354D"/>
    <w:rsid w:val="00D1377B"/>
    <w:rsid w:val="00D13E1E"/>
    <w:rsid w:val="00D13EDF"/>
    <w:rsid w:val="00D1403F"/>
    <w:rsid w:val="00D14BD8"/>
    <w:rsid w:val="00D14BF2"/>
    <w:rsid w:val="00D14FC0"/>
    <w:rsid w:val="00D15058"/>
    <w:rsid w:val="00D1540F"/>
    <w:rsid w:val="00D159B7"/>
    <w:rsid w:val="00D15A31"/>
    <w:rsid w:val="00D15F56"/>
    <w:rsid w:val="00D1620C"/>
    <w:rsid w:val="00D16276"/>
    <w:rsid w:val="00D162EC"/>
    <w:rsid w:val="00D16455"/>
    <w:rsid w:val="00D16894"/>
    <w:rsid w:val="00D169EE"/>
    <w:rsid w:val="00D17032"/>
    <w:rsid w:val="00D17040"/>
    <w:rsid w:val="00D17BCE"/>
    <w:rsid w:val="00D17C45"/>
    <w:rsid w:val="00D200E9"/>
    <w:rsid w:val="00D2048E"/>
    <w:rsid w:val="00D20981"/>
    <w:rsid w:val="00D209D0"/>
    <w:rsid w:val="00D20D56"/>
    <w:rsid w:val="00D20DEE"/>
    <w:rsid w:val="00D211FA"/>
    <w:rsid w:val="00D216C5"/>
    <w:rsid w:val="00D224D9"/>
    <w:rsid w:val="00D23230"/>
    <w:rsid w:val="00D23772"/>
    <w:rsid w:val="00D23AEE"/>
    <w:rsid w:val="00D23C14"/>
    <w:rsid w:val="00D249AB"/>
    <w:rsid w:val="00D24A75"/>
    <w:rsid w:val="00D24C54"/>
    <w:rsid w:val="00D24F83"/>
    <w:rsid w:val="00D25185"/>
    <w:rsid w:val="00D255AA"/>
    <w:rsid w:val="00D25662"/>
    <w:rsid w:val="00D25C0B"/>
    <w:rsid w:val="00D25D4C"/>
    <w:rsid w:val="00D2603D"/>
    <w:rsid w:val="00D260D5"/>
    <w:rsid w:val="00D26130"/>
    <w:rsid w:val="00D265C3"/>
    <w:rsid w:val="00D26C78"/>
    <w:rsid w:val="00D26DAD"/>
    <w:rsid w:val="00D27088"/>
    <w:rsid w:val="00D27792"/>
    <w:rsid w:val="00D2787D"/>
    <w:rsid w:val="00D27E99"/>
    <w:rsid w:val="00D301E1"/>
    <w:rsid w:val="00D303FF"/>
    <w:rsid w:val="00D3058F"/>
    <w:rsid w:val="00D305B7"/>
    <w:rsid w:val="00D30A65"/>
    <w:rsid w:val="00D30B25"/>
    <w:rsid w:val="00D30CD6"/>
    <w:rsid w:val="00D30DA3"/>
    <w:rsid w:val="00D30E5F"/>
    <w:rsid w:val="00D30EAA"/>
    <w:rsid w:val="00D312E3"/>
    <w:rsid w:val="00D313A9"/>
    <w:rsid w:val="00D3163E"/>
    <w:rsid w:val="00D31BD7"/>
    <w:rsid w:val="00D31CF9"/>
    <w:rsid w:val="00D323D3"/>
    <w:rsid w:val="00D327C8"/>
    <w:rsid w:val="00D32BF8"/>
    <w:rsid w:val="00D32E79"/>
    <w:rsid w:val="00D3338F"/>
    <w:rsid w:val="00D3399D"/>
    <w:rsid w:val="00D33EC8"/>
    <w:rsid w:val="00D33FC3"/>
    <w:rsid w:val="00D33FE1"/>
    <w:rsid w:val="00D34271"/>
    <w:rsid w:val="00D34353"/>
    <w:rsid w:val="00D3436B"/>
    <w:rsid w:val="00D3438A"/>
    <w:rsid w:val="00D34782"/>
    <w:rsid w:val="00D34B1B"/>
    <w:rsid w:val="00D34B68"/>
    <w:rsid w:val="00D34C54"/>
    <w:rsid w:val="00D34C7E"/>
    <w:rsid w:val="00D34EA7"/>
    <w:rsid w:val="00D350F6"/>
    <w:rsid w:val="00D35262"/>
    <w:rsid w:val="00D35305"/>
    <w:rsid w:val="00D35401"/>
    <w:rsid w:val="00D35552"/>
    <w:rsid w:val="00D35859"/>
    <w:rsid w:val="00D358BF"/>
    <w:rsid w:val="00D35B10"/>
    <w:rsid w:val="00D35C0D"/>
    <w:rsid w:val="00D3617C"/>
    <w:rsid w:val="00D36443"/>
    <w:rsid w:val="00D36D4F"/>
    <w:rsid w:val="00D36EC8"/>
    <w:rsid w:val="00D36F0A"/>
    <w:rsid w:val="00D371E0"/>
    <w:rsid w:val="00D37278"/>
    <w:rsid w:val="00D377DF"/>
    <w:rsid w:val="00D37877"/>
    <w:rsid w:val="00D37D6F"/>
    <w:rsid w:val="00D406D7"/>
    <w:rsid w:val="00D409D8"/>
    <w:rsid w:val="00D40DCE"/>
    <w:rsid w:val="00D4120B"/>
    <w:rsid w:val="00D41714"/>
    <w:rsid w:val="00D41AD2"/>
    <w:rsid w:val="00D41B98"/>
    <w:rsid w:val="00D41E36"/>
    <w:rsid w:val="00D421BD"/>
    <w:rsid w:val="00D42312"/>
    <w:rsid w:val="00D42611"/>
    <w:rsid w:val="00D42647"/>
    <w:rsid w:val="00D4280B"/>
    <w:rsid w:val="00D42B86"/>
    <w:rsid w:val="00D42D06"/>
    <w:rsid w:val="00D4346E"/>
    <w:rsid w:val="00D435ED"/>
    <w:rsid w:val="00D439A9"/>
    <w:rsid w:val="00D439C3"/>
    <w:rsid w:val="00D43A3D"/>
    <w:rsid w:val="00D43B8C"/>
    <w:rsid w:val="00D43CC7"/>
    <w:rsid w:val="00D4411D"/>
    <w:rsid w:val="00D44174"/>
    <w:rsid w:val="00D44561"/>
    <w:rsid w:val="00D446FC"/>
    <w:rsid w:val="00D447F3"/>
    <w:rsid w:val="00D449B4"/>
    <w:rsid w:val="00D44BC9"/>
    <w:rsid w:val="00D44C5A"/>
    <w:rsid w:val="00D44C81"/>
    <w:rsid w:val="00D4501D"/>
    <w:rsid w:val="00D453C7"/>
    <w:rsid w:val="00D457BF"/>
    <w:rsid w:val="00D45854"/>
    <w:rsid w:val="00D45942"/>
    <w:rsid w:val="00D45970"/>
    <w:rsid w:val="00D45F01"/>
    <w:rsid w:val="00D46113"/>
    <w:rsid w:val="00D464B2"/>
    <w:rsid w:val="00D46D6C"/>
    <w:rsid w:val="00D470D4"/>
    <w:rsid w:val="00D47394"/>
    <w:rsid w:val="00D476E4"/>
    <w:rsid w:val="00D47B0B"/>
    <w:rsid w:val="00D47BFA"/>
    <w:rsid w:val="00D47C57"/>
    <w:rsid w:val="00D47DFD"/>
    <w:rsid w:val="00D50714"/>
    <w:rsid w:val="00D508F5"/>
    <w:rsid w:val="00D50CBD"/>
    <w:rsid w:val="00D50FA4"/>
    <w:rsid w:val="00D510B7"/>
    <w:rsid w:val="00D51175"/>
    <w:rsid w:val="00D5176D"/>
    <w:rsid w:val="00D517E4"/>
    <w:rsid w:val="00D519CA"/>
    <w:rsid w:val="00D51A9D"/>
    <w:rsid w:val="00D51F1D"/>
    <w:rsid w:val="00D51FBA"/>
    <w:rsid w:val="00D5212E"/>
    <w:rsid w:val="00D523D8"/>
    <w:rsid w:val="00D52949"/>
    <w:rsid w:val="00D52BC8"/>
    <w:rsid w:val="00D52CD6"/>
    <w:rsid w:val="00D52DAC"/>
    <w:rsid w:val="00D53649"/>
    <w:rsid w:val="00D5370E"/>
    <w:rsid w:val="00D539E0"/>
    <w:rsid w:val="00D53C5E"/>
    <w:rsid w:val="00D53E11"/>
    <w:rsid w:val="00D53E5F"/>
    <w:rsid w:val="00D54040"/>
    <w:rsid w:val="00D541A4"/>
    <w:rsid w:val="00D54448"/>
    <w:rsid w:val="00D54479"/>
    <w:rsid w:val="00D544A9"/>
    <w:rsid w:val="00D54892"/>
    <w:rsid w:val="00D54AF3"/>
    <w:rsid w:val="00D54CA5"/>
    <w:rsid w:val="00D54DD3"/>
    <w:rsid w:val="00D54E5E"/>
    <w:rsid w:val="00D55134"/>
    <w:rsid w:val="00D55987"/>
    <w:rsid w:val="00D5603D"/>
    <w:rsid w:val="00D560C2"/>
    <w:rsid w:val="00D562BA"/>
    <w:rsid w:val="00D56424"/>
    <w:rsid w:val="00D5677E"/>
    <w:rsid w:val="00D567DF"/>
    <w:rsid w:val="00D56BE3"/>
    <w:rsid w:val="00D56C7A"/>
    <w:rsid w:val="00D56D3D"/>
    <w:rsid w:val="00D56E29"/>
    <w:rsid w:val="00D57268"/>
    <w:rsid w:val="00D57496"/>
    <w:rsid w:val="00D575D7"/>
    <w:rsid w:val="00D57A69"/>
    <w:rsid w:val="00D57D58"/>
    <w:rsid w:val="00D57E00"/>
    <w:rsid w:val="00D57E7F"/>
    <w:rsid w:val="00D603D9"/>
    <w:rsid w:val="00D60559"/>
    <w:rsid w:val="00D60B0B"/>
    <w:rsid w:val="00D60B43"/>
    <w:rsid w:val="00D60B8B"/>
    <w:rsid w:val="00D60BDF"/>
    <w:rsid w:val="00D60C0B"/>
    <w:rsid w:val="00D60C75"/>
    <w:rsid w:val="00D60D27"/>
    <w:rsid w:val="00D60D44"/>
    <w:rsid w:val="00D61360"/>
    <w:rsid w:val="00D618A2"/>
    <w:rsid w:val="00D61F0A"/>
    <w:rsid w:val="00D62150"/>
    <w:rsid w:val="00D62418"/>
    <w:rsid w:val="00D624B5"/>
    <w:rsid w:val="00D62533"/>
    <w:rsid w:val="00D62612"/>
    <w:rsid w:val="00D629E6"/>
    <w:rsid w:val="00D62D37"/>
    <w:rsid w:val="00D62EB2"/>
    <w:rsid w:val="00D62FF8"/>
    <w:rsid w:val="00D63369"/>
    <w:rsid w:val="00D633E9"/>
    <w:rsid w:val="00D6346B"/>
    <w:rsid w:val="00D6355F"/>
    <w:rsid w:val="00D6361D"/>
    <w:rsid w:val="00D637E3"/>
    <w:rsid w:val="00D63E89"/>
    <w:rsid w:val="00D64067"/>
    <w:rsid w:val="00D64428"/>
    <w:rsid w:val="00D6450B"/>
    <w:rsid w:val="00D645FC"/>
    <w:rsid w:val="00D65046"/>
    <w:rsid w:val="00D6572A"/>
    <w:rsid w:val="00D6580F"/>
    <w:rsid w:val="00D659FF"/>
    <w:rsid w:val="00D6609C"/>
    <w:rsid w:val="00D660BA"/>
    <w:rsid w:val="00D661C3"/>
    <w:rsid w:val="00D66555"/>
    <w:rsid w:val="00D6657D"/>
    <w:rsid w:val="00D66840"/>
    <w:rsid w:val="00D67372"/>
    <w:rsid w:val="00D6769F"/>
    <w:rsid w:val="00D67B4E"/>
    <w:rsid w:val="00D67BA1"/>
    <w:rsid w:val="00D70209"/>
    <w:rsid w:val="00D7034B"/>
    <w:rsid w:val="00D70782"/>
    <w:rsid w:val="00D7083C"/>
    <w:rsid w:val="00D70A4C"/>
    <w:rsid w:val="00D70B1D"/>
    <w:rsid w:val="00D70B9F"/>
    <w:rsid w:val="00D70C04"/>
    <w:rsid w:val="00D7108F"/>
    <w:rsid w:val="00D712CE"/>
    <w:rsid w:val="00D71408"/>
    <w:rsid w:val="00D714B2"/>
    <w:rsid w:val="00D715A5"/>
    <w:rsid w:val="00D715F7"/>
    <w:rsid w:val="00D716E5"/>
    <w:rsid w:val="00D71A03"/>
    <w:rsid w:val="00D71CE8"/>
    <w:rsid w:val="00D71CF7"/>
    <w:rsid w:val="00D71D41"/>
    <w:rsid w:val="00D71F8A"/>
    <w:rsid w:val="00D72038"/>
    <w:rsid w:val="00D72317"/>
    <w:rsid w:val="00D72905"/>
    <w:rsid w:val="00D72F4E"/>
    <w:rsid w:val="00D7320A"/>
    <w:rsid w:val="00D7328A"/>
    <w:rsid w:val="00D7331F"/>
    <w:rsid w:val="00D735D2"/>
    <w:rsid w:val="00D73905"/>
    <w:rsid w:val="00D73A0D"/>
    <w:rsid w:val="00D73BE6"/>
    <w:rsid w:val="00D73CBC"/>
    <w:rsid w:val="00D74013"/>
    <w:rsid w:val="00D7444F"/>
    <w:rsid w:val="00D747AB"/>
    <w:rsid w:val="00D74817"/>
    <w:rsid w:val="00D751C0"/>
    <w:rsid w:val="00D75255"/>
    <w:rsid w:val="00D7536C"/>
    <w:rsid w:val="00D755A8"/>
    <w:rsid w:val="00D76101"/>
    <w:rsid w:val="00D7660F"/>
    <w:rsid w:val="00D76718"/>
    <w:rsid w:val="00D7692A"/>
    <w:rsid w:val="00D76BE7"/>
    <w:rsid w:val="00D76D4A"/>
    <w:rsid w:val="00D76DA3"/>
    <w:rsid w:val="00D76DF1"/>
    <w:rsid w:val="00D77401"/>
    <w:rsid w:val="00D77524"/>
    <w:rsid w:val="00D7774F"/>
    <w:rsid w:val="00D777B4"/>
    <w:rsid w:val="00D77A14"/>
    <w:rsid w:val="00D80DF4"/>
    <w:rsid w:val="00D81138"/>
    <w:rsid w:val="00D81754"/>
    <w:rsid w:val="00D81AD6"/>
    <w:rsid w:val="00D8203D"/>
    <w:rsid w:val="00D8223B"/>
    <w:rsid w:val="00D82392"/>
    <w:rsid w:val="00D8243C"/>
    <w:rsid w:val="00D827EB"/>
    <w:rsid w:val="00D827FF"/>
    <w:rsid w:val="00D8288C"/>
    <w:rsid w:val="00D82909"/>
    <w:rsid w:val="00D829E7"/>
    <w:rsid w:val="00D82CCC"/>
    <w:rsid w:val="00D830FD"/>
    <w:rsid w:val="00D8328A"/>
    <w:rsid w:val="00D836FA"/>
    <w:rsid w:val="00D838B5"/>
    <w:rsid w:val="00D838D3"/>
    <w:rsid w:val="00D8393C"/>
    <w:rsid w:val="00D83AA0"/>
    <w:rsid w:val="00D83E67"/>
    <w:rsid w:val="00D83FD9"/>
    <w:rsid w:val="00D8451A"/>
    <w:rsid w:val="00D846AA"/>
    <w:rsid w:val="00D846B6"/>
    <w:rsid w:val="00D847B8"/>
    <w:rsid w:val="00D84845"/>
    <w:rsid w:val="00D84A1A"/>
    <w:rsid w:val="00D84A9A"/>
    <w:rsid w:val="00D84DCA"/>
    <w:rsid w:val="00D85074"/>
    <w:rsid w:val="00D8534C"/>
    <w:rsid w:val="00D85365"/>
    <w:rsid w:val="00D856FB"/>
    <w:rsid w:val="00D85B88"/>
    <w:rsid w:val="00D85E36"/>
    <w:rsid w:val="00D86643"/>
    <w:rsid w:val="00D8671E"/>
    <w:rsid w:val="00D8682F"/>
    <w:rsid w:val="00D86C77"/>
    <w:rsid w:val="00D86DBA"/>
    <w:rsid w:val="00D876FD"/>
    <w:rsid w:val="00D87799"/>
    <w:rsid w:val="00D87B7F"/>
    <w:rsid w:val="00D87F00"/>
    <w:rsid w:val="00D90017"/>
    <w:rsid w:val="00D90BA1"/>
    <w:rsid w:val="00D90F3C"/>
    <w:rsid w:val="00D9124C"/>
    <w:rsid w:val="00D91380"/>
    <w:rsid w:val="00D91451"/>
    <w:rsid w:val="00D915FA"/>
    <w:rsid w:val="00D916D8"/>
    <w:rsid w:val="00D9185D"/>
    <w:rsid w:val="00D92248"/>
    <w:rsid w:val="00D926BC"/>
    <w:rsid w:val="00D929F0"/>
    <w:rsid w:val="00D92E7A"/>
    <w:rsid w:val="00D9309C"/>
    <w:rsid w:val="00D9324C"/>
    <w:rsid w:val="00D93278"/>
    <w:rsid w:val="00D933CF"/>
    <w:rsid w:val="00D937A4"/>
    <w:rsid w:val="00D93A4A"/>
    <w:rsid w:val="00D93BD0"/>
    <w:rsid w:val="00D94095"/>
    <w:rsid w:val="00D94859"/>
    <w:rsid w:val="00D94D94"/>
    <w:rsid w:val="00D9501C"/>
    <w:rsid w:val="00D955C0"/>
    <w:rsid w:val="00D95CB2"/>
    <w:rsid w:val="00D95D5C"/>
    <w:rsid w:val="00D95EBE"/>
    <w:rsid w:val="00D95EC0"/>
    <w:rsid w:val="00D962DE"/>
    <w:rsid w:val="00D9634D"/>
    <w:rsid w:val="00D965AD"/>
    <w:rsid w:val="00D96649"/>
    <w:rsid w:val="00D96877"/>
    <w:rsid w:val="00D96F3C"/>
    <w:rsid w:val="00D96FCC"/>
    <w:rsid w:val="00D9704B"/>
    <w:rsid w:val="00D9706D"/>
    <w:rsid w:val="00D972D6"/>
    <w:rsid w:val="00D97C2B"/>
    <w:rsid w:val="00D97CD9"/>
    <w:rsid w:val="00D97EBC"/>
    <w:rsid w:val="00D97F6C"/>
    <w:rsid w:val="00DA0436"/>
    <w:rsid w:val="00DA0CE4"/>
    <w:rsid w:val="00DA0FA6"/>
    <w:rsid w:val="00DA1293"/>
    <w:rsid w:val="00DA1885"/>
    <w:rsid w:val="00DA1CB5"/>
    <w:rsid w:val="00DA1E8C"/>
    <w:rsid w:val="00DA213E"/>
    <w:rsid w:val="00DA266E"/>
    <w:rsid w:val="00DA2724"/>
    <w:rsid w:val="00DA2749"/>
    <w:rsid w:val="00DA2836"/>
    <w:rsid w:val="00DA3005"/>
    <w:rsid w:val="00DA36BE"/>
    <w:rsid w:val="00DA3C05"/>
    <w:rsid w:val="00DA409B"/>
    <w:rsid w:val="00DA4240"/>
    <w:rsid w:val="00DA43F2"/>
    <w:rsid w:val="00DA4640"/>
    <w:rsid w:val="00DA46AF"/>
    <w:rsid w:val="00DA4A46"/>
    <w:rsid w:val="00DA4B76"/>
    <w:rsid w:val="00DA4E32"/>
    <w:rsid w:val="00DA5972"/>
    <w:rsid w:val="00DA5BD0"/>
    <w:rsid w:val="00DA5BF6"/>
    <w:rsid w:val="00DA5D9B"/>
    <w:rsid w:val="00DA6B4D"/>
    <w:rsid w:val="00DA7413"/>
    <w:rsid w:val="00DA747B"/>
    <w:rsid w:val="00DA74AC"/>
    <w:rsid w:val="00DA74FC"/>
    <w:rsid w:val="00DA756C"/>
    <w:rsid w:val="00DA75F1"/>
    <w:rsid w:val="00DA7710"/>
    <w:rsid w:val="00DA7783"/>
    <w:rsid w:val="00DA7814"/>
    <w:rsid w:val="00DA7897"/>
    <w:rsid w:val="00DA7AA2"/>
    <w:rsid w:val="00DA7BD5"/>
    <w:rsid w:val="00DB0027"/>
    <w:rsid w:val="00DB0397"/>
    <w:rsid w:val="00DB050F"/>
    <w:rsid w:val="00DB0576"/>
    <w:rsid w:val="00DB071A"/>
    <w:rsid w:val="00DB07E4"/>
    <w:rsid w:val="00DB07F5"/>
    <w:rsid w:val="00DB0B01"/>
    <w:rsid w:val="00DB0D3D"/>
    <w:rsid w:val="00DB115A"/>
    <w:rsid w:val="00DB15F2"/>
    <w:rsid w:val="00DB1AC0"/>
    <w:rsid w:val="00DB1C12"/>
    <w:rsid w:val="00DB1C62"/>
    <w:rsid w:val="00DB1DFB"/>
    <w:rsid w:val="00DB23AD"/>
    <w:rsid w:val="00DB2448"/>
    <w:rsid w:val="00DB25B4"/>
    <w:rsid w:val="00DB26F3"/>
    <w:rsid w:val="00DB2787"/>
    <w:rsid w:val="00DB282F"/>
    <w:rsid w:val="00DB3072"/>
    <w:rsid w:val="00DB31BC"/>
    <w:rsid w:val="00DB350A"/>
    <w:rsid w:val="00DB3796"/>
    <w:rsid w:val="00DB386F"/>
    <w:rsid w:val="00DB3AD3"/>
    <w:rsid w:val="00DB3B3B"/>
    <w:rsid w:val="00DB42B9"/>
    <w:rsid w:val="00DB4C2C"/>
    <w:rsid w:val="00DB4EE9"/>
    <w:rsid w:val="00DB5201"/>
    <w:rsid w:val="00DB56F9"/>
    <w:rsid w:val="00DB572B"/>
    <w:rsid w:val="00DB5DDC"/>
    <w:rsid w:val="00DB6301"/>
    <w:rsid w:val="00DB639D"/>
    <w:rsid w:val="00DB6462"/>
    <w:rsid w:val="00DB66CB"/>
    <w:rsid w:val="00DB67FB"/>
    <w:rsid w:val="00DB68E4"/>
    <w:rsid w:val="00DB68F7"/>
    <w:rsid w:val="00DB6A3A"/>
    <w:rsid w:val="00DB6B02"/>
    <w:rsid w:val="00DB7032"/>
    <w:rsid w:val="00DB719E"/>
    <w:rsid w:val="00DB723F"/>
    <w:rsid w:val="00DB7651"/>
    <w:rsid w:val="00DB7937"/>
    <w:rsid w:val="00DB79AE"/>
    <w:rsid w:val="00DB7AA3"/>
    <w:rsid w:val="00DB7BA0"/>
    <w:rsid w:val="00DB7BE3"/>
    <w:rsid w:val="00DB7C6A"/>
    <w:rsid w:val="00DC0679"/>
    <w:rsid w:val="00DC09CE"/>
    <w:rsid w:val="00DC0D04"/>
    <w:rsid w:val="00DC0DF8"/>
    <w:rsid w:val="00DC117A"/>
    <w:rsid w:val="00DC1201"/>
    <w:rsid w:val="00DC1613"/>
    <w:rsid w:val="00DC1AB3"/>
    <w:rsid w:val="00DC1B49"/>
    <w:rsid w:val="00DC1B95"/>
    <w:rsid w:val="00DC1EF5"/>
    <w:rsid w:val="00DC2068"/>
    <w:rsid w:val="00DC2072"/>
    <w:rsid w:val="00DC216B"/>
    <w:rsid w:val="00DC217B"/>
    <w:rsid w:val="00DC2370"/>
    <w:rsid w:val="00DC248E"/>
    <w:rsid w:val="00DC2568"/>
    <w:rsid w:val="00DC2613"/>
    <w:rsid w:val="00DC27CB"/>
    <w:rsid w:val="00DC2EE5"/>
    <w:rsid w:val="00DC2F73"/>
    <w:rsid w:val="00DC318F"/>
    <w:rsid w:val="00DC341E"/>
    <w:rsid w:val="00DC3888"/>
    <w:rsid w:val="00DC3B1C"/>
    <w:rsid w:val="00DC3F66"/>
    <w:rsid w:val="00DC3FA0"/>
    <w:rsid w:val="00DC49D4"/>
    <w:rsid w:val="00DC4D8C"/>
    <w:rsid w:val="00DC4DAE"/>
    <w:rsid w:val="00DC50ED"/>
    <w:rsid w:val="00DC581B"/>
    <w:rsid w:val="00DC581D"/>
    <w:rsid w:val="00DC59AC"/>
    <w:rsid w:val="00DC5DA5"/>
    <w:rsid w:val="00DC5E8B"/>
    <w:rsid w:val="00DC65FC"/>
    <w:rsid w:val="00DC6750"/>
    <w:rsid w:val="00DC6753"/>
    <w:rsid w:val="00DC6806"/>
    <w:rsid w:val="00DC6B63"/>
    <w:rsid w:val="00DC6DD9"/>
    <w:rsid w:val="00DC73A3"/>
    <w:rsid w:val="00DC7453"/>
    <w:rsid w:val="00DC74F7"/>
    <w:rsid w:val="00DC77A6"/>
    <w:rsid w:val="00DC794B"/>
    <w:rsid w:val="00DC7ADE"/>
    <w:rsid w:val="00DC7CD8"/>
    <w:rsid w:val="00DC7F63"/>
    <w:rsid w:val="00DD0168"/>
    <w:rsid w:val="00DD0188"/>
    <w:rsid w:val="00DD0201"/>
    <w:rsid w:val="00DD0885"/>
    <w:rsid w:val="00DD08C3"/>
    <w:rsid w:val="00DD0C1E"/>
    <w:rsid w:val="00DD157E"/>
    <w:rsid w:val="00DD1CF6"/>
    <w:rsid w:val="00DD25F5"/>
    <w:rsid w:val="00DD2826"/>
    <w:rsid w:val="00DD2BEC"/>
    <w:rsid w:val="00DD2D52"/>
    <w:rsid w:val="00DD3116"/>
    <w:rsid w:val="00DD3130"/>
    <w:rsid w:val="00DD315D"/>
    <w:rsid w:val="00DD3506"/>
    <w:rsid w:val="00DD3544"/>
    <w:rsid w:val="00DD37DC"/>
    <w:rsid w:val="00DD3DFE"/>
    <w:rsid w:val="00DD3F32"/>
    <w:rsid w:val="00DD419A"/>
    <w:rsid w:val="00DD4486"/>
    <w:rsid w:val="00DD45F7"/>
    <w:rsid w:val="00DD4626"/>
    <w:rsid w:val="00DD4855"/>
    <w:rsid w:val="00DD4A46"/>
    <w:rsid w:val="00DD4B80"/>
    <w:rsid w:val="00DD4E40"/>
    <w:rsid w:val="00DD4F23"/>
    <w:rsid w:val="00DD50B6"/>
    <w:rsid w:val="00DD5A91"/>
    <w:rsid w:val="00DD5D50"/>
    <w:rsid w:val="00DD5DD6"/>
    <w:rsid w:val="00DD5E64"/>
    <w:rsid w:val="00DD66B6"/>
    <w:rsid w:val="00DD689E"/>
    <w:rsid w:val="00DD6B14"/>
    <w:rsid w:val="00DD6D00"/>
    <w:rsid w:val="00DD6F57"/>
    <w:rsid w:val="00DD709C"/>
    <w:rsid w:val="00DD70C1"/>
    <w:rsid w:val="00DD70CC"/>
    <w:rsid w:val="00DD7149"/>
    <w:rsid w:val="00DD7410"/>
    <w:rsid w:val="00DD751A"/>
    <w:rsid w:val="00DD79F0"/>
    <w:rsid w:val="00DE0549"/>
    <w:rsid w:val="00DE0892"/>
    <w:rsid w:val="00DE08CC"/>
    <w:rsid w:val="00DE0A85"/>
    <w:rsid w:val="00DE0CB8"/>
    <w:rsid w:val="00DE0E80"/>
    <w:rsid w:val="00DE103E"/>
    <w:rsid w:val="00DE1C23"/>
    <w:rsid w:val="00DE22CC"/>
    <w:rsid w:val="00DE236E"/>
    <w:rsid w:val="00DE2392"/>
    <w:rsid w:val="00DE24BB"/>
    <w:rsid w:val="00DE2641"/>
    <w:rsid w:val="00DE29C8"/>
    <w:rsid w:val="00DE2ACC"/>
    <w:rsid w:val="00DE2BEA"/>
    <w:rsid w:val="00DE2C40"/>
    <w:rsid w:val="00DE2E2F"/>
    <w:rsid w:val="00DE2E5E"/>
    <w:rsid w:val="00DE35ED"/>
    <w:rsid w:val="00DE371C"/>
    <w:rsid w:val="00DE3768"/>
    <w:rsid w:val="00DE3869"/>
    <w:rsid w:val="00DE39FC"/>
    <w:rsid w:val="00DE3E6E"/>
    <w:rsid w:val="00DE3F52"/>
    <w:rsid w:val="00DE428C"/>
    <w:rsid w:val="00DE4332"/>
    <w:rsid w:val="00DE4465"/>
    <w:rsid w:val="00DE4492"/>
    <w:rsid w:val="00DE4CBE"/>
    <w:rsid w:val="00DE4E50"/>
    <w:rsid w:val="00DE5088"/>
    <w:rsid w:val="00DE51A2"/>
    <w:rsid w:val="00DE5332"/>
    <w:rsid w:val="00DE535A"/>
    <w:rsid w:val="00DE536A"/>
    <w:rsid w:val="00DE5411"/>
    <w:rsid w:val="00DE5703"/>
    <w:rsid w:val="00DE5C8C"/>
    <w:rsid w:val="00DE6004"/>
    <w:rsid w:val="00DE602A"/>
    <w:rsid w:val="00DE60B9"/>
    <w:rsid w:val="00DE60BA"/>
    <w:rsid w:val="00DE6737"/>
    <w:rsid w:val="00DE6984"/>
    <w:rsid w:val="00DE6D59"/>
    <w:rsid w:val="00DE6E4C"/>
    <w:rsid w:val="00DE6E9B"/>
    <w:rsid w:val="00DE785E"/>
    <w:rsid w:val="00DE7B5F"/>
    <w:rsid w:val="00DE7DE0"/>
    <w:rsid w:val="00DE7F06"/>
    <w:rsid w:val="00DF068F"/>
    <w:rsid w:val="00DF0761"/>
    <w:rsid w:val="00DF076C"/>
    <w:rsid w:val="00DF0B8C"/>
    <w:rsid w:val="00DF0DC9"/>
    <w:rsid w:val="00DF10BF"/>
    <w:rsid w:val="00DF14DD"/>
    <w:rsid w:val="00DF1744"/>
    <w:rsid w:val="00DF1F1F"/>
    <w:rsid w:val="00DF29FD"/>
    <w:rsid w:val="00DF3046"/>
    <w:rsid w:val="00DF31A8"/>
    <w:rsid w:val="00DF3205"/>
    <w:rsid w:val="00DF35DC"/>
    <w:rsid w:val="00DF38DC"/>
    <w:rsid w:val="00DF3A07"/>
    <w:rsid w:val="00DF3CD0"/>
    <w:rsid w:val="00DF442E"/>
    <w:rsid w:val="00DF4443"/>
    <w:rsid w:val="00DF4598"/>
    <w:rsid w:val="00DF474A"/>
    <w:rsid w:val="00DF480D"/>
    <w:rsid w:val="00DF4B2B"/>
    <w:rsid w:val="00DF4DF0"/>
    <w:rsid w:val="00DF500A"/>
    <w:rsid w:val="00DF5094"/>
    <w:rsid w:val="00DF52A6"/>
    <w:rsid w:val="00DF54F8"/>
    <w:rsid w:val="00DF5754"/>
    <w:rsid w:val="00DF5F71"/>
    <w:rsid w:val="00DF6683"/>
    <w:rsid w:val="00DF66EE"/>
    <w:rsid w:val="00DF69EE"/>
    <w:rsid w:val="00DF6C93"/>
    <w:rsid w:val="00DF6D4D"/>
    <w:rsid w:val="00DF7133"/>
    <w:rsid w:val="00DF7388"/>
    <w:rsid w:val="00DF7911"/>
    <w:rsid w:val="00DF7B07"/>
    <w:rsid w:val="00DF7B96"/>
    <w:rsid w:val="00DF7C95"/>
    <w:rsid w:val="00DF7F48"/>
    <w:rsid w:val="00E0009D"/>
    <w:rsid w:val="00E00183"/>
    <w:rsid w:val="00E0018F"/>
    <w:rsid w:val="00E00316"/>
    <w:rsid w:val="00E004D2"/>
    <w:rsid w:val="00E00569"/>
    <w:rsid w:val="00E0078A"/>
    <w:rsid w:val="00E0084E"/>
    <w:rsid w:val="00E00932"/>
    <w:rsid w:val="00E00CCC"/>
    <w:rsid w:val="00E00D9F"/>
    <w:rsid w:val="00E00DFF"/>
    <w:rsid w:val="00E00E8E"/>
    <w:rsid w:val="00E011F4"/>
    <w:rsid w:val="00E0124E"/>
    <w:rsid w:val="00E01DBA"/>
    <w:rsid w:val="00E01DDC"/>
    <w:rsid w:val="00E01E62"/>
    <w:rsid w:val="00E02433"/>
    <w:rsid w:val="00E0255F"/>
    <w:rsid w:val="00E0260D"/>
    <w:rsid w:val="00E0324D"/>
    <w:rsid w:val="00E034D8"/>
    <w:rsid w:val="00E03653"/>
    <w:rsid w:val="00E0368C"/>
    <w:rsid w:val="00E036FB"/>
    <w:rsid w:val="00E03918"/>
    <w:rsid w:val="00E044D5"/>
    <w:rsid w:val="00E04649"/>
    <w:rsid w:val="00E0464C"/>
    <w:rsid w:val="00E04AB4"/>
    <w:rsid w:val="00E04B87"/>
    <w:rsid w:val="00E04DCF"/>
    <w:rsid w:val="00E04F31"/>
    <w:rsid w:val="00E050A0"/>
    <w:rsid w:val="00E051EA"/>
    <w:rsid w:val="00E05231"/>
    <w:rsid w:val="00E053A2"/>
    <w:rsid w:val="00E055B2"/>
    <w:rsid w:val="00E057E9"/>
    <w:rsid w:val="00E057FC"/>
    <w:rsid w:val="00E05961"/>
    <w:rsid w:val="00E059D0"/>
    <w:rsid w:val="00E05C37"/>
    <w:rsid w:val="00E05EAD"/>
    <w:rsid w:val="00E05F62"/>
    <w:rsid w:val="00E0613A"/>
    <w:rsid w:val="00E0683C"/>
    <w:rsid w:val="00E0699A"/>
    <w:rsid w:val="00E06B48"/>
    <w:rsid w:val="00E07024"/>
    <w:rsid w:val="00E071BA"/>
    <w:rsid w:val="00E07964"/>
    <w:rsid w:val="00E07A01"/>
    <w:rsid w:val="00E07E97"/>
    <w:rsid w:val="00E10240"/>
    <w:rsid w:val="00E103E0"/>
    <w:rsid w:val="00E106FC"/>
    <w:rsid w:val="00E107DC"/>
    <w:rsid w:val="00E1094E"/>
    <w:rsid w:val="00E10A96"/>
    <w:rsid w:val="00E10E4E"/>
    <w:rsid w:val="00E111EF"/>
    <w:rsid w:val="00E11820"/>
    <w:rsid w:val="00E119ED"/>
    <w:rsid w:val="00E119F7"/>
    <w:rsid w:val="00E11D8C"/>
    <w:rsid w:val="00E11F27"/>
    <w:rsid w:val="00E1244D"/>
    <w:rsid w:val="00E1246B"/>
    <w:rsid w:val="00E12633"/>
    <w:rsid w:val="00E127DF"/>
    <w:rsid w:val="00E12C54"/>
    <w:rsid w:val="00E12D5E"/>
    <w:rsid w:val="00E12DFF"/>
    <w:rsid w:val="00E12E93"/>
    <w:rsid w:val="00E133DA"/>
    <w:rsid w:val="00E1349D"/>
    <w:rsid w:val="00E137AE"/>
    <w:rsid w:val="00E13B47"/>
    <w:rsid w:val="00E13C94"/>
    <w:rsid w:val="00E13D44"/>
    <w:rsid w:val="00E1409B"/>
    <w:rsid w:val="00E140CD"/>
    <w:rsid w:val="00E14290"/>
    <w:rsid w:val="00E144EF"/>
    <w:rsid w:val="00E14536"/>
    <w:rsid w:val="00E14C9B"/>
    <w:rsid w:val="00E14D0D"/>
    <w:rsid w:val="00E1539D"/>
    <w:rsid w:val="00E1549E"/>
    <w:rsid w:val="00E1567E"/>
    <w:rsid w:val="00E156C0"/>
    <w:rsid w:val="00E156F0"/>
    <w:rsid w:val="00E15A39"/>
    <w:rsid w:val="00E15A62"/>
    <w:rsid w:val="00E15BF0"/>
    <w:rsid w:val="00E15C51"/>
    <w:rsid w:val="00E15C8B"/>
    <w:rsid w:val="00E1608D"/>
    <w:rsid w:val="00E16604"/>
    <w:rsid w:val="00E1680D"/>
    <w:rsid w:val="00E16932"/>
    <w:rsid w:val="00E16D44"/>
    <w:rsid w:val="00E16E69"/>
    <w:rsid w:val="00E16EF1"/>
    <w:rsid w:val="00E16FE8"/>
    <w:rsid w:val="00E170AD"/>
    <w:rsid w:val="00E17B24"/>
    <w:rsid w:val="00E17E6D"/>
    <w:rsid w:val="00E20359"/>
    <w:rsid w:val="00E205B7"/>
    <w:rsid w:val="00E2093C"/>
    <w:rsid w:val="00E2096A"/>
    <w:rsid w:val="00E2099B"/>
    <w:rsid w:val="00E20CCB"/>
    <w:rsid w:val="00E21297"/>
    <w:rsid w:val="00E216E4"/>
    <w:rsid w:val="00E21881"/>
    <w:rsid w:val="00E21B45"/>
    <w:rsid w:val="00E21ECB"/>
    <w:rsid w:val="00E222F2"/>
    <w:rsid w:val="00E2242C"/>
    <w:rsid w:val="00E2249B"/>
    <w:rsid w:val="00E22878"/>
    <w:rsid w:val="00E22DE9"/>
    <w:rsid w:val="00E23097"/>
    <w:rsid w:val="00E231E5"/>
    <w:rsid w:val="00E23677"/>
    <w:rsid w:val="00E236BD"/>
    <w:rsid w:val="00E239D7"/>
    <w:rsid w:val="00E23ABB"/>
    <w:rsid w:val="00E23B41"/>
    <w:rsid w:val="00E23F16"/>
    <w:rsid w:val="00E240F5"/>
    <w:rsid w:val="00E2410C"/>
    <w:rsid w:val="00E241D1"/>
    <w:rsid w:val="00E2494D"/>
    <w:rsid w:val="00E24A89"/>
    <w:rsid w:val="00E24C60"/>
    <w:rsid w:val="00E24D58"/>
    <w:rsid w:val="00E25428"/>
    <w:rsid w:val="00E2596B"/>
    <w:rsid w:val="00E2600F"/>
    <w:rsid w:val="00E26770"/>
    <w:rsid w:val="00E26900"/>
    <w:rsid w:val="00E269AD"/>
    <w:rsid w:val="00E2700B"/>
    <w:rsid w:val="00E270E1"/>
    <w:rsid w:val="00E27415"/>
    <w:rsid w:val="00E27D69"/>
    <w:rsid w:val="00E300D4"/>
    <w:rsid w:val="00E306FD"/>
    <w:rsid w:val="00E30D67"/>
    <w:rsid w:val="00E30FCC"/>
    <w:rsid w:val="00E313ED"/>
    <w:rsid w:val="00E3157A"/>
    <w:rsid w:val="00E318AD"/>
    <w:rsid w:val="00E31B42"/>
    <w:rsid w:val="00E31B54"/>
    <w:rsid w:val="00E31C2D"/>
    <w:rsid w:val="00E31D0F"/>
    <w:rsid w:val="00E320E5"/>
    <w:rsid w:val="00E327A6"/>
    <w:rsid w:val="00E32909"/>
    <w:rsid w:val="00E32913"/>
    <w:rsid w:val="00E32D2E"/>
    <w:rsid w:val="00E3311B"/>
    <w:rsid w:val="00E331F4"/>
    <w:rsid w:val="00E334DF"/>
    <w:rsid w:val="00E33655"/>
    <w:rsid w:val="00E33750"/>
    <w:rsid w:val="00E3391F"/>
    <w:rsid w:val="00E339DF"/>
    <w:rsid w:val="00E33BDF"/>
    <w:rsid w:val="00E344DA"/>
    <w:rsid w:val="00E34A02"/>
    <w:rsid w:val="00E34B7E"/>
    <w:rsid w:val="00E350A5"/>
    <w:rsid w:val="00E356D8"/>
    <w:rsid w:val="00E35F62"/>
    <w:rsid w:val="00E360F1"/>
    <w:rsid w:val="00E36485"/>
    <w:rsid w:val="00E365B5"/>
    <w:rsid w:val="00E3679C"/>
    <w:rsid w:val="00E367A7"/>
    <w:rsid w:val="00E367C4"/>
    <w:rsid w:val="00E36A24"/>
    <w:rsid w:val="00E36D0B"/>
    <w:rsid w:val="00E36FEC"/>
    <w:rsid w:val="00E37352"/>
    <w:rsid w:val="00E375DB"/>
    <w:rsid w:val="00E376FC"/>
    <w:rsid w:val="00E37952"/>
    <w:rsid w:val="00E37E99"/>
    <w:rsid w:val="00E403C9"/>
    <w:rsid w:val="00E4050E"/>
    <w:rsid w:val="00E40628"/>
    <w:rsid w:val="00E407AC"/>
    <w:rsid w:val="00E40C63"/>
    <w:rsid w:val="00E40CD2"/>
    <w:rsid w:val="00E40D1D"/>
    <w:rsid w:val="00E4104E"/>
    <w:rsid w:val="00E41357"/>
    <w:rsid w:val="00E414A5"/>
    <w:rsid w:val="00E41965"/>
    <w:rsid w:val="00E41D62"/>
    <w:rsid w:val="00E42C30"/>
    <w:rsid w:val="00E42D35"/>
    <w:rsid w:val="00E4327E"/>
    <w:rsid w:val="00E43553"/>
    <w:rsid w:val="00E4367C"/>
    <w:rsid w:val="00E43716"/>
    <w:rsid w:val="00E43928"/>
    <w:rsid w:val="00E4397D"/>
    <w:rsid w:val="00E440A8"/>
    <w:rsid w:val="00E4443F"/>
    <w:rsid w:val="00E447EC"/>
    <w:rsid w:val="00E4495B"/>
    <w:rsid w:val="00E44A92"/>
    <w:rsid w:val="00E44BE3"/>
    <w:rsid w:val="00E44CE0"/>
    <w:rsid w:val="00E44CF5"/>
    <w:rsid w:val="00E44E93"/>
    <w:rsid w:val="00E455B6"/>
    <w:rsid w:val="00E456D2"/>
    <w:rsid w:val="00E4580D"/>
    <w:rsid w:val="00E45A30"/>
    <w:rsid w:val="00E45F8E"/>
    <w:rsid w:val="00E4602F"/>
    <w:rsid w:val="00E46542"/>
    <w:rsid w:val="00E46998"/>
    <w:rsid w:val="00E46C0C"/>
    <w:rsid w:val="00E47400"/>
    <w:rsid w:val="00E47554"/>
    <w:rsid w:val="00E478C8"/>
    <w:rsid w:val="00E479D1"/>
    <w:rsid w:val="00E47BE8"/>
    <w:rsid w:val="00E47EFE"/>
    <w:rsid w:val="00E5009F"/>
    <w:rsid w:val="00E5018E"/>
    <w:rsid w:val="00E5027A"/>
    <w:rsid w:val="00E5035B"/>
    <w:rsid w:val="00E50736"/>
    <w:rsid w:val="00E50A0C"/>
    <w:rsid w:val="00E50A2A"/>
    <w:rsid w:val="00E50C14"/>
    <w:rsid w:val="00E50C47"/>
    <w:rsid w:val="00E510A4"/>
    <w:rsid w:val="00E51292"/>
    <w:rsid w:val="00E513E9"/>
    <w:rsid w:val="00E51CBA"/>
    <w:rsid w:val="00E51E63"/>
    <w:rsid w:val="00E51F06"/>
    <w:rsid w:val="00E5220A"/>
    <w:rsid w:val="00E5254B"/>
    <w:rsid w:val="00E52573"/>
    <w:rsid w:val="00E52AAD"/>
    <w:rsid w:val="00E52F74"/>
    <w:rsid w:val="00E532EE"/>
    <w:rsid w:val="00E53401"/>
    <w:rsid w:val="00E534A3"/>
    <w:rsid w:val="00E53AD5"/>
    <w:rsid w:val="00E53EFD"/>
    <w:rsid w:val="00E54604"/>
    <w:rsid w:val="00E54AD7"/>
    <w:rsid w:val="00E54D2D"/>
    <w:rsid w:val="00E54F22"/>
    <w:rsid w:val="00E553B8"/>
    <w:rsid w:val="00E55885"/>
    <w:rsid w:val="00E55996"/>
    <w:rsid w:val="00E55AAE"/>
    <w:rsid w:val="00E55C00"/>
    <w:rsid w:val="00E55CC6"/>
    <w:rsid w:val="00E55DFF"/>
    <w:rsid w:val="00E55FEF"/>
    <w:rsid w:val="00E55FF6"/>
    <w:rsid w:val="00E56027"/>
    <w:rsid w:val="00E56308"/>
    <w:rsid w:val="00E5648E"/>
    <w:rsid w:val="00E5653E"/>
    <w:rsid w:val="00E565B6"/>
    <w:rsid w:val="00E565F4"/>
    <w:rsid w:val="00E567D0"/>
    <w:rsid w:val="00E56818"/>
    <w:rsid w:val="00E56A88"/>
    <w:rsid w:val="00E56AB6"/>
    <w:rsid w:val="00E56C62"/>
    <w:rsid w:val="00E56FF0"/>
    <w:rsid w:val="00E57133"/>
    <w:rsid w:val="00E5748D"/>
    <w:rsid w:val="00E574B8"/>
    <w:rsid w:val="00E57CFF"/>
    <w:rsid w:val="00E57EC5"/>
    <w:rsid w:val="00E57F72"/>
    <w:rsid w:val="00E57FC4"/>
    <w:rsid w:val="00E60577"/>
    <w:rsid w:val="00E60712"/>
    <w:rsid w:val="00E60725"/>
    <w:rsid w:val="00E609A6"/>
    <w:rsid w:val="00E60A52"/>
    <w:rsid w:val="00E60B20"/>
    <w:rsid w:val="00E60BE0"/>
    <w:rsid w:val="00E60DE3"/>
    <w:rsid w:val="00E61042"/>
    <w:rsid w:val="00E61140"/>
    <w:rsid w:val="00E61147"/>
    <w:rsid w:val="00E61176"/>
    <w:rsid w:val="00E61179"/>
    <w:rsid w:val="00E61471"/>
    <w:rsid w:val="00E61C28"/>
    <w:rsid w:val="00E62188"/>
    <w:rsid w:val="00E62350"/>
    <w:rsid w:val="00E623C4"/>
    <w:rsid w:val="00E62401"/>
    <w:rsid w:val="00E62692"/>
    <w:rsid w:val="00E62888"/>
    <w:rsid w:val="00E629D0"/>
    <w:rsid w:val="00E62CE3"/>
    <w:rsid w:val="00E62E9F"/>
    <w:rsid w:val="00E62F64"/>
    <w:rsid w:val="00E63F49"/>
    <w:rsid w:val="00E6406E"/>
    <w:rsid w:val="00E64187"/>
    <w:rsid w:val="00E6421C"/>
    <w:rsid w:val="00E64846"/>
    <w:rsid w:val="00E64949"/>
    <w:rsid w:val="00E649F2"/>
    <w:rsid w:val="00E64C3A"/>
    <w:rsid w:val="00E64E71"/>
    <w:rsid w:val="00E6504C"/>
    <w:rsid w:val="00E65369"/>
    <w:rsid w:val="00E654FC"/>
    <w:rsid w:val="00E65C8A"/>
    <w:rsid w:val="00E65D5D"/>
    <w:rsid w:val="00E6623B"/>
    <w:rsid w:val="00E664E0"/>
    <w:rsid w:val="00E66596"/>
    <w:rsid w:val="00E66B73"/>
    <w:rsid w:val="00E66BA2"/>
    <w:rsid w:val="00E66C9E"/>
    <w:rsid w:val="00E66D6E"/>
    <w:rsid w:val="00E66DDA"/>
    <w:rsid w:val="00E66ECE"/>
    <w:rsid w:val="00E66F98"/>
    <w:rsid w:val="00E6748B"/>
    <w:rsid w:val="00E6768B"/>
    <w:rsid w:val="00E7010C"/>
    <w:rsid w:val="00E702D2"/>
    <w:rsid w:val="00E70BC4"/>
    <w:rsid w:val="00E70F70"/>
    <w:rsid w:val="00E710BE"/>
    <w:rsid w:val="00E71606"/>
    <w:rsid w:val="00E71707"/>
    <w:rsid w:val="00E71A98"/>
    <w:rsid w:val="00E71B33"/>
    <w:rsid w:val="00E71D2D"/>
    <w:rsid w:val="00E71E71"/>
    <w:rsid w:val="00E71FBB"/>
    <w:rsid w:val="00E72774"/>
    <w:rsid w:val="00E72A67"/>
    <w:rsid w:val="00E72B5B"/>
    <w:rsid w:val="00E72CC9"/>
    <w:rsid w:val="00E72D63"/>
    <w:rsid w:val="00E72E9A"/>
    <w:rsid w:val="00E72EB8"/>
    <w:rsid w:val="00E731B9"/>
    <w:rsid w:val="00E731F0"/>
    <w:rsid w:val="00E7364A"/>
    <w:rsid w:val="00E73B50"/>
    <w:rsid w:val="00E73E34"/>
    <w:rsid w:val="00E740CA"/>
    <w:rsid w:val="00E7425B"/>
    <w:rsid w:val="00E747E9"/>
    <w:rsid w:val="00E74A13"/>
    <w:rsid w:val="00E74BAB"/>
    <w:rsid w:val="00E74C79"/>
    <w:rsid w:val="00E74EB7"/>
    <w:rsid w:val="00E74F6B"/>
    <w:rsid w:val="00E752A1"/>
    <w:rsid w:val="00E75328"/>
    <w:rsid w:val="00E75887"/>
    <w:rsid w:val="00E75B14"/>
    <w:rsid w:val="00E75B7B"/>
    <w:rsid w:val="00E76171"/>
    <w:rsid w:val="00E76212"/>
    <w:rsid w:val="00E76AD2"/>
    <w:rsid w:val="00E773E9"/>
    <w:rsid w:val="00E77471"/>
    <w:rsid w:val="00E77517"/>
    <w:rsid w:val="00E77D15"/>
    <w:rsid w:val="00E8001E"/>
    <w:rsid w:val="00E80274"/>
    <w:rsid w:val="00E8051D"/>
    <w:rsid w:val="00E809AA"/>
    <w:rsid w:val="00E80EC2"/>
    <w:rsid w:val="00E815CA"/>
    <w:rsid w:val="00E83017"/>
    <w:rsid w:val="00E83148"/>
    <w:rsid w:val="00E8364A"/>
    <w:rsid w:val="00E83A5B"/>
    <w:rsid w:val="00E83B14"/>
    <w:rsid w:val="00E83D2F"/>
    <w:rsid w:val="00E83F9F"/>
    <w:rsid w:val="00E84079"/>
    <w:rsid w:val="00E843B4"/>
    <w:rsid w:val="00E84578"/>
    <w:rsid w:val="00E84753"/>
    <w:rsid w:val="00E8475D"/>
    <w:rsid w:val="00E84A3C"/>
    <w:rsid w:val="00E8563F"/>
    <w:rsid w:val="00E85E28"/>
    <w:rsid w:val="00E8649C"/>
    <w:rsid w:val="00E8661A"/>
    <w:rsid w:val="00E86649"/>
    <w:rsid w:val="00E868B0"/>
    <w:rsid w:val="00E8697F"/>
    <w:rsid w:val="00E86C15"/>
    <w:rsid w:val="00E86C56"/>
    <w:rsid w:val="00E86F0A"/>
    <w:rsid w:val="00E86FB8"/>
    <w:rsid w:val="00E874F7"/>
    <w:rsid w:val="00E87804"/>
    <w:rsid w:val="00E87DF7"/>
    <w:rsid w:val="00E9006F"/>
    <w:rsid w:val="00E905BF"/>
    <w:rsid w:val="00E909C8"/>
    <w:rsid w:val="00E90A91"/>
    <w:rsid w:val="00E90CBA"/>
    <w:rsid w:val="00E911CE"/>
    <w:rsid w:val="00E919F9"/>
    <w:rsid w:val="00E91B7B"/>
    <w:rsid w:val="00E91DE2"/>
    <w:rsid w:val="00E91F48"/>
    <w:rsid w:val="00E91FC9"/>
    <w:rsid w:val="00E9263A"/>
    <w:rsid w:val="00E927BB"/>
    <w:rsid w:val="00E92882"/>
    <w:rsid w:val="00E92AC0"/>
    <w:rsid w:val="00E92C65"/>
    <w:rsid w:val="00E931F6"/>
    <w:rsid w:val="00E93973"/>
    <w:rsid w:val="00E942E2"/>
    <w:rsid w:val="00E94333"/>
    <w:rsid w:val="00E9443A"/>
    <w:rsid w:val="00E94EB9"/>
    <w:rsid w:val="00E95072"/>
    <w:rsid w:val="00E951DE"/>
    <w:rsid w:val="00E95359"/>
    <w:rsid w:val="00E9595D"/>
    <w:rsid w:val="00E959CB"/>
    <w:rsid w:val="00E95CE8"/>
    <w:rsid w:val="00E96083"/>
    <w:rsid w:val="00E962B5"/>
    <w:rsid w:val="00E9696F"/>
    <w:rsid w:val="00E97052"/>
    <w:rsid w:val="00E9730F"/>
    <w:rsid w:val="00E97CCB"/>
    <w:rsid w:val="00EA0010"/>
    <w:rsid w:val="00EA022E"/>
    <w:rsid w:val="00EA08E7"/>
    <w:rsid w:val="00EA0AE4"/>
    <w:rsid w:val="00EA0CA6"/>
    <w:rsid w:val="00EA0D3D"/>
    <w:rsid w:val="00EA0F92"/>
    <w:rsid w:val="00EA122B"/>
    <w:rsid w:val="00EA14B8"/>
    <w:rsid w:val="00EA1563"/>
    <w:rsid w:val="00EA189C"/>
    <w:rsid w:val="00EA1BD7"/>
    <w:rsid w:val="00EA20B7"/>
    <w:rsid w:val="00EA234C"/>
    <w:rsid w:val="00EA257B"/>
    <w:rsid w:val="00EA2914"/>
    <w:rsid w:val="00EA29B1"/>
    <w:rsid w:val="00EA3094"/>
    <w:rsid w:val="00EA30CB"/>
    <w:rsid w:val="00EA315D"/>
    <w:rsid w:val="00EA3490"/>
    <w:rsid w:val="00EA353A"/>
    <w:rsid w:val="00EA3642"/>
    <w:rsid w:val="00EA3722"/>
    <w:rsid w:val="00EA373B"/>
    <w:rsid w:val="00EA38B1"/>
    <w:rsid w:val="00EA3A6B"/>
    <w:rsid w:val="00EA3CA6"/>
    <w:rsid w:val="00EA4040"/>
    <w:rsid w:val="00EA41CB"/>
    <w:rsid w:val="00EA4812"/>
    <w:rsid w:val="00EA4860"/>
    <w:rsid w:val="00EA4B60"/>
    <w:rsid w:val="00EA4D2F"/>
    <w:rsid w:val="00EA53E1"/>
    <w:rsid w:val="00EA5520"/>
    <w:rsid w:val="00EA5E11"/>
    <w:rsid w:val="00EA6098"/>
    <w:rsid w:val="00EA61BB"/>
    <w:rsid w:val="00EA6EA0"/>
    <w:rsid w:val="00EA750E"/>
    <w:rsid w:val="00EA7655"/>
    <w:rsid w:val="00EA782D"/>
    <w:rsid w:val="00EA7CDE"/>
    <w:rsid w:val="00EB032D"/>
    <w:rsid w:val="00EB0376"/>
    <w:rsid w:val="00EB0382"/>
    <w:rsid w:val="00EB0B75"/>
    <w:rsid w:val="00EB0BB6"/>
    <w:rsid w:val="00EB0C64"/>
    <w:rsid w:val="00EB0C74"/>
    <w:rsid w:val="00EB0CA5"/>
    <w:rsid w:val="00EB0F09"/>
    <w:rsid w:val="00EB118F"/>
    <w:rsid w:val="00EB119D"/>
    <w:rsid w:val="00EB13B6"/>
    <w:rsid w:val="00EB16B3"/>
    <w:rsid w:val="00EB19BC"/>
    <w:rsid w:val="00EB1C94"/>
    <w:rsid w:val="00EB20B7"/>
    <w:rsid w:val="00EB213D"/>
    <w:rsid w:val="00EB25EF"/>
    <w:rsid w:val="00EB2834"/>
    <w:rsid w:val="00EB2A9E"/>
    <w:rsid w:val="00EB2F42"/>
    <w:rsid w:val="00EB2FAA"/>
    <w:rsid w:val="00EB3302"/>
    <w:rsid w:val="00EB3530"/>
    <w:rsid w:val="00EB355C"/>
    <w:rsid w:val="00EB35C7"/>
    <w:rsid w:val="00EB3C20"/>
    <w:rsid w:val="00EB3E93"/>
    <w:rsid w:val="00EB3EC5"/>
    <w:rsid w:val="00EB47CC"/>
    <w:rsid w:val="00EB4D54"/>
    <w:rsid w:val="00EB4DFB"/>
    <w:rsid w:val="00EB5670"/>
    <w:rsid w:val="00EB56A3"/>
    <w:rsid w:val="00EB5867"/>
    <w:rsid w:val="00EB5945"/>
    <w:rsid w:val="00EB5BF0"/>
    <w:rsid w:val="00EB5E9B"/>
    <w:rsid w:val="00EB64AC"/>
    <w:rsid w:val="00EB66BB"/>
    <w:rsid w:val="00EB7220"/>
    <w:rsid w:val="00EB77EA"/>
    <w:rsid w:val="00EB7811"/>
    <w:rsid w:val="00EB7A9E"/>
    <w:rsid w:val="00EC0072"/>
    <w:rsid w:val="00EC00F5"/>
    <w:rsid w:val="00EC0716"/>
    <w:rsid w:val="00EC0744"/>
    <w:rsid w:val="00EC0A54"/>
    <w:rsid w:val="00EC0CB8"/>
    <w:rsid w:val="00EC0F87"/>
    <w:rsid w:val="00EC118E"/>
    <w:rsid w:val="00EC18A3"/>
    <w:rsid w:val="00EC1C8A"/>
    <w:rsid w:val="00EC2101"/>
    <w:rsid w:val="00EC277E"/>
    <w:rsid w:val="00EC2796"/>
    <w:rsid w:val="00EC2FCE"/>
    <w:rsid w:val="00EC2FEC"/>
    <w:rsid w:val="00EC31C0"/>
    <w:rsid w:val="00EC3216"/>
    <w:rsid w:val="00EC329B"/>
    <w:rsid w:val="00EC3331"/>
    <w:rsid w:val="00EC364E"/>
    <w:rsid w:val="00EC36C2"/>
    <w:rsid w:val="00EC36F2"/>
    <w:rsid w:val="00EC3C79"/>
    <w:rsid w:val="00EC3DE0"/>
    <w:rsid w:val="00EC42B7"/>
    <w:rsid w:val="00EC451C"/>
    <w:rsid w:val="00EC47E0"/>
    <w:rsid w:val="00EC4882"/>
    <w:rsid w:val="00EC4B39"/>
    <w:rsid w:val="00EC53FC"/>
    <w:rsid w:val="00EC578F"/>
    <w:rsid w:val="00EC5AD5"/>
    <w:rsid w:val="00EC5AE7"/>
    <w:rsid w:val="00EC61C7"/>
    <w:rsid w:val="00EC6261"/>
    <w:rsid w:val="00EC65C0"/>
    <w:rsid w:val="00EC6A92"/>
    <w:rsid w:val="00EC6C38"/>
    <w:rsid w:val="00EC6CC5"/>
    <w:rsid w:val="00EC7191"/>
    <w:rsid w:val="00EC73D9"/>
    <w:rsid w:val="00EC74B8"/>
    <w:rsid w:val="00EC7594"/>
    <w:rsid w:val="00EC7603"/>
    <w:rsid w:val="00EC7A34"/>
    <w:rsid w:val="00EC7A82"/>
    <w:rsid w:val="00EC7CD9"/>
    <w:rsid w:val="00EC7CED"/>
    <w:rsid w:val="00EC7FD7"/>
    <w:rsid w:val="00ED01C1"/>
    <w:rsid w:val="00ED0204"/>
    <w:rsid w:val="00ED0383"/>
    <w:rsid w:val="00ED0747"/>
    <w:rsid w:val="00ED0B68"/>
    <w:rsid w:val="00ED0D47"/>
    <w:rsid w:val="00ED13BF"/>
    <w:rsid w:val="00ED1556"/>
    <w:rsid w:val="00ED1CA5"/>
    <w:rsid w:val="00ED2070"/>
    <w:rsid w:val="00ED2103"/>
    <w:rsid w:val="00ED21BB"/>
    <w:rsid w:val="00ED21CF"/>
    <w:rsid w:val="00ED2356"/>
    <w:rsid w:val="00ED26F3"/>
    <w:rsid w:val="00ED28F1"/>
    <w:rsid w:val="00ED28F2"/>
    <w:rsid w:val="00ED2DC1"/>
    <w:rsid w:val="00ED2EF8"/>
    <w:rsid w:val="00ED32E1"/>
    <w:rsid w:val="00ED383C"/>
    <w:rsid w:val="00ED3AB3"/>
    <w:rsid w:val="00ED3C6D"/>
    <w:rsid w:val="00ED4180"/>
    <w:rsid w:val="00ED44FD"/>
    <w:rsid w:val="00ED4A45"/>
    <w:rsid w:val="00ED5156"/>
    <w:rsid w:val="00ED518C"/>
    <w:rsid w:val="00ED53C6"/>
    <w:rsid w:val="00ED5467"/>
    <w:rsid w:val="00ED5682"/>
    <w:rsid w:val="00ED5757"/>
    <w:rsid w:val="00ED582B"/>
    <w:rsid w:val="00ED5A5B"/>
    <w:rsid w:val="00ED5B53"/>
    <w:rsid w:val="00ED5C86"/>
    <w:rsid w:val="00ED5EE7"/>
    <w:rsid w:val="00ED6122"/>
    <w:rsid w:val="00ED6389"/>
    <w:rsid w:val="00ED63AA"/>
    <w:rsid w:val="00ED6ED0"/>
    <w:rsid w:val="00ED6F38"/>
    <w:rsid w:val="00ED6FF7"/>
    <w:rsid w:val="00ED72B8"/>
    <w:rsid w:val="00ED73FB"/>
    <w:rsid w:val="00ED74AB"/>
    <w:rsid w:val="00ED7540"/>
    <w:rsid w:val="00ED75B5"/>
    <w:rsid w:val="00ED7658"/>
    <w:rsid w:val="00ED789F"/>
    <w:rsid w:val="00ED78CB"/>
    <w:rsid w:val="00ED7DEE"/>
    <w:rsid w:val="00ED7E96"/>
    <w:rsid w:val="00ED7FF8"/>
    <w:rsid w:val="00EE0036"/>
    <w:rsid w:val="00EE047B"/>
    <w:rsid w:val="00EE0C31"/>
    <w:rsid w:val="00EE0E8D"/>
    <w:rsid w:val="00EE0F6B"/>
    <w:rsid w:val="00EE11BC"/>
    <w:rsid w:val="00EE1249"/>
    <w:rsid w:val="00EE1876"/>
    <w:rsid w:val="00EE19BA"/>
    <w:rsid w:val="00EE1A50"/>
    <w:rsid w:val="00EE232F"/>
    <w:rsid w:val="00EE27A0"/>
    <w:rsid w:val="00EE2BE8"/>
    <w:rsid w:val="00EE2CD2"/>
    <w:rsid w:val="00EE310C"/>
    <w:rsid w:val="00EE33DC"/>
    <w:rsid w:val="00EE3BF5"/>
    <w:rsid w:val="00EE3CFD"/>
    <w:rsid w:val="00EE3F04"/>
    <w:rsid w:val="00EE41BC"/>
    <w:rsid w:val="00EE41C0"/>
    <w:rsid w:val="00EE45B5"/>
    <w:rsid w:val="00EE48B0"/>
    <w:rsid w:val="00EE4B33"/>
    <w:rsid w:val="00EE4EAE"/>
    <w:rsid w:val="00EE56BD"/>
    <w:rsid w:val="00EE5B22"/>
    <w:rsid w:val="00EE5E5D"/>
    <w:rsid w:val="00EE6129"/>
    <w:rsid w:val="00EE625E"/>
    <w:rsid w:val="00EE6352"/>
    <w:rsid w:val="00EE63A7"/>
    <w:rsid w:val="00EE6503"/>
    <w:rsid w:val="00EE65FC"/>
    <w:rsid w:val="00EE6D7E"/>
    <w:rsid w:val="00EE72BD"/>
    <w:rsid w:val="00EE7A35"/>
    <w:rsid w:val="00EE7B13"/>
    <w:rsid w:val="00EE7F43"/>
    <w:rsid w:val="00EF0303"/>
    <w:rsid w:val="00EF06E1"/>
    <w:rsid w:val="00EF071B"/>
    <w:rsid w:val="00EF081C"/>
    <w:rsid w:val="00EF08C6"/>
    <w:rsid w:val="00EF0ABA"/>
    <w:rsid w:val="00EF0B15"/>
    <w:rsid w:val="00EF0B6C"/>
    <w:rsid w:val="00EF0B8A"/>
    <w:rsid w:val="00EF0CC5"/>
    <w:rsid w:val="00EF0EBA"/>
    <w:rsid w:val="00EF16B7"/>
    <w:rsid w:val="00EF16FC"/>
    <w:rsid w:val="00EF198B"/>
    <w:rsid w:val="00EF1AAA"/>
    <w:rsid w:val="00EF1BD3"/>
    <w:rsid w:val="00EF1F1C"/>
    <w:rsid w:val="00EF21D4"/>
    <w:rsid w:val="00EF2916"/>
    <w:rsid w:val="00EF2937"/>
    <w:rsid w:val="00EF2973"/>
    <w:rsid w:val="00EF2A1A"/>
    <w:rsid w:val="00EF2EF4"/>
    <w:rsid w:val="00EF33B5"/>
    <w:rsid w:val="00EF350C"/>
    <w:rsid w:val="00EF3538"/>
    <w:rsid w:val="00EF3669"/>
    <w:rsid w:val="00EF3E4B"/>
    <w:rsid w:val="00EF4459"/>
    <w:rsid w:val="00EF477C"/>
    <w:rsid w:val="00EF48FC"/>
    <w:rsid w:val="00EF4C8F"/>
    <w:rsid w:val="00EF55D7"/>
    <w:rsid w:val="00EF57D9"/>
    <w:rsid w:val="00EF5BFC"/>
    <w:rsid w:val="00EF5D0F"/>
    <w:rsid w:val="00EF66BB"/>
    <w:rsid w:val="00EF6B7E"/>
    <w:rsid w:val="00EF6BC3"/>
    <w:rsid w:val="00EF7291"/>
    <w:rsid w:val="00EF72B4"/>
    <w:rsid w:val="00EF7398"/>
    <w:rsid w:val="00EF7471"/>
    <w:rsid w:val="00EF7688"/>
    <w:rsid w:val="00EF77B3"/>
    <w:rsid w:val="00EF7969"/>
    <w:rsid w:val="00EF7C1A"/>
    <w:rsid w:val="00EF7F8E"/>
    <w:rsid w:val="00F00034"/>
    <w:rsid w:val="00F00AA2"/>
    <w:rsid w:val="00F0103A"/>
    <w:rsid w:val="00F0104B"/>
    <w:rsid w:val="00F010C3"/>
    <w:rsid w:val="00F0110B"/>
    <w:rsid w:val="00F0180D"/>
    <w:rsid w:val="00F02080"/>
    <w:rsid w:val="00F021A2"/>
    <w:rsid w:val="00F028A9"/>
    <w:rsid w:val="00F028FD"/>
    <w:rsid w:val="00F0294C"/>
    <w:rsid w:val="00F02BB1"/>
    <w:rsid w:val="00F02BB6"/>
    <w:rsid w:val="00F02C8F"/>
    <w:rsid w:val="00F02DC4"/>
    <w:rsid w:val="00F0326B"/>
    <w:rsid w:val="00F03369"/>
    <w:rsid w:val="00F034AC"/>
    <w:rsid w:val="00F03501"/>
    <w:rsid w:val="00F0350F"/>
    <w:rsid w:val="00F035BA"/>
    <w:rsid w:val="00F037E4"/>
    <w:rsid w:val="00F03801"/>
    <w:rsid w:val="00F03933"/>
    <w:rsid w:val="00F03EBB"/>
    <w:rsid w:val="00F03F4E"/>
    <w:rsid w:val="00F04260"/>
    <w:rsid w:val="00F043CC"/>
    <w:rsid w:val="00F044EC"/>
    <w:rsid w:val="00F04820"/>
    <w:rsid w:val="00F04DC3"/>
    <w:rsid w:val="00F04DE5"/>
    <w:rsid w:val="00F054D5"/>
    <w:rsid w:val="00F0567C"/>
    <w:rsid w:val="00F056AD"/>
    <w:rsid w:val="00F056BE"/>
    <w:rsid w:val="00F05B20"/>
    <w:rsid w:val="00F05BDC"/>
    <w:rsid w:val="00F05DA4"/>
    <w:rsid w:val="00F05EAD"/>
    <w:rsid w:val="00F061E7"/>
    <w:rsid w:val="00F0628C"/>
    <w:rsid w:val="00F0665B"/>
    <w:rsid w:val="00F06B4D"/>
    <w:rsid w:val="00F075D4"/>
    <w:rsid w:val="00F0764F"/>
    <w:rsid w:val="00F07B52"/>
    <w:rsid w:val="00F07DBA"/>
    <w:rsid w:val="00F07E0B"/>
    <w:rsid w:val="00F07E6E"/>
    <w:rsid w:val="00F105ED"/>
    <w:rsid w:val="00F105EF"/>
    <w:rsid w:val="00F10A51"/>
    <w:rsid w:val="00F10E85"/>
    <w:rsid w:val="00F10F65"/>
    <w:rsid w:val="00F1106C"/>
    <w:rsid w:val="00F11178"/>
    <w:rsid w:val="00F1121C"/>
    <w:rsid w:val="00F113E3"/>
    <w:rsid w:val="00F11B29"/>
    <w:rsid w:val="00F11E15"/>
    <w:rsid w:val="00F12266"/>
    <w:rsid w:val="00F122B4"/>
    <w:rsid w:val="00F1251B"/>
    <w:rsid w:val="00F1253E"/>
    <w:rsid w:val="00F1268A"/>
    <w:rsid w:val="00F12AA4"/>
    <w:rsid w:val="00F12B56"/>
    <w:rsid w:val="00F12C9B"/>
    <w:rsid w:val="00F13534"/>
    <w:rsid w:val="00F1367F"/>
    <w:rsid w:val="00F1398C"/>
    <w:rsid w:val="00F13A63"/>
    <w:rsid w:val="00F13E73"/>
    <w:rsid w:val="00F140C6"/>
    <w:rsid w:val="00F142E7"/>
    <w:rsid w:val="00F142F3"/>
    <w:rsid w:val="00F14A4B"/>
    <w:rsid w:val="00F159A5"/>
    <w:rsid w:val="00F15B43"/>
    <w:rsid w:val="00F15CB4"/>
    <w:rsid w:val="00F1664D"/>
    <w:rsid w:val="00F1669B"/>
    <w:rsid w:val="00F166F0"/>
    <w:rsid w:val="00F169AD"/>
    <w:rsid w:val="00F16A29"/>
    <w:rsid w:val="00F16A73"/>
    <w:rsid w:val="00F16BBD"/>
    <w:rsid w:val="00F16C91"/>
    <w:rsid w:val="00F16CBB"/>
    <w:rsid w:val="00F16EF4"/>
    <w:rsid w:val="00F16F7B"/>
    <w:rsid w:val="00F170DC"/>
    <w:rsid w:val="00F17365"/>
    <w:rsid w:val="00F17538"/>
    <w:rsid w:val="00F1759E"/>
    <w:rsid w:val="00F176DF"/>
    <w:rsid w:val="00F177ED"/>
    <w:rsid w:val="00F17BE0"/>
    <w:rsid w:val="00F20103"/>
    <w:rsid w:val="00F202C2"/>
    <w:rsid w:val="00F20324"/>
    <w:rsid w:val="00F209B7"/>
    <w:rsid w:val="00F209D4"/>
    <w:rsid w:val="00F20C1A"/>
    <w:rsid w:val="00F20DE8"/>
    <w:rsid w:val="00F211B6"/>
    <w:rsid w:val="00F211E9"/>
    <w:rsid w:val="00F217DB"/>
    <w:rsid w:val="00F21B1C"/>
    <w:rsid w:val="00F21BB5"/>
    <w:rsid w:val="00F21CB5"/>
    <w:rsid w:val="00F21DF2"/>
    <w:rsid w:val="00F21E5B"/>
    <w:rsid w:val="00F21E9A"/>
    <w:rsid w:val="00F21FA5"/>
    <w:rsid w:val="00F22100"/>
    <w:rsid w:val="00F2213A"/>
    <w:rsid w:val="00F221DF"/>
    <w:rsid w:val="00F2262C"/>
    <w:rsid w:val="00F226CB"/>
    <w:rsid w:val="00F226FD"/>
    <w:rsid w:val="00F227DA"/>
    <w:rsid w:val="00F22CA5"/>
    <w:rsid w:val="00F22D6D"/>
    <w:rsid w:val="00F22DF2"/>
    <w:rsid w:val="00F23591"/>
    <w:rsid w:val="00F23792"/>
    <w:rsid w:val="00F2386A"/>
    <w:rsid w:val="00F23BB3"/>
    <w:rsid w:val="00F242DE"/>
    <w:rsid w:val="00F247B1"/>
    <w:rsid w:val="00F24839"/>
    <w:rsid w:val="00F2483D"/>
    <w:rsid w:val="00F2488C"/>
    <w:rsid w:val="00F24924"/>
    <w:rsid w:val="00F24940"/>
    <w:rsid w:val="00F24D51"/>
    <w:rsid w:val="00F24EB5"/>
    <w:rsid w:val="00F2506C"/>
    <w:rsid w:val="00F25165"/>
    <w:rsid w:val="00F25236"/>
    <w:rsid w:val="00F253C5"/>
    <w:rsid w:val="00F2585E"/>
    <w:rsid w:val="00F259E8"/>
    <w:rsid w:val="00F25B75"/>
    <w:rsid w:val="00F265CA"/>
    <w:rsid w:val="00F26DD6"/>
    <w:rsid w:val="00F26E73"/>
    <w:rsid w:val="00F27049"/>
    <w:rsid w:val="00F273C6"/>
    <w:rsid w:val="00F274EE"/>
    <w:rsid w:val="00F27AB2"/>
    <w:rsid w:val="00F27BD5"/>
    <w:rsid w:val="00F27F3B"/>
    <w:rsid w:val="00F30081"/>
    <w:rsid w:val="00F3045E"/>
    <w:rsid w:val="00F30732"/>
    <w:rsid w:val="00F30D5E"/>
    <w:rsid w:val="00F30E73"/>
    <w:rsid w:val="00F31145"/>
    <w:rsid w:val="00F31977"/>
    <w:rsid w:val="00F31A4E"/>
    <w:rsid w:val="00F31CAE"/>
    <w:rsid w:val="00F31DC7"/>
    <w:rsid w:val="00F31F33"/>
    <w:rsid w:val="00F31FD4"/>
    <w:rsid w:val="00F3252D"/>
    <w:rsid w:val="00F327C0"/>
    <w:rsid w:val="00F32C49"/>
    <w:rsid w:val="00F32F89"/>
    <w:rsid w:val="00F338DC"/>
    <w:rsid w:val="00F33C94"/>
    <w:rsid w:val="00F33EAC"/>
    <w:rsid w:val="00F33F1C"/>
    <w:rsid w:val="00F344C3"/>
    <w:rsid w:val="00F34A86"/>
    <w:rsid w:val="00F34D1C"/>
    <w:rsid w:val="00F34F8C"/>
    <w:rsid w:val="00F35411"/>
    <w:rsid w:val="00F35712"/>
    <w:rsid w:val="00F3584C"/>
    <w:rsid w:val="00F3596F"/>
    <w:rsid w:val="00F35A01"/>
    <w:rsid w:val="00F35F11"/>
    <w:rsid w:val="00F36142"/>
    <w:rsid w:val="00F36170"/>
    <w:rsid w:val="00F366FD"/>
    <w:rsid w:val="00F3726C"/>
    <w:rsid w:val="00F374FD"/>
    <w:rsid w:val="00F375E7"/>
    <w:rsid w:val="00F37721"/>
    <w:rsid w:val="00F37739"/>
    <w:rsid w:val="00F37771"/>
    <w:rsid w:val="00F3778C"/>
    <w:rsid w:val="00F37CFF"/>
    <w:rsid w:val="00F4042B"/>
    <w:rsid w:val="00F407D5"/>
    <w:rsid w:val="00F407E8"/>
    <w:rsid w:val="00F40B49"/>
    <w:rsid w:val="00F40E45"/>
    <w:rsid w:val="00F4132B"/>
    <w:rsid w:val="00F41664"/>
    <w:rsid w:val="00F4180B"/>
    <w:rsid w:val="00F41DE5"/>
    <w:rsid w:val="00F41EBC"/>
    <w:rsid w:val="00F41F91"/>
    <w:rsid w:val="00F42001"/>
    <w:rsid w:val="00F4259A"/>
    <w:rsid w:val="00F426AE"/>
    <w:rsid w:val="00F42947"/>
    <w:rsid w:val="00F42B1E"/>
    <w:rsid w:val="00F42B29"/>
    <w:rsid w:val="00F42D28"/>
    <w:rsid w:val="00F42E43"/>
    <w:rsid w:val="00F4302B"/>
    <w:rsid w:val="00F432D4"/>
    <w:rsid w:val="00F43455"/>
    <w:rsid w:val="00F439CD"/>
    <w:rsid w:val="00F43AFC"/>
    <w:rsid w:val="00F43C10"/>
    <w:rsid w:val="00F43CED"/>
    <w:rsid w:val="00F441C3"/>
    <w:rsid w:val="00F442A7"/>
    <w:rsid w:val="00F448A9"/>
    <w:rsid w:val="00F44992"/>
    <w:rsid w:val="00F45122"/>
    <w:rsid w:val="00F45372"/>
    <w:rsid w:val="00F45A0A"/>
    <w:rsid w:val="00F45A10"/>
    <w:rsid w:val="00F45B0A"/>
    <w:rsid w:val="00F45F75"/>
    <w:rsid w:val="00F46353"/>
    <w:rsid w:val="00F4685B"/>
    <w:rsid w:val="00F46DB0"/>
    <w:rsid w:val="00F474B5"/>
    <w:rsid w:val="00F475E9"/>
    <w:rsid w:val="00F50179"/>
    <w:rsid w:val="00F505FA"/>
    <w:rsid w:val="00F50600"/>
    <w:rsid w:val="00F5099A"/>
    <w:rsid w:val="00F50A6D"/>
    <w:rsid w:val="00F50C4E"/>
    <w:rsid w:val="00F513D4"/>
    <w:rsid w:val="00F51B20"/>
    <w:rsid w:val="00F51B37"/>
    <w:rsid w:val="00F52009"/>
    <w:rsid w:val="00F5279C"/>
    <w:rsid w:val="00F527E4"/>
    <w:rsid w:val="00F52C25"/>
    <w:rsid w:val="00F52C93"/>
    <w:rsid w:val="00F52F66"/>
    <w:rsid w:val="00F5301C"/>
    <w:rsid w:val="00F530DF"/>
    <w:rsid w:val="00F5335B"/>
    <w:rsid w:val="00F53600"/>
    <w:rsid w:val="00F53937"/>
    <w:rsid w:val="00F539D3"/>
    <w:rsid w:val="00F53D82"/>
    <w:rsid w:val="00F53D97"/>
    <w:rsid w:val="00F5438A"/>
    <w:rsid w:val="00F54605"/>
    <w:rsid w:val="00F5495B"/>
    <w:rsid w:val="00F54D3E"/>
    <w:rsid w:val="00F54E16"/>
    <w:rsid w:val="00F54FA9"/>
    <w:rsid w:val="00F550E5"/>
    <w:rsid w:val="00F5538F"/>
    <w:rsid w:val="00F55491"/>
    <w:rsid w:val="00F55BF6"/>
    <w:rsid w:val="00F55C25"/>
    <w:rsid w:val="00F55CE1"/>
    <w:rsid w:val="00F560A3"/>
    <w:rsid w:val="00F56269"/>
    <w:rsid w:val="00F56343"/>
    <w:rsid w:val="00F56FF9"/>
    <w:rsid w:val="00F571E8"/>
    <w:rsid w:val="00F57263"/>
    <w:rsid w:val="00F57305"/>
    <w:rsid w:val="00F57432"/>
    <w:rsid w:val="00F5762C"/>
    <w:rsid w:val="00F579A3"/>
    <w:rsid w:val="00F57D81"/>
    <w:rsid w:val="00F57ED7"/>
    <w:rsid w:val="00F57EED"/>
    <w:rsid w:val="00F6009F"/>
    <w:rsid w:val="00F603EC"/>
    <w:rsid w:val="00F60451"/>
    <w:rsid w:val="00F6056B"/>
    <w:rsid w:val="00F60659"/>
    <w:rsid w:val="00F607B8"/>
    <w:rsid w:val="00F60888"/>
    <w:rsid w:val="00F6089E"/>
    <w:rsid w:val="00F60C34"/>
    <w:rsid w:val="00F60D15"/>
    <w:rsid w:val="00F6155E"/>
    <w:rsid w:val="00F616EE"/>
    <w:rsid w:val="00F61800"/>
    <w:rsid w:val="00F623AD"/>
    <w:rsid w:val="00F6243A"/>
    <w:rsid w:val="00F625A2"/>
    <w:rsid w:val="00F6277B"/>
    <w:rsid w:val="00F627BC"/>
    <w:rsid w:val="00F628C1"/>
    <w:rsid w:val="00F62E97"/>
    <w:rsid w:val="00F62F0E"/>
    <w:rsid w:val="00F63101"/>
    <w:rsid w:val="00F632AB"/>
    <w:rsid w:val="00F63358"/>
    <w:rsid w:val="00F635DF"/>
    <w:rsid w:val="00F6365F"/>
    <w:rsid w:val="00F636E4"/>
    <w:rsid w:val="00F63959"/>
    <w:rsid w:val="00F63A6F"/>
    <w:rsid w:val="00F63CE1"/>
    <w:rsid w:val="00F63D20"/>
    <w:rsid w:val="00F640DE"/>
    <w:rsid w:val="00F640FE"/>
    <w:rsid w:val="00F6432D"/>
    <w:rsid w:val="00F64ADA"/>
    <w:rsid w:val="00F64AF1"/>
    <w:rsid w:val="00F64E96"/>
    <w:rsid w:val="00F64ED5"/>
    <w:rsid w:val="00F64FD3"/>
    <w:rsid w:val="00F65351"/>
    <w:rsid w:val="00F654D6"/>
    <w:rsid w:val="00F656A6"/>
    <w:rsid w:val="00F6599D"/>
    <w:rsid w:val="00F65B75"/>
    <w:rsid w:val="00F65CE7"/>
    <w:rsid w:val="00F65DC8"/>
    <w:rsid w:val="00F65EE6"/>
    <w:rsid w:val="00F65F1D"/>
    <w:rsid w:val="00F66540"/>
    <w:rsid w:val="00F669A6"/>
    <w:rsid w:val="00F66BA7"/>
    <w:rsid w:val="00F6715C"/>
    <w:rsid w:val="00F673BF"/>
    <w:rsid w:val="00F67752"/>
    <w:rsid w:val="00F67F38"/>
    <w:rsid w:val="00F67FCD"/>
    <w:rsid w:val="00F702FF"/>
    <w:rsid w:val="00F70402"/>
    <w:rsid w:val="00F70664"/>
    <w:rsid w:val="00F70BB7"/>
    <w:rsid w:val="00F70C2D"/>
    <w:rsid w:val="00F70C8A"/>
    <w:rsid w:val="00F70CCC"/>
    <w:rsid w:val="00F70D76"/>
    <w:rsid w:val="00F713DB"/>
    <w:rsid w:val="00F71564"/>
    <w:rsid w:val="00F71616"/>
    <w:rsid w:val="00F717C2"/>
    <w:rsid w:val="00F71C74"/>
    <w:rsid w:val="00F71E1A"/>
    <w:rsid w:val="00F71FE7"/>
    <w:rsid w:val="00F7200A"/>
    <w:rsid w:val="00F7225A"/>
    <w:rsid w:val="00F72F7F"/>
    <w:rsid w:val="00F73125"/>
    <w:rsid w:val="00F7315B"/>
    <w:rsid w:val="00F73562"/>
    <w:rsid w:val="00F735D9"/>
    <w:rsid w:val="00F739BB"/>
    <w:rsid w:val="00F73C32"/>
    <w:rsid w:val="00F73CCA"/>
    <w:rsid w:val="00F74B26"/>
    <w:rsid w:val="00F74B3D"/>
    <w:rsid w:val="00F74E4C"/>
    <w:rsid w:val="00F74FF3"/>
    <w:rsid w:val="00F7545D"/>
    <w:rsid w:val="00F75783"/>
    <w:rsid w:val="00F75F72"/>
    <w:rsid w:val="00F75F94"/>
    <w:rsid w:val="00F765FD"/>
    <w:rsid w:val="00F76699"/>
    <w:rsid w:val="00F7671F"/>
    <w:rsid w:val="00F769B0"/>
    <w:rsid w:val="00F76B42"/>
    <w:rsid w:val="00F76D8D"/>
    <w:rsid w:val="00F770B1"/>
    <w:rsid w:val="00F77136"/>
    <w:rsid w:val="00F776DC"/>
    <w:rsid w:val="00F7772D"/>
    <w:rsid w:val="00F778D1"/>
    <w:rsid w:val="00F779F9"/>
    <w:rsid w:val="00F77C73"/>
    <w:rsid w:val="00F803F7"/>
    <w:rsid w:val="00F80695"/>
    <w:rsid w:val="00F80707"/>
    <w:rsid w:val="00F80716"/>
    <w:rsid w:val="00F8095A"/>
    <w:rsid w:val="00F809D3"/>
    <w:rsid w:val="00F80B30"/>
    <w:rsid w:val="00F80DC4"/>
    <w:rsid w:val="00F80FD2"/>
    <w:rsid w:val="00F811F5"/>
    <w:rsid w:val="00F81304"/>
    <w:rsid w:val="00F81855"/>
    <w:rsid w:val="00F81AE8"/>
    <w:rsid w:val="00F81B5C"/>
    <w:rsid w:val="00F82045"/>
    <w:rsid w:val="00F8226E"/>
    <w:rsid w:val="00F825C8"/>
    <w:rsid w:val="00F826CF"/>
    <w:rsid w:val="00F828A7"/>
    <w:rsid w:val="00F82CCB"/>
    <w:rsid w:val="00F833BA"/>
    <w:rsid w:val="00F8353A"/>
    <w:rsid w:val="00F83B1B"/>
    <w:rsid w:val="00F83B9C"/>
    <w:rsid w:val="00F83BEC"/>
    <w:rsid w:val="00F84010"/>
    <w:rsid w:val="00F844C5"/>
    <w:rsid w:val="00F8451A"/>
    <w:rsid w:val="00F84580"/>
    <w:rsid w:val="00F8478B"/>
    <w:rsid w:val="00F84791"/>
    <w:rsid w:val="00F849A2"/>
    <w:rsid w:val="00F84BFF"/>
    <w:rsid w:val="00F84EB6"/>
    <w:rsid w:val="00F84FEC"/>
    <w:rsid w:val="00F85129"/>
    <w:rsid w:val="00F85209"/>
    <w:rsid w:val="00F8531E"/>
    <w:rsid w:val="00F853C9"/>
    <w:rsid w:val="00F85559"/>
    <w:rsid w:val="00F85686"/>
    <w:rsid w:val="00F85707"/>
    <w:rsid w:val="00F85F17"/>
    <w:rsid w:val="00F864EB"/>
    <w:rsid w:val="00F866C9"/>
    <w:rsid w:val="00F86F3E"/>
    <w:rsid w:val="00F871A8"/>
    <w:rsid w:val="00F873D5"/>
    <w:rsid w:val="00F879C0"/>
    <w:rsid w:val="00F87CE9"/>
    <w:rsid w:val="00F87F9B"/>
    <w:rsid w:val="00F900F4"/>
    <w:rsid w:val="00F904C9"/>
    <w:rsid w:val="00F9069E"/>
    <w:rsid w:val="00F90AA8"/>
    <w:rsid w:val="00F90E09"/>
    <w:rsid w:val="00F90F4C"/>
    <w:rsid w:val="00F91BE8"/>
    <w:rsid w:val="00F91E66"/>
    <w:rsid w:val="00F92116"/>
    <w:rsid w:val="00F92371"/>
    <w:rsid w:val="00F9281F"/>
    <w:rsid w:val="00F929E4"/>
    <w:rsid w:val="00F92F8D"/>
    <w:rsid w:val="00F93043"/>
    <w:rsid w:val="00F930DF"/>
    <w:rsid w:val="00F93357"/>
    <w:rsid w:val="00F9369C"/>
    <w:rsid w:val="00F939F6"/>
    <w:rsid w:val="00F93A6A"/>
    <w:rsid w:val="00F93F3F"/>
    <w:rsid w:val="00F944EF"/>
    <w:rsid w:val="00F94504"/>
    <w:rsid w:val="00F9466F"/>
    <w:rsid w:val="00F94681"/>
    <w:rsid w:val="00F94769"/>
    <w:rsid w:val="00F94815"/>
    <w:rsid w:val="00F94A38"/>
    <w:rsid w:val="00F94AD6"/>
    <w:rsid w:val="00F94C4D"/>
    <w:rsid w:val="00F94C81"/>
    <w:rsid w:val="00F94DA5"/>
    <w:rsid w:val="00F94DC2"/>
    <w:rsid w:val="00F94E1C"/>
    <w:rsid w:val="00F94E43"/>
    <w:rsid w:val="00F95065"/>
    <w:rsid w:val="00F95158"/>
    <w:rsid w:val="00F9526B"/>
    <w:rsid w:val="00F95588"/>
    <w:rsid w:val="00F9567E"/>
    <w:rsid w:val="00F9585B"/>
    <w:rsid w:val="00F95978"/>
    <w:rsid w:val="00F95B07"/>
    <w:rsid w:val="00F95E46"/>
    <w:rsid w:val="00F96205"/>
    <w:rsid w:val="00F96459"/>
    <w:rsid w:val="00F96644"/>
    <w:rsid w:val="00F96671"/>
    <w:rsid w:val="00F96950"/>
    <w:rsid w:val="00F96C77"/>
    <w:rsid w:val="00F96C9F"/>
    <w:rsid w:val="00F96EA8"/>
    <w:rsid w:val="00F96F3A"/>
    <w:rsid w:val="00F97476"/>
    <w:rsid w:val="00F97B3E"/>
    <w:rsid w:val="00F97BAE"/>
    <w:rsid w:val="00F97D5F"/>
    <w:rsid w:val="00F97D62"/>
    <w:rsid w:val="00F97D98"/>
    <w:rsid w:val="00F97DB8"/>
    <w:rsid w:val="00FA00E0"/>
    <w:rsid w:val="00FA026D"/>
    <w:rsid w:val="00FA02B7"/>
    <w:rsid w:val="00FA04A4"/>
    <w:rsid w:val="00FA086D"/>
    <w:rsid w:val="00FA0BB4"/>
    <w:rsid w:val="00FA0CF7"/>
    <w:rsid w:val="00FA0E7D"/>
    <w:rsid w:val="00FA1094"/>
    <w:rsid w:val="00FA1104"/>
    <w:rsid w:val="00FA110C"/>
    <w:rsid w:val="00FA1374"/>
    <w:rsid w:val="00FA165C"/>
    <w:rsid w:val="00FA1C24"/>
    <w:rsid w:val="00FA1CF6"/>
    <w:rsid w:val="00FA1D4B"/>
    <w:rsid w:val="00FA2057"/>
    <w:rsid w:val="00FA21B8"/>
    <w:rsid w:val="00FA284C"/>
    <w:rsid w:val="00FA2C74"/>
    <w:rsid w:val="00FA2CE6"/>
    <w:rsid w:val="00FA2DBD"/>
    <w:rsid w:val="00FA2DCC"/>
    <w:rsid w:val="00FA2E13"/>
    <w:rsid w:val="00FA34E2"/>
    <w:rsid w:val="00FA393C"/>
    <w:rsid w:val="00FA3972"/>
    <w:rsid w:val="00FA3CEA"/>
    <w:rsid w:val="00FA400B"/>
    <w:rsid w:val="00FA4136"/>
    <w:rsid w:val="00FA41FC"/>
    <w:rsid w:val="00FA45EB"/>
    <w:rsid w:val="00FA4B6F"/>
    <w:rsid w:val="00FA4BA0"/>
    <w:rsid w:val="00FA4F4C"/>
    <w:rsid w:val="00FA5139"/>
    <w:rsid w:val="00FA53EE"/>
    <w:rsid w:val="00FA5478"/>
    <w:rsid w:val="00FA5917"/>
    <w:rsid w:val="00FA59F0"/>
    <w:rsid w:val="00FA5B4F"/>
    <w:rsid w:val="00FA5E5A"/>
    <w:rsid w:val="00FA5FC1"/>
    <w:rsid w:val="00FA620E"/>
    <w:rsid w:val="00FA62A2"/>
    <w:rsid w:val="00FA66C6"/>
    <w:rsid w:val="00FA6A73"/>
    <w:rsid w:val="00FA6F16"/>
    <w:rsid w:val="00FA77D4"/>
    <w:rsid w:val="00FA7851"/>
    <w:rsid w:val="00FA7CD2"/>
    <w:rsid w:val="00FA7DD0"/>
    <w:rsid w:val="00FB0063"/>
    <w:rsid w:val="00FB01C7"/>
    <w:rsid w:val="00FB060C"/>
    <w:rsid w:val="00FB09F1"/>
    <w:rsid w:val="00FB0A45"/>
    <w:rsid w:val="00FB0CCF"/>
    <w:rsid w:val="00FB0F04"/>
    <w:rsid w:val="00FB10AB"/>
    <w:rsid w:val="00FB11AA"/>
    <w:rsid w:val="00FB136D"/>
    <w:rsid w:val="00FB180A"/>
    <w:rsid w:val="00FB187C"/>
    <w:rsid w:val="00FB1896"/>
    <w:rsid w:val="00FB18F4"/>
    <w:rsid w:val="00FB1947"/>
    <w:rsid w:val="00FB1A49"/>
    <w:rsid w:val="00FB1C81"/>
    <w:rsid w:val="00FB2187"/>
    <w:rsid w:val="00FB22BC"/>
    <w:rsid w:val="00FB23D7"/>
    <w:rsid w:val="00FB2704"/>
    <w:rsid w:val="00FB2A5D"/>
    <w:rsid w:val="00FB2E88"/>
    <w:rsid w:val="00FB306F"/>
    <w:rsid w:val="00FB30C0"/>
    <w:rsid w:val="00FB3111"/>
    <w:rsid w:val="00FB356B"/>
    <w:rsid w:val="00FB3683"/>
    <w:rsid w:val="00FB3936"/>
    <w:rsid w:val="00FB3DF7"/>
    <w:rsid w:val="00FB42D8"/>
    <w:rsid w:val="00FB4581"/>
    <w:rsid w:val="00FB4691"/>
    <w:rsid w:val="00FB48B7"/>
    <w:rsid w:val="00FB5247"/>
    <w:rsid w:val="00FB5883"/>
    <w:rsid w:val="00FB5E60"/>
    <w:rsid w:val="00FB6107"/>
    <w:rsid w:val="00FB622C"/>
    <w:rsid w:val="00FB6259"/>
    <w:rsid w:val="00FB66E6"/>
    <w:rsid w:val="00FB69FE"/>
    <w:rsid w:val="00FB6A19"/>
    <w:rsid w:val="00FB6B50"/>
    <w:rsid w:val="00FB6BC4"/>
    <w:rsid w:val="00FB6FDA"/>
    <w:rsid w:val="00FB707A"/>
    <w:rsid w:val="00FB7777"/>
    <w:rsid w:val="00FB78DD"/>
    <w:rsid w:val="00FB7A01"/>
    <w:rsid w:val="00FB7C8D"/>
    <w:rsid w:val="00FC0317"/>
    <w:rsid w:val="00FC0693"/>
    <w:rsid w:val="00FC0AE8"/>
    <w:rsid w:val="00FC115E"/>
    <w:rsid w:val="00FC1160"/>
    <w:rsid w:val="00FC1346"/>
    <w:rsid w:val="00FC15E6"/>
    <w:rsid w:val="00FC1CAF"/>
    <w:rsid w:val="00FC231D"/>
    <w:rsid w:val="00FC2360"/>
    <w:rsid w:val="00FC2549"/>
    <w:rsid w:val="00FC26F3"/>
    <w:rsid w:val="00FC3217"/>
    <w:rsid w:val="00FC3252"/>
    <w:rsid w:val="00FC32F9"/>
    <w:rsid w:val="00FC337C"/>
    <w:rsid w:val="00FC3653"/>
    <w:rsid w:val="00FC373D"/>
    <w:rsid w:val="00FC3966"/>
    <w:rsid w:val="00FC3E13"/>
    <w:rsid w:val="00FC41EF"/>
    <w:rsid w:val="00FC4573"/>
    <w:rsid w:val="00FC48D2"/>
    <w:rsid w:val="00FC4ED0"/>
    <w:rsid w:val="00FC5AE0"/>
    <w:rsid w:val="00FC5F43"/>
    <w:rsid w:val="00FC60F5"/>
    <w:rsid w:val="00FC6176"/>
    <w:rsid w:val="00FC6A9C"/>
    <w:rsid w:val="00FC6F0F"/>
    <w:rsid w:val="00FC73B3"/>
    <w:rsid w:val="00FC74C1"/>
    <w:rsid w:val="00FC7912"/>
    <w:rsid w:val="00FC7B0F"/>
    <w:rsid w:val="00FC7CAA"/>
    <w:rsid w:val="00FC7DA8"/>
    <w:rsid w:val="00FD013C"/>
    <w:rsid w:val="00FD0172"/>
    <w:rsid w:val="00FD0216"/>
    <w:rsid w:val="00FD051D"/>
    <w:rsid w:val="00FD05E5"/>
    <w:rsid w:val="00FD0737"/>
    <w:rsid w:val="00FD0C74"/>
    <w:rsid w:val="00FD0C7F"/>
    <w:rsid w:val="00FD0DBF"/>
    <w:rsid w:val="00FD17F3"/>
    <w:rsid w:val="00FD17FA"/>
    <w:rsid w:val="00FD1892"/>
    <w:rsid w:val="00FD1C22"/>
    <w:rsid w:val="00FD1D28"/>
    <w:rsid w:val="00FD1E48"/>
    <w:rsid w:val="00FD2370"/>
    <w:rsid w:val="00FD2471"/>
    <w:rsid w:val="00FD278A"/>
    <w:rsid w:val="00FD283F"/>
    <w:rsid w:val="00FD2A71"/>
    <w:rsid w:val="00FD2AC6"/>
    <w:rsid w:val="00FD302E"/>
    <w:rsid w:val="00FD31DB"/>
    <w:rsid w:val="00FD39E5"/>
    <w:rsid w:val="00FD3EA3"/>
    <w:rsid w:val="00FD4018"/>
    <w:rsid w:val="00FD4723"/>
    <w:rsid w:val="00FD49CB"/>
    <w:rsid w:val="00FD4A7B"/>
    <w:rsid w:val="00FD4B20"/>
    <w:rsid w:val="00FD4CF8"/>
    <w:rsid w:val="00FD57C7"/>
    <w:rsid w:val="00FD5D09"/>
    <w:rsid w:val="00FD5FF7"/>
    <w:rsid w:val="00FD6134"/>
    <w:rsid w:val="00FD6D6A"/>
    <w:rsid w:val="00FD70BB"/>
    <w:rsid w:val="00FD734B"/>
    <w:rsid w:val="00FD73D6"/>
    <w:rsid w:val="00FD748A"/>
    <w:rsid w:val="00FD7A8D"/>
    <w:rsid w:val="00FD7C85"/>
    <w:rsid w:val="00FD7F7D"/>
    <w:rsid w:val="00FE05B7"/>
    <w:rsid w:val="00FE05D3"/>
    <w:rsid w:val="00FE0647"/>
    <w:rsid w:val="00FE095B"/>
    <w:rsid w:val="00FE0ADB"/>
    <w:rsid w:val="00FE0CF6"/>
    <w:rsid w:val="00FE1252"/>
    <w:rsid w:val="00FE1E1F"/>
    <w:rsid w:val="00FE1EFE"/>
    <w:rsid w:val="00FE200F"/>
    <w:rsid w:val="00FE243F"/>
    <w:rsid w:val="00FE2C1F"/>
    <w:rsid w:val="00FE2C6F"/>
    <w:rsid w:val="00FE2D79"/>
    <w:rsid w:val="00FE2EF2"/>
    <w:rsid w:val="00FE2F1D"/>
    <w:rsid w:val="00FE30FD"/>
    <w:rsid w:val="00FE3176"/>
    <w:rsid w:val="00FE31B4"/>
    <w:rsid w:val="00FE34CC"/>
    <w:rsid w:val="00FE356F"/>
    <w:rsid w:val="00FE360E"/>
    <w:rsid w:val="00FE3933"/>
    <w:rsid w:val="00FE3BE2"/>
    <w:rsid w:val="00FE45D7"/>
    <w:rsid w:val="00FE486E"/>
    <w:rsid w:val="00FE4B48"/>
    <w:rsid w:val="00FE4BE4"/>
    <w:rsid w:val="00FE4E49"/>
    <w:rsid w:val="00FE5592"/>
    <w:rsid w:val="00FE59B0"/>
    <w:rsid w:val="00FE5B32"/>
    <w:rsid w:val="00FE5CD1"/>
    <w:rsid w:val="00FE5E5F"/>
    <w:rsid w:val="00FE5E7E"/>
    <w:rsid w:val="00FE60EF"/>
    <w:rsid w:val="00FE622D"/>
    <w:rsid w:val="00FE65CC"/>
    <w:rsid w:val="00FE67EC"/>
    <w:rsid w:val="00FE6895"/>
    <w:rsid w:val="00FE6DFA"/>
    <w:rsid w:val="00FE6ECF"/>
    <w:rsid w:val="00FE6F4E"/>
    <w:rsid w:val="00FE7093"/>
    <w:rsid w:val="00FE76DE"/>
    <w:rsid w:val="00FE77D3"/>
    <w:rsid w:val="00FE78A1"/>
    <w:rsid w:val="00FE7920"/>
    <w:rsid w:val="00FE7D24"/>
    <w:rsid w:val="00FF01B4"/>
    <w:rsid w:val="00FF034D"/>
    <w:rsid w:val="00FF0C9D"/>
    <w:rsid w:val="00FF1192"/>
    <w:rsid w:val="00FF12A1"/>
    <w:rsid w:val="00FF1461"/>
    <w:rsid w:val="00FF14BF"/>
    <w:rsid w:val="00FF14D8"/>
    <w:rsid w:val="00FF1AA6"/>
    <w:rsid w:val="00FF1AA8"/>
    <w:rsid w:val="00FF1D58"/>
    <w:rsid w:val="00FF26FC"/>
    <w:rsid w:val="00FF27D6"/>
    <w:rsid w:val="00FF292B"/>
    <w:rsid w:val="00FF2A8A"/>
    <w:rsid w:val="00FF2E33"/>
    <w:rsid w:val="00FF2EC0"/>
    <w:rsid w:val="00FF31AD"/>
    <w:rsid w:val="00FF32AB"/>
    <w:rsid w:val="00FF3424"/>
    <w:rsid w:val="00FF3693"/>
    <w:rsid w:val="00FF38B6"/>
    <w:rsid w:val="00FF3D54"/>
    <w:rsid w:val="00FF3ED3"/>
    <w:rsid w:val="00FF404B"/>
    <w:rsid w:val="00FF41FC"/>
    <w:rsid w:val="00FF429E"/>
    <w:rsid w:val="00FF42BF"/>
    <w:rsid w:val="00FF42E7"/>
    <w:rsid w:val="00FF4322"/>
    <w:rsid w:val="00FF4990"/>
    <w:rsid w:val="00FF4AD8"/>
    <w:rsid w:val="00FF4AF5"/>
    <w:rsid w:val="00FF4BCE"/>
    <w:rsid w:val="00FF4CC5"/>
    <w:rsid w:val="00FF4CEE"/>
    <w:rsid w:val="00FF4E12"/>
    <w:rsid w:val="00FF4E2F"/>
    <w:rsid w:val="00FF4FFB"/>
    <w:rsid w:val="00FF515D"/>
    <w:rsid w:val="00FF5291"/>
    <w:rsid w:val="00FF5700"/>
    <w:rsid w:val="00FF5E9E"/>
    <w:rsid w:val="00FF6054"/>
    <w:rsid w:val="00FF621A"/>
    <w:rsid w:val="00FF6316"/>
    <w:rsid w:val="00FF6700"/>
    <w:rsid w:val="00FF6B14"/>
    <w:rsid w:val="00FF6B9E"/>
    <w:rsid w:val="00FF6EFF"/>
    <w:rsid w:val="00FF70AA"/>
    <w:rsid w:val="00FF7213"/>
    <w:rsid w:val="00FF744B"/>
    <w:rsid w:val="00FF776E"/>
    <w:rsid w:val="00FF78A0"/>
    <w:rsid w:val="00FF7DD3"/>
    <w:rsid w:val="00FF7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2049F862"/>
  <w15:chartTrackingRefBased/>
  <w15:docId w15:val="{B0F862EE-E87F-45D8-82FD-B802F685F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99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9181E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825816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825816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rsid w:val="00825816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Eucros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EucrosiaUPC"/>
      <w:sz w:val="24"/>
      <w:szCs w:val="24"/>
    </w:rPr>
  </w:style>
  <w:style w:type="paragraph" w:styleId="Heading9">
    <w:name w:val="heading 9"/>
    <w:basedOn w:val="Normal"/>
    <w:next w:val="Normal"/>
    <w:qFormat/>
    <w:rsid w:val="0082581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825816"/>
    <w:pPr>
      <w:tabs>
        <w:tab w:val="center" w:pos="4536"/>
        <w:tab w:val="right" w:pos="9072"/>
      </w:tabs>
    </w:pPr>
  </w:style>
  <w:style w:type="character" w:customStyle="1" w:styleId="AAAddress">
    <w:name w:val="AA Address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2581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25816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825816"/>
    <w:rPr>
      <w:rFonts w:cs="Times New Roman"/>
      <w:b/>
      <w:bCs/>
    </w:rPr>
  </w:style>
  <w:style w:type="paragraph" w:styleId="ListBullet">
    <w:name w:val="List Bullet"/>
    <w:basedOn w:val="Normal"/>
    <w:uiPriority w:val="99"/>
    <w:rsid w:val="00825816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25816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25816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25816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825816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25816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25816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825816"/>
    <w:pPr>
      <w:ind w:left="284"/>
    </w:pPr>
  </w:style>
  <w:style w:type="paragraph" w:customStyle="1" w:styleId="AAFrameAddress">
    <w:name w:val="AA Frame Address"/>
    <w:basedOn w:val="Heading1"/>
    <w:rsid w:val="00825816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25816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825816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825816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825816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25816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25816"/>
    <w:pPr>
      <w:ind w:left="851" w:hanging="284"/>
    </w:pPr>
  </w:style>
  <w:style w:type="paragraph" w:styleId="Index4">
    <w:name w:val="index 4"/>
    <w:basedOn w:val="Normal"/>
    <w:next w:val="Normal"/>
    <w:semiHidden/>
    <w:rsid w:val="00825816"/>
    <w:pPr>
      <w:ind w:left="1135" w:hanging="284"/>
    </w:pPr>
  </w:style>
  <w:style w:type="paragraph" w:styleId="Index6">
    <w:name w:val="index 6"/>
    <w:basedOn w:val="Normal"/>
    <w:next w:val="Normal"/>
    <w:semiHidden/>
    <w:rsid w:val="00825816"/>
    <w:pPr>
      <w:ind w:left="1702" w:hanging="284"/>
    </w:pPr>
  </w:style>
  <w:style w:type="paragraph" w:styleId="Index5">
    <w:name w:val="index 5"/>
    <w:basedOn w:val="Normal"/>
    <w:next w:val="Normal"/>
    <w:semiHidden/>
    <w:rsid w:val="00825816"/>
    <w:pPr>
      <w:ind w:left="1418" w:hanging="284"/>
    </w:pPr>
  </w:style>
  <w:style w:type="paragraph" w:styleId="Index7">
    <w:name w:val="index 7"/>
    <w:basedOn w:val="Normal"/>
    <w:next w:val="Normal"/>
    <w:semiHidden/>
    <w:rsid w:val="00825816"/>
    <w:pPr>
      <w:ind w:left="1985" w:hanging="284"/>
    </w:pPr>
  </w:style>
  <w:style w:type="paragraph" w:styleId="Index8">
    <w:name w:val="index 8"/>
    <w:basedOn w:val="Normal"/>
    <w:next w:val="Normal"/>
    <w:semiHidden/>
    <w:rsid w:val="00825816"/>
    <w:pPr>
      <w:ind w:left="2269" w:hanging="284"/>
    </w:pPr>
  </w:style>
  <w:style w:type="paragraph" w:styleId="Index9">
    <w:name w:val="index 9"/>
    <w:basedOn w:val="Normal"/>
    <w:next w:val="Normal"/>
    <w:semiHidden/>
    <w:rsid w:val="00825816"/>
    <w:pPr>
      <w:ind w:left="2552" w:hanging="284"/>
    </w:pPr>
  </w:style>
  <w:style w:type="paragraph" w:styleId="TOC2">
    <w:name w:val="toc 2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25816"/>
    <w:pPr>
      <w:ind w:left="851"/>
    </w:pPr>
  </w:style>
  <w:style w:type="paragraph" w:styleId="TOC5">
    <w:name w:val="toc 5"/>
    <w:basedOn w:val="Normal"/>
    <w:next w:val="Normal"/>
    <w:semiHidden/>
    <w:rsid w:val="00825816"/>
    <w:pPr>
      <w:ind w:left="1134"/>
    </w:pPr>
  </w:style>
  <w:style w:type="paragraph" w:styleId="TOC6">
    <w:name w:val="toc 6"/>
    <w:basedOn w:val="Normal"/>
    <w:next w:val="Normal"/>
    <w:semiHidden/>
    <w:rsid w:val="00825816"/>
    <w:pPr>
      <w:ind w:left="1418"/>
    </w:pPr>
  </w:style>
  <w:style w:type="paragraph" w:styleId="TOC7">
    <w:name w:val="toc 7"/>
    <w:basedOn w:val="Normal"/>
    <w:next w:val="Normal"/>
    <w:semiHidden/>
    <w:rsid w:val="00825816"/>
    <w:pPr>
      <w:ind w:left="1701"/>
    </w:pPr>
  </w:style>
  <w:style w:type="paragraph" w:styleId="TOC8">
    <w:name w:val="toc 8"/>
    <w:basedOn w:val="Normal"/>
    <w:next w:val="Normal"/>
    <w:semiHidden/>
    <w:rsid w:val="00825816"/>
    <w:pPr>
      <w:ind w:left="1985"/>
    </w:pPr>
  </w:style>
  <w:style w:type="paragraph" w:styleId="TOC9">
    <w:name w:val="toc 9"/>
    <w:basedOn w:val="Normal"/>
    <w:next w:val="Normal"/>
    <w:semiHidden/>
    <w:rsid w:val="00825816"/>
    <w:pPr>
      <w:ind w:left="2268"/>
    </w:pPr>
  </w:style>
  <w:style w:type="paragraph" w:styleId="TableofFigures">
    <w:name w:val="table of figures"/>
    <w:basedOn w:val="Normal"/>
    <w:next w:val="Normal"/>
    <w:semiHidden/>
    <w:rsid w:val="00825816"/>
    <w:pPr>
      <w:ind w:left="567" w:hanging="567"/>
    </w:pPr>
  </w:style>
  <w:style w:type="paragraph" w:styleId="ListBullet5">
    <w:name w:val="List Bullet 5"/>
    <w:basedOn w:val="Normal"/>
    <w:rsid w:val="00825816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t2,body text1,Body Char Char Char"/>
    <w:basedOn w:val="Normal"/>
    <w:link w:val="BodyTextChar"/>
    <w:qFormat/>
    <w:rsid w:val="00825816"/>
    <w:pPr>
      <w:spacing w:after="120"/>
    </w:pPr>
  </w:style>
  <w:style w:type="paragraph" w:styleId="BodyTextFirstIndent">
    <w:name w:val="Body Text First Indent"/>
    <w:basedOn w:val="BodyText"/>
    <w:rsid w:val="00825816"/>
    <w:pPr>
      <w:ind w:firstLine="284"/>
    </w:pPr>
  </w:style>
  <w:style w:type="paragraph" w:styleId="BodyTextIndent">
    <w:name w:val="Body Text Indent"/>
    <w:basedOn w:val="Normal"/>
    <w:rsid w:val="00825816"/>
    <w:pPr>
      <w:spacing w:after="120"/>
      <w:ind w:left="283"/>
    </w:pPr>
  </w:style>
  <w:style w:type="paragraph" w:styleId="BodyTextFirstIndent2">
    <w:name w:val="Body Text First Indent 2"/>
    <w:basedOn w:val="BodyTextIndent"/>
    <w:rsid w:val="00825816"/>
    <w:pPr>
      <w:ind w:left="284" w:firstLine="284"/>
    </w:pPr>
  </w:style>
  <w:style w:type="character" w:styleId="Strong">
    <w:name w:val="Strong"/>
    <w:uiPriority w:val="22"/>
    <w:qFormat/>
    <w:rsid w:val="00825816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25816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25816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2581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825816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25816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25816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25816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25816"/>
    <w:pPr>
      <w:framePr w:h="1054" w:wrap="around" w:y="5920"/>
    </w:pPr>
  </w:style>
  <w:style w:type="paragraph" w:customStyle="1" w:styleId="ReportHeading3">
    <w:name w:val="ReportHeading3"/>
    <w:basedOn w:val="ReportHeading2"/>
    <w:rsid w:val="00825816"/>
    <w:pPr>
      <w:framePr w:h="443" w:wrap="around" w:y="8223"/>
    </w:pPr>
  </w:style>
  <w:style w:type="paragraph" w:customStyle="1" w:styleId="a">
    <w:name w:val="¢éÍ¤ÇÒ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25816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25816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825816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2581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25816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25816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  <w:uiPriority w:val="99"/>
    <w:rsid w:val="00825816"/>
  </w:style>
  <w:style w:type="paragraph" w:customStyle="1" w:styleId="a1">
    <w:name w:val="Åº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E">
    <w:name w:val="»¡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rsid w:val="00825816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3">
    <w:name w:val="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rsid w:val="0082581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  <w:lang w:val="x-none" w:eastAsia="x-none"/>
    </w:rPr>
  </w:style>
  <w:style w:type="paragraph" w:styleId="BodyText3">
    <w:name w:val="Body Text 3"/>
    <w:basedOn w:val="Normal"/>
    <w:rsid w:val="0082581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053E5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E163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/>
      <w:ind w:left="540" w:right="-43" w:hanging="54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6E1633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paragraph" w:customStyle="1" w:styleId="accpolicyheading0">
    <w:name w:val="accpolicyheading"/>
    <w:basedOn w:val="Normal"/>
    <w:rsid w:val="00E3735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 w:cs="Times New Roman"/>
      <w:sz w:val="28"/>
      <w:szCs w:val="28"/>
    </w:rPr>
  </w:style>
  <w:style w:type="table" w:styleId="TableGrid">
    <w:name w:val="Table Grid"/>
    <w:basedOn w:val="TableNormal"/>
    <w:uiPriority w:val="39"/>
    <w:rsid w:val="0025275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"/>
    <w:basedOn w:val="Normal"/>
    <w:rsid w:val="00C136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F964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character" w:customStyle="1" w:styleId="Heading2Char">
    <w:name w:val="Heading 2 Char"/>
    <w:link w:val="Heading2"/>
    <w:rsid w:val="00A967A4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F74F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F74F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6018D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rsid w:val="00013945"/>
    <w:pPr>
      <w:spacing w:after="120" w:line="480" w:lineRule="auto"/>
      <w:ind w:left="360"/>
    </w:pPr>
  </w:style>
  <w:style w:type="paragraph" w:customStyle="1" w:styleId="ListBullet2halfspaceafter">
    <w:name w:val="List Bullet 2 half space after"/>
    <w:aliases w:val="lb2hs"/>
    <w:basedOn w:val="ListBullet2"/>
    <w:rsid w:val="00C412F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52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617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rsid w:val="00A475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bidi="ar-SA"/>
    </w:rPr>
  </w:style>
  <w:style w:type="character" w:customStyle="1" w:styleId="BodyTextChar">
    <w:name w:val="Body Text Char"/>
    <w:aliases w:val="bt Char,body text Char,Body Char,bt2 Char,body text1 Char,Body Char Char Char Char"/>
    <w:link w:val="BodyText"/>
    <w:rsid w:val="001B4B11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index">
    <w:name w:val="index"/>
    <w:aliases w:val="ix"/>
    <w:basedOn w:val="BodyText"/>
    <w:uiPriority w:val="99"/>
    <w:rsid w:val="0036035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1001BD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1001BD"/>
    <w:pPr>
      <w:ind w:left="720"/>
      <w:contextualSpacing/>
    </w:pPr>
    <w:rPr>
      <w:szCs w:val="22"/>
    </w:rPr>
  </w:style>
  <w:style w:type="character" w:customStyle="1" w:styleId="Heading2Char1">
    <w:name w:val="Heading 2 Char1"/>
    <w:rsid w:val="0095789A"/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C6FF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</w:rPr>
  </w:style>
  <w:style w:type="character" w:customStyle="1" w:styleId="AccPolicysubheadChar">
    <w:name w:val="Acc Policy sub head Char"/>
    <w:link w:val="AccPolicysubhead"/>
    <w:rsid w:val="002C6FF9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Char1">
    <w:name w:val="Body Text Char1"/>
    <w:aliases w:val="bt Char1,body text Char1,Body Char1,Body Char Char1"/>
    <w:locked/>
    <w:rsid w:val="00DF7F48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CharChar24">
    <w:name w:val="Char Char24"/>
    <w:rsid w:val="00956E03"/>
    <w:rPr>
      <w:rFonts w:ascii="Arial" w:eastAsia="Times New Roman" w:hAnsi="Arial" w:cs="Times New Roman"/>
      <w:b/>
      <w:bCs/>
      <w:sz w:val="18"/>
      <w:szCs w:val="18"/>
    </w:rPr>
  </w:style>
  <w:style w:type="paragraph" w:styleId="PlainText">
    <w:name w:val="Plain Text"/>
    <w:basedOn w:val="Normal"/>
    <w:link w:val="PlainTextChar"/>
    <w:rsid w:val="00956E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956E03"/>
    <w:rPr>
      <w:rFonts w:ascii="Consolas" w:hAnsi="Consolas" w:cs="Angsana New"/>
      <w:sz w:val="21"/>
      <w:szCs w:val="26"/>
      <w:lang w:val="en-US" w:eastAsia="en-US" w:bidi="th-TH"/>
    </w:rPr>
  </w:style>
  <w:style w:type="character" w:customStyle="1" w:styleId="HeaderChar">
    <w:name w:val="Header Char"/>
    <w:link w:val="Head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FooterChar">
    <w:name w:val="Footer Char"/>
    <w:link w:val="Footer"/>
    <w:uiPriority w:val="99"/>
    <w:locked/>
    <w:rsid w:val="00314E8F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6D02D0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6D02D0"/>
    <w:rPr>
      <w:rFonts w:ascii="Angsana New" w:eastAsia="Calibri" w:hAnsi="Angsana New" w:cs="Angsana New"/>
      <w:sz w:val="30"/>
      <w:szCs w:val="30"/>
      <w:lang w:val="en-US" w:eastAsia="en-US" w:bidi="th-TH"/>
    </w:rPr>
  </w:style>
  <w:style w:type="character" w:customStyle="1" w:styleId="BodyText2Char">
    <w:name w:val="Body Text 2 Char"/>
    <w:link w:val="BodyText2"/>
    <w:locked/>
    <w:rsid w:val="008B6909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9D3369"/>
    <w:rPr>
      <w:rFonts w:cs="EucrosiaUPC"/>
      <w:b/>
      <w:bCs/>
      <w:sz w:val="32"/>
      <w:szCs w:val="32"/>
    </w:rPr>
  </w:style>
  <w:style w:type="character" w:styleId="CommentReference">
    <w:name w:val="annotation reference"/>
    <w:uiPriority w:val="99"/>
    <w:unhideWhenUsed/>
    <w:rsid w:val="00EF66B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F66BB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EF66BB"/>
    <w:rPr>
      <w:rFonts w:ascii="Arial" w:hAnsi="Arial"/>
      <w:szCs w:val="25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0B35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character" w:customStyle="1" w:styleId="Heading7Char">
    <w:name w:val="Heading 7 Char"/>
    <w:link w:val="Heading7"/>
    <w:rsid w:val="006D0DAB"/>
    <w:rPr>
      <w:rFonts w:cs="EucrosiaUPC"/>
      <w:sz w:val="24"/>
      <w:szCs w:val="24"/>
    </w:rPr>
  </w:style>
  <w:style w:type="paragraph" w:customStyle="1" w:styleId="IndexHeading1">
    <w:name w:val="Index Heading1"/>
    <w:aliases w:val="ixh"/>
    <w:basedOn w:val="BodyText"/>
    <w:rsid w:val="00CE1E5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804B99"/>
    <w:rPr>
      <w:b/>
      <w:bCs/>
    </w:rPr>
  </w:style>
  <w:style w:type="character" w:customStyle="1" w:styleId="CommentSubjectChar">
    <w:name w:val="Comment Subject Char"/>
    <w:link w:val="CommentSubject"/>
    <w:rsid w:val="00804B99"/>
    <w:rPr>
      <w:rFonts w:ascii="Arial" w:hAnsi="Arial"/>
      <w:b/>
      <w:bCs/>
      <w:szCs w:val="25"/>
    </w:rPr>
  </w:style>
  <w:style w:type="character" w:customStyle="1" w:styleId="blockChar">
    <w:name w:val="block Char"/>
    <w:aliases w:val="b Char"/>
    <w:link w:val="block"/>
    <w:locked/>
    <w:rsid w:val="00E959CB"/>
    <w:rPr>
      <w:rFonts w:cs="Times New Roman"/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9706D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9706D1"/>
    <w:rPr>
      <w:rFonts w:cs="Times New Roman"/>
      <w:sz w:val="18"/>
      <w:lang w:val="en-GB" w:bidi="ar-SA"/>
    </w:rPr>
  </w:style>
  <w:style w:type="character" w:styleId="FootnoteReference">
    <w:name w:val="footnote reference"/>
    <w:uiPriority w:val="99"/>
    <w:unhideWhenUsed/>
    <w:rsid w:val="009706D1"/>
    <w:rPr>
      <w:vertAlign w:val="superscript"/>
    </w:rPr>
  </w:style>
  <w:style w:type="paragraph" w:customStyle="1" w:styleId="nineptnormal">
    <w:name w:val="nine pt normal"/>
    <w:aliases w:val="9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styleId="DocumentMap">
    <w:name w:val="Document Map"/>
    <w:basedOn w:val="Normal"/>
    <w:link w:val="DocumentMapChar"/>
    <w:semiHidden/>
    <w:rsid w:val="00311EB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311EB0"/>
    <w:rPr>
      <w:rFonts w:ascii="Tahoma" w:hAnsi="Tahoma" w:cs="Tahoma"/>
      <w:shd w:val="clear" w:color="auto" w:fill="000080"/>
    </w:rPr>
  </w:style>
  <w:style w:type="paragraph" w:customStyle="1" w:styleId="acctstatementheading">
    <w:name w:val="acct statement heading"/>
    <w:aliases w:val="as"/>
    <w:basedOn w:val="Heading2"/>
    <w:next w:val="Normal"/>
    <w:rsid w:val="00311EB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11EB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311EB0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311EB0"/>
    <w:rPr>
      <w:rFonts w:ascii="Arial" w:hAnsi="Arial"/>
      <w:sz w:val="16"/>
    </w:rPr>
  </w:style>
  <w:style w:type="character" w:customStyle="1" w:styleId="Heading1Char">
    <w:name w:val="Heading 1 Char"/>
    <w:link w:val="Heading1"/>
    <w:rsid w:val="00311EB0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311EB0"/>
    <w:rPr>
      <w:rFonts w:ascii="Arial" w:hAnsi="Arial" w:cs="Times New Roman"/>
      <w:i/>
      <w:iCs/>
      <w:sz w:val="18"/>
      <w:szCs w:val="18"/>
    </w:rPr>
  </w:style>
  <w:style w:type="paragraph" w:customStyle="1" w:styleId="body1">
    <w:name w:val="body1"/>
    <w:basedOn w:val="Normal"/>
    <w:uiPriority w:val="99"/>
    <w:rsid w:val="00311EB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0"/>
      <w:jc w:val="both"/>
    </w:pPr>
    <w:rPr>
      <w:rFonts w:ascii="Helvetica" w:hAnsi="Helvetica" w:cs="CordiaUPC"/>
      <w:sz w:val="28"/>
      <w:szCs w:val="28"/>
    </w:rPr>
  </w:style>
  <w:style w:type="character" w:customStyle="1" w:styleId="HTMLPreformattedChar">
    <w:name w:val="HTML Preformatted Char"/>
    <w:link w:val="HTMLPreformatted"/>
    <w:rsid w:val="00311EB0"/>
    <w:rPr>
      <w:rFonts w:ascii="Courier New" w:hAnsi="Courier New" w:cs="Courier New"/>
      <w:lang w:bidi="ar-SA"/>
    </w:rPr>
  </w:style>
  <w:style w:type="character" w:styleId="Emphasis">
    <w:name w:val="Emphasis"/>
    <w:qFormat/>
    <w:rsid w:val="00F13E73"/>
    <w:rPr>
      <w:i/>
      <w:iCs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4E092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2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3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263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0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3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0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8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5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1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9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96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3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1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47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55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4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1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4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3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5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06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9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87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946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65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0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9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3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85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638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05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10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23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6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9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8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8" Type="http://schemas.openxmlformats.org/officeDocument/2006/relationships/image" Target="media/image1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25" Type="http://schemas.openxmlformats.org/officeDocument/2006/relationships/header" Target="header5.xml"/><Relationship Id="rId2" Type="http://schemas.openxmlformats.org/officeDocument/2006/relationships/numbering" Target="numbering.xm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24" Type="http://schemas.openxmlformats.org/officeDocument/2006/relationships/header" Target="header4.xml"/><Relationship Id="rId5" Type="http://schemas.openxmlformats.org/officeDocument/2006/relationships/webSettings" Target="webSettings.xml"/><Relationship Id="rId23" Type="http://schemas.openxmlformats.org/officeDocument/2006/relationships/header" Target="header3.xml"/><Relationship Id="rId19" Type="http://schemas.openxmlformats.org/officeDocument/2006/relationships/customXml" Target="ink/ink2.xml"/><Relationship Id="rId4" Type="http://schemas.openxmlformats.org/officeDocument/2006/relationships/settings" Target="settings.xm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35.256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</inkml:traceFormat>
        <inkml:channelProperties>
          <inkml:channelProperty channel="X" name="resolution" value="1000" units="1/cm"/>
          <inkml:channelProperty channel="Y" name="resolution" value="1000" units="1/cm"/>
        </inkml:channelProperties>
      </inkml:inkSource>
      <inkml:timestamp xml:id="ts0" timeString="2019-07-25T07:25:28.580"/>
    </inkml:context>
    <inkml:brush xml:id="br0">
      <inkml:brushProperty name="width" value="0.3" units="cm"/>
      <inkml:brushProperty name="height" value="0.6" units="cm"/>
      <inkml:brushProperty name="color" value="#FFFC00"/>
      <inkml:brushProperty name="tip" value="rectangle"/>
      <inkml:brushProperty name="rasterOp" value="maskPen"/>
      <inkml:brushProperty name="ignorePressure" value="1"/>
    </inkml:brush>
  </inkml:definitions>
  <inkml:trace contextRef="#ctx0" brushRef="#br0">1 1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14B333-C87D-4D69-B762-F189D2E11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24</Pages>
  <Words>10358</Words>
  <Characters>59044</Characters>
  <Application>Microsoft Office Word</Application>
  <DocSecurity>0</DocSecurity>
  <Lines>492</Lines>
  <Paragraphs>138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69264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Somjai, Nigonyanont</cp:lastModifiedBy>
  <cp:revision>3</cp:revision>
  <cp:lastPrinted>2019-08-11T08:56:00Z</cp:lastPrinted>
  <dcterms:created xsi:type="dcterms:W3CDTF">2019-08-13T16:51:00Z</dcterms:created>
  <dcterms:modified xsi:type="dcterms:W3CDTF">2019-08-13T16:53:00Z</dcterms:modified>
</cp:coreProperties>
</file>