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66918" w14:textId="77777777" w:rsidR="00B036A2" w:rsidRPr="00DC6E02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D50A39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D50A39">
        <w:rPr>
          <w:rFonts w:ascii="Angsana New" w:hAnsi="Angsana New"/>
          <w:b w:val="0"/>
          <w:bCs/>
          <w:sz w:val="30"/>
          <w:szCs w:val="30"/>
        </w:rPr>
        <w:tab/>
      </w:r>
      <w:r w:rsidRPr="00D50A39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D50A39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</w:rPr>
      </w:pPr>
      <w:r w:rsidRPr="00D50A39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5C1DD132" w14:textId="77777777" w:rsidR="00CA2370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CA2370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EEF51E3" w14:textId="77777777" w:rsidR="00CA2370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D50A3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2572CB" w14:textId="77777777" w:rsidR="00CA2370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CA2370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3DB19D01" w14:textId="77777777" w:rsidR="00CA2370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CA2370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61E0FF3C" w14:textId="77777777" w:rsidR="00CA2370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CA2370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0FAC92C4" w14:textId="77777777" w:rsidR="00CA2370" w:rsidRPr="00A55FA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A55FA3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A87273E" w14:textId="77777777" w:rsidR="00CA2370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A55FA3">
        <w:rPr>
          <w:rFonts w:ascii="Angsana New" w:hAnsi="Angsana New" w:hint="cs"/>
          <w:sz w:val="30"/>
          <w:szCs w:val="30"/>
          <w:cs/>
          <w:lang w:val="en-US" w:bidi="th-TH"/>
        </w:rPr>
        <w:t>ส่วนปรับปรุงอาคารเช่าและ</w:t>
      </w:r>
      <w:r w:rsidR="00B036A2" w:rsidRPr="00A55FA3">
        <w:rPr>
          <w:rFonts w:ascii="Angsana New" w:hAnsi="Angsana New"/>
          <w:sz w:val="30"/>
          <w:szCs w:val="30"/>
          <w:cs/>
          <w:lang w:bidi="th-TH"/>
        </w:rPr>
        <w:t>อุปกรณ์</w:t>
      </w:r>
    </w:p>
    <w:p w14:paraId="5DF95EA5" w14:textId="77777777" w:rsidR="00384653" w:rsidRPr="00A55FA3" w:rsidRDefault="00384653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42B0DA13" w14:textId="77777777" w:rsidR="00CA2370" w:rsidRPr="00A55FA3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A55FA3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14:paraId="15AAE797" w14:textId="77777777" w:rsidR="00CA2370" w:rsidRDefault="003A778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CA2370">
        <w:rPr>
          <w:rFonts w:ascii="Angsana New" w:hAnsi="Angsana New" w:hint="cs"/>
          <w:sz w:val="30"/>
          <w:szCs w:val="30"/>
          <w:cs/>
          <w:lang w:bidi="th-TH"/>
        </w:rPr>
        <w:t>เจ้าหนี้อื่น</w:t>
      </w:r>
    </w:p>
    <w:p w14:paraId="588359C8" w14:textId="77777777" w:rsidR="003F491D" w:rsidRDefault="003F491D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ประมาณการหนี้สินสำหรับผลประโยชน์พนักงาน</w:t>
      </w:r>
    </w:p>
    <w:p w14:paraId="421823E6" w14:textId="77777777" w:rsidR="00CA2370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CA2370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33260B04" w14:textId="77777777" w:rsidR="00462A98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DA11D5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8D4684">
        <w:rPr>
          <w:rFonts w:ascii="Angsana New" w:hAnsi="Angsana New" w:hint="cs"/>
          <w:sz w:val="30"/>
          <w:szCs w:val="30"/>
          <w:cs/>
          <w:lang w:bidi="th-TH"/>
        </w:rPr>
        <w:t>การจำแนก</w:t>
      </w:r>
      <w:r w:rsidR="00DA11D5">
        <w:rPr>
          <w:rFonts w:ascii="Angsana New" w:hAnsi="Angsana New" w:hint="cs"/>
          <w:sz w:val="30"/>
          <w:szCs w:val="30"/>
          <w:cs/>
          <w:lang w:bidi="th-TH"/>
        </w:rPr>
        <w:t>รายได้</w:t>
      </w:r>
    </w:p>
    <w:p w14:paraId="558177D6" w14:textId="77777777" w:rsidR="00962CEF" w:rsidRPr="00050D39" w:rsidRDefault="00DA11D5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62DF2F59" w14:textId="77777777" w:rsidR="00CA2370" w:rsidRDefault="00050D39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602C00" w:rsidRPr="00CA2370">
        <w:rPr>
          <w:rFonts w:ascii="Angsana New" w:hAnsi="Angsana New"/>
          <w:sz w:val="30"/>
          <w:szCs w:val="30"/>
          <w:cs/>
          <w:lang w:bidi="th-TH"/>
        </w:rPr>
        <w:t>ต่อหุ้น</w:t>
      </w:r>
    </w:p>
    <w:p w14:paraId="272844AC" w14:textId="77777777" w:rsidR="00F44639" w:rsidRDefault="00F44639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4EDF3E12" w14:textId="77777777" w:rsidR="00991995" w:rsidRDefault="00991995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55D0C3B" w14:textId="77777777" w:rsidR="00602C00" w:rsidRDefault="00602C00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 w:rsidRPr="00CA2370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DAB2F84" w14:textId="77777777" w:rsidR="007D1ACA" w:rsidRPr="0093044F" w:rsidRDefault="0093044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val="th-TH" w:bidi="th-TH"/>
        </w:rPr>
        <w:t>เหตุการณ์ภายหลังรอบระยะเวลารายงาน</w:t>
      </w:r>
    </w:p>
    <w:p w14:paraId="6B4AACFF" w14:textId="77777777" w:rsidR="0093044F" w:rsidRPr="00405E43" w:rsidRDefault="0093044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ADBAEDF" w14:textId="77777777" w:rsidR="00405E43" w:rsidRDefault="00405E43" w:rsidP="0093044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48D05AC8" w14:textId="77777777" w:rsidR="005B0722" w:rsidRPr="00CA2370" w:rsidRDefault="005B0722" w:rsidP="00CB711F">
      <w:pPr>
        <w:pStyle w:val="index"/>
        <w:tabs>
          <w:tab w:val="clear" w:pos="1134"/>
        </w:tabs>
        <w:spacing w:after="0" w:line="240" w:lineRule="auto"/>
        <w:ind w:left="162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C378637" w14:textId="77777777" w:rsidR="00B036A2" w:rsidRPr="00D50A39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50A39">
        <w:rPr>
          <w:rFonts w:ascii="Angsana New" w:hAnsi="Angsana New" w:cs="Angsana New"/>
          <w:sz w:val="30"/>
          <w:szCs w:val="30"/>
          <w:cs/>
        </w:rPr>
        <w:br w:type="page"/>
      </w:r>
      <w:r w:rsidRPr="00D50A39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D50A39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851DB27" w14:textId="77777777" w:rsidR="00B036A2" w:rsidRPr="00E26BB0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50A3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>
        <w:rPr>
          <w:rFonts w:ascii="Angsana New" w:hAnsi="Angsana New" w:cs="Angsana New"/>
          <w:sz w:val="30"/>
          <w:szCs w:val="30"/>
          <w:cs/>
        </w:rPr>
        <w:t>รเงินจากคณะกรรมการเมื่อวันที่</w:t>
      </w:r>
      <w:r w:rsidR="00E26BB0">
        <w:rPr>
          <w:rFonts w:ascii="Angsana New" w:hAnsi="Angsana New" w:cs="Angsana New"/>
          <w:sz w:val="30"/>
          <w:szCs w:val="30"/>
        </w:rPr>
        <w:t xml:space="preserve"> </w:t>
      </w:r>
      <w:r w:rsidR="007A7E12" w:rsidRPr="007A7E12">
        <w:rPr>
          <w:rFonts w:ascii="Angsana New" w:hAnsi="Angsana New" w:cs="Angsana New"/>
          <w:sz w:val="30"/>
          <w:szCs w:val="30"/>
        </w:rPr>
        <w:t>13</w:t>
      </w:r>
      <w:r w:rsidR="00E26BB0" w:rsidRPr="007A7E12">
        <w:rPr>
          <w:rFonts w:ascii="Angsana New" w:hAnsi="Angsana New" w:cs="Angsana New"/>
          <w:sz w:val="30"/>
          <w:szCs w:val="30"/>
        </w:rPr>
        <w:t xml:space="preserve"> </w:t>
      </w:r>
      <w:r w:rsidR="00860C89" w:rsidRPr="007A7E1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26BB0" w:rsidRPr="007A7E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6BB0" w:rsidRPr="007A7E12">
        <w:rPr>
          <w:rFonts w:ascii="Angsana New" w:hAnsi="Angsana New" w:cs="Angsana New"/>
          <w:sz w:val="30"/>
          <w:szCs w:val="30"/>
        </w:rPr>
        <w:t>25</w:t>
      </w:r>
      <w:r w:rsidR="00C242A1" w:rsidRPr="007A7E12">
        <w:rPr>
          <w:rFonts w:ascii="Angsana New" w:hAnsi="Angsana New" w:cs="Angsana New"/>
          <w:sz w:val="30"/>
          <w:szCs w:val="30"/>
        </w:rPr>
        <w:t>62</w:t>
      </w:r>
    </w:p>
    <w:p w14:paraId="17511EB1" w14:textId="77777777" w:rsidR="00B036A2" w:rsidRPr="00D50A39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E1336A2" w14:textId="77777777" w:rsidR="00B036A2" w:rsidRPr="00D50A39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D50A39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D50A39" w:rsidRDefault="00B036A2" w:rsidP="00D50A39">
      <w:pPr>
        <w:rPr>
          <w:rFonts w:ascii="Angsana New" w:hAnsi="Angsana New" w:cs="Angsana New"/>
          <w:sz w:val="30"/>
          <w:szCs w:val="30"/>
          <w:cs/>
        </w:rPr>
      </w:pPr>
    </w:p>
    <w:p w14:paraId="0BAB93C7" w14:textId="77777777" w:rsidR="00573FEB" w:rsidRDefault="00F44639" w:rsidP="00573FEB">
      <w:pPr>
        <w:pStyle w:val="block"/>
        <w:spacing w:after="0" w:line="240" w:lineRule="atLeast"/>
        <w:ind w:left="540"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283D0D" w:rsidRPr="004F1AFE">
        <w:rPr>
          <w:rFonts w:ascii="Angsana New" w:hAnsi="Angsana New"/>
          <w:sz w:val="30"/>
          <w:szCs w:val="30"/>
          <w:cs/>
          <w:lang w:bidi="th-TH"/>
        </w:rPr>
        <w:t>บริษัทดำเนินธุรกิจหลักเกี่ยวกับ</w:t>
      </w:r>
      <w:r w:rsidR="00A2728B" w:rsidRPr="004F1AFE">
        <w:rPr>
          <w:rFonts w:ascii="Angsana New" w:hAnsi="Angsana New"/>
          <w:sz w:val="30"/>
          <w:szCs w:val="30"/>
          <w:cs/>
          <w:lang w:bidi="th-TH"/>
        </w:rPr>
        <w:t>การจำหน่ายและให้บริการซ่อม</w:t>
      </w:r>
      <w:r w:rsidR="006A2C0B" w:rsidRPr="004F1AFE">
        <w:rPr>
          <w:rFonts w:ascii="Angsana New" w:hAnsi="Angsana New"/>
          <w:sz w:val="30"/>
          <w:szCs w:val="30"/>
          <w:cs/>
          <w:lang w:bidi="th-TH"/>
        </w:rPr>
        <w:t>เครื่อง</w:t>
      </w:r>
      <w:r w:rsidR="00B036A2" w:rsidRPr="004F1AFE">
        <w:rPr>
          <w:rFonts w:ascii="Angsana New" w:hAnsi="Angsana New"/>
          <w:sz w:val="30"/>
          <w:szCs w:val="30"/>
          <w:cs/>
          <w:lang w:bidi="th-TH"/>
        </w:rPr>
        <w:t>คอมพิวเตอร์</w:t>
      </w:r>
      <w:r w:rsidR="000D4E5E">
        <w:rPr>
          <w:rFonts w:ascii="Angsana New" w:hAnsi="Angsana New" w:hint="cs"/>
          <w:sz w:val="30"/>
          <w:szCs w:val="30"/>
          <w:cs/>
          <w:lang w:bidi="th-TH"/>
        </w:rPr>
        <w:t xml:space="preserve"> มือถือ </w:t>
      </w:r>
      <w:r w:rsidR="00B036A2" w:rsidRPr="004F1AFE">
        <w:rPr>
          <w:rFonts w:ascii="Angsana New" w:hAnsi="Angsana New"/>
          <w:sz w:val="30"/>
          <w:szCs w:val="30"/>
          <w:cs/>
          <w:lang w:bidi="th-TH"/>
        </w:rPr>
        <w:t>และอุปกรณ์</w:t>
      </w:r>
      <w:r w:rsidR="00283D0D" w:rsidRPr="004F1AFE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5050E054" w14:textId="77777777" w:rsidR="00573FEB" w:rsidRDefault="009B69E4" w:rsidP="00D14361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  <w:r w:rsidR="00573FEB" w:rsidRPr="00B10184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="00573FEB" w:rsidRPr="00B10184">
        <w:rPr>
          <w:rFonts w:ascii="Angsana New" w:hAnsi="Angsana New"/>
          <w:sz w:val="30"/>
          <w:szCs w:val="30"/>
          <w:rtl/>
          <w:cs/>
        </w:rPr>
        <w:t xml:space="preserve"> </w:t>
      </w:r>
      <w:r w:rsidR="00573FEB">
        <w:rPr>
          <w:rFonts w:ascii="Angsana New" w:hAnsi="Angsana New"/>
          <w:sz w:val="30"/>
          <w:szCs w:val="30"/>
        </w:rPr>
        <w:t>25</w:t>
      </w:r>
      <w:r w:rsidR="00573FEB" w:rsidRPr="00B10184">
        <w:rPr>
          <w:rFonts w:ascii="Angsana New" w:hAnsi="Angsana New"/>
          <w:sz w:val="30"/>
          <w:szCs w:val="30"/>
          <w:rtl/>
          <w:cs/>
        </w:rPr>
        <w:t xml:space="preserve"> </w:t>
      </w:r>
      <w:r w:rsidR="00573FEB">
        <w:rPr>
          <w:rFonts w:ascii="Angsana New" w:hAnsi="Angsana New" w:hint="cs"/>
          <w:sz w:val="30"/>
          <w:szCs w:val="30"/>
          <w:cs/>
          <w:lang w:bidi="th-TH"/>
        </w:rPr>
        <w:t>เมษายน</w:t>
      </w:r>
      <w:r w:rsidR="00573FEB" w:rsidRPr="00B10184">
        <w:rPr>
          <w:rFonts w:ascii="Angsana New" w:hAnsi="Angsana New"/>
          <w:sz w:val="30"/>
          <w:szCs w:val="30"/>
          <w:rtl/>
          <w:cs/>
        </w:rPr>
        <w:t xml:space="preserve"> 256</w:t>
      </w:r>
      <w:r w:rsidR="00573FEB">
        <w:rPr>
          <w:rFonts w:ascii="Angsana New" w:hAnsi="Angsana New"/>
          <w:sz w:val="30"/>
          <w:szCs w:val="30"/>
        </w:rPr>
        <w:t>2</w:t>
      </w:r>
      <w:r w:rsidR="00573FEB" w:rsidRPr="00B10184">
        <w:rPr>
          <w:rFonts w:ascii="Angsana New" w:hAnsi="Angsana New"/>
          <w:sz w:val="30"/>
          <w:szCs w:val="30"/>
          <w:rtl/>
          <w:cs/>
        </w:rPr>
        <w:t xml:space="preserve"> </w:t>
      </w:r>
      <w:r w:rsidR="00573FEB" w:rsidRPr="00B10184">
        <w:rPr>
          <w:rFonts w:ascii="Angsana New" w:hAnsi="Angsana New" w:hint="cs"/>
          <w:sz w:val="30"/>
          <w:szCs w:val="30"/>
          <w:cs/>
          <w:lang w:bidi="th-TH"/>
        </w:rPr>
        <w:t>บริษัทได้จดทะเบียนการแปรสภาพเป็นนิติบุคคลตามพระราชบัญญัติบริษัทมหาชน</w:t>
      </w:r>
      <w:r w:rsidR="00573FEB">
        <w:rPr>
          <w:rFonts w:ascii="Angsana New" w:hAnsi="Angsana New"/>
          <w:sz w:val="30"/>
          <w:szCs w:val="30"/>
        </w:rPr>
        <w:br/>
      </w:r>
      <w:r w:rsidR="00573FEB" w:rsidRPr="00B10184">
        <w:rPr>
          <w:rFonts w:ascii="Angsana New" w:hAnsi="Angsana New" w:hint="cs"/>
          <w:sz w:val="30"/>
          <w:szCs w:val="30"/>
          <w:cs/>
          <w:lang w:bidi="th-TH"/>
        </w:rPr>
        <w:t>จำกัด</w:t>
      </w:r>
      <w:r w:rsidR="00573FEB" w:rsidRPr="00B10184">
        <w:rPr>
          <w:rFonts w:ascii="Angsana New" w:hAnsi="Angsana New"/>
          <w:sz w:val="30"/>
          <w:szCs w:val="30"/>
          <w:rtl/>
          <w:cs/>
        </w:rPr>
        <w:t xml:space="preserve"> </w:t>
      </w:r>
      <w:r w:rsidR="00573FEB" w:rsidRPr="00B10184">
        <w:rPr>
          <w:rFonts w:ascii="Angsana New" w:hAnsi="Angsana New" w:hint="cs"/>
          <w:sz w:val="30"/>
          <w:szCs w:val="30"/>
          <w:cs/>
          <w:lang w:bidi="th-TH"/>
        </w:rPr>
        <w:t>พ</w:t>
      </w:r>
      <w:r w:rsidR="00573FEB" w:rsidRPr="00B10184">
        <w:rPr>
          <w:rFonts w:ascii="Angsana New" w:hAnsi="Angsana New"/>
          <w:sz w:val="30"/>
          <w:szCs w:val="30"/>
          <w:rtl/>
          <w:cs/>
        </w:rPr>
        <w:t>.</w:t>
      </w:r>
      <w:r w:rsidR="00573FEB" w:rsidRPr="00B10184">
        <w:rPr>
          <w:rFonts w:ascii="Angsana New" w:hAnsi="Angsana New" w:hint="cs"/>
          <w:sz w:val="30"/>
          <w:szCs w:val="30"/>
          <w:cs/>
          <w:lang w:bidi="th-TH"/>
        </w:rPr>
        <w:t>ศ</w:t>
      </w:r>
      <w:r w:rsidR="00573FEB" w:rsidRPr="00B10184">
        <w:rPr>
          <w:rFonts w:ascii="Angsana New" w:hAnsi="Angsana New"/>
          <w:sz w:val="30"/>
          <w:szCs w:val="30"/>
          <w:rtl/>
          <w:cs/>
        </w:rPr>
        <w:t xml:space="preserve">. 2535 </w:t>
      </w:r>
      <w:r w:rsidR="00573FEB">
        <w:rPr>
          <w:rFonts w:ascii="Angsana New" w:hAnsi="Angsana New" w:hint="cs"/>
          <w:sz w:val="30"/>
          <w:szCs w:val="30"/>
          <w:cs/>
          <w:lang w:bidi="th-TH"/>
        </w:rPr>
        <w:t>และเปลี่ยนชื่อบริษัท</w:t>
      </w:r>
      <w:r w:rsidR="00573FEB" w:rsidRPr="00B10184">
        <w:rPr>
          <w:rFonts w:ascii="Angsana New" w:hAnsi="Angsana New" w:hint="cs"/>
          <w:sz w:val="30"/>
          <w:szCs w:val="30"/>
          <w:cs/>
          <w:lang w:bidi="th-TH"/>
        </w:rPr>
        <w:t>เป็นบริษัท</w:t>
      </w:r>
      <w:r w:rsidR="00573FEB" w:rsidRPr="00B10184">
        <w:rPr>
          <w:rFonts w:ascii="Angsana New" w:hAnsi="Angsana New"/>
          <w:sz w:val="30"/>
          <w:szCs w:val="30"/>
          <w:rtl/>
          <w:cs/>
        </w:rPr>
        <w:t xml:space="preserve"> </w:t>
      </w:r>
      <w:r w:rsidR="00573FEB">
        <w:rPr>
          <w:rFonts w:ascii="Angsana New" w:hAnsi="Angsana New" w:hint="cs"/>
          <w:sz w:val="30"/>
          <w:szCs w:val="30"/>
          <w:cs/>
          <w:lang w:bidi="th-TH"/>
        </w:rPr>
        <w:t>คอปเปอร์</w:t>
      </w:r>
      <w:r w:rsidR="00573FEB">
        <w:rPr>
          <w:rFonts w:ascii="Angsana New" w:hAnsi="Angsana New"/>
          <w:sz w:val="30"/>
          <w:szCs w:val="30"/>
        </w:rPr>
        <w:t xml:space="preserve"> </w:t>
      </w:r>
      <w:r w:rsidR="00573FEB">
        <w:rPr>
          <w:rFonts w:ascii="Angsana New" w:hAnsi="Angsana New" w:hint="cs"/>
          <w:sz w:val="30"/>
          <w:szCs w:val="30"/>
          <w:cs/>
          <w:lang w:bidi="th-TH"/>
        </w:rPr>
        <w:t>ไวร์ด</w:t>
      </w:r>
      <w:r w:rsidR="00573FEB" w:rsidRPr="00B10184">
        <w:rPr>
          <w:rFonts w:ascii="Angsana New" w:hAnsi="Angsana New"/>
          <w:sz w:val="30"/>
          <w:szCs w:val="30"/>
          <w:rtl/>
          <w:cs/>
        </w:rPr>
        <w:t xml:space="preserve"> </w:t>
      </w:r>
      <w:r w:rsidR="00573FEB" w:rsidRPr="00B10184">
        <w:rPr>
          <w:rFonts w:ascii="Angsana New" w:hAnsi="Angsana New" w:hint="cs"/>
          <w:sz w:val="30"/>
          <w:szCs w:val="30"/>
          <w:cs/>
          <w:lang w:bidi="th-TH"/>
        </w:rPr>
        <w:t>จำกัด</w:t>
      </w:r>
      <w:r w:rsidR="00573FEB" w:rsidRPr="00B10184">
        <w:rPr>
          <w:rFonts w:ascii="Angsana New" w:hAnsi="Angsana New"/>
          <w:sz w:val="30"/>
          <w:szCs w:val="30"/>
          <w:rtl/>
          <w:cs/>
        </w:rPr>
        <w:t xml:space="preserve"> (</w:t>
      </w:r>
      <w:r w:rsidR="00573FEB" w:rsidRPr="00B10184">
        <w:rPr>
          <w:rFonts w:ascii="Angsana New" w:hAnsi="Angsana New" w:hint="cs"/>
          <w:sz w:val="30"/>
          <w:szCs w:val="30"/>
          <w:cs/>
          <w:lang w:bidi="th-TH"/>
        </w:rPr>
        <w:t>มหาชน</w:t>
      </w:r>
      <w:r w:rsidR="00573FEB" w:rsidRPr="00B10184">
        <w:rPr>
          <w:rFonts w:ascii="Angsana New" w:hAnsi="Angsana New"/>
          <w:sz w:val="30"/>
          <w:szCs w:val="30"/>
          <w:rtl/>
          <w:cs/>
        </w:rPr>
        <w:t>)</w:t>
      </w:r>
    </w:p>
    <w:p w14:paraId="49BAE8B5" w14:textId="77777777" w:rsidR="00D0775A" w:rsidRPr="004F1AFE" w:rsidRDefault="00D0775A" w:rsidP="000D4E5E">
      <w:pPr>
        <w:pStyle w:val="block"/>
        <w:spacing w:after="0" w:line="240" w:lineRule="atLeast"/>
        <w:ind w:left="540" w:right="-45"/>
        <w:rPr>
          <w:rFonts w:ascii="Angsana New" w:hAnsi="Angsana New"/>
          <w:sz w:val="30"/>
          <w:szCs w:val="30"/>
        </w:rPr>
      </w:pPr>
    </w:p>
    <w:p w14:paraId="227E3AB4" w14:textId="77777777" w:rsidR="00B036A2" w:rsidRPr="00D50A39" w:rsidRDefault="00B036A2" w:rsidP="00762817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D50A39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5F9EC1C9" w14:textId="77777777" w:rsidR="00B036A2" w:rsidRPr="00D50A39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87D3746" w14:textId="77777777" w:rsidR="00B036A2" w:rsidRPr="00D50A39" w:rsidRDefault="00B036A2" w:rsidP="00D50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50A3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D50A3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6BE70EB" w14:textId="77777777" w:rsidR="00B036A2" w:rsidRPr="00D50A39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2FE9DD7" w14:textId="77777777" w:rsidR="00B036A2" w:rsidRPr="00D50A39" w:rsidRDefault="00B036A2" w:rsidP="00CC2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50A39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060C7C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D50A39">
        <w:rPr>
          <w:rFonts w:ascii="Angsana New" w:hAnsi="Angsana New" w:cs="Angsana New"/>
          <w:sz w:val="30"/>
          <w:szCs w:val="30"/>
          <w:cs/>
        </w:rPr>
        <w:t>นี้</w:t>
      </w:r>
      <w:r w:rsidR="000C7AD5" w:rsidRPr="000C7AD5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="000C7AD5" w:rsidRPr="000C7AD5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="000C7AD5" w:rsidRPr="000C7AD5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="000C7AD5" w:rsidRPr="000C7AD5">
        <w:rPr>
          <w:rFonts w:ascii="Angsana New" w:hAnsi="Angsana New" w:cs="Angsana New"/>
          <w:sz w:val="30"/>
          <w:szCs w:val="30"/>
          <w:cs/>
        </w:rPr>
        <w:t>จัดทำ</w:t>
      </w:r>
      <w:r w:rsidR="00F24DC0">
        <w:rPr>
          <w:rFonts w:ascii="Angsana New" w:hAnsi="Angsana New" w:cs="Angsana New"/>
          <w:sz w:val="30"/>
          <w:szCs w:val="30"/>
          <w:cs/>
        </w:rPr>
        <w:br/>
      </w:r>
      <w:r w:rsidR="000C7AD5" w:rsidRPr="000C7AD5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0C7AD5" w:rsidRPr="000C7AD5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060C7C">
        <w:rPr>
          <w:rFonts w:ascii="Angsana New" w:hAnsi="Angsana New" w:cs="Angsana New"/>
          <w:sz w:val="30"/>
          <w:szCs w:val="30"/>
        </w:rPr>
        <w:t xml:space="preserve"> </w:t>
      </w:r>
      <w:r w:rsidR="00060C7C">
        <w:rPr>
          <w:rFonts w:ascii="Angsana New" w:hAnsi="Angsana New" w:cs="Angsana New" w:hint="cs"/>
          <w:sz w:val="30"/>
          <w:szCs w:val="30"/>
          <w:cs/>
        </w:rPr>
        <w:t>(</w:t>
      </w:r>
      <w:r w:rsidR="00060C7C">
        <w:rPr>
          <w:rFonts w:ascii="Angsana New" w:hAnsi="Angsana New" w:cs="Angsana New"/>
          <w:sz w:val="30"/>
          <w:szCs w:val="30"/>
        </w:rPr>
        <w:t>“</w:t>
      </w:r>
      <w:r w:rsidR="00060C7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060C7C">
        <w:rPr>
          <w:rFonts w:ascii="Angsana New" w:hAnsi="Angsana New" w:cs="Angsana New"/>
          <w:sz w:val="30"/>
          <w:szCs w:val="30"/>
        </w:rPr>
        <w:t xml:space="preserve">”) </w:t>
      </w:r>
      <w:r w:rsidR="00A061B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Pr="00D50A39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D50A39">
        <w:rPr>
          <w:rFonts w:ascii="Angsana New" w:hAnsi="Angsana New" w:cs="Angsana New"/>
          <w:sz w:val="30"/>
          <w:szCs w:val="30"/>
        </w:rPr>
        <w:t xml:space="preserve">34 </w:t>
      </w:r>
      <w:r w:rsidRPr="00D50A39">
        <w:rPr>
          <w:rFonts w:ascii="Angsana New" w:hAnsi="Angsana New" w:cs="Angsana New"/>
          <w:sz w:val="30"/>
          <w:szCs w:val="30"/>
          <w:cs/>
        </w:rPr>
        <w:t>เรื่อง</w:t>
      </w:r>
      <w:r w:rsidR="00E04B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2725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</w:t>
      </w:r>
      <w:r w:rsidRPr="00CC2AA4">
        <w:rPr>
          <w:rFonts w:ascii="Angsana New" w:hAnsi="Angsana New" w:cs="Angsana New"/>
          <w:i/>
          <w:iCs/>
          <w:sz w:val="30"/>
          <w:szCs w:val="30"/>
          <w:cs/>
        </w:rPr>
        <w:t>ระหว่างกาล</w:t>
      </w:r>
      <w:r w:rsidRPr="00D50A39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</w:t>
      </w:r>
      <w:r w:rsidR="00C242A1">
        <w:rPr>
          <w:rFonts w:ascii="Angsana New" w:hAnsi="Angsana New" w:cs="Angsana New"/>
          <w:sz w:val="30"/>
          <w:szCs w:val="30"/>
          <w:cs/>
        </w:rPr>
        <w:t>ิชาชีพบัญชีฯ</w:t>
      </w:r>
      <w:r w:rsidRPr="00D50A39">
        <w:rPr>
          <w:rFonts w:ascii="Angsana New" w:hAnsi="Angsana New" w:cs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2CFA4355" w14:textId="77777777" w:rsidR="00B036A2" w:rsidRPr="00D50A39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7F5E208" w14:textId="77777777" w:rsidR="00B036A2" w:rsidRDefault="00B036A2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6635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60255">
        <w:rPr>
          <w:rFonts w:ascii="Angsana New" w:hAnsi="Angsana New" w:cs="Angsana New"/>
          <w:sz w:val="30"/>
          <w:szCs w:val="30"/>
          <w:cs/>
        </w:rPr>
        <w:t>31</w:t>
      </w:r>
      <w:r w:rsidRPr="0076635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242A1">
        <w:rPr>
          <w:rFonts w:ascii="Angsana New" w:hAnsi="Angsana New" w:cs="Angsana New"/>
          <w:sz w:val="30"/>
          <w:szCs w:val="30"/>
          <w:cs/>
        </w:rPr>
        <w:t>25</w:t>
      </w:r>
      <w:r w:rsidR="00C242A1">
        <w:rPr>
          <w:rFonts w:ascii="Angsana New" w:hAnsi="Angsana New" w:cs="Angsana New"/>
          <w:sz w:val="30"/>
          <w:szCs w:val="30"/>
        </w:rPr>
        <w:t>61</w:t>
      </w:r>
      <w:r w:rsidRPr="00766351">
        <w:rPr>
          <w:rFonts w:ascii="Angsana New" w:hAnsi="Angsana New" w:cs="Angsana New"/>
          <w:sz w:val="30"/>
          <w:szCs w:val="30"/>
        </w:rPr>
        <w:t xml:space="preserve">           </w:t>
      </w:r>
      <w:r w:rsidRPr="00766351">
        <w:rPr>
          <w:rFonts w:ascii="Angsana New" w:hAnsi="Angsana New" w:cs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</w:t>
      </w:r>
      <w:r w:rsidR="00CC2AA4" w:rsidRPr="00766351">
        <w:rPr>
          <w:rFonts w:ascii="Angsana New" w:hAnsi="Angsana New" w:cs="Angsana New"/>
          <w:sz w:val="30"/>
          <w:szCs w:val="30"/>
          <w:cs/>
        </w:rPr>
        <w:t>กรรม เหตุการณ์และสถานการณ์ใหม่ๆ</w:t>
      </w:r>
      <w:r w:rsidR="00CC2AA4" w:rsidRPr="007663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6351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</w:t>
      </w:r>
      <w:r w:rsidR="006A0AB9" w:rsidRPr="00766351">
        <w:rPr>
          <w:rFonts w:ascii="Angsana New" w:hAnsi="Angsana New" w:cs="Angsana New"/>
          <w:sz w:val="30"/>
          <w:szCs w:val="30"/>
          <w:cs/>
        </w:rPr>
        <w:t>อมูลที่ได้เคยนำเสนอรายงานไปแล้ว</w:t>
      </w:r>
      <w:r w:rsidRPr="00766351">
        <w:rPr>
          <w:rFonts w:ascii="Angsana New" w:hAnsi="Angsana New" w:cs="Angsana New"/>
          <w:sz w:val="30"/>
          <w:szCs w:val="30"/>
          <w:cs/>
        </w:rPr>
        <w:t xml:space="preserve"> </w:t>
      </w:r>
      <w:r w:rsidR="00766351">
        <w:rPr>
          <w:rFonts w:ascii="Angsana New" w:hAnsi="Angsana New" w:cs="Angsana New"/>
          <w:sz w:val="30"/>
          <w:szCs w:val="30"/>
        </w:rPr>
        <w:t xml:space="preserve">   </w:t>
      </w:r>
      <w:r w:rsidRPr="00766351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766351" w:rsidRPr="00766351">
        <w:rPr>
          <w:rFonts w:ascii="Angsana New" w:hAnsi="Angsana New" w:cs="Angsana New"/>
          <w:sz w:val="30"/>
          <w:szCs w:val="30"/>
        </w:rPr>
        <w:t xml:space="preserve">          </w:t>
      </w:r>
      <w:r w:rsidRPr="0076635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60255">
        <w:rPr>
          <w:rFonts w:ascii="Angsana New" w:hAnsi="Angsana New" w:cs="Angsana New"/>
          <w:sz w:val="30"/>
          <w:szCs w:val="30"/>
          <w:cs/>
        </w:rPr>
        <w:t>31</w:t>
      </w:r>
      <w:r w:rsidRPr="0076635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242A1">
        <w:rPr>
          <w:rFonts w:ascii="Angsana New" w:hAnsi="Angsana New" w:cs="Angsana New"/>
          <w:sz w:val="30"/>
          <w:szCs w:val="30"/>
          <w:cs/>
        </w:rPr>
        <w:t>25</w:t>
      </w:r>
      <w:r w:rsidR="00C242A1">
        <w:rPr>
          <w:rFonts w:ascii="Angsana New" w:hAnsi="Angsana New" w:cs="Angsana New"/>
          <w:sz w:val="30"/>
          <w:szCs w:val="30"/>
        </w:rPr>
        <w:t>61</w:t>
      </w:r>
    </w:p>
    <w:p w14:paraId="4EED11B1" w14:textId="77777777" w:rsidR="00D84D13" w:rsidRDefault="00D84D13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7CC8365" w14:textId="77777777" w:rsidR="00F24DC0" w:rsidRDefault="00F24DC0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BD9C08F" w14:textId="77777777" w:rsidR="00F24DC0" w:rsidRDefault="00F24DC0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BBD2C5A" w14:textId="77777777" w:rsidR="00F24DC0" w:rsidRDefault="00F24DC0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35B6305" w14:textId="77777777" w:rsidR="00F24DC0" w:rsidRDefault="00F24DC0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3F28710" w14:textId="77777777" w:rsidR="00F24DC0" w:rsidRDefault="00F24DC0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A345F42" w14:textId="77777777" w:rsidR="00F24DC0" w:rsidRDefault="00F24DC0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63736EE" w14:textId="77777777" w:rsidR="00D84D13" w:rsidRPr="00D50A39" w:rsidRDefault="00D84D13" w:rsidP="00D84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D50A3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D50A3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D2027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การประมาณการ และนโยบายการบัญชี</w:t>
      </w:r>
      <w:r w:rsidRPr="00D50A3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0F42F4AC" w14:textId="77777777" w:rsidR="00D84D13" w:rsidRPr="00766351" w:rsidRDefault="00D84D13" w:rsidP="00766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B12468" w14:textId="77777777" w:rsidR="00E94934" w:rsidRPr="00E94934" w:rsidRDefault="00E94934" w:rsidP="00E9493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4934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E94934">
        <w:rPr>
          <w:rFonts w:ascii="Angsana New" w:hAnsi="Angsana New" w:cs="Angsana New" w:hint="cs"/>
          <w:sz w:val="30"/>
          <w:szCs w:val="30"/>
          <w:cs/>
        </w:rPr>
        <w:t>งบ</w:t>
      </w:r>
      <w:r w:rsidRPr="00E94934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E94934">
        <w:rPr>
          <w:rFonts w:ascii="Angsana New" w:hAnsi="Angsana New" w:cs="Angsana New" w:hint="cs"/>
          <w:sz w:val="30"/>
          <w:szCs w:val="30"/>
          <w:cs/>
        </w:rPr>
        <w:t xml:space="preserve">งกลุ่มบริษัท </w:t>
      </w:r>
      <w:r w:rsidRPr="00E94934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E94934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E94934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Pr="00E94934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E94934">
        <w:rPr>
          <w:rFonts w:ascii="Angsana New" w:hAnsi="Angsana New" w:cs="Angsana New"/>
          <w:sz w:val="30"/>
          <w:szCs w:val="30"/>
          <w:cs/>
        </w:rPr>
        <w:t>นั้น</w:t>
      </w:r>
      <w:r w:rsidRPr="00E94934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E94934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E94934">
        <w:rPr>
          <w:rFonts w:ascii="Angsana New" w:hAnsi="Angsana New" w:cs="Angsana New"/>
          <w:sz w:val="30"/>
          <w:szCs w:val="30"/>
        </w:rPr>
        <w:t xml:space="preserve">31 </w:t>
      </w:r>
      <w:r w:rsidRPr="00E9493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94934">
        <w:rPr>
          <w:rFonts w:ascii="Angsana New" w:hAnsi="Angsana New" w:cs="Angsana New"/>
          <w:sz w:val="30"/>
          <w:szCs w:val="30"/>
        </w:rPr>
        <w:t>2561</w:t>
      </w:r>
      <w:r w:rsidRPr="00E94934">
        <w:rPr>
          <w:rFonts w:ascii="Angsana New" w:hAnsi="Angsana New" w:cs="Angsana New" w:hint="cs"/>
          <w:sz w:val="30"/>
          <w:szCs w:val="30"/>
          <w:cs/>
        </w:rPr>
        <w:t xml:space="preserve"> เว้นแต่ก</w:t>
      </w:r>
      <w:r w:rsidRPr="00E94934">
        <w:rPr>
          <w:rFonts w:ascii="Angsana New" w:hAnsi="Angsana New" w:cs="Angsana New"/>
          <w:sz w:val="30"/>
          <w:szCs w:val="30"/>
          <w:cs/>
        </w:rPr>
        <w:t>าร</w:t>
      </w:r>
      <w:r w:rsidRPr="00E94934">
        <w:rPr>
          <w:rFonts w:ascii="Angsana New" w:hAnsi="Angsana New" w:cs="Angsana New" w:hint="cs"/>
          <w:sz w:val="30"/>
          <w:szCs w:val="30"/>
          <w:cs/>
        </w:rPr>
        <w:t>รับรู้รายได้ที่ต้อง</w:t>
      </w:r>
      <w:r w:rsidRPr="00E94934">
        <w:rPr>
          <w:rFonts w:ascii="Angsana New" w:hAnsi="Angsana New" w:cs="Angsana New"/>
          <w:sz w:val="30"/>
          <w:szCs w:val="30"/>
          <w:cs/>
        </w:rPr>
        <w:t>ใช้</w:t>
      </w:r>
      <w:r w:rsidRPr="00E94934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E94934">
        <w:rPr>
          <w:rFonts w:ascii="Angsana New" w:hAnsi="Angsana New" w:cs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E94934">
        <w:rPr>
          <w:rFonts w:ascii="Angsana New" w:hAnsi="Angsana New" w:cs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E94934">
        <w:rPr>
          <w:rFonts w:ascii="Angsana New" w:hAnsi="Angsana New" w:cs="Angsana New"/>
          <w:sz w:val="30"/>
          <w:szCs w:val="30"/>
        </w:rPr>
        <w:t xml:space="preserve">15 </w:t>
      </w:r>
      <w:r w:rsidRPr="00E9493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E94934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E94934">
        <w:rPr>
          <w:rFonts w:ascii="Angsana New" w:hAnsi="Angsana New" w:cs="Angsana New" w:hint="cs"/>
          <w:sz w:val="30"/>
          <w:szCs w:val="30"/>
          <w:cs/>
        </w:rPr>
        <w:t xml:space="preserve"> (“</w:t>
      </w:r>
      <w:r w:rsidRPr="00E94934">
        <w:rPr>
          <w:rFonts w:ascii="Angsana New" w:hAnsi="Angsana New" w:cs="Angsana New"/>
          <w:sz w:val="30"/>
          <w:szCs w:val="30"/>
        </w:rPr>
        <w:t>TFRS 15</w:t>
      </w:r>
      <w:r w:rsidRPr="00E94934">
        <w:rPr>
          <w:rFonts w:ascii="Angsana New" w:hAnsi="Angsana New" w:cs="Angsana New" w:hint="cs"/>
          <w:sz w:val="30"/>
          <w:szCs w:val="30"/>
          <w:cs/>
        </w:rPr>
        <w:t>”)</w:t>
      </w:r>
      <w:r w:rsidRPr="00E94934">
        <w:rPr>
          <w:rFonts w:ascii="Angsana New" w:hAnsi="Angsana New" w:cs="Angsana New"/>
          <w:sz w:val="30"/>
          <w:szCs w:val="30"/>
        </w:rPr>
        <w:t xml:space="preserve"> </w:t>
      </w:r>
      <w:r w:rsidRPr="00E94934">
        <w:rPr>
          <w:rFonts w:ascii="Angsana New" w:hAnsi="Angsana New" w:cs="Angsana New" w:hint="cs"/>
          <w:sz w:val="30"/>
          <w:szCs w:val="30"/>
          <w:cs/>
        </w:rPr>
        <w:t xml:space="preserve">ที่กลุ่มบริษัท ถือปฏิบัติเป็นครั้งแรกแทนมาตรฐานการบัญชี ฉบับที่ </w:t>
      </w:r>
      <w:r w:rsidRPr="00E94934">
        <w:rPr>
          <w:rFonts w:ascii="Angsana New" w:hAnsi="Angsana New"/>
          <w:sz w:val="30"/>
          <w:szCs w:val="30"/>
        </w:rPr>
        <w:t xml:space="preserve">18 </w:t>
      </w:r>
      <w:r w:rsidRPr="00E94934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E94934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E94934">
        <w:rPr>
          <w:rFonts w:ascii="Angsana New" w:hAnsi="Angsana New" w:hint="cs"/>
          <w:sz w:val="30"/>
          <w:szCs w:val="30"/>
          <w:cs/>
        </w:rPr>
        <w:t xml:space="preserve"> </w:t>
      </w:r>
      <w:r w:rsidRPr="00E94934">
        <w:rPr>
          <w:rFonts w:ascii="Angsana New" w:hAnsi="Angsana New"/>
          <w:sz w:val="30"/>
          <w:szCs w:val="30"/>
        </w:rPr>
        <w:t xml:space="preserve">(“TAS 18”) </w:t>
      </w:r>
      <w:r w:rsidRPr="00E94934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E94934">
        <w:rPr>
          <w:rFonts w:ascii="Angsana New" w:hAnsi="Angsana New" w:cs="Angsana New"/>
          <w:sz w:val="30"/>
          <w:szCs w:val="30"/>
        </w:rPr>
        <w:t xml:space="preserve">11 </w:t>
      </w:r>
      <w:r w:rsidRPr="00E94934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94934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Pr="00E94934">
        <w:rPr>
          <w:rFonts w:ascii="Angsana New" w:hAnsi="Angsana New" w:cs="Angsana New"/>
          <w:i/>
          <w:iCs/>
          <w:sz w:val="30"/>
          <w:szCs w:val="30"/>
          <w:cs/>
        </w:rPr>
        <w:t>สัญญาก่อสร้าง</w:t>
      </w:r>
      <w:r w:rsidRPr="00E94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4934">
        <w:rPr>
          <w:rFonts w:ascii="Angsana New" w:hAnsi="Angsana New" w:cs="Angsana New"/>
          <w:sz w:val="30"/>
          <w:szCs w:val="30"/>
        </w:rPr>
        <w:t>(“TAS 11”)</w:t>
      </w:r>
      <w:r w:rsidRPr="00E94934">
        <w:rPr>
          <w:rFonts w:ascii="Angsana New" w:hAnsi="Angsana New" w:cs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14:paraId="24CE6CEB" w14:textId="77777777" w:rsidR="00E94934" w:rsidRPr="00E94934" w:rsidRDefault="00E94934" w:rsidP="00E94934">
      <w:pPr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highlight w:val="yellow"/>
        </w:rPr>
      </w:pPr>
    </w:p>
    <w:p w14:paraId="1E35439F" w14:textId="77777777" w:rsidR="00E94934" w:rsidRPr="001054ED" w:rsidRDefault="00E94934" w:rsidP="00105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  <w:r w:rsidRPr="001054ED">
        <w:rPr>
          <w:rFonts w:ascii="Angsana New" w:hAnsi="Angsana New"/>
          <w:sz w:val="30"/>
          <w:szCs w:val="30"/>
          <w:cs/>
        </w:rPr>
        <w:t>ตาม</w:t>
      </w:r>
      <w:r w:rsidRPr="001054ED">
        <w:rPr>
          <w:rFonts w:ascii="Angsana New" w:hAnsi="Angsana New"/>
          <w:sz w:val="30"/>
          <w:szCs w:val="30"/>
        </w:rPr>
        <w:t xml:space="preserve"> TFRS 15</w:t>
      </w:r>
      <w:r w:rsidRPr="001054ED">
        <w:rPr>
          <w:rFonts w:ascii="Angsana New" w:hAnsi="Angsana New"/>
          <w:sz w:val="30"/>
          <w:szCs w:val="30"/>
          <w:cs/>
        </w:rPr>
        <w:t xml:space="preserve"> </w:t>
      </w:r>
      <w:r w:rsidRPr="001054ED">
        <w:rPr>
          <w:rFonts w:ascii="Angsana New" w:hAnsi="Angsana New" w:hint="cs"/>
          <w:sz w:val="30"/>
          <w:szCs w:val="30"/>
          <w:cs/>
        </w:rPr>
        <w:t>กลุ่มบริษัท รั</w:t>
      </w:r>
      <w:r w:rsidRPr="001054ED">
        <w:rPr>
          <w:rFonts w:ascii="Angsana New" w:hAnsi="Angsana New"/>
          <w:sz w:val="30"/>
          <w:szCs w:val="30"/>
          <w:cs/>
        </w:rPr>
        <w:t>บรู้รายได้เมื่อ</w:t>
      </w:r>
      <w:r w:rsidRPr="001054ED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1054ED">
        <w:rPr>
          <w:rFonts w:ascii="Angsana New" w:hAnsi="Angsana New"/>
          <w:sz w:val="30"/>
          <w:szCs w:val="30"/>
          <w:cs/>
        </w:rPr>
        <w:t>ควบคุม</w:t>
      </w:r>
      <w:r w:rsidRPr="001054ED">
        <w:rPr>
          <w:rFonts w:ascii="Angsana New" w:hAnsi="Angsana New" w:hint="cs"/>
          <w:sz w:val="30"/>
          <w:szCs w:val="30"/>
          <w:cs/>
        </w:rPr>
        <w:t>ใน</w:t>
      </w:r>
      <w:r w:rsidRPr="001054ED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1054ED">
        <w:rPr>
          <w:rFonts w:ascii="Angsana New" w:hAnsi="Angsana New"/>
          <w:sz w:val="30"/>
          <w:szCs w:val="30"/>
        </w:rPr>
        <w:t xml:space="preserve"> </w:t>
      </w:r>
      <w:r w:rsidRPr="001054ED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1054ED">
        <w:rPr>
          <w:rFonts w:ascii="Angsana New" w:hAnsi="Angsana New"/>
          <w:sz w:val="30"/>
          <w:szCs w:val="30"/>
          <w:cs/>
        </w:rPr>
        <w:t>กลุ่มบริษัท</w:t>
      </w:r>
      <w:r w:rsidRPr="001054ED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1054ED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1054ED">
        <w:rPr>
          <w:rFonts w:ascii="Angsana New" w:hAnsi="Angsana New" w:hint="cs"/>
          <w:sz w:val="30"/>
          <w:szCs w:val="30"/>
          <w:cs/>
        </w:rPr>
        <w:t>วิจารณญาณ</w:t>
      </w:r>
      <w:r w:rsidRPr="001054ED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1054ED">
        <w:rPr>
          <w:rFonts w:ascii="Angsana New" w:hAnsi="Angsana New" w:hint="cs"/>
          <w:sz w:val="30"/>
          <w:szCs w:val="30"/>
          <w:cs/>
        </w:rPr>
        <w:t xml:space="preserve"> </w:t>
      </w:r>
      <w:r w:rsidRPr="001054ED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1054ED">
        <w:rPr>
          <w:rFonts w:ascii="Angsana New" w:hAnsi="Angsana New"/>
          <w:sz w:val="30"/>
          <w:szCs w:val="30"/>
        </w:rPr>
        <w:t xml:space="preserve">TAS 18 </w:t>
      </w:r>
      <w:r w:rsidRPr="001054ED">
        <w:rPr>
          <w:rFonts w:ascii="Angsana New" w:hAnsi="Angsana New"/>
          <w:sz w:val="30"/>
          <w:szCs w:val="30"/>
          <w:cs/>
        </w:rPr>
        <w:t>กลุ่มบริษัท</w:t>
      </w:r>
      <w:r w:rsidR="00393E88" w:rsidRPr="001054ED">
        <w:rPr>
          <w:rFonts w:ascii="Angsana New" w:hAnsi="Angsana New" w:hint="cs"/>
          <w:sz w:val="30"/>
          <w:szCs w:val="30"/>
          <w:cs/>
        </w:rPr>
        <w:t xml:space="preserve"> </w:t>
      </w:r>
      <w:r w:rsidRPr="001054ED">
        <w:rPr>
          <w:rFonts w:ascii="Angsana New" w:hAnsi="Angsana New"/>
          <w:sz w:val="30"/>
          <w:szCs w:val="30"/>
          <w:cs/>
        </w:rPr>
        <w:t>รับรู้รายได้</w:t>
      </w:r>
      <w:r w:rsidRPr="001054ED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1054ED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393E88" w:rsidRPr="001054ED">
        <w:rPr>
          <w:rFonts w:ascii="Angsana New" w:hAnsi="Angsana New" w:hint="cs"/>
          <w:sz w:val="30"/>
          <w:szCs w:val="30"/>
          <w:cs/>
        </w:rPr>
        <w:t xml:space="preserve"> </w:t>
      </w:r>
      <w:r w:rsidRPr="001054ED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1054ED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7C6FF2D7" w14:textId="77777777" w:rsidR="00E94934" w:rsidRPr="001054ED" w:rsidRDefault="00E94934" w:rsidP="00E94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  <w:shd w:val="clear" w:color="auto" w:fill="D9D9D9"/>
        </w:rPr>
      </w:pPr>
    </w:p>
    <w:p w14:paraId="6DC41844" w14:textId="77777777" w:rsidR="00B036A2" w:rsidRPr="001054ED" w:rsidRDefault="00E94934" w:rsidP="00E94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054ED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E54DA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054ED">
        <w:rPr>
          <w:rFonts w:ascii="Angsana New" w:hAnsi="Angsana New" w:cs="Angsana New" w:hint="cs"/>
          <w:sz w:val="30"/>
          <w:szCs w:val="30"/>
          <w:cs/>
        </w:rPr>
        <w:t>ไม่ได้นำมาตรฐานการรายงานทางการเงินที่ออก</w:t>
      </w:r>
      <w:r w:rsidRPr="00E54DA9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Pr="00E54DA9">
        <w:rPr>
          <w:rFonts w:ascii="Angsana New" w:hAnsi="Angsana New" w:cs="Angsana New" w:hint="cs"/>
          <w:sz w:val="30"/>
          <w:szCs w:val="30"/>
          <w:cs/>
        </w:rPr>
        <w:t>ใหม่</w:t>
      </w:r>
      <w:r w:rsidRPr="001054ED">
        <w:rPr>
          <w:rFonts w:ascii="Angsana New" w:hAnsi="Angsana New" w:cs="Angsana New" w:hint="cs"/>
          <w:sz w:val="30"/>
          <w:szCs w:val="30"/>
          <w:cs/>
        </w:rPr>
        <w:t>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1054ED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  <w:r w:rsidRPr="001054ED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1054ED">
        <w:rPr>
          <w:rFonts w:ascii="Angsana New" w:hAnsi="Angsana New" w:cs="Angsana New" w:hint="cs"/>
          <w:sz w:val="30"/>
          <w:szCs w:val="30"/>
          <w:cs/>
        </w:rPr>
        <w:t>ที่ออก</w:t>
      </w:r>
      <w:r w:rsidRPr="00E54DA9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Pr="00E54DA9">
        <w:rPr>
          <w:rFonts w:ascii="Angsana New" w:hAnsi="Angsana New" w:cs="Angsana New" w:hint="cs"/>
          <w:sz w:val="30"/>
          <w:szCs w:val="30"/>
          <w:cs/>
        </w:rPr>
        <w:t>ใหม่</w:t>
      </w:r>
      <w:r w:rsidRPr="001054ED">
        <w:rPr>
          <w:rFonts w:ascii="Angsana New" w:hAnsi="Angsana New" w:cs="Angsana New" w:hint="cs"/>
          <w:sz w:val="30"/>
          <w:szCs w:val="30"/>
          <w:cs/>
        </w:rPr>
        <w:t>ที่เกี่ยวกับการดำเนินงานของ</w:t>
      </w:r>
      <w:r w:rsidRPr="00E54DA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1054ED">
        <w:rPr>
          <w:rFonts w:ascii="Angsana New" w:hAnsi="Angsana New" w:cs="Angsana New" w:hint="cs"/>
          <w:sz w:val="30"/>
          <w:szCs w:val="30"/>
          <w:cs/>
        </w:rPr>
        <w:t xml:space="preserve"> ได้เปิดเผยในหมายเหตุข้อ </w:t>
      </w:r>
      <w:r w:rsidR="00CD3E55">
        <w:rPr>
          <w:rFonts w:ascii="Angsana New" w:hAnsi="Angsana New" w:cs="Angsana New"/>
          <w:sz w:val="30"/>
          <w:szCs w:val="30"/>
        </w:rPr>
        <w:t>21</w:t>
      </w:r>
    </w:p>
    <w:p w14:paraId="16E3D3C7" w14:textId="77777777" w:rsidR="002C737B" w:rsidRDefault="002C737B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both"/>
        <w:rPr>
          <w:rFonts w:ascii="Angsana New" w:hAnsi="Angsana New" w:cs="Angsana New"/>
          <w:sz w:val="30"/>
          <w:szCs w:val="30"/>
        </w:rPr>
      </w:pPr>
    </w:p>
    <w:p w14:paraId="3D404280" w14:textId="77777777" w:rsidR="00B036A2" w:rsidRPr="00BC11AF" w:rsidRDefault="00B036A2" w:rsidP="00290E5A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="Angsana New" w:hAnsi="Angsana New"/>
          <w:color w:val="0000FF"/>
          <w:sz w:val="30"/>
          <w:szCs w:val="30"/>
          <w:u w:val="none"/>
          <w:cs/>
          <w:lang w:val="th-TH"/>
        </w:rPr>
      </w:pPr>
      <w:r w:rsidRPr="00BC11AF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543EDBB" w14:textId="77777777" w:rsidR="00B036A2" w:rsidRPr="002C737B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18"/>
          <w:szCs w:val="18"/>
        </w:rPr>
      </w:pPr>
    </w:p>
    <w:p w14:paraId="7A0418D7" w14:textId="77777777" w:rsidR="00EE549A" w:rsidRPr="00B14AA0" w:rsidRDefault="00FF0F7D" w:rsidP="00B81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b/>
          <w:color w:val="0070C0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ความสัมพันธ์ที่มีกับบริษัทย่อย 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ได้เปิดเผยไว้ในหมายเหตุประกอบ</w:t>
      </w:r>
      <w:r>
        <w:rPr>
          <w:rFonts w:ascii="Angsana New" w:hAnsi="Angsana New" w:cs="Angsana New"/>
          <w:sz w:val="30"/>
          <w:szCs w:val="30"/>
        </w:rPr>
        <w:t xml:space="preserve">     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งบการเงินข้อ </w:t>
      </w:r>
      <w:r w:rsidRPr="00B14AA0">
        <w:rPr>
          <w:rFonts w:ascii="Angsana New" w:hAnsi="Angsana New" w:cs="Angsana New"/>
          <w:sz w:val="30"/>
          <w:szCs w:val="30"/>
        </w:rPr>
        <w:t>7</w:t>
      </w:r>
      <w:r w:rsidRPr="00B14A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14AA0" w:rsidRPr="00B14AA0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สำหรับความสัมพันธ์กับผู้บริหารสำคัญและบุคคลหรือกิจการที่เกี่ยวข้องกันอื่นมีดังนี้</w:t>
      </w:r>
    </w:p>
    <w:p w14:paraId="0A39DE41" w14:textId="77777777" w:rsidR="00AF62C4" w:rsidRPr="002C737B" w:rsidRDefault="00AF62C4" w:rsidP="00E31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</w:rPr>
      </w:pPr>
    </w:p>
    <w:p w14:paraId="691017B0" w14:textId="77777777" w:rsidR="00B036A2" w:rsidRPr="00D50A39" w:rsidRDefault="00B036A2" w:rsidP="00D50A39">
      <w:pPr>
        <w:spacing w:line="240" w:lineRule="auto"/>
        <w:rPr>
          <w:rFonts w:cs="Angsana New"/>
          <w:sz w:val="2"/>
          <w:szCs w:val="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080"/>
        <w:gridCol w:w="4590"/>
      </w:tblGrid>
      <w:tr w:rsidR="008B2B7B" w:rsidRPr="00D50A39" w14:paraId="15CAA6B7" w14:textId="77777777" w:rsidTr="00474AB7">
        <w:trPr>
          <w:trHeight w:val="20"/>
          <w:tblHeader/>
        </w:trPr>
        <w:tc>
          <w:tcPr>
            <w:tcW w:w="3618" w:type="dxa"/>
          </w:tcPr>
          <w:p w14:paraId="29699DFF" w14:textId="77777777" w:rsidR="003D79F8" w:rsidRPr="003D79F8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cs/>
              </w:rPr>
              <w:lastRenderedPageBreak/>
              <w:br w:type="page"/>
            </w:r>
          </w:p>
          <w:p w14:paraId="53DEF80F" w14:textId="77777777" w:rsidR="003D79F8" w:rsidRDefault="003D79F8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BDF28AC" w14:textId="77777777" w:rsidR="008B2B7B" w:rsidRPr="009C6A56" w:rsidRDefault="008B2B7B" w:rsidP="003D7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2B28246E" w14:textId="77777777" w:rsidR="008B2B7B" w:rsidRPr="009C6A56" w:rsidRDefault="008B2B7B" w:rsidP="008B2B7B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3E0A508D" w14:textId="77777777" w:rsidR="008B2B7B" w:rsidRPr="009C6A56" w:rsidRDefault="008B2B7B" w:rsidP="008B2B7B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590" w:type="dxa"/>
          </w:tcPr>
          <w:p w14:paraId="2CC0FABB" w14:textId="77777777" w:rsidR="003D79F8" w:rsidRDefault="003D79F8" w:rsidP="008B2B7B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25F92AE" w14:textId="77777777" w:rsidR="003D79F8" w:rsidRDefault="003D79F8" w:rsidP="008B2B7B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78AE046" w14:textId="77777777" w:rsidR="008B2B7B" w:rsidRPr="009C6A56" w:rsidRDefault="008B2B7B" w:rsidP="008B2B7B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2B7B" w:rsidRPr="00D50A39" w14:paraId="395AF2BC" w14:textId="77777777" w:rsidTr="00474AB7">
        <w:trPr>
          <w:trHeight w:val="20"/>
        </w:trPr>
        <w:tc>
          <w:tcPr>
            <w:tcW w:w="3618" w:type="dxa"/>
          </w:tcPr>
          <w:p w14:paraId="1A6A7753" w14:textId="77777777" w:rsidR="008B2B7B" w:rsidRPr="009C6A56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 วีเน็ท แคปปิทอล จำกัด</w:t>
            </w:r>
          </w:p>
        </w:tc>
        <w:tc>
          <w:tcPr>
            <w:tcW w:w="1080" w:type="dxa"/>
          </w:tcPr>
          <w:p w14:paraId="01707184" w14:textId="77777777" w:rsidR="008B2B7B" w:rsidRPr="009C6A56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51BF7792" w14:textId="77777777" w:rsidR="008B2B7B" w:rsidRPr="009C6A56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2"/>
                <w:tab w:val="left" w:pos="3582"/>
              </w:tabs>
              <w:spacing w:line="240" w:lineRule="auto"/>
              <w:ind w:left="252" w:right="34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pacing w:val="6"/>
                <w:sz w:val="30"/>
                <w:szCs w:val="30"/>
                <w:cs/>
              </w:rPr>
              <w:t>เป็นบริษัทใหญ่ในลำดับสูงสุดของกลุ่มบริษัท และ</w:t>
            </w:r>
            <w:r w:rsidRPr="009C6A56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มี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กรรมการร่วมกันกับบริษัท</w:t>
            </w:r>
          </w:p>
        </w:tc>
      </w:tr>
      <w:tr w:rsidR="008B2B7B" w:rsidRPr="00D50A39" w14:paraId="335D2BEA" w14:textId="77777777" w:rsidTr="00474AB7">
        <w:trPr>
          <w:trHeight w:val="20"/>
        </w:trPr>
        <w:tc>
          <w:tcPr>
            <w:tcW w:w="3618" w:type="dxa"/>
          </w:tcPr>
          <w:p w14:paraId="711EDB4E" w14:textId="77777777" w:rsidR="008B2B7B" w:rsidRPr="00210EA3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 วินท์คอม เทคโนโลยี จำกัด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47D02457" w14:textId="77777777" w:rsidR="008B2B7B" w:rsidRPr="009C6A56" w:rsidRDefault="00384653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70EF1C1" w14:textId="77777777" w:rsidR="008B2B7B" w:rsidRPr="009C6A56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8B2B7B" w:rsidRPr="00D50A39" w14:paraId="570EE4A7" w14:textId="77777777" w:rsidTr="00474AB7">
        <w:trPr>
          <w:trHeight w:val="20"/>
        </w:trPr>
        <w:tc>
          <w:tcPr>
            <w:tcW w:w="3618" w:type="dxa"/>
          </w:tcPr>
          <w:p w14:paraId="186A8FB2" w14:textId="77777777" w:rsidR="008B2B7B" w:rsidRPr="009C6A56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 บลู ฟิช โซลูชั่น จำกัด</w:t>
            </w:r>
          </w:p>
        </w:tc>
        <w:tc>
          <w:tcPr>
            <w:tcW w:w="1080" w:type="dxa"/>
          </w:tcPr>
          <w:p w14:paraId="4B17516B" w14:textId="77777777" w:rsidR="008B2B7B" w:rsidRPr="009C6A56" w:rsidRDefault="00384653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589B40B9" w14:textId="77777777" w:rsidR="008B2B7B" w:rsidRPr="009C6A56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8B2B7B" w:rsidRPr="00D50A39" w14:paraId="477E2335" w14:textId="77777777" w:rsidTr="00474AB7">
        <w:trPr>
          <w:trHeight w:val="20"/>
        </w:trPr>
        <w:tc>
          <w:tcPr>
            <w:tcW w:w="3618" w:type="dxa"/>
          </w:tcPr>
          <w:p w14:paraId="7166C6A3" w14:textId="77777777" w:rsidR="008B2B7B" w:rsidRPr="009C6A56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080" w:type="dxa"/>
          </w:tcPr>
          <w:p w14:paraId="0EDF519B" w14:textId="77777777" w:rsidR="008B2B7B" w:rsidRPr="009C6A56" w:rsidRDefault="00384653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84A5A7D" w14:textId="77777777" w:rsidR="008B2B7B" w:rsidRPr="009C6A56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ย่อยของกลุ่มบริษัทวีเน็ท แคปปิตอล</w:t>
            </w:r>
          </w:p>
        </w:tc>
      </w:tr>
      <w:tr w:rsidR="008B2B7B" w:rsidRPr="00D50A39" w14:paraId="60E29176" w14:textId="77777777" w:rsidTr="00474AB7">
        <w:trPr>
          <w:trHeight w:val="20"/>
        </w:trPr>
        <w:tc>
          <w:tcPr>
            <w:tcW w:w="3618" w:type="dxa"/>
          </w:tcPr>
          <w:p w14:paraId="4D199221" w14:textId="77777777" w:rsidR="008B2B7B" w:rsidRPr="00AD23B9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23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วีเอสที อีซีเอส </w:t>
            </w:r>
            <w:r w:rsidRPr="00AD23B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D23B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AD23B9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AD23B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6907C8B6" w14:textId="77777777" w:rsidR="008B2B7B" w:rsidRPr="00AD23B9" w:rsidRDefault="00384653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23B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6AABEE51" w14:textId="77777777" w:rsidR="008B2B7B" w:rsidRPr="00B14AA0" w:rsidRDefault="008B2B7B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B14AA0"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 w:rsidRPr="00B14AA0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  <w:r w:rsidRPr="00B14AA0">
              <w:rPr>
                <w:rFonts w:ascii="Angsana New" w:hAnsi="Angsana New" w:cs="Angsana New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7967A0" w:rsidRPr="00D50A39" w14:paraId="2F47CEEC" w14:textId="77777777" w:rsidTr="00474AB7">
        <w:trPr>
          <w:trHeight w:val="20"/>
        </w:trPr>
        <w:tc>
          <w:tcPr>
            <w:tcW w:w="3618" w:type="dxa"/>
          </w:tcPr>
          <w:p w14:paraId="6EF33541" w14:textId="77777777" w:rsidR="007967A0" w:rsidRPr="00AD23B9" w:rsidRDefault="007967A0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23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D23B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D23B9">
              <w:rPr>
                <w:rFonts w:ascii="Angsana New" w:hAnsi="Angsana New" w:cs="Angsana New" w:hint="cs"/>
                <w:sz w:val="30"/>
                <w:szCs w:val="30"/>
                <w:cs/>
              </w:rPr>
              <w:t>โลจิสท์พลัส</w:t>
            </w:r>
            <w:r w:rsidRPr="00AD23B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D23B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034EF335" w14:textId="77777777" w:rsidR="007967A0" w:rsidRPr="00AD23B9" w:rsidRDefault="00384653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23B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6D4DDA6" w14:textId="77777777" w:rsidR="007967A0" w:rsidRPr="00B14AA0" w:rsidRDefault="007967A0" w:rsidP="008B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4AA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บริษัทย่อยของกลุ่มบริษัทวีเน็ท</w:t>
            </w:r>
            <w:r w:rsidRPr="00B14AA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14AA0">
              <w:rPr>
                <w:rFonts w:ascii="Angsana New" w:hAnsi="Angsana New" w:cs="Angsana New" w:hint="cs"/>
                <w:sz w:val="30"/>
                <w:szCs w:val="30"/>
                <w:cs/>
              </w:rPr>
              <w:t>แคปปิตอล</w:t>
            </w:r>
          </w:p>
        </w:tc>
      </w:tr>
      <w:tr w:rsidR="00AD23B9" w:rsidRPr="00D50A39" w14:paraId="487D442F" w14:textId="77777777" w:rsidTr="00474AB7">
        <w:trPr>
          <w:trHeight w:val="20"/>
        </w:trPr>
        <w:tc>
          <w:tcPr>
            <w:tcW w:w="3618" w:type="dxa"/>
          </w:tcPr>
          <w:p w14:paraId="70DA053F" w14:textId="77777777" w:rsidR="00AD23B9" w:rsidRPr="00AD23B9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23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D23B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D23B9">
              <w:rPr>
                <w:rFonts w:ascii="Angsana New" w:hAnsi="Angsana New" w:cs="Angsana New" w:hint="cs"/>
                <w:sz w:val="30"/>
                <w:szCs w:val="30"/>
                <w:cs/>
              </w:rPr>
              <w:t>ดับเบิ้ลยูทีซี</w:t>
            </w:r>
            <w:r w:rsidRPr="00AD23B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D23B9">
              <w:rPr>
                <w:rFonts w:ascii="Angsana New" w:hAnsi="Angsana New" w:cs="Angsana New" w:hint="cs"/>
                <w:sz w:val="30"/>
                <w:szCs w:val="30"/>
                <w:cs/>
              </w:rPr>
              <w:t>โลจิสติกส์</w:t>
            </w:r>
            <w:r w:rsidRPr="00AD23B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D23B9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77082474" w14:textId="77777777" w:rsidR="00AD23B9" w:rsidRPr="00AD23B9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23B9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E6B6137" w14:textId="77777777" w:rsidR="00AD23B9" w:rsidRPr="00B14AA0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4AA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บริษัทย่อยของกลุ่มบริษัทวีเน็ท</w:t>
            </w:r>
            <w:r w:rsidRPr="00B14AA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14AA0">
              <w:rPr>
                <w:rFonts w:ascii="Angsana New" w:hAnsi="Angsana New" w:cs="Angsana New" w:hint="cs"/>
                <w:sz w:val="30"/>
                <w:szCs w:val="30"/>
                <w:cs/>
              </w:rPr>
              <w:t>แคปปิตอล</w:t>
            </w:r>
          </w:p>
        </w:tc>
      </w:tr>
      <w:tr w:rsidR="00AD23B9" w:rsidRPr="00B14AA0" w14:paraId="2F8C483A" w14:textId="77777777" w:rsidTr="00474AB7">
        <w:trPr>
          <w:trHeight w:val="20"/>
        </w:trPr>
        <w:tc>
          <w:tcPr>
            <w:tcW w:w="3618" w:type="dxa"/>
          </w:tcPr>
          <w:p w14:paraId="08ADAAAD" w14:textId="77777777" w:rsidR="00AD23B9" w:rsidRPr="00B14AA0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B14AA0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9795C08" w14:textId="77777777" w:rsidR="00AD23B9" w:rsidRPr="00B14AA0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4AA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FCC66B1" w14:textId="77777777" w:rsidR="00AD23B9" w:rsidRPr="00B14AA0" w:rsidRDefault="00AD23B9" w:rsidP="00AD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14AA0">
              <w:rPr>
                <w:rFonts w:ascii="Angsana New" w:hAnsi="Angsana New" w:cs="Angsana New"/>
                <w:sz w:val="30"/>
                <w:szCs w:val="30"/>
                <w:cs/>
              </w:rPr>
              <w:t>บ</w:t>
            </w:r>
            <w:r w:rsidRPr="00B14AA0">
              <w:rPr>
                <w:rFonts w:ascii="Angsana New" w:hAnsi="Angsana New" w:cs="Angsana New" w:hint="cs"/>
                <w:sz w:val="30"/>
                <w:szCs w:val="30"/>
                <w:cs/>
              </w:rPr>
              <w:t>ุ</w:t>
            </w:r>
            <w:r w:rsidRPr="00B14AA0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คคลที่มีอำนาจและความรับผิดชอบการวางแผน </w:t>
            </w:r>
            <w:r w:rsidRPr="00B14AA0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B14AA0">
              <w:rPr>
                <w:rFonts w:ascii="Angsana New" w:hAnsi="Angsana New" w:cs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</w:t>
            </w:r>
            <w:r w:rsidRPr="00B14AA0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B14AA0">
              <w:rPr>
                <w:rFonts w:ascii="Angsana New" w:hAnsi="Angsana New" w:cs="Angsana New"/>
                <w:sz w:val="30"/>
                <w:szCs w:val="30"/>
                <w:cs/>
              </w:rPr>
              <w:t>ทางตรงหรือทางอ้อม ทั้งนี้ รวมถึงกรรมการของกลุ่ม</w:t>
            </w:r>
            <w:r w:rsidRPr="00B14AA0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B14AA0">
              <w:rPr>
                <w:rFonts w:ascii="Angsana New" w:hAnsi="Angsana New" w:cs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33BBAE31" w14:textId="77777777" w:rsidR="00E6508F" w:rsidRPr="00B14AA0" w:rsidRDefault="00E6508F" w:rsidP="007E122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42164E77" w14:textId="77777777" w:rsidR="00B036A2" w:rsidRPr="00B14AA0" w:rsidRDefault="00E6508F" w:rsidP="00D50A3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color w:val="0070C0"/>
          <w:sz w:val="30"/>
          <w:szCs w:val="30"/>
        </w:rPr>
      </w:pPr>
      <w:r w:rsidRPr="00B14AA0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</w:t>
      </w:r>
      <w:r w:rsidR="00B14AA0" w:rsidRPr="00B14AA0">
        <w:rPr>
          <w:rFonts w:ascii="Angsana New" w:hAnsi="Angsana New" w:hint="cs"/>
          <w:b/>
          <w:sz w:val="30"/>
          <w:szCs w:val="30"/>
          <w:cs/>
          <w:lang w:bidi="th-TH"/>
        </w:rPr>
        <w:t>สำหรับรายการกับบุคคลหรือกิจการที่เกี่ยวข้องกันอธิบายได้ดังต่อไปนี้</w:t>
      </w:r>
    </w:p>
    <w:p w14:paraId="6CCCFBB3" w14:textId="77777777" w:rsidR="00AF62C4" w:rsidRPr="00B76BDF" w:rsidRDefault="00AF62C4" w:rsidP="00D50A3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293"/>
        <w:gridCol w:w="5862"/>
      </w:tblGrid>
      <w:tr w:rsidR="008B2B7B" w:rsidRPr="00D50A39" w14:paraId="0BBA1B7B" w14:textId="77777777" w:rsidTr="00B81776">
        <w:tc>
          <w:tcPr>
            <w:tcW w:w="3293" w:type="dxa"/>
          </w:tcPr>
          <w:p w14:paraId="0EE10561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862" w:type="dxa"/>
          </w:tcPr>
          <w:p w14:paraId="69981DBF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8B2B7B" w:rsidRPr="00D50A39" w14:paraId="47D02B37" w14:textId="77777777" w:rsidTr="00B81776">
        <w:tc>
          <w:tcPr>
            <w:tcW w:w="3293" w:type="dxa"/>
          </w:tcPr>
          <w:p w14:paraId="7DBCF128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62" w:type="dxa"/>
          </w:tcPr>
          <w:p w14:paraId="547C8391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/ 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ต้นทุนบวกกำไรส่วนเพิ่ม</w:t>
            </w:r>
          </w:p>
        </w:tc>
      </w:tr>
      <w:tr w:rsidR="008B2B7B" w:rsidRPr="00D50A39" w14:paraId="5FD7F45E" w14:textId="77777777" w:rsidTr="00B81776">
        <w:tc>
          <w:tcPr>
            <w:tcW w:w="3293" w:type="dxa"/>
          </w:tcPr>
          <w:p w14:paraId="1816B925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62" w:type="dxa"/>
          </w:tcPr>
          <w:p w14:paraId="3AC983F4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8B2B7B" w:rsidRPr="00D50A39" w14:paraId="31C387AB" w14:textId="77777777" w:rsidTr="00B81776">
        <w:tc>
          <w:tcPr>
            <w:tcW w:w="3293" w:type="dxa"/>
          </w:tcPr>
          <w:p w14:paraId="7AC693FC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862" w:type="dxa"/>
          </w:tcPr>
          <w:p w14:paraId="2F282295" w14:textId="77777777" w:rsidR="008B2B7B" w:rsidRPr="009C6A56" w:rsidRDefault="008B2B7B" w:rsidP="008B2B7B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อัตราที่เทียบเคียงได้กับอัตราที่ธนาคารพาณิชย์ได้รับจากการให้กู้ยืม</w:t>
            </w:r>
            <w:r w:rsidRPr="009C6A56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กับลูกค้าทั่วไป</w:t>
            </w:r>
          </w:p>
        </w:tc>
      </w:tr>
      <w:tr w:rsidR="008B2B7B" w:rsidRPr="00D50A39" w14:paraId="356F62A2" w14:textId="77777777" w:rsidTr="00B81776">
        <w:tc>
          <w:tcPr>
            <w:tcW w:w="3293" w:type="dxa"/>
          </w:tcPr>
          <w:p w14:paraId="35388749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862" w:type="dxa"/>
          </w:tcPr>
          <w:p w14:paraId="54AABF07" w14:textId="77777777" w:rsidR="008B2B7B" w:rsidRPr="009C6A56" w:rsidRDefault="008B2B7B" w:rsidP="008B2B7B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ตามจำนวนที่ประกาศจ่าย</w:t>
            </w:r>
          </w:p>
        </w:tc>
      </w:tr>
      <w:tr w:rsidR="008B2B7B" w:rsidRPr="00D50A39" w14:paraId="3DE9CED9" w14:textId="77777777" w:rsidTr="00B81776">
        <w:tc>
          <w:tcPr>
            <w:tcW w:w="3293" w:type="dxa"/>
          </w:tcPr>
          <w:p w14:paraId="0D27BAB2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62" w:type="dxa"/>
          </w:tcPr>
          <w:p w14:paraId="4831E9F9" w14:textId="77777777" w:rsidR="008B2B7B" w:rsidRPr="009C6A56" w:rsidRDefault="008B2B7B" w:rsidP="008B2B7B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8B2B7B" w:rsidRPr="00D50A39" w14:paraId="0D8BC6DF" w14:textId="77777777" w:rsidTr="00B81776">
        <w:tc>
          <w:tcPr>
            <w:tcW w:w="3293" w:type="dxa"/>
          </w:tcPr>
          <w:p w14:paraId="4DB1290F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862" w:type="dxa"/>
          </w:tcPr>
          <w:p w14:paraId="2080F034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อัตราที่เทียบเคียงได้กับอัตราที่ธนาคารพาณิชย์ให้กู้ยืมกับลูกค้าทั่วไป</w:t>
            </w:r>
          </w:p>
        </w:tc>
      </w:tr>
      <w:tr w:rsidR="008B2B7B" w:rsidRPr="00D50A39" w14:paraId="101585BE" w14:textId="77777777" w:rsidTr="00B81776">
        <w:tc>
          <w:tcPr>
            <w:tcW w:w="3293" w:type="dxa"/>
          </w:tcPr>
          <w:p w14:paraId="46591388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 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/ ขาย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สินทรัพย์ถาวร</w:t>
            </w:r>
          </w:p>
        </w:tc>
        <w:tc>
          <w:tcPr>
            <w:tcW w:w="5862" w:type="dxa"/>
          </w:tcPr>
          <w:p w14:paraId="624F1CEC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8B2B7B" w:rsidRPr="00D50A39" w14:paraId="327AE1EF" w14:textId="77777777" w:rsidTr="00B81776">
        <w:tc>
          <w:tcPr>
            <w:tcW w:w="3293" w:type="dxa"/>
          </w:tcPr>
          <w:p w14:paraId="24B8951B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รายได้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/ 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ค่าธรรมเนียมการค้ำประกัน</w:t>
            </w:r>
          </w:p>
        </w:tc>
        <w:tc>
          <w:tcPr>
            <w:tcW w:w="5862" w:type="dxa"/>
          </w:tcPr>
          <w:p w14:paraId="583CE06F" w14:textId="77777777" w:rsidR="008B2B7B" w:rsidRPr="009C6A56" w:rsidRDefault="008B2B7B" w:rsidP="008B2B7B">
            <w:pPr>
              <w:pStyle w:val="block"/>
              <w:tabs>
                <w:tab w:val="left" w:pos="237"/>
              </w:tabs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8B2B7B" w:rsidRPr="00D50A39" w14:paraId="3B267809" w14:textId="77777777" w:rsidTr="00B81776">
        <w:tc>
          <w:tcPr>
            <w:tcW w:w="3293" w:type="dxa"/>
          </w:tcPr>
          <w:p w14:paraId="2F3A5EF9" w14:textId="77777777" w:rsidR="008B2B7B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ค่าบริการ</w:t>
            </w:r>
          </w:p>
        </w:tc>
        <w:tc>
          <w:tcPr>
            <w:tcW w:w="5862" w:type="dxa"/>
          </w:tcPr>
          <w:p w14:paraId="6D5A456E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8B2B7B" w:rsidRPr="00D50A39" w14:paraId="3A0ADE22" w14:textId="77777777" w:rsidTr="00B81776">
        <w:tc>
          <w:tcPr>
            <w:tcW w:w="3293" w:type="dxa"/>
          </w:tcPr>
          <w:p w14:paraId="4DD7BA79" w14:textId="77777777" w:rsidR="008B2B7B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62" w:type="dxa"/>
          </w:tcPr>
          <w:p w14:paraId="68199F8D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  <w:tr w:rsidR="008B2B7B" w:rsidRPr="00D50A39" w14:paraId="47A588B2" w14:textId="77777777" w:rsidTr="00B81776">
        <w:tc>
          <w:tcPr>
            <w:tcW w:w="3293" w:type="dxa"/>
          </w:tcPr>
          <w:p w14:paraId="4DF88622" w14:textId="77777777" w:rsidR="008B2B7B" w:rsidRPr="009C6A56" w:rsidRDefault="008B2B7B" w:rsidP="008B2B7B">
            <w:pPr>
              <w:pStyle w:val="block"/>
              <w:spacing w:after="0" w:line="233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862" w:type="dxa"/>
          </w:tcPr>
          <w:p w14:paraId="523EA0A4" w14:textId="77777777" w:rsidR="008B2B7B" w:rsidRPr="007A2125" w:rsidRDefault="008B2B7B" w:rsidP="008B2B7B">
            <w:pPr>
              <w:pStyle w:val="block"/>
              <w:spacing w:after="0" w:line="233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9C6A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</w:t>
            </w:r>
            <w:r w:rsidRPr="009C6A5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ที่ตกลงร่วมกัน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/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ตามที่อนุมัติโดยคณะกรรมการบริษัทและ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/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หรือผู้ถือหุ้น</w:t>
            </w:r>
          </w:p>
        </w:tc>
      </w:tr>
    </w:tbl>
    <w:p w14:paraId="3479FBB1" w14:textId="77777777" w:rsidR="006B5383" w:rsidRDefault="006B5383" w:rsidP="0098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6B985C6" w14:textId="77777777" w:rsidR="002C737B" w:rsidRDefault="00B036A2" w:rsidP="00B81776">
      <w:pPr>
        <w:pStyle w:val="block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b/>
          <w:sz w:val="30"/>
          <w:szCs w:val="30"/>
          <w:rtl/>
          <w:cs/>
        </w:rPr>
      </w:pPr>
      <w:r w:rsidRPr="00290E5A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032088">
        <w:rPr>
          <w:rFonts w:ascii="Angsana New" w:hAnsi="Angsana New" w:hint="cs"/>
          <w:b/>
          <w:sz w:val="30"/>
          <w:szCs w:val="30"/>
          <w:cs/>
          <w:lang w:bidi="th-TH"/>
        </w:rPr>
        <w:t>และหกเดือน</w:t>
      </w:r>
      <w:r w:rsidRPr="00290E5A">
        <w:rPr>
          <w:rFonts w:ascii="Angsana New" w:hAnsi="Angsana New"/>
          <w:b/>
          <w:sz w:val="30"/>
          <w:szCs w:val="30"/>
          <w:cs/>
          <w:lang w:bidi="th-TH"/>
        </w:rPr>
        <w:t xml:space="preserve">สิ้นสุดวันที่ </w:t>
      </w:r>
      <w:r w:rsidR="00032088">
        <w:rPr>
          <w:rFonts w:ascii="Angsana New" w:hAnsi="Angsana New"/>
          <w:sz w:val="30"/>
          <w:szCs w:val="30"/>
        </w:rPr>
        <w:t xml:space="preserve">30 </w:t>
      </w:r>
      <w:r w:rsidR="00032088"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Pr="00290E5A">
        <w:rPr>
          <w:rFonts w:ascii="Angsana New" w:hAnsi="Angsana New"/>
          <w:b/>
          <w:sz w:val="30"/>
          <w:szCs w:val="30"/>
          <w:rtl/>
          <w:cs/>
        </w:rPr>
        <w:t xml:space="preserve"> </w:t>
      </w:r>
      <w:r w:rsidR="008B2B7B">
        <w:rPr>
          <w:rFonts w:ascii="Angsana New" w:hAnsi="Angsana New"/>
          <w:bCs/>
          <w:sz w:val="30"/>
          <w:szCs w:val="30"/>
          <w:lang w:bidi="th-TH"/>
        </w:rPr>
        <w:t>2562</w:t>
      </w:r>
      <w:r w:rsidR="00636869" w:rsidRPr="00D45BB8">
        <w:rPr>
          <w:rFonts w:ascii="Angsana New" w:hAnsi="Angsana New"/>
          <w:bCs/>
          <w:sz w:val="30"/>
          <w:szCs w:val="30"/>
          <w:lang w:bidi="th-TH"/>
        </w:rPr>
        <w:t xml:space="preserve"> </w:t>
      </w:r>
      <w:r w:rsidR="00636869" w:rsidRPr="00D45BB8">
        <w:rPr>
          <w:rFonts w:ascii="Angsana New" w:hAnsi="Angsana New"/>
          <w:b/>
          <w:sz w:val="30"/>
          <w:szCs w:val="30"/>
          <w:cs/>
          <w:lang w:bidi="th-TH"/>
        </w:rPr>
        <w:t>และ</w:t>
      </w:r>
      <w:r w:rsidR="00636869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="008B2B7B">
        <w:rPr>
          <w:rFonts w:ascii="Angsana New" w:hAnsi="Angsana New"/>
          <w:bCs/>
          <w:sz w:val="30"/>
          <w:szCs w:val="30"/>
          <w:lang w:bidi="th-TH"/>
        </w:rPr>
        <w:t>2561</w:t>
      </w:r>
      <w:r w:rsidR="00A811AF" w:rsidRPr="00290E5A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Pr="00290E5A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64DD9EA" w14:textId="77777777" w:rsidR="002C737B" w:rsidRDefault="002C737B"/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107"/>
        <w:gridCol w:w="269"/>
        <w:gridCol w:w="1096"/>
        <w:gridCol w:w="269"/>
        <w:gridCol w:w="1130"/>
        <w:gridCol w:w="248"/>
        <w:gridCol w:w="1104"/>
      </w:tblGrid>
      <w:tr w:rsidR="00B036A2" w:rsidRPr="00D50A39" w14:paraId="4CD16F74" w14:textId="77777777" w:rsidTr="00B14AA0">
        <w:trPr>
          <w:tblHeader/>
        </w:trPr>
        <w:tc>
          <w:tcPr>
            <w:tcW w:w="2203" w:type="pct"/>
          </w:tcPr>
          <w:p w14:paraId="03ADCFD0" w14:textId="77777777" w:rsidR="00B036A2" w:rsidRPr="00D50A39" w:rsidRDefault="002C737B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="00B036A2" w:rsidRPr="00290E5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1324" w:type="pct"/>
            <w:gridSpan w:val="3"/>
          </w:tcPr>
          <w:p w14:paraId="3E09FDF5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20607DF7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30CD3E07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B2B7B" w:rsidRPr="00D50A39" w14:paraId="6733E3AB" w14:textId="77777777" w:rsidTr="00B81776">
        <w:trPr>
          <w:tblHeader/>
        </w:trPr>
        <w:tc>
          <w:tcPr>
            <w:tcW w:w="2203" w:type="pct"/>
          </w:tcPr>
          <w:p w14:paraId="19AD97F9" w14:textId="77777777" w:rsidR="008B2B7B" w:rsidRPr="00D75D2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032088" w:rsidRPr="004D49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593" w:type="pct"/>
          </w:tcPr>
          <w:p w14:paraId="33ABF556" w14:textId="77777777" w:rsidR="008B2B7B" w:rsidRPr="00D75D2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66EFC1D3" w14:textId="77777777" w:rsidR="008B2B7B" w:rsidRPr="00D75D2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6EBB6D6" w14:textId="77777777" w:rsidR="008B2B7B" w:rsidRPr="00D75D2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4" w:type="pct"/>
          </w:tcPr>
          <w:p w14:paraId="6BD1FAE5" w14:textId="77777777" w:rsidR="008B2B7B" w:rsidRPr="00D75D2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1930425" w14:textId="77777777" w:rsidR="008B2B7B" w:rsidRPr="00D75D2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3" w:type="pct"/>
          </w:tcPr>
          <w:p w14:paraId="30130171" w14:textId="77777777" w:rsidR="008B2B7B" w:rsidRPr="00D75D2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42B2B95" w14:textId="77777777" w:rsidR="008B2B7B" w:rsidRPr="00D75D2C" w:rsidRDefault="008B2B7B" w:rsidP="008B2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036A2" w:rsidRPr="00D50A39" w14:paraId="4A0CE9E2" w14:textId="77777777" w:rsidTr="00B81776">
        <w:trPr>
          <w:tblHeader/>
        </w:trPr>
        <w:tc>
          <w:tcPr>
            <w:tcW w:w="2203" w:type="pct"/>
          </w:tcPr>
          <w:p w14:paraId="4CB21094" w14:textId="77777777" w:rsidR="00B036A2" w:rsidRPr="00D50A39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7"/>
          </w:tcPr>
          <w:p w14:paraId="6632E876" w14:textId="77777777" w:rsidR="00B036A2" w:rsidRPr="00D75D2C" w:rsidRDefault="00B036A2" w:rsidP="00A61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036A2" w:rsidRPr="00D50A39" w14:paraId="12CFD799" w14:textId="77777777" w:rsidTr="00B81776">
        <w:tc>
          <w:tcPr>
            <w:tcW w:w="2203" w:type="pct"/>
          </w:tcPr>
          <w:p w14:paraId="6C7555F8" w14:textId="77777777" w:rsidR="00B036A2" w:rsidRPr="00D50A39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6C70073F" w14:textId="77777777" w:rsidR="00B036A2" w:rsidRPr="00D75D2C" w:rsidRDefault="00B036A2" w:rsidP="00335B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0D2FB58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9011165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90532E6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77E67E9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76544FD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31474C1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746E" w:rsidRPr="00D50A39" w14:paraId="57ADC057" w14:textId="77777777" w:rsidTr="00B81776">
        <w:trPr>
          <w:trHeight w:val="353"/>
        </w:trPr>
        <w:tc>
          <w:tcPr>
            <w:tcW w:w="2203" w:type="pct"/>
          </w:tcPr>
          <w:p w14:paraId="4A8EC6FF" w14:textId="77777777" w:rsidR="00E3746E" w:rsidRPr="009C6A56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3" w:type="pct"/>
          </w:tcPr>
          <w:p w14:paraId="62750A3D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584</w:t>
            </w:r>
          </w:p>
        </w:tc>
        <w:tc>
          <w:tcPr>
            <w:tcW w:w="144" w:type="pct"/>
          </w:tcPr>
          <w:p w14:paraId="3F16ABB0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3C55D7F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584</w:t>
            </w:r>
          </w:p>
        </w:tc>
        <w:tc>
          <w:tcPr>
            <w:tcW w:w="144" w:type="pct"/>
          </w:tcPr>
          <w:p w14:paraId="25A0B3D2" w14:textId="77777777" w:rsidR="00E3746E" w:rsidRPr="00D75D2C" w:rsidRDefault="00E3746E" w:rsidP="00E3746E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11F3B3C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584</w:t>
            </w:r>
          </w:p>
        </w:tc>
        <w:tc>
          <w:tcPr>
            <w:tcW w:w="133" w:type="pct"/>
          </w:tcPr>
          <w:p w14:paraId="46302C43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11EDA69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584</w:t>
            </w:r>
          </w:p>
        </w:tc>
      </w:tr>
      <w:tr w:rsidR="00E3746E" w:rsidRPr="00D50A39" w14:paraId="13F7223C" w14:textId="77777777" w:rsidTr="00B81776">
        <w:tc>
          <w:tcPr>
            <w:tcW w:w="2203" w:type="pct"/>
          </w:tcPr>
          <w:p w14:paraId="3FB8AD69" w14:textId="77777777" w:rsidR="00E3746E" w:rsidRPr="009C6A56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2AE16CE3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4" w:type="pct"/>
          </w:tcPr>
          <w:p w14:paraId="251B0ED8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A1527CC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135</w:t>
            </w:r>
          </w:p>
        </w:tc>
        <w:tc>
          <w:tcPr>
            <w:tcW w:w="144" w:type="pct"/>
          </w:tcPr>
          <w:p w14:paraId="38A480D8" w14:textId="77777777" w:rsidR="00E3746E" w:rsidRPr="00D75D2C" w:rsidRDefault="00E3746E" w:rsidP="00E3746E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9EFC01A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33" w:type="pct"/>
          </w:tcPr>
          <w:p w14:paraId="1DA972EC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8AA9A89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114</w:t>
            </w:r>
          </w:p>
        </w:tc>
      </w:tr>
      <w:tr w:rsidR="004D4935" w:rsidRPr="00D50A39" w14:paraId="016E4A6D" w14:textId="77777777" w:rsidTr="00B81776">
        <w:tc>
          <w:tcPr>
            <w:tcW w:w="2203" w:type="pct"/>
          </w:tcPr>
          <w:p w14:paraId="0AE90E93" w14:textId="77777777" w:rsidR="004D4935" w:rsidRPr="0031796A" w:rsidRDefault="004D4935" w:rsidP="004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9E0C86A" w14:textId="77777777" w:rsidR="004D4935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F754806" w14:textId="77777777" w:rsidR="004D4935" w:rsidRPr="00D75D2C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158ECE4" w14:textId="77777777" w:rsidR="004D4935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B84B116" w14:textId="77777777" w:rsidR="004D4935" w:rsidRPr="00D75D2C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C8A4CB0" w14:textId="77777777" w:rsidR="004D4935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0AD08E0" w14:textId="77777777" w:rsidR="004D4935" w:rsidRPr="00D75D2C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3A6CD6" w14:textId="77777777" w:rsidR="004D4935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D4935" w:rsidRPr="00D50A39" w14:paraId="05492170" w14:textId="77777777" w:rsidTr="00B81776">
        <w:tc>
          <w:tcPr>
            <w:tcW w:w="2203" w:type="pct"/>
          </w:tcPr>
          <w:p w14:paraId="7F29F4A9" w14:textId="77777777" w:rsidR="004D4935" w:rsidRPr="00D50A39" w:rsidRDefault="004D4935" w:rsidP="004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79BF907" w14:textId="77777777" w:rsidR="004D4935" w:rsidRPr="00D75D2C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5AD2357" w14:textId="77777777" w:rsidR="004D4935" w:rsidRPr="00D75D2C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E317102" w14:textId="77777777" w:rsidR="004D4935" w:rsidRPr="00D75D2C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9C9409B" w14:textId="77777777" w:rsidR="004D4935" w:rsidRPr="00D75D2C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8C03CD9" w14:textId="77777777" w:rsidR="004D4935" w:rsidRPr="00D75D2C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1EB0FB2" w14:textId="77777777" w:rsidR="004D4935" w:rsidRPr="00D75D2C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1C608B6" w14:textId="77777777" w:rsidR="004D4935" w:rsidRPr="00D75D2C" w:rsidRDefault="004D4935" w:rsidP="004D4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746E" w:rsidRPr="00D50A39" w14:paraId="22541851" w14:textId="77777777" w:rsidTr="00B81776">
        <w:tc>
          <w:tcPr>
            <w:tcW w:w="2203" w:type="pct"/>
          </w:tcPr>
          <w:p w14:paraId="619467B4" w14:textId="77777777" w:rsidR="00E3746E" w:rsidRPr="00EF49CA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49C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155B5011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B1B5053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1E56A2E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9271B16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C46F38E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41</w:t>
            </w:r>
          </w:p>
        </w:tc>
        <w:tc>
          <w:tcPr>
            <w:tcW w:w="133" w:type="pct"/>
          </w:tcPr>
          <w:p w14:paraId="28FA8340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D8A00F9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27,756</w:t>
            </w:r>
          </w:p>
        </w:tc>
      </w:tr>
      <w:tr w:rsidR="00211CAB" w:rsidRPr="00D50A39" w14:paraId="21B95E98" w14:textId="77777777" w:rsidTr="00B81776">
        <w:tc>
          <w:tcPr>
            <w:tcW w:w="2203" w:type="pct"/>
          </w:tcPr>
          <w:p w14:paraId="2C950E12" w14:textId="3C484CA1" w:rsidR="00211CAB" w:rsidRPr="00EF49CA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D0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3" w:type="pct"/>
          </w:tcPr>
          <w:p w14:paraId="6D498EF8" w14:textId="3CB084F2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39FEB668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BA8866D" w14:textId="5AE90431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B39EADA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47F36C5C" w14:textId="3852A232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18,000</w:t>
            </w:r>
          </w:p>
        </w:tc>
        <w:tc>
          <w:tcPr>
            <w:tcW w:w="133" w:type="pct"/>
          </w:tcPr>
          <w:p w14:paraId="6090E3FB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186F6DE" w14:textId="55251C33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11CAB" w:rsidRPr="00D50A39" w14:paraId="428869B0" w14:textId="77777777" w:rsidTr="00B81776">
        <w:tc>
          <w:tcPr>
            <w:tcW w:w="2203" w:type="pct"/>
          </w:tcPr>
          <w:p w14:paraId="0F359653" w14:textId="77777777" w:rsidR="00211CAB" w:rsidRPr="00EF49CA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49C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15D498CA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7F63E6C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CC5822F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02033D2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0E70C49A" w14:textId="77777777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967</w:t>
            </w:r>
          </w:p>
        </w:tc>
        <w:tc>
          <w:tcPr>
            <w:tcW w:w="133" w:type="pct"/>
          </w:tcPr>
          <w:p w14:paraId="1732FC19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9FE0EBF" w14:textId="77777777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833</w:t>
            </w:r>
          </w:p>
        </w:tc>
      </w:tr>
      <w:tr w:rsidR="00211CAB" w:rsidRPr="00D50A39" w14:paraId="0FAD89F8" w14:textId="77777777" w:rsidTr="00B81776">
        <w:tc>
          <w:tcPr>
            <w:tcW w:w="2203" w:type="pct"/>
          </w:tcPr>
          <w:p w14:paraId="064B568A" w14:textId="77777777" w:rsidR="00211CAB" w:rsidRPr="009C6A56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93" w:type="pct"/>
          </w:tcPr>
          <w:p w14:paraId="13439832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3326226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EEC172E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2423593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10E1786" w14:textId="77777777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289</w:t>
            </w:r>
          </w:p>
        </w:tc>
        <w:tc>
          <w:tcPr>
            <w:tcW w:w="133" w:type="pct"/>
          </w:tcPr>
          <w:p w14:paraId="74A968B0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220F31" w14:textId="77777777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365</w:t>
            </w:r>
          </w:p>
        </w:tc>
      </w:tr>
      <w:tr w:rsidR="00211CAB" w:rsidRPr="00D50A39" w14:paraId="240CBF96" w14:textId="77777777" w:rsidTr="00B81776">
        <w:tc>
          <w:tcPr>
            <w:tcW w:w="2203" w:type="pct"/>
          </w:tcPr>
          <w:p w14:paraId="0F92A74B" w14:textId="77777777" w:rsidR="00211CAB" w:rsidRPr="009C6A56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0828A491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A3E0A9F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92A353A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348C624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9E62546" w14:textId="77777777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169</w:t>
            </w:r>
          </w:p>
        </w:tc>
        <w:tc>
          <w:tcPr>
            <w:tcW w:w="133" w:type="pct"/>
          </w:tcPr>
          <w:p w14:paraId="6D30D23B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4FE1F8B" w14:textId="77777777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211CAB" w:rsidRPr="00D50A39" w14:paraId="016B8068" w14:textId="77777777" w:rsidTr="00B81776">
        <w:tc>
          <w:tcPr>
            <w:tcW w:w="2203" w:type="pct"/>
          </w:tcPr>
          <w:p w14:paraId="181E97CA" w14:textId="77777777" w:rsidR="00211CAB" w:rsidRPr="00EF49CA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68B1DFFF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AEB1BA6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89052E4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3C8FFBF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108133C" w14:textId="77777777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48,815</w:t>
            </w:r>
          </w:p>
        </w:tc>
        <w:tc>
          <w:tcPr>
            <w:tcW w:w="133" w:type="pct"/>
          </w:tcPr>
          <w:p w14:paraId="0DD6BE44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24DE58A" w14:textId="77777777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38,612</w:t>
            </w:r>
          </w:p>
        </w:tc>
      </w:tr>
      <w:tr w:rsidR="00211CAB" w:rsidRPr="00D50A39" w14:paraId="2D585475" w14:textId="77777777" w:rsidTr="00B81776">
        <w:tc>
          <w:tcPr>
            <w:tcW w:w="2203" w:type="pct"/>
          </w:tcPr>
          <w:p w14:paraId="1429BBC6" w14:textId="77777777" w:rsidR="00211CAB" w:rsidRPr="009C6A56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3" w:type="pct"/>
          </w:tcPr>
          <w:p w14:paraId="201568ED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7067162E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DCADD12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A8FC6D8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8CC14FF" w14:textId="77777777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784E743E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4CE6728" w14:textId="77777777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75</w:t>
            </w:r>
          </w:p>
        </w:tc>
      </w:tr>
      <w:tr w:rsidR="00211CAB" w:rsidRPr="00D50A39" w14:paraId="07139C95" w14:textId="77777777" w:rsidTr="00B81776">
        <w:tc>
          <w:tcPr>
            <w:tcW w:w="2203" w:type="pct"/>
          </w:tcPr>
          <w:p w14:paraId="30ACC7C6" w14:textId="77777777" w:rsidR="00211CAB" w:rsidRPr="00D50A39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7"/>
          </w:tcPr>
          <w:p w14:paraId="6F78C467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CAB" w:rsidRPr="00D50A39" w14:paraId="5F98726C" w14:textId="77777777" w:rsidTr="00B81776">
        <w:trPr>
          <w:trHeight w:val="80"/>
        </w:trPr>
        <w:tc>
          <w:tcPr>
            <w:tcW w:w="2203" w:type="pct"/>
          </w:tcPr>
          <w:p w14:paraId="166AA8AB" w14:textId="77777777" w:rsidR="00211CAB" w:rsidRPr="00D50A39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</w:tcPr>
          <w:p w14:paraId="14D565DD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9B19C89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DCF1807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CD9795E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1E11E72A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2FDDEBD5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FAD1F58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CAB" w:rsidRPr="00D50A39" w14:paraId="68484700" w14:textId="77777777" w:rsidTr="00B81776">
        <w:tc>
          <w:tcPr>
            <w:tcW w:w="2203" w:type="pct"/>
          </w:tcPr>
          <w:p w14:paraId="766A7205" w14:textId="77777777" w:rsidR="00211CAB" w:rsidRPr="009C6A56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6CA53362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115</w:t>
            </w:r>
          </w:p>
        </w:tc>
        <w:tc>
          <w:tcPr>
            <w:tcW w:w="144" w:type="pct"/>
          </w:tcPr>
          <w:p w14:paraId="18B12353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EA4F035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1,069</w:t>
            </w:r>
          </w:p>
        </w:tc>
        <w:tc>
          <w:tcPr>
            <w:tcW w:w="144" w:type="pct"/>
          </w:tcPr>
          <w:p w14:paraId="789FFEE9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D0332CC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53</w:t>
            </w:r>
          </w:p>
        </w:tc>
        <w:tc>
          <w:tcPr>
            <w:tcW w:w="133" w:type="pct"/>
          </w:tcPr>
          <w:p w14:paraId="6EC08337" w14:textId="77777777" w:rsidR="00211CAB" w:rsidRPr="00393A0D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A76BD47" w14:textId="77777777" w:rsidR="00211CAB" w:rsidRPr="00393A0D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93A0D">
              <w:rPr>
                <w:rFonts w:ascii="Angsana New" w:hAnsi="Angsana New"/>
                <w:sz w:val="30"/>
                <w:szCs w:val="30"/>
                <w:lang w:val="en-US" w:eastAsia="en-US"/>
              </w:rPr>
              <w:t>1,056</w:t>
            </w:r>
          </w:p>
        </w:tc>
      </w:tr>
      <w:tr w:rsidR="00211CAB" w:rsidRPr="00D50A39" w14:paraId="15EED90C" w14:textId="77777777" w:rsidTr="00B81776">
        <w:tc>
          <w:tcPr>
            <w:tcW w:w="2203" w:type="pct"/>
          </w:tcPr>
          <w:p w14:paraId="37D8AEA8" w14:textId="77777777" w:rsidR="00211CAB" w:rsidRPr="009C6A56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93" w:type="pct"/>
          </w:tcPr>
          <w:p w14:paraId="0EB12CD7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Pr="00957D0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378</w:t>
            </w:r>
          </w:p>
        </w:tc>
        <w:tc>
          <w:tcPr>
            <w:tcW w:w="144" w:type="pct"/>
          </w:tcPr>
          <w:p w14:paraId="3E11E45C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F72765C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34742">
              <w:rPr>
                <w:rFonts w:ascii="Angsana New" w:hAnsi="Angsana New"/>
                <w:sz w:val="30"/>
                <w:szCs w:val="30"/>
                <w:lang w:val="en-US" w:eastAsia="en-US"/>
              </w:rPr>
              <w:t>479</w:t>
            </w:r>
          </w:p>
        </w:tc>
        <w:tc>
          <w:tcPr>
            <w:tcW w:w="144" w:type="pct"/>
          </w:tcPr>
          <w:p w14:paraId="75339890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770B0CA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Pr="00957D0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095</w:t>
            </w:r>
          </w:p>
        </w:tc>
        <w:tc>
          <w:tcPr>
            <w:tcW w:w="133" w:type="pct"/>
          </w:tcPr>
          <w:p w14:paraId="193B258E" w14:textId="77777777" w:rsidR="00211CAB" w:rsidRPr="00393A0D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D1C68D8" w14:textId="77777777" w:rsidR="00211CAB" w:rsidRPr="00393A0D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93A0D">
              <w:rPr>
                <w:rFonts w:ascii="Angsana New" w:hAnsi="Angsana New"/>
                <w:sz w:val="30"/>
                <w:szCs w:val="30"/>
                <w:lang w:val="en-US" w:eastAsia="en-US"/>
              </w:rPr>
              <w:t>461</w:t>
            </w:r>
          </w:p>
        </w:tc>
      </w:tr>
      <w:tr w:rsidR="00211CAB" w:rsidRPr="00C96E28" w14:paraId="3BBEDA23" w14:textId="77777777" w:rsidTr="00B81776">
        <w:tc>
          <w:tcPr>
            <w:tcW w:w="2203" w:type="pct"/>
          </w:tcPr>
          <w:p w14:paraId="07096C24" w14:textId="77777777" w:rsidR="00211CAB" w:rsidRPr="009C6A56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3" w:type="pct"/>
          </w:tcPr>
          <w:p w14:paraId="0F865F32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585</w:t>
            </w:r>
          </w:p>
        </w:tc>
        <w:tc>
          <w:tcPr>
            <w:tcW w:w="144" w:type="pct"/>
          </w:tcPr>
          <w:p w14:paraId="30FECAE5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9BA82D7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1,550</w:t>
            </w:r>
          </w:p>
        </w:tc>
        <w:tc>
          <w:tcPr>
            <w:tcW w:w="144" w:type="pct"/>
          </w:tcPr>
          <w:p w14:paraId="433A4F2B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2EFBEF07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495</w:t>
            </w:r>
          </w:p>
        </w:tc>
        <w:tc>
          <w:tcPr>
            <w:tcW w:w="133" w:type="pct"/>
          </w:tcPr>
          <w:p w14:paraId="120DA12F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ED400C" w14:textId="77777777" w:rsidR="00211CAB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553</w:t>
            </w:r>
          </w:p>
        </w:tc>
      </w:tr>
      <w:tr w:rsidR="00211CAB" w:rsidRPr="00D50A39" w14:paraId="0B3B4AE9" w14:textId="77777777" w:rsidTr="00B81776">
        <w:tc>
          <w:tcPr>
            <w:tcW w:w="2203" w:type="pct"/>
          </w:tcPr>
          <w:p w14:paraId="23C33906" w14:textId="77777777" w:rsidR="00211CAB" w:rsidRPr="009C6A56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136F5986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3,117</w:t>
            </w:r>
          </w:p>
        </w:tc>
        <w:tc>
          <w:tcPr>
            <w:tcW w:w="144" w:type="pct"/>
          </w:tcPr>
          <w:p w14:paraId="31CA21F4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28550ED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4,217</w:t>
            </w:r>
          </w:p>
        </w:tc>
        <w:tc>
          <w:tcPr>
            <w:tcW w:w="144" w:type="pct"/>
          </w:tcPr>
          <w:p w14:paraId="3F7E7248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70F31A5B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3,117</w:t>
            </w:r>
          </w:p>
        </w:tc>
        <w:tc>
          <w:tcPr>
            <w:tcW w:w="133" w:type="pct"/>
          </w:tcPr>
          <w:p w14:paraId="39470BF8" w14:textId="77777777" w:rsidR="00211CAB" w:rsidRPr="00D75D2C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5A30D1F" w14:textId="77777777" w:rsidR="00211CAB" w:rsidRPr="0019553A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D4935">
              <w:rPr>
                <w:rFonts w:ascii="Angsana New" w:hAnsi="Angsana New"/>
                <w:sz w:val="30"/>
                <w:szCs w:val="30"/>
                <w:lang w:val="en-US" w:eastAsia="en-US"/>
              </w:rPr>
              <w:t>4,217</w:t>
            </w:r>
          </w:p>
        </w:tc>
      </w:tr>
      <w:tr w:rsidR="00211CAB" w:rsidRPr="00DD36EF" w14:paraId="695AF09A" w14:textId="77777777" w:rsidTr="00B81776">
        <w:tc>
          <w:tcPr>
            <w:tcW w:w="2203" w:type="pct"/>
          </w:tcPr>
          <w:p w14:paraId="7CB58ECE" w14:textId="77777777" w:rsidR="00211CAB" w:rsidRPr="00DD36EF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C345D96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FF71AEF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5D11BB1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220191C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04702FC7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5EE58848" w14:textId="77777777" w:rsidR="00211CAB" w:rsidRPr="00DD36EF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6AA2BB1" w14:textId="77777777" w:rsidR="00211CAB" w:rsidRPr="004A2982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CAB" w:rsidRPr="00A322D4" w14:paraId="56A62C8B" w14:textId="77777777" w:rsidTr="00B81776">
        <w:tc>
          <w:tcPr>
            <w:tcW w:w="2203" w:type="pct"/>
          </w:tcPr>
          <w:p w14:paraId="60CD32D6" w14:textId="77777777" w:rsidR="00211CAB" w:rsidRPr="00A322D4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322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</w:tcPr>
          <w:p w14:paraId="3B24355A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71F8FF7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0E2E182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AF1E58E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D0074AA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7588962A" w14:textId="77777777" w:rsidR="00211CAB" w:rsidRPr="002E5B83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</w:tcPr>
          <w:p w14:paraId="13F5C57E" w14:textId="77777777" w:rsidR="00211CAB" w:rsidRPr="004A2982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CAB" w:rsidRPr="00A322D4" w14:paraId="0036800F" w14:textId="77777777" w:rsidTr="00B81776">
        <w:tc>
          <w:tcPr>
            <w:tcW w:w="2203" w:type="pct"/>
          </w:tcPr>
          <w:p w14:paraId="4007AC0F" w14:textId="77777777" w:rsidR="00211CAB" w:rsidRPr="009C6A56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016093F2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126</w:t>
            </w:r>
          </w:p>
        </w:tc>
        <w:tc>
          <w:tcPr>
            <w:tcW w:w="144" w:type="pct"/>
          </w:tcPr>
          <w:p w14:paraId="71184BE1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C23F3F2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213</w:t>
            </w:r>
          </w:p>
        </w:tc>
        <w:tc>
          <w:tcPr>
            <w:tcW w:w="144" w:type="pct"/>
          </w:tcPr>
          <w:p w14:paraId="1A525E03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64ED5D6C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126</w:t>
            </w:r>
          </w:p>
        </w:tc>
        <w:tc>
          <w:tcPr>
            <w:tcW w:w="133" w:type="pct"/>
          </w:tcPr>
          <w:p w14:paraId="0125EB41" w14:textId="77777777" w:rsidR="00211CAB" w:rsidRPr="00C96E28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6BEC91F" w14:textId="77777777" w:rsidR="00211CAB" w:rsidRPr="00C96E28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4935">
              <w:rPr>
                <w:rFonts w:ascii="Angsana New" w:hAnsi="Angsana New"/>
                <w:sz w:val="30"/>
                <w:szCs w:val="30"/>
                <w:lang w:val="en-US" w:eastAsia="en-US"/>
              </w:rPr>
              <w:t>213</w:t>
            </w:r>
          </w:p>
        </w:tc>
      </w:tr>
      <w:tr w:rsidR="00211CAB" w:rsidRPr="00A322D4" w14:paraId="5C68657B" w14:textId="77777777" w:rsidTr="00B81776">
        <w:tc>
          <w:tcPr>
            <w:tcW w:w="2203" w:type="pct"/>
          </w:tcPr>
          <w:p w14:paraId="45DB7D9A" w14:textId="77777777" w:rsidR="00211CAB" w:rsidRPr="009C6A56" w:rsidRDefault="00211CAB" w:rsidP="00211CAB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106E5D58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4FFC1B9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2B7BE5C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E0E957B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00896328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31ADB658" w14:textId="77777777" w:rsidR="00211CAB" w:rsidRPr="00A322D4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0392C60" w14:textId="77777777" w:rsidR="00211CAB" w:rsidRPr="001E1705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CAB" w:rsidRPr="00CF1B9E" w14:paraId="596598B7" w14:textId="77777777" w:rsidTr="00B81776">
        <w:tc>
          <w:tcPr>
            <w:tcW w:w="2203" w:type="pct"/>
          </w:tcPr>
          <w:p w14:paraId="2C0A18FE" w14:textId="77777777" w:rsidR="00211CAB" w:rsidRPr="009C6A56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</w:tcPr>
          <w:p w14:paraId="1A6DA50A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3,107</w:t>
            </w:r>
          </w:p>
        </w:tc>
        <w:tc>
          <w:tcPr>
            <w:tcW w:w="144" w:type="pct"/>
          </w:tcPr>
          <w:p w14:paraId="7B611F29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7F56061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2,797</w:t>
            </w:r>
          </w:p>
        </w:tc>
        <w:tc>
          <w:tcPr>
            <w:tcW w:w="144" w:type="pct"/>
          </w:tcPr>
          <w:p w14:paraId="7B7F4612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</w:tcPr>
          <w:p w14:paraId="5CB022C3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2,812</w:t>
            </w:r>
          </w:p>
        </w:tc>
        <w:tc>
          <w:tcPr>
            <w:tcW w:w="133" w:type="pct"/>
          </w:tcPr>
          <w:p w14:paraId="6C32875A" w14:textId="77777777" w:rsidR="00211CAB" w:rsidRPr="004D4935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97F72D7" w14:textId="77777777" w:rsidR="00211CAB" w:rsidRPr="004D4935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D4935">
              <w:rPr>
                <w:rFonts w:ascii="Angsana New" w:hAnsi="Angsana New"/>
                <w:sz w:val="30"/>
                <w:szCs w:val="30"/>
                <w:lang w:val="en-US" w:eastAsia="en-US"/>
              </w:rPr>
              <w:t>1,999</w:t>
            </w:r>
          </w:p>
        </w:tc>
      </w:tr>
      <w:tr w:rsidR="00211CAB" w:rsidRPr="00CF1B9E" w14:paraId="7922AA49" w14:textId="77777777" w:rsidTr="00B81776">
        <w:tc>
          <w:tcPr>
            <w:tcW w:w="2203" w:type="pct"/>
          </w:tcPr>
          <w:p w14:paraId="29A092ED" w14:textId="77777777" w:rsidR="00211CAB" w:rsidRPr="009C6A56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0315DE6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180</w:t>
            </w:r>
          </w:p>
        </w:tc>
        <w:tc>
          <w:tcPr>
            <w:tcW w:w="144" w:type="pct"/>
          </w:tcPr>
          <w:p w14:paraId="50EC0530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98FEAF7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143</w:t>
            </w:r>
          </w:p>
        </w:tc>
        <w:tc>
          <w:tcPr>
            <w:tcW w:w="144" w:type="pct"/>
          </w:tcPr>
          <w:p w14:paraId="7135C81D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74AFE31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139</w:t>
            </w:r>
          </w:p>
        </w:tc>
        <w:tc>
          <w:tcPr>
            <w:tcW w:w="133" w:type="pct"/>
          </w:tcPr>
          <w:p w14:paraId="530668CE" w14:textId="77777777" w:rsidR="00211CAB" w:rsidRPr="004D4935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7EF79DB" w14:textId="77777777" w:rsidR="00211CAB" w:rsidRPr="004D4935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4935">
              <w:rPr>
                <w:rFonts w:ascii="Angsana New" w:hAnsi="Angsana New"/>
                <w:sz w:val="30"/>
                <w:szCs w:val="30"/>
                <w:lang w:val="en-US" w:eastAsia="en-US"/>
              </w:rPr>
              <w:t>115</w:t>
            </w:r>
          </w:p>
        </w:tc>
      </w:tr>
      <w:tr w:rsidR="00211CAB" w:rsidRPr="00C96E28" w14:paraId="643AD673" w14:textId="77777777" w:rsidTr="00B81776">
        <w:tc>
          <w:tcPr>
            <w:tcW w:w="2203" w:type="pct"/>
          </w:tcPr>
          <w:p w14:paraId="41EBA9A8" w14:textId="77777777" w:rsidR="00211CAB" w:rsidRPr="009C6A56" w:rsidRDefault="00211CAB" w:rsidP="0021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8D864AE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3,287</w:t>
            </w:r>
          </w:p>
        </w:tc>
        <w:tc>
          <w:tcPr>
            <w:tcW w:w="144" w:type="pct"/>
          </w:tcPr>
          <w:p w14:paraId="709B2819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B5E2C77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2,940</w:t>
            </w:r>
          </w:p>
        </w:tc>
        <w:tc>
          <w:tcPr>
            <w:tcW w:w="144" w:type="pct"/>
          </w:tcPr>
          <w:p w14:paraId="36DC7B91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37D3534" w14:textId="77777777" w:rsidR="00211CAB" w:rsidRPr="00957D00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2,951</w:t>
            </w:r>
          </w:p>
        </w:tc>
        <w:tc>
          <w:tcPr>
            <w:tcW w:w="133" w:type="pct"/>
          </w:tcPr>
          <w:p w14:paraId="356EE954" w14:textId="77777777" w:rsidR="00211CAB" w:rsidRPr="004D4935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AFA0265" w14:textId="77777777" w:rsidR="00211CAB" w:rsidRPr="004D4935" w:rsidRDefault="00211CAB" w:rsidP="00211C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D493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2,114</w:t>
            </w:r>
          </w:p>
        </w:tc>
      </w:tr>
    </w:tbl>
    <w:p w14:paraId="4041DA0F" w14:textId="77777777" w:rsidR="00032088" w:rsidRDefault="00032088" w:rsidP="00032088"/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110"/>
        <w:gridCol w:w="271"/>
        <w:gridCol w:w="1108"/>
        <w:gridCol w:w="264"/>
        <w:gridCol w:w="1128"/>
        <w:gridCol w:w="253"/>
        <w:gridCol w:w="1106"/>
      </w:tblGrid>
      <w:tr w:rsidR="00032088" w:rsidRPr="00D50A39" w14:paraId="7773604E" w14:textId="77777777" w:rsidTr="00B81776">
        <w:trPr>
          <w:tblHeader/>
        </w:trPr>
        <w:tc>
          <w:tcPr>
            <w:tcW w:w="2200" w:type="pct"/>
          </w:tcPr>
          <w:p w14:paraId="39575AF3" w14:textId="77777777" w:rsidR="00032088" w:rsidRPr="00D50A39" w:rsidRDefault="00032088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lastRenderedPageBreak/>
              <w:br w:type="page"/>
            </w:r>
            <w:r w:rsidRPr="00290E5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sz w:val="30"/>
                <w:szCs w:val="30"/>
              </w:rPr>
              <w:br w:type="page"/>
            </w:r>
          </w:p>
        </w:tc>
        <w:tc>
          <w:tcPr>
            <w:tcW w:w="1330" w:type="pct"/>
            <w:gridSpan w:val="3"/>
          </w:tcPr>
          <w:p w14:paraId="6748EC86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73A6BF1F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5EFEFE6C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05844" w:rsidRPr="00D50A39" w14:paraId="1EE9EE4D" w14:textId="77777777" w:rsidTr="00B81776">
        <w:trPr>
          <w:tblHeader/>
        </w:trPr>
        <w:tc>
          <w:tcPr>
            <w:tcW w:w="2200" w:type="pct"/>
          </w:tcPr>
          <w:p w14:paraId="20427FD5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75D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</w:t>
            </w:r>
            <w:r w:rsidRPr="00D75D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30 มิถุนายน</w:t>
            </w:r>
          </w:p>
        </w:tc>
        <w:tc>
          <w:tcPr>
            <w:tcW w:w="593" w:type="pct"/>
          </w:tcPr>
          <w:p w14:paraId="322ECCA5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5" w:type="pct"/>
          </w:tcPr>
          <w:p w14:paraId="486DAD9B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2AA0114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1" w:type="pct"/>
          </w:tcPr>
          <w:p w14:paraId="3EF83A14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53D8D4A0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/>
              <w:ind w:left="116" w:right="-110" w:hanging="22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5" w:type="pct"/>
          </w:tcPr>
          <w:p w14:paraId="4061E347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58FCE1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032088" w:rsidRPr="00D50A39" w14:paraId="07BDBF8D" w14:textId="77777777" w:rsidTr="00B81776">
        <w:trPr>
          <w:tblHeader/>
        </w:trPr>
        <w:tc>
          <w:tcPr>
            <w:tcW w:w="2200" w:type="pct"/>
          </w:tcPr>
          <w:p w14:paraId="0F67BA0C" w14:textId="77777777" w:rsidR="00032088" w:rsidRPr="00D50A39" w:rsidRDefault="00032088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0" w:type="pct"/>
            <w:gridSpan w:val="7"/>
          </w:tcPr>
          <w:p w14:paraId="19590912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05844" w:rsidRPr="00D50A39" w14:paraId="74B20FE4" w14:textId="77777777" w:rsidTr="00B81776">
        <w:tc>
          <w:tcPr>
            <w:tcW w:w="2200" w:type="pct"/>
          </w:tcPr>
          <w:p w14:paraId="156A26B1" w14:textId="77777777" w:rsidR="00032088" w:rsidRPr="00D50A39" w:rsidRDefault="00032088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45B1D0F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6768A3C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CA20C12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FB5D413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4D95A5F5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10C85AB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870A68B" w14:textId="77777777" w:rsidR="00032088" w:rsidRPr="00D75D2C" w:rsidRDefault="00032088" w:rsidP="00802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746E" w:rsidRPr="00D50A39" w14:paraId="7A6FD524" w14:textId="77777777" w:rsidTr="00B81776">
        <w:trPr>
          <w:trHeight w:val="353"/>
        </w:trPr>
        <w:tc>
          <w:tcPr>
            <w:tcW w:w="2200" w:type="pct"/>
          </w:tcPr>
          <w:p w14:paraId="6E188A9F" w14:textId="77777777" w:rsidR="00E3746E" w:rsidRPr="009C6A56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3" w:type="pct"/>
          </w:tcPr>
          <w:p w14:paraId="3E8AEC13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1,168</w:t>
            </w:r>
          </w:p>
        </w:tc>
        <w:tc>
          <w:tcPr>
            <w:tcW w:w="145" w:type="pct"/>
          </w:tcPr>
          <w:p w14:paraId="728F678C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2844D1D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1,168</w:t>
            </w:r>
          </w:p>
        </w:tc>
        <w:tc>
          <w:tcPr>
            <w:tcW w:w="141" w:type="pct"/>
          </w:tcPr>
          <w:p w14:paraId="288F10B4" w14:textId="77777777" w:rsidR="00E3746E" w:rsidRPr="00D75D2C" w:rsidRDefault="00E3746E" w:rsidP="00E3746E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3808198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1,168</w:t>
            </w:r>
          </w:p>
        </w:tc>
        <w:tc>
          <w:tcPr>
            <w:tcW w:w="135" w:type="pct"/>
          </w:tcPr>
          <w:p w14:paraId="43F8512D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84F0497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1,168</w:t>
            </w:r>
          </w:p>
        </w:tc>
      </w:tr>
      <w:tr w:rsidR="00E3746E" w:rsidRPr="00D50A39" w14:paraId="4B3455CA" w14:textId="77777777" w:rsidTr="00B81776">
        <w:tc>
          <w:tcPr>
            <w:tcW w:w="2200" w:type="pct"/>
          </w:tcPr>
          <w:p w14:paraId="2F50C070" w14:textId="77777777" w:rsidR="00E3746E" w:rsidRPr="009C6A56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47F353FE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45" w:type="pct"/>
          </w:tcPr>
          <w:p w14:paraId="5CE9FFCD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8075516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41" w:type="pct"/>
          </w:tcPr>
          <w:p w14:paraId="6C57D8E6" w14:textId="77777777" w:rsidR="00E3746E" w:rsidRPr="00D75D2C" w:rsidRDefault="00E3746E" w:rsidP="00E3746E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0128DA55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35" w:type="pct"/>
          </w:tcPr>
          <w:p w14:paraId="174C9C37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1119955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228</w:t>
            </w:r>
          </w:p>
        </w:tc>
      </w:tr>
      <w:tr w:rsidR="00E3746E" w:rsidRPr="00D50A39" w14:paraId="56FF8611" w14:textId="77777777" w:rsidTr="00B81776">
        <w:tc>
          <w:tcPr>
            <w:tcW w:w="2200" w:type="pct"/>
          </w:tcPr>
          <w:p w14:paraId="31CC0B03" w14:textId="77777777" w:rsidR="00E3746E" w:rsidRPr="0031796A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179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7BCF49C1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A4D5EE2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53DE1FC" w14:textId="77777777" w:rsidR="00E3746E" w:rsidRDefault="00E3746E" w:rsidP="00051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334" w:right="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141" w:type="pct"/>
          </w:tcPr>
          <w:p w14:paraId="1213713E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0EEC1232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182C442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AFE560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</w:tr>
      <w:tr w:rsidR="00E3746E" w:rsidRPr="00D50A39" w14:paraId="73AFF951" w14:textId="77777777" w:rsidTr="00B81776">
        <w:tc>
          <w:tcPr>
            <w:tcW w:w="2200" w:type="pct"/>
          </w:tcPr>
          <w:p w14:paraId="23C70D20" w14:textId="77777777" w:rsidR="00E3746E" w:rsidRPr="0031796A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9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31796A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3" w:type="pct"/>
          </w:tcPr>
          <w:p w14:paraId="264F3B06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8982A13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092ED07" w14:textId="77777777" w:rsidR="00E3746E" w:rsidRDefault="00E3746E" w:rsidP="00051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1" w:type="pct"/>
          </w:tcPr>
          <w:p w14:paraId="6F9BDC03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49546151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5262E93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4D5A88C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813ED1" w:rsidRPr="00D50A39" w14:paraId="74F37DAF" w14:textId="77777777" w:rsidTr="00B81776">
        <w:tc>
          <w:tcPr>
            <w:tcW w:w="2200" w:type="pct"/>
          </w:tcPr>
          <w:p w14:paraId="40FC9F4C" w14:textId="77777777" w:rsidR="00813ED1" w:rsidRPr="0031796A" w:rsidRDefault="00813ED1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677FEA7" w14:textId="77777777" w:rsidR="00813ED1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471108E" w14:textId="77777777" w:rsidR="00813ED1" w:rsidRPr="00D75D2C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094E0CA" w14:textId="77777777" w:rsidR="00813ED1" w:rsidRDefault="00813ED1" w:rsidP="00051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A8090FC" w14:textId="77777777" w:rsidR="00813ED1" w:rsidRPr="00D75D2C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5146C0BA" w14:textId="77777777" w:rsidR="00813ED1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25C8DB8" w14:textId="77777777" w:rsidR="00813ED1" w:rsidRPr="00D75D2C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833"/>
              </w:tabs>
              <w:spacing w:after="0" w:line="240" w:lineRule="auto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B57FC5" w14:textId="77777777" w:rsidR="00813ED1" w:rsidRDefault="00813ED1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746E" w:rsidRPr="00D50A39" w14:paraId="66E31C6D" w14:textId="77777777" w:rsidTr="00B81776">
        <w:tc>
          <w:tcPr>
            <w:tcW w:w="2200" w:type="pct"/>
          </w:tcPr>
          <w:p w14:paraId="3C29899A" w14:textId="77777777" w:rsidR="00E3746E" w:rsidRPr="00D50A39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090A97F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8C32ABA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4B0740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361E862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4E1CD20A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2B2ACB0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B97BAB8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746E" w:rsidRPr="00D50A39" w14:paraId="39CDB0DD" w14:textId="77777777" w:rsidTr="00B81776">
        <w:tc>
          <w:tcPr>
            <w:tcW w:w="2200" w:type="pct"/>
          </w:tcPr>
          <w:p w14:paraId="31C67DE8" w14:textId="77777777" w:rsidR="00E3746E" w:rsidRPr="00957D00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7D00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26D8EDDF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B2A4D84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0ECA20F" w14:textId="77777777" w:rsidR="00E3746E" w:rsidRPr="00957D00" w:rsidRDefault="00E3746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11202E0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4B0514A8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198</w:t>
            </w:r>
          </w:p>
        </w:tc>
        <w:tc>
          <w:tcPr>
            <w:tcW w:w="135" w:type="pct"/>
          </w:tcPr>
          <w:p w14:paraId="1CF63D3C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D97F639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41,758</w:t>
            </w:r>
          </w:p>
        </w:tc>
      </w:tr>
      <w:tr w:rsidR="00E3746E" w:rsidRPr="00D50A39" w14:paraId="757CF2D6" w14:textId="77777777" w:rsidTr="00B81776">
        <w:tc>
          <w:tcPr>
            <w:tcW w:w="2200" w:type="pct"/>
          </w:tcPr>
          <w:p w14:paraId="2306E50E" w14:textId="77777777" w:rsidR="00E3746E" w:rsidRPr="00957D00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D0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957D00" w:rsidRPr="00957D00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93" w:type="pct"/>
          </w:tcPr>
          <w:p w14:paraId="5A8E0A99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639787C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CFEBEA" w14:textId="77777777" w:rsidR="00E3746E" w:rsidRPr="00957D00" w:rsidRDefault="00E3746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49A32B3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2A97A378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18,000</w:t>
            </w:r>
          </w:p>
        </w:tc>
        <w:tc>
          <w:tcPr>
            <w:tcW w:w="135" w:type="pct"/>
          </w:tcPr>
          <w:p w14:paraId="1666ED0A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A06630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3746E" w:rsidRPr="00D50A39" w14:paraId="270AE8F4" w14:textId="77777777" w:rsidTr="00B81776">
        <w:tc>
          <w:tcPr>
            <w:tcW w:w="2200" w:type="pct"/>
          </w:tcPr>
          <w:p w14:paraId="557CECCF" w14:textId="77777777" w:rsidR="00E3746E" w:rsidRPr="00957D00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7D00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34959EC9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AF959D6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AF85841" w14:textId="77777777" w:rsidR="00E3746E" w:rsidRPr="00957D00" w:rsidRDefault="00E3746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45EBD03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185D841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1,420</w:t>
            </w:r>
          </w:p>
        </w:tc>
        <w:tc>
          <w:tcPr>
            <w:tcW w:w="135" w:type="pct"/>
          </w:tcPr>
          <w:p w14:paraId="66C63058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398E09" w14:textId="77777777" w:rsidR="00E3746E" w:rsidRPr="00957D00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D00">
              <w:rPr>
                <w:rFonts w:ascii="Angsana New" w:hAnsi="Angsana New"/>
                <w:sz w:val="30"/>
                <w:szCs w:val="30"/>
                <w:lang w:val="en-US" w:eastAsia="en-US"/>
              </w:rPr>
              <w:t>1,229</w:t>
            </w:r>
          </w:p>
        </w:tc>
      </w:tr>
      <w:tr w:rsidR="00E3746E" w:rsidRPr="00D50A39" w14:paraId="3F72712E" w14:textId="77777777" w:rsidTr="00B81776">
        <w:tc>
          <w:tcPr>
            <w:tcW w:w="2200" w:type="pct"/>
          </w:tcPr>
          <w:p w14:paraId="6897B1E1" w14:textId="77777777" w:rsidR="00E3746E" w:rsidRPr="009C6A56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93" w:type="pct"/>
          </w:tcPr>
          <w:p w14:paraId="1E8FEB64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2462F53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9924E62" w14:textId="77777777" w:rsidR="00E3746E" w:rsidRPr="00D75D2C" w:rsidRDefault="00E3746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CD5C729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0466D9F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579</w:t>
            </w:r>
          </w:p>
        </w:tc>
        <w:tc>
          <w:tcPr>
            <w:tcW w:w="135" w:type="pct"/>
          </w:tcPr>
          <w:p w14:paraId="08E8652D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67E1EDA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730</w:t>
            </w:r>
          </w:p>
        </w:tc>
      </w:tr>
      <w:tr w:rsidR="00E3746E" w:rsidRPr="00D50A39" w14:paraId="06E0F4DF" w14:textId="77777777" w:rsidTr="00B81776">
        <w:tc>
          <w:tcPr>
            <w:tcW w:w="2200" w:type="pct"/>
          </w:tcPr>
          <w:p w14:paraId="246CBF57" w14:textId="77777777" w:rsidR="00E3746E" w:rsidRPr="009C6A56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7AF526F9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9E50B68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F34C74" w14:textId="77777777" w:rsidR="00E3746E" w:rsidRPr="00D75D2C" w:rsidRDefault="00E3746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AC8D668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5D62C92" w14:textId="77777777" w:rsidR="00E3746E" w:rsidRPr="00205844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05844">
              <w:rPr>
                <w:rFonts w:ascii="Angsana New" w:hAnsi="Angsana New"/>
                <w:sz w:val="30"/>
                <w:szCs w:val="30"/>
                <w:lang w:val="en-US" w:eastAsia="en-US"/>
              </w:rPr>
              <w:t>387</w:t>
            </w:r>
          </w:p>
        </w:tc>
        <w:tc>
          <w:tcPr>
            <w:tcW w:w="135" w:type="pct"/>
          </w:tcPr>
          <w:p w14:paraId="6478C03E" w14:textId="77777777" w:rsidR="00E3746E" w:rsidRPr="00205844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773F740" w14:textId="77777777" w:rsidR="00E3746E" w:rsidRPr="00205844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05844">
              <w:rPr>
                <w:rFonts w:ascii="Angsana New" w:hAnsi="Angsana New"/>
                <w:sz w:val="30"/>
                <w:szCs w:val="30"/>
                <w:lang w:val="en-US" w:eastAsia="en-US"/>
              </w:rPr>
              <w:t>137</w:t>
            </w:r>
          </w:p>
        </w:tc>
      </w:tr>
      <w:tr w:rsidR="00E3746E" w:rsidRPr="00D50A39" w14:paraId="074693A0" w14:textId="77777777" w:rsidTr="00B81776">
        <w:tc>
          <w:tcPr>
            <w:tcW w:w="2200" w:type="pct"/>
          </w:tcPr>
          <w:p w14:paraId="7F1EBF56" w14:textId="77777777" w:rsidR="00E3746E" w:rsidRPr="00EF49CA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599F4C83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F472A9C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83A8786" w14:textId="77777777" w:rsidR="00E3746E" w:rsidRPr="00D75D2C" w:rsidRDefault="00E3746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86E0C3F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0D8D4BC" w14:textId="77777777" w:rsidR="00E3746E" w:rsidRPr="00205844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05844">
              <w:rPr>
                <w:rFonts w:ascii="Angsana New" w:hAnsi="Angsana New"/>
                <w:sz w:val="30"/>
                <w:szCs w:val="30"/>
                <w:lang w:val="en-US" w:eastAsia="en-US"/>
              </w:rPr>
              <w:t>89,305</w:t>
            </w:r>
          </w:p>
        </w:tc>
        <w:tc>
          <w:tcPr>
            <w:tcW w:w="135" w:type="pct"/>
          </w:tcPr>
          <w:p w14:paraId="0965EFEA" w14:textId="77777777" w:rsidR="00E3746E" w:rsidRPr="00205844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6B19FA7" w14:textId="77777777" w:rsidR="00E3746E" w:rsidRPr="00205844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05844">
              <w:rPr>
                <w:rFonts w:ascii="Angsana New" w:hAnsi="Angsana New"/>
                <w:sz w:val="30"/>
                <w:szCs w:val="30"/>
                <w:lang w:val="en-US" w:eastAsia="en-US"/>
              </w:rPr>
              <w:t>85,074</w:t>
            </w:r>
          </w:p>
        </w:tc>
      </w:tr>
      <w:tr w:rsidR="00E3746E" w:rsidRPr="00D50A39" w14:paraId="14C2065E" w14:textId="77777777" w:rsidTr="00B81776">
        <w:tc>
          <w:tcPr>
            <w:tcW w:w="2200" w:type="pct"/>
          </w:tcPr>
          <w:p w14:paraId="399A1F51" w14:textId="77777777" w:rsidR="00E3746E" w:rsidRPr="009C6A56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ค่าธรรมเนียมการค้ำประกัน</w:t>
            </w:r>
          </w:p>
        </w:tc>
        <w:tc>
          <w:tcPr>
            <w:tcW w:w="593" w:type="pct"/>
          </w:tcPr>
          <w:p w14:paraId="68B0371F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4B3F9227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0D6BF9A" w14:textId="77777777" w:rsidR="00E3746E" w:rsidRPr="00D75D2C" w:rsidRDefault="00E3746E" w:rsidP="00C06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9816431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3ED7F32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9358160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4B0FC0C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150</w:t>
            </w:r>
          </w:p>
        </w:tc>
      </w:tr>
      <w:tr w:rsidR="00205844" w:rsidRPr="00D50A39" w14:paraId="2FD5C7FB" w14:textId="77777777" w:rsidTr="00B81776">
        <w:tc>
          <w:tcPr>
            <w:tcW w:w="2200" w:type="pct"/>
          </w:tcPr>
          <w:p w14:paraId="727B0BDA" w14:textId="77777777" w:rsidR="00205844" w:rsidRPr="00D50A39" w:rsidRDefault="00205844" w:rsidP="0020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0" w:type="pct"/>
            <w:gridSpan w:val="7"/>
          </w:tcPr>
          <w:p w14:paraId="7582A3E0" w14:textId="77777777" w:rsidR="00205844" w:rsidRPr="00D75D2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05844" w:rsidRPr="00D50A39" w14:paraId="7373A6EF" w14:textId="77777777" w:rsidTr="00B81776">
        <w:trPr>
          <w:trHeight w:val="80"/>
        </w:trPr>
        <w:tc>
          <w:tcPr>
            <w:tcW w:w="2200" w:type="pct"/>
          </w:tcPr>
          <w:p w14:paraId="3765A88C" w14:textId="77777777" w:rsidR="00205844" w:rsidRPr="00D50A39" w:rsidRDefault="00205844" w:rsidP="0020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</w:tcPr>
          <w:p w14:paraId="51FFDDD2" w14:textId="77777777" w:rsidR="00205844" w:rsidRPr="00D75D2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FEDAEC2" w14:textId="77777777" w:rsidR="00205844" w:rsidRPr="00D75D2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C5630C7" w14:textId="77777777" w:rsidR="00205844" w:rsidRPr="00D75D2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19A1623" w14:textId="77777777" w:rsidR="00205844" w:rsidRPr="00D75D2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F50205F" w14:textId="77777777" w:rsidR="00205844" w:rsidRPr="00D75D2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FF6A651" w14:textId="77777777" w:rsidR="00205844" w:rsidRPr="00D75D2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457480C" w14:textId="77777777" w:rsidR="00205844" w:rsidRPr="00D75D2C" w:rsidRDefault="00205844" w:rsidP="00205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746E" w:rsidRPr="00D50A39" w14:paraId="5DC7DC0D" w14:textId="77777777" w:rsidTr="00B81776">
        <w:tc>
          <w:tcPr>
            <w:tcW w:w="2200" w:type="pct"/>
          </w:tcPr>
          <w:p w14:paraId="36D80FF8" w14:textId="77777777" w:rsidR="00E3746E" w:rsidRPr="009C6A56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19E95B5D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167</w:t>
            </w:r>
          </w:p>
        </w:tc>
        <w:tc>
          <w:tcPr>
            <w:tcW w:w="145" w:type="pct"/>
          </w:tcPr>
          <w:p w14:paraId="2862B017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0A29C2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E754B">
              <w:rPr>
                <w:rFonts w:ascii="Angsana New" w:hAnsi="Angsana New"/>
                <w:sz w:val="30"/>
                <w:szCs w:val="30"/>
                <w:lang w:val="en-US" w:eastAsia="en-US"/>
              </w:rPr>
              <w:t>1,081</w:t>
            </w:r>
          </w:p>
        </w:tc>
        <w:tc>
          <w:tcPr>
            <w:tcW w:w="141" w:type="pct"/>
          </w:tcPr>
          <w:p w14:paraId="39F0FBA7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CF2F907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35" w:type="pct"/>
          </w:tcPr>
          <w:p w14:paraId="404866B2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4989CE5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97EFD">
              <w:rPr>
                <w:rFonts w:ascii="Angsana New" w:hAnsi="Angsana New"/>
                <w:sz w:val="30"/>
                <w:szCs w:val="30"/>
                <w:lang w:val="en-US" w:eastAsia="en-US"/>
              </w:rPr>
              <w:t>1,068</w:t>
            </w:r>
          </w:p>
        </w:tc>
      </w:tr>
      <w:tr w:rsidR="00E3746E" w:rsidRPr="00D50A39" w14:paraId="1D423A7E" w14:textId="77777777" w:rsidTr="00B81776">
        <w:tc>
          <w:tcPr>
            <w:tcW w:w="2200" w:type="pct"/>
          </w:tcPr>
          <w:p w14:paraId="5751B6EA" w14:textId="77777777" w:rsidR="00E3746E" w:rsidRPr="009C6A56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93" w:type="pct"/>
          </w:tcPr>
          <w:p w14:paraId="74E300D4" w14:textId="77777777" w:rsidR="00E3746E" w:rsidRPr="00797EFD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76E68">
              <w:rPr>
                <w:rFonts w:ascii="Angsana New" w:hAnsi="Angsana New"/>
                <w:sz w:val="30"/>
                <w:szCs w:val="30"/>
                <w:lang w:val="en-US" w:eastAsia="en-US"/>
              </w:rPr>
              <w:t>6,758</w:t>
            </w:r>
          </w:p>
        </w:tc>
        <w:tc>
          <w:tcPr>
            <w:tcW w:w="145" w:type="pct"/>
          </w:tcPr>
          <w:p w14:paraId="43A3AC58" w14:textId="77777777" w:rsidR="00E3746E" w:rsidRPr="00797EFD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9177206" w14:textId="77777777" w:rsidR="00E3746E" w:rsidRPr="00797EFD" w:rsidRDefault="000512BB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879</w:t>
            </w:r>
          </w:p>
        </w:tc>
        <w:tc>
          <w:tcPr>
            <w:tcW w:w="141" w:type="pct"/>
          </w:tcPr>
          <w:p w14:paraId="137E4A04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EEA3C6A" w14:textId="77777777" w:rsidR="00E3746E" w:rsidRPr="00E76E68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76E68">
              <w:rPr>
                <w:rFonts w:ascii="Angsana New" w:hAnsi="Angsana New"/>
                <w:sz w:val="30"/>
                <w:szCs w:val="30"/>
                <w:lang w:val="en-US" w:eastAsia="en-US"/>
              </w:rPr>
              <w:t>4,276</w:t>
            </w:r>
          </w:p>
        </w:tc>
        <w:tc>
          <w:tcPr>
            <w:tcW w:w="135" w:type="pct"/>
          </w:tcPr>
          <w:p w14:paraId="2B1C9ADB" w14:textId="77777777" w:rsidR="00E3746E" w:rsidRPr="00E76E68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36D9037" w14:textId="77777777" w:rsidR="00E3746E" w:rsidRPr="00E76E68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76E68">
              <w:rPr>
                <w:rFonts w:ascii="Angsana New" w:hAnsi="Angsana New"/>
                <w:sz w:val="30"/>
                <w:szCs w:val="30"/>
                <w:lang w:val="en-US" w:eastAsia="en-US"/>
              </w:rPr>
              <w:t>848</w:t>
            </w:r>
          </w:p>
        </w:tc>
      </w:tr>
      <w:tr w:rsidR="00E3746E" w:rsidRPr="00C96E28" w14:paraId="3DFB46CE" w14:textId="77777777" w:rsidTr="00B81776">
        <w:tc>
          <w:tcPr>
            <w:tcW w:w="2200" w:type="pct"/>
          </w:tcPr>
          <w:p w14:paraId="10CAA335" w14:textId="77777777" w:rsidR="00E3746E" w:rsidRPr="009C6A56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3" w:type="pct"/>
          </w:tcPr>
          <w:p w14:paraId="48E3DAE8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885</w:t>
            </w:r>
          </w:p>
        </w:tc>
        <w:tc>
          <w:tcPr>
            <w:tcW w:w="145" w:type="pct"/>
          </w:tcPr>
          <w:p w14:paraId="6851C807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47394E7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2,445</w:t>
            </w:r>
          </w:p>
        </w:tc>
        <w:tc>
          <w:tcPr>
            <w:tcW w:w="141" w:type="pct"/>
          </w:tcPr>
          <w:p w14:paraId="01242C07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3B9AE4E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574</w:t>
            </w:r>
          </w:p>
        </w:tc>
        <w:tc>
          <w:tcPr>
            <w:tcW w:w="135" w:type="pct"/>
          </w:tcPr>
          <w:p w14:paraId="6560D527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914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EDE3746" w14:textId="77777777" w:rsidR="00E3746E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952</w:t>
            </w:r>
          </w:p>
        </w:tc>
      </w:tr>
      <w:tr w:rsidR="00E3746E" w:rsidRPr="00D50A39" w14:paraId="3FD6C626" w14:textId="77777777" w:rsidTr="00B81776">
        <w:tc>
          <w:tcPr>
            <w:tcW w:w="2200" w:type="pct"/>
          </w:tcPr>
          <w:p w14:paraId="6BD82686" w14:textId="77777777" w:rsidR="00E3746E" w:rsidRPr="009C6A56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5E4ACCC7" w14:textId="77777777" w:rsidR="00E3746E" w:rsidRPr="0019553A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16,017</w:t>
            </w:r>
          </w:p>
        </w:tc>
        <w:tc>
          <w:tcPr>
            <w:tcW w:w="145" w:type="pct"/>
          </w:tcPr>
          <w:p w14:paraId="769ECFEC" w14:textId="77777777" w:rsidR="00E3746E" w:rsidRPr="0019553A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59B8493" w14:textId="77777777" w:rsidR="00E3746E" w:rsidRPr="006E754B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E754B">
              <w:rPr>
                <w:rFonts w:ascii="Angsana New" w:hAnsi="Angsana New"/>
                <w:sz w:val="30"/>
                <w:szCs w:val="30"/>
                <w:lang w:val="en-US" w:eastAsia="en-US"/>
              </w:rPr>
              <w:t>5,739</w:t>
            </w:r>
          </w:p>
        </w:tc>
        <w:tc>
          <w:tcPr>
            <w:tcW w:w="141" w:type="pct"/>
          </w:tcPr>
          <w:p w14:paraId="7A39CE58" w14:textId="77777777" w:rsidR="00E3746E" w:rsidRPr="0019553A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6AE0919" w14:textId="77777777" w:rsidR="00E3746E" w:rsidRPr="0019553A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16,017</w:t>
            </w:r>
          </w:p>
        </w:tc>
        <w:tc>
          <w:tcPr>
            <w:tcW w:w="135" w:type="pct"/>
          </w:tcPr>
          <w:p w14:paraId="2D9FB2C4" w14:textId="77777777" w:rsidR="00E3746E" w:rsidRPr="00D75D2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299C2E5" w14:textId="77777777" w:rsidR="00E3746E" w:rsidRPr="00811D4C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highlight w:val="green"/>
                <w:cs/>
                <w:lang w:val="en-US" w:eastAsia="en-US"/>
              </w:rPr>
            </w:pPr>
            <w:r w:rsidRPr="00797EFD">
              <w:rPr>
                <w:rFonts w:ascii="Angsana New" w:hAnsi="Angsana New"/>
                <w:sz w:val="30"/>
                <w:szCs w:val="30"/>
                <w:lang w:val="en-US" w:eastAsia="en-US"/>
              </w:rPr>
              <w:t>5,739</w:t>
            </w:r>
          </w:p>
        </w:tc>
      </w:tr>
      <w:tr w:rsidR="006E754B" w:rsidRPr="00DD36EF" w14:paraId="5AC67374" w14:textId="77777777" w:rsidTr="00B81776">
        <w:tc>
          <w:tcPr>
            <w:tcW w:w="2200" w:type="pct"/>
          </w:tcPr>
          <w:p w14:paraId="2D7C7C6B" w14:textId="77777777" w:rsidR="006E754B" w:rsidRPr="00DD36EF" w:rsidRDefault="006E754B" w:rsidP="006E7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BBDDBD5" w14:textId="77777777" w:rsidR="006E754B" w:rsidRPr="007B68A4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DA72E61" w14:textId="77777777" w:rsidR="006E754B" w:rsidRPr="00DD36EF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1AB1B53" w14:textId="77777777" w:rsidR="006E754B" w:rsidRPr="006E754B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C44220F" w14:textId="77777777" w:rsidR="006E754B" w:rsidRPr="00DD36EF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CDB6A4B" w14:textId="77777777" w:rsidR="006E754B" w:rsidRPr="004A2982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889BF13" w14:textId="77777777" w:rsidR="006E754B" w:rsidRPr="00DD36EF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7741140" w14:textId="77777777" w:rsidR="006E754B" w:rsidRPr="00811D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</w:tr>
      <w:tr w:rsidR="006E754B" w:rsidRPr="00A322D4" w14:paraId="36AAB38C" w14:textId="77777777" w:rsidTr="00B81776">
        <w:tc>
          <w:tcPr>
            <w:tcW w:w="2200" w:type="pct"/>
          </w:tcPr>
          <w:p w14:paraId="0A48139E" w14:textId="77777777" w:rsidR="006E754B" w:rsidRPr="00A322D4" w:rsidRDefault="006E754B" w:rsidP="006E7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322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3" w:type="pct"/>
          </w:tcPr>
          <w:p w14:paraId="0A254C26" w14:textId="77777777" w:rsidR="006E754B" w:rsidRPr="007B68A4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3E706AD" w14:textId="77777777" w:rsidR="006E754B" w:rsidRPr="002E5B83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91" w:type="pct"/>
          </w:tcPr>
          <w:p w14:paraId="60F7EF84" w14:textId="77777777" w:rsidR="006E754B" w:rsidRPr="006E754B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2AC7E89" w14:textId="77777777" w:rsidR="006E754B" w:rsidRPr="00C96E28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4E7F109B" w14:textId="77777777" w:rsidR="006E754B" w:rsidRPr="00C96E28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BACE50B" w14:textId="77777777" w:rsidR="006E754B" w:rsidRPr="00C96E28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2DBD5ED" w14:textId="77777777" w:rsidR="006E754B" w:rsidRPr="00811D4C" w:rsidRDefault="006E754B" w:rsidP="006E7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</w:tr>
      <w:tr w:rsidR="00E3746E" w:rsidRPr="00A322D4" w14:paraId="554B7EF8" w14:textId="77777777" w:rsidTr="00B81776">
        <w:tc>
          <w:tcPr>
            <w:tcW w:w="2200" w:type="pct"/>
          </w:tcPr>
          <w:p w14:paraId="4DB6E284" w14:textId="77777777" w:rsidR="00E3746E" w:rsidRPr="00EF1439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439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7C1CC7ED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305</w:t>
            </w:r>
          </w:p>
        </w:tc>
        <w:tc>
          <w:tcPr>
            <w:tcW w:w="145" w:type="pct"/>
          </w:tcPr>
          <w:p w14:paraId="772ED777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B0CE08C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348</w:t>
            </w:r>
          </w:p>
        </w:tc>
        <w:tc>
          <w:tcPr>
            <w:tcW w:w="141" w:type="pct"/>
          </w:tcPr>
          <w:p w14:paraId="180F3F7E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  <w:tab w:val="decimal" w:pos="74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C037614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305</w:t>
            </w:r>
          </w:p>
        </w:tc>
        <w:tc>
          <w:tcPr>
            <w:tcW w:w="135" w:type="pct"/>
          </w:tcPr>
          <w:p w14:paraId="4BD5A4AC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E1B384B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348</w:t>
            </w:r>
          </w:p>
        </w:tc>
      </w:tr>
      <w:tr w:rsidR="00E3746E" w:rsidRPr="00A322D4" w14:paraId="4C5FF734" w14:textId="77777777" w:rsidTr="00B81776">
        <w:tc>
          <w:tcPr>
            <w:tcW w:w="2200" w:type="pct"/>
          </w:tcPr>
          <w:p w14:paraId="4C52D53F" w14:textId="77777777" w:rsidR="00E3746E" w:rsidRPr="00EF1439" w:rsidRDefault="00E3746E" w:rsidP="00E3746E">
            <w:pPr>
              <w:spacing w:line="228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439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20CBB3F8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1C40204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78E33E3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5695C8A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60FE223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A6347E8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DCA7E67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3746E" w:rsidRPr="00CF1B9E" w14:paraId="56CF934B" w14:textId="77777777" w:rsidTr="00B81776">
        <w:tc>
          <w:tcPr>
            <w:tcW w:w="2200" w:type="pct"/>
          </w:tcPr>
          <w:p w14:paraId="189B722A" w14:textId="77777777" w:rsidR="00E3746E" w:rsidRPr="00EF1439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43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</w:tcPr>
          <w:p w14:paraId="1E777ACB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10,694</w:t>
            </w:r>
          </w:p>
        </w:tc>
        <w:tc>
          <w:tcPr>
            <w:tcW w:w="145" w:type="pct"/>
            <w:shd w:val="clear" w:color="auto" w:fill="auto"/>
          </w:tcPr>
          <w:p w14:paraId="68AE86CD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A764423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8,652</w:t>
            </w:r>
          </w:p>
        </w:tc>
        <w:tc>
          <w:tcPr>
            <w:tcW w:w="141" w:type="pct"/>
            <w:shd w:val="clear" w:color="auto" w:fill="auto"/>
          </w:tcPr>
          <w:p w14:paraId="7620A823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5DDF341C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9,723</w:t>
            </w:r>
          </w:p>
        </w:tc>
        <w:tc>
          <w:tcPr>
            <w:tcW w:w="135" w:type="pct"/>
            <w:shd w:val="clear" w:color="auto" w:fill="auto"/>
          </w:tcPr>
          <w:p w14:paraId="56DEF781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2C9E7D4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6,233</w:t>
            </w:r>
          </w:p>
        </w:tc>
      </w:tr>
      <w:tr w:rsidR="00E3746E" w:rsidRPr="00CF1B9E" w14:paraId="06F9A29F" w14:textId="77777777" w:rsidTr="00B81776">
        <w:tc>
          <w:tcPr>
            <w:tcW w:w="2200" w:type="pct"/>
          </w:tcPr>
          <w:p w14:paraId="745297EF" w14:textId="77777777" w:rsidR="00E3746E" w:rsidRPr="00EF1439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EF143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F9B970D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359</w:t>
            </w:r>
          </w:p>
        </w:tc>
        <w:tc>
          <w:tcPr>
            <w:tcW w:w="145" w:type="pct"/>
            <w:shd w:val="clear" w:color="auto" w:fill="auto"/>
          </w:tcPr>
          <w:p w14:paraId="2EFE7E81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447D7DA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334" w:right="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286</w:t>
            </w:r>
          </w:p>
        </w:tc>
        <w:tc>
          <w:tcPr>
            <w:tcW w:w="141" w:type="pct"/>
            <w:shd w:val="clear" w:color="auto" w:fill="auto"/>
          </w:tcPr>
          <w:p w14:paraId="0330C0DB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0635260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334" w:right="6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278</w:t>
            </w:r>
          </w:p>
        </w:tc>
        <w:tc>
          <w:tcPr>
            <w:tcW w:w="135" w:type="pct"/>
            <w:shd w:val="clear" w:color="auto" w:fill="auto"/>
          </w:tcPr>
          <w:p w14:paraId="7D5BE4EC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96A1D7A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3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sz w:val="30"/>
                <w:szCs w:val="30"/>
                <w:lang w:val="en-US" w:eastAsia="en-US"/>
              </w:rPr>
              <w:t>230</w:t>
            </w:r>
          </w:p>
        </w:tc>
      </w:tr>
      <w:tr w:rsidR="00E3746E" w:rsidRPr="00C96E28" w14:paraId="364EF13E" w14:textId="77777777" w:rsidTr="00B81776">
        <w:tc>
          <w:tcPr>
            <w:tcW w:w="2200" w:type="pct"/>
          </w:tcPr>
          <w:p w14:paraId="31E06450" w14:textId="77777777" w:rsidR="00E3746E" w:rsidRPr="00EF1439" w:rsidRDefault="00E3746E" w:rsidP="00E37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14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8750D89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11,053</w:t>
            </w:r>
          </w:p>
        </w:tc>
        <w:tc>
          <w:tcPr>
            <w:tcW w:w="145" w:type="pct"/>
          </w:tcPr>
          <w:p w14:paraId="0D94E44A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406A21B" w14:textId="77777777" w:rsidR="00E3746E" w:rsidRPr="00EF1439" w:rsidRDefault="00E3746E" w:rsidP="000512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F143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8,938</w:t>
            </w:r>
          </w:p>
        </w:tc>
        <w:tc>
          <w:tcPr>
            <w:tcW w:w="141" w:type="pct"/>
          </w:tcPr>
          <w:p w14:paraId="2D85BAA1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E557DA3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F143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10,001</w:t>
            </w:r>
          </w:p>
        </w:tc>
        <w:tc>
          <w:tcPr>
            <w:tcW w:w="135" w:type="pct"/>
          </w:tcPr>
          <w:p w14:paraId="30C1DD89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85CAC69" w14:textId="77777777" w:rsidR="00E3746E" w:rsidRPr="00EF1439" w:rsidRDefault="00E3746E" w:rsidP="00E37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F143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6,463</w:t>
            </w:r>
          </w:p>
        </w:tc>
      </w:tr>
    </w:tbl>
    <w:p w14:paraId="0D899ABD" w14:textId="77777777" w:rsidR="00032088" w:rsidRPr="00D50A39" w:rsidRDefault="00032088" w:rsidP="0003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301F583" w14:textId="77777777" w:rsidR="00B036A2" w:rsidRPr="00D50A39" w:rsidRDefault="0093725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036A2" w:rsidRPr="00D50A39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B036A2" w:rsidRPr="00D50A39">
        <w:rPr>
          <w:rFonts w:ascii="Angsana New" w:hAnsi="Angsana New" w:cs="Angsana New"/>
          <w:sz w:val="30"/>
          <w:szCs w:val="30"/>
        </w:rPr>
        <w:t xml:space="preserve"> </w:t>
      </w:r>
      <w:r w:rsidR="00E93A79">
        <w:rPr>
          <w:rFonts w:ascii="Angsana New" w:hAnsi="Angsana New" w:cs="Angsana New"/>
          <w:sz w:val="30"/>
          <w:szCs w:val="30"/>
        </w:rPr>
        <w:t xml:space="preserve">30 </w:t>
      </w:r>
      <w:r w:rsidR="00E93A7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036A2" w:rsidRPr="00D50A3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2562</w:t>
      </w:r>
      <w:r w:rsidR="00A21418">
        <w:rPr>
          <w:rFonts w:ascii="Angsana New" w:hAnsi="Angsana New" w:cs="Angsana New"/>
          <w:sz w:val="30"/>
          <w:szCs w:val="30"/>
        </w:rPr>
        <w:t xml:space="preserve"> </w:t>
      </w:r>
      <w:r w:rsidR="00B036A2" w:rsidRPr="00D50A3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036A2" w:rsidRPr="00D50A39">
        <w:rPr>
          <w:rFonts w:ascii="Angsana New" w:hAnsi="Angsana New" w:cs="Angsana New"/>
          <w:sz w:val="30"/>
          <w:szCs w:val="30"/>
        </w:rPr>
        <w:t xml:space="preserve">31 </w:t>
      </w:r>
      <w:r w:rsidR="00B036A2" w:rsidRPr="00D50A39">
        <w:rPr>
          <w:rFonts w:ascii="Angsana New" w:hAnsi="Angsana New" w:cs="Angsana New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2561</w:t>
      </w:r>
      <w:r w:rsidR="00A21418">
        <w:rPr>
          <w:rFonts w:ascii="Angsana New" w:hAnsi="Angsana New" w:cs="Angsana New"/>
          <w:sz w:val="30"/>
          <w:szCs w:val="30"/>
        </w:rPr>
        <w:t xml:space="preserve"> </w:t>
      </w:r>
      <w:r w:rsidR="00B036A2" w:rsidRPr="00D50A39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D348CEA" w14:textId="77777777" w:rsidR="00B036A2" w:rsidRPr="00A31F27" w:rsidRDefault="00B036A2" w:rsidP="00927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296"/>
        <w:gridCol w:w="1054"/>
        <w:gridCol w:w="285"/>
        <w:gridCol w:w="1116"/>
        <w:gridCol w:w="253"/>
        <w:gridCol w:w="1101"/>
      </w:tblGrid>
      <w:tr w:rsidR="00B036A2" w:rsidRPr="00D50A39" w14:paraId="019A45A1" w14:textId="77777777" w:rsidTr="00B81776">
        <w:tc>
          <w:tcPr>
            <w:tcW w:w="2231" w:type="pct"/>
          </w:tcPr>
          <w:p w14:paraId="540EBD41" w14:textId="77777777" w:rsidR="00B036A2" w:rsidRPr="00D50A39" w:rsidRDefault="00B036A2" w:rsidP="009271E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7C027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7C0276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="00ED42B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50A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3"/>
          </w:tcPr>
          <w:p w14:paraId="547F550F" w14:textId="77777777" w:rsidR="00B036A2" w:rsidRPr="00D75D2C" w:rsidRDefault="00B036A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2" w:type="pct"/>
          </w:tcPr>
          <w:p w14:paraId="33EEF040" w14:textId="77777777" w:rsidR="00B036A2" w:rsidRPr="00D75D2C" w:rsidRDefault="00B036A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9" w:type="pct"/>
            <w:gridSpan w:val="3"/>
          </w:tcPr>
          <w:p w14:paraId="70838BE2" w14:textId="77777777" w:rsidR="00B036A2" w:rsidRPr="00D75D2C" w:rsidRDefault="00B036A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937252" w:rsidRPr="00D50A39" w14:paraId="55DF5BA8" w14:textId="77777777" w:rsidTr="00840C8B">
        <w:tc>
          <w:tcPr>
            <w:tcW w:w="2231" w:type="pct"/>
          </w:tcPr>
          <w:p w14:paraId="166DF3F4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3348F8B" w14:textId="77777777" w:rsidR="00937252" w:rsidRPr="00D75D2C" w:rsidRDefault="00E93A79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" w:type="pct"/>
          </w:tcPr>
          <w:p w14:paraId="62737371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02209121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52" w:type="pct"/>
          </w:tcPr>
          <w:p w14:paraId="366C5D54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76453E26" w14:textId="77777777" w:rsidR="00937252" w:rsidRPr="00D75D2C" w:rsidRDefault="00E93A79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14:paraId="596E3875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478B5B2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937252" w:rsidRPr="00D50A39" w14:paraId="3F0332DC" w14:textId="77777777" w:rsidTr="00840C8B">
        <w:tc>
          <w:tcPr>
            <w:tcW w:w="2231" w:type="pct"/>
          </w:tcPr>
          <w:p w14:paraId="74CC2EBE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582A32BF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8" w:type="pct"/>
          </w:tcPr>
          <w:p w14:paraId="65E9AFD0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510AA404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52" w:type="pct"/>
          </w:tcPr>
          <w:p w14:paraId="2043050C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46255DCC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5" w:type="pct"/>
          </w:tcPr>
          <w:p w14:paraId="228C3D0B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90E91FB" w14:textId="77777777" w:rsidR="00937252" w:rsidRPr="00D75D2C" w:rsidRDefault="00937252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A21418" w:rsidRPr="00D50A39" w14:paraId="79A011C1" w14:textId="77777777" w:rsidTr="00B81776">
        <w:tc>
          <w:tcPr>
            <w:tcW w:w="2231" w:type="pct"/>
          </w:tcPr>
          <w:p w14:paraId="78C2F251" w14:textId="77777777" w:rsidR="00A21418" w:rsidRPr="00D75D2C" w:rsidRDefault="00A21418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9" w:type="pct"/>
            <w:gridSpan w:val="7"/>
          </w:tcPr>
          <w:p w14:paraId="69D709CE" w14:textId="77777777" w:rsidR="00A21418" w:rsidRPr="00D75D2C" w:rsidRDefault="00A21418" w:rsidP="0092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949AA" w:rsidRPr="00D50A39" w14:paraId="5D445367" w14:textId="77777777" w:rsidTr="00840C8B">
        <w:tc>
          <w:tcPr>
            <w:tcW w:w="2231" w:type="pct"/>
          </w:tcPr>
          <w:p w14:paraId="0CD604DD" w14:textId="77777777" w:rsidR="002949AA" w:rsidRPr="00836D75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6D7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09854D8F" w14:textId="77777777" w:rsidR="002949AA" w:rsidRPr="00245A7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58" w:type="pct"/>
          </w:tcPr>
          <w:p w14:paraId="59FD0E0F" w14:textId="77777777" w:rsidR="002949AA" w:rsidRPr="00245A7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5C114E9B" w14:textId="77777777" w:rsidR="002949AA" w:rsidRPr="009F2978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F297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15</w:t>
            </w:r>
            <w:r w:rsidRPr="009F297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2" w:type="pct"/>
          </w:tcPr>
          <w:p w14:paraId="1F018580" w14:textId="77777777" w:rsidR="002949AA" w:rsidRPr="00245A7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186B3646" w14:textId="77777777" w:rsidR="002949AA" w:rsidRPr="00245A70" w:rsidRDefault="002949AA" w:rsidP="00EF1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40DECCD" w14:textId="77777777" w:rsidR="002949AA" w:rsidRPr="00245A7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542585B" w14:textId="77777777" w:rsidR="002949AA" w:rsidRPr="009F2978" w:rsidRDefault="002949AA" w:rsidP="00EF1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334" w:right="1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F297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15</w:t>
            </w:r>
            <w:r w:rsidRPr="009F297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2949AA" w:rsidRPr="00D50A39" w14:paraId="0C569414" w14:textId="77777777" w:rsidTr="00840C8B">
        <w:tc>
          <w:tcPr>
            <w:tcW w:w="2231" w:type="pct"/>
          </w:tcPr>
          <w:p w14:paraId="2140870A" w14:textId="77777777" w:rsidR="002949AA" w:rsidRPr="00D50A39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893E55" w14:textId="77777777" w:rsidR="002949AA" w:rsidRPr="00245A70" w:rsidRDefault="002949AA" w:rsidP="00EF1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7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8" w:type="pct"/>
          </w:tcPr>
          <w:p w14:paraId="03292976" w14:textId="77777777" w:rsidR="002949AA" w:rsidRPr="00245A7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5D283A87" w14:textId="77777777" w:rsidR="002949AA" w:rsidRPr="009F2978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9F297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2" w:type="pct"/>
          </w:tcPr>
          <w:p w14:paraId="6B5A42C1" w14:textId="77777777" w:rsidR="002949AA" w:rsidRPr="00245A7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0BFE4AC" w14:textId="77777777" w:rsidR="002949AA" w:rsidRPr="00245A70" w:rsidRDefault="002949AA" w:rsidP="00EF1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5CB44604" w14:textId="77777777" w:rsidR="002949AA" w:rsidRPr="00245A7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360" w:lineRule="exact"/>
              <w:ind w:right="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AEEF5C1" w14:textId="77777777" w:rsidR="002949AA" w:rsidRPr="009F2978" w:rsidRDefault="002949AA" w:rsidP="00EF1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1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</w:t>
            </w:r>
            <w:r w:rsidRPr="009F297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2949AA" w:rsidRPr="00D50A39" w14:paraId="2C488353" w14:textId="77777777" w:rsidTr="00840C8B">
        <w:tc>
          <w:tcPr>
            <w:tcW w:w="2231" w:type="pct"/>
          </w:tcPr>
          <w:p w14:paraId="707B881F" w14:textId="77777777" w:rsidR="002949AA" w:rsidRPr="00D50A39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E220AB1" w14:textId="77777777" w:rsidR="002949AA" w:rsidRPr="009F2978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58" w:type="pct"/>
          </w:tcPr>
          <w:p w14:paraId="0B0104D7" w14:textId="77777777" w:rsidR="002949AA" w:rsidRPr="00245A7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41236C18" w14:textId="77777777" w:rsidR="002949AA" w:rsidRPr="009F2978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F29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15</w:t>
            </w:r>
            <w:r w:rsidRPr="009F29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2" w:type="pct"/>
          </w:tcPr>
          <w:p w14:paraId="06F6B335" w14:textId="77777777" w:rsidR="002949AA" w:rsidRPr="00245A7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145AD9A" w14:textId="77777777" w:rsidR="002949AA" w:rsidRPr="009F2978" w:rsidRDefault="002949AA" w:rsidP="00EF1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921D360" w14:textId="77777777" w:rsidR="002949AA" w:rsidRPr="00245A7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1B6C8F8" w14:textId="77777777" w:rsidR="002949AA" w:rsidRPr="009F2978" w:rsidRDefault="002949AA" w:rsidP="00EF1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360" w:lineRule="exact"/>
              <w:ind w:left="-334" w:right="15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F29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15</w:t>
            </w:r>
            <w:r w:rsidRPr="009F29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</w:tr>
      <w:tr w:rsidR="002949AA" w:rsidRPr="009271E5" w14:paraId="7A765FA6" w14:textId="77777777" w:rsidTr="006506EA">
        <w:trPr>
          <w:trHeight w:val="242"/>
        </w:trPr>
        <w:tc>
          <w:tcPr>
            <w:tcW w:w="2231" w:type="pct"/>
          </w:tcPr>
          <w:p w14:paraId="4FE99A5A" w14:textId="77777777" w:rsidR="002949AA" w:rsidRPr="006506EA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4FD35EF0" w14:textId="77777777" w:rsidR="002949AA" w:rsidRPr="006506EA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158" w:type="pct"/>
          </w:tcPr>
          <w:p w14:paraId="7AEDFAC5" w14:textId="77777777" w:rsidR="002949AA" w:rsidRPr="006506EA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16BA52C0" w14:textId="77777777" w:rsidR="002949AA" w:rsidRPr="006506EA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" w:type="pct"/>
          </w:tcPr>
          <w:p w14:paraId="05055AE8" w14:textId="77777777" w:rsidR="002949AA" w:rsidRPr="006506EA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397D30E0" w14:textId="77777777" w:rsidR="002949AA" w:rsidRPr="006506EA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35" w:type="pct"/>
          </w:tcPr>
          <w:p w14:paraId="12C8DCDE" w14:textId="77777777" w:rsidR="002949AA" w:rsidRPr="006506EA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ECDDBCF" w14:textId="77777777" w:rsidR="002949AA" w:rsidRPr="006506EA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949AA" w:rsidRPr="00D50A39" w14:paraId="4481B5A2" w14:textId="77777777" w:rsidTr="00B81776">
        <w:tc>
          <w:tcPr>
            <w:tcW w:w="2231" w:type="pct"/>
          </w:tcPr>
          <w:p w14:paraId="2A406023" w14:textId="77777777" w:rsidR="002949AA" w:rsidRPr="009C6A56" w:rsidRDefault="002949AA" w:rsidP="002949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72"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8" w:type="pct"/>
            <w:gridSpan w:val="3"/>
            <w:tcBorders>
              <w:bottom w:val="nil"/>
            </w:tcBorders>
          </w:tcPr>
          <w:p w14:paraId="02B4E9DF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tcBorders>
              <w:bottom w:val="nil"/>
            </w:tcBorders>
          </w:tcPr>
          <w:p w14:paraId="717CCA9A" w14:textId="77777777" w:rsidR="002949AA" w:rsidRPr="00245A7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9" w:type="pct"/>
            <w:gridSpan w:val="3"/>
            <w:tcBorders>
              <w:bottom w:val="nil"/>
            </w:tcBorders>
          </w:tcPr>
          <w:p w14:paraId="5B7577CC" w14:textId="77777777" w:rsidR="002949AA" w:rsidRPr="00C357D4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9AA" w:rsidRPr="00D50A39" w14:paraId="1873D615" w14:textId="77777777" w:rsidTr="00840C8B">
        <w:tc>
          <w:tcPr>
            <w:tcW w:w="2231" w:type="pct"/>
          </w:tcPr>
          <w:p w14:paraId="3F21F09A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14181B3D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" w:type="pct"/>
          </w:tcPr>
          <w:p w14:paraId="7BD9BE16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6B5E4468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52" w:type="pct"/>
          </w:tcPr>
          <w:p w14:paraId="1A7331B6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046C432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14:paraId="45E18B07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89F75B7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2949AA" w:rsidRPr="00D50A39" w14:paraId="4529B15F" w14:textId="77777777" w:rsidTr="00840C8B">
        <w:tc>
          <w:tcPr>
            <w:tcW w:w="2231" w:type="pct"/>
          </w:tcPr>
          <w:p w14:paraId="2EE8ACFC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F4112B8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8" w:type="pct"/>
          </w:tcPr>
          <w:p w14:paraId="6E77E825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0911C257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52" w:type="pct"/>
          </w:tcPr>
          <w:p w14:paraId="0959307E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3DA5FDAF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5" w:type="pct"/>
          </w:tcPr>
          <w:p w14:paraId="2401E6FC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807252A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2949AA" w:rsidRPr="00D50A39" w14:paraId="2EA425F0" w14:textId="77777777" w:rsidTr="00B81776">
        <w:tc>
          <w:tcPr>
            <w:tcW w:w="2231" w:type="pct"/>
          </w:tcPr>
          <w:p w14:paraId="6B865FC0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9" w:type="pct"/>
            <w:gridSpan w:val="7"/>
            <w:tcBorders>
              <w:bottom w:val="nil"/>
            </w:tcBorders>
          </w:tcPr>
          <w:p w14:paraId="1D144B94" w14:textId="77777777" w:rsidR="002949AA" w:rsidRPr="00C357D4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49AA" w:rsidRPr="00D50A39" w14:paraId="72726E72" w14:textId="77777777" w:rsidTr="00840C8B">
        <w:tc>
          <w:tcPr>
            <w:tcW w:w="2231" w:type="pct"/>
          </w:tcPr>
          <w:p w14:paraId="6A50325D" w14:textId="77777777" w:rsidR="002949AA" w:rsidRPr="009C6A5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bottom w:val="nil"/>
            </w:tcBorders>
          </w:tcPr>
          <w:p w14:paraId="21A9133F" w14:textId="77777777" w:rsidR="002949AA" w:rsidRPr="0040745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8" w:type="pct"/>
            <w:tcBorders>
              <w:bottom w:val="nil"/>
            </w:tcBorders>
          </w:tcPr>
          <w:p w14:paraId="6E541C38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2BCB835C" w14:textId="77777777" w:rsidR="002949AA" w:rsidRPr="008B34D3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34D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397B335E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466E79E9" w14:textId="77777777" w:rsidR="002949AA" w:rsidRPr="008B34D3" w:rsidRDefault="002949AA" w:rsidP="004E0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</w:tcPr>
          <w:p w14:paraId="1747B48B" w14:textId="77777777" w:rsidR="002949AA" w:rsidRPr="009C6A5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</w:tcPr>
          <w:p w14:paraId="34E5E441" w14:textId="77777777" w:rsidR="002949AA" w:rsidRPr="008B34D3" w:rsidRDefault="002949AA" w:rsidP="00EF1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34D3">
              <w:rPr>
                <w:rFonts w:ascii="Angsana New" w:hAnsi="Angsana New"/>
                <w:sz w:val="30"/>
                <w:szCs w:val="30"/>
                <w:lang w:val="en-US" w:eastAsia="en-US"/>
              </w:rPr>
              <w:t>44,231</w:t>
            </w:r>
          </w:p>
        </w:tc>
      </w:tr>
      <w:tr w:rsidR="002949AA" w:rsidRPr="00D50A39" w14:paraId="3FDDD08C" w14:textId="77777777" w:rsidTr="00840C8B">
        <w:tc>
          <w:tcPr>
            <w:tcW w:w="2231" w:type="pct"/>
          </w:tcPr>
          <w:p w14:paraId="2B040DA4" w14:textId="77777777" w:rsidR="002949AA" w:rsidRPr="009C6A5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58C1ABA" w14:textId="77777777" w:rsidR="002949AA" w:rsidRPr="0040745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349</w:t>
            </w:r>
          </w:p>
        </w:tc>
        <w:tc>
          <w:tcPr>
            <w:tcW w:w="158" w:type="pct"/>
          </w:tcPr>
          <w:p w14:paraId="7AEA3CB7" w14:textId="77777777" w:rsidR="002949AA" w:rsidRPr="009C6A5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07282EF2" w14:textId="77777777" w:rsidR="002949AA" w:rsidRPr="008B34D3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34D3">
              <w:rPr>
                <w:rFonts w:ascii="Angsana New" w:hAnsi="Angsana New"/>
                <w:sz w:val="30"/>
                <w:szCs w:val="30"/>
                <w:lang w:val="en-US" w:eastAsia="en-US"/>
              </w:rPr>
              <w:t>253</w:t>
            </w:r>
          </w:p>
        </w:tc>
        <w:tc>
          <w:tcPr>
            <w:tcW w:w="152" w:type="pct"/>
          </w:tcPr>
          <w:p w14:paraId="2B9DB423" w14:textId="77777777" w:rsidR="002949AA" w:rsidRPr="009C6A5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C145B5C" w14:textId="77777777" w:rsidR="002949AA" w:rsidRPr="0040745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322</w:t>
            </w:r>
          </w:p>
        </w:tc>
        <w:tc>
          <w:tcPr>
            <w:tcW w:w="135" w:type="pct"/>
          </w:tcPr>
          <w:p w14:paraId="1401BE8D" w14:textId="77777777" w:rsidR="002949AA" w:rsidRPr="009C6A5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1F7F0CE" w14:textId="77777777" w:rsidR="002949AA" w:rsidRPr="008B34D3" w:rsidRDefault="002949AA" w:rsidP="00EF1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34D3">
              <w:rPr>
                <w:rFonts w:ascii="Angsana New" w:hAnsi="Angsana New"/>
                <w:sz w:val="30"/>
                <w:szCs w:val="30"/>
                <w:lang w:val="en-US" w:eastAsia="en-US"/>
              </w:rPr>
              <w:t>185</w:t>
            </w:r>
          </w:p>
        </w:tc>
      </w:tr>
      <w:tr w:rsidR="002949AA" w:rsidRPr="00D50A39" w14:paraId="799DE1F4" w14:textId="77777777" w:rsidTr="00840C8B">
        <w:tc>
          <w:tcPr>
            <w:tcW w:w="2231" w:type="pct"/>
          </w:tcPr>
          <w:p w14:paraId="3B96702A" w14:textId="77777777" w:rsidR="002949AA" w:rsidRPr="009C6A5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nil"/>
            </w:tcBorders>
          </w:tcPr>
          <w:p w14:paraId="1559C4EA" w14:textId="77777777" w:rsidR="002949AA" w:rsidRPr="0040745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349</w:t>
            </w:r>
          </w:p>
        </w:tc>
        <w:tc>
          <w:tcPr>
            <w:tcW w:w="158" w:type="pct"/>
            <w:tcBorders>
              <w:bottom w:val="nil"/>
            </w:tcBorders>
          </w:tcPr>
          <w:p w14:paraId="2FE40DB1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nil"/>
            </w:tcBorders>
          </w:tcPr>
          <w:p w14:paraId="5AEDFA1E" w14:textId="77777777" w:rsidR="002949AA" w:rsidRPr="008B34D3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34D3">
              <w:rPr>
                <w:rFonts w:ascii="Angsana New" w:hAnsi="Angsana New"/>
                <w:sz w:val="30"/>
                <w:szCs w:val="30"/>
                <w:lang w:val="en-US" w:eastAsia="en-US"/>
              </w:rPr>
              <w:t>253</w:t>
            </w:r>
          </w:p>
        </w:tc>
        <w:tc>
          <w:tcPr>
            <w:tcW w:w="152" w:type="pct"/>
            <w:tcBorders>
              <w:bottom w:val="nil"/>
            </w:tcBorders>
          </w:tcPr>
          <w:p w14:paraId="76A1414A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</w:tcPr>
          <w:p w14:paraId="23529F68" w14:textId="77777777" w:rsidR="002949AA" w:rsidRPr="0040745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322</w:t>
            </w:r>
          </w:p>
        </w:tc>
        <w:tc>
          <w:tcPr>
            <w:tcW w:w="135" w:type="pct"/>
            <w:tcBorders>
              <w:bottom w:val="nil"/>
            </w:tcBorders>
          </w:tcPr>
          <w:p w14:paraId="33BA256F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nil"/>
            </w:tcBorders>
          </w:tcPr>
          <w:p w14:paraId="073AE633" w14:textId="77777777" w:rsidR="002949AA" w:rsidRPr="008B34D3" w:rsidRDefault="002949AA" w:rsidP="00EF1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B34D3">
              <w:rPr>
                <w:rFonts w:ascii="Angsana New" w:hAnsi="Angsana New"/>
                <w:sz w:val="30"/>
                <w:szCs w:val="30"/>
                <w:lang w:val="en-US" w:eastAsia="en-US"/>
              </w:rPr>
              <w:t>44,416</w:t>
            </w:r>
          </w:p>
        </w:tc>
      </w:tr>
      <w:tr w:rsidR="002949AA" w:rsidRPr="00D50A39" w14:paraId="62D6F0DC" w14:textId="77777777" w:rsidTr="00840C8B">
        <w:tc>
          <w:tcPr>
            <w:tcW w:w="2231" w:type="pct"/>
          </w:tcPr>
          <w:p w14:paraId="38F24D05" w14:textId="77777777" w:rsidR="002949AA" w:rsidRPr="009C6A5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2818A90" w14:textId="77777777" w:rsidR="002949AA" w:rsidRPr="008B34D3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8" w:type="pct"/>
          </w:tcPr>
          <w:p w14:paraId="7EAD96AB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47A0E96" w14:textId="77777777" w:rsidR="002949AA" w:rsidRPr="008B34D3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34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2" w:type="pct"/>
          </w:tcPr>
          <w:p w14:paraId="398E830F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B46A5E0" w14:textId="77777777" w:rsidR="002949AA" w:rsidRPr="008B34D3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50564A88" w14:textId="77777777" w:rsidR="002949AA" w:rsidRPr="009C6A5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9761A2D" w14:textId="77777777" w:rsidR="002949AA" w:rsidRPr="008B34D3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B34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2949AA" w:rsidRPr="00D50A39" w14:paraId="0967E5C9" w14:textId="77777777" w:rsidTr="00840C8B">
        <w:tc>
          <w:tcPr>
            <w:tcW w:w="2231" w:type="pct"/>
          </w:tcPr>
          <w:p w14:paraId="6AE310D2" w14:textId="77777777" w:rsidR="002949AA" w:rsidRPr="009C6A5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92D85" w14:textId="77777777" w:rsidR="002949AA" w:rsidRPr="008B34D3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349</w:t>
            </w:r>
          </w:p>
        </w:tc>
        <w:tc>
          <w:tcPr>
            <w:tcW w:w="158" w:type="pct"/>
            <w:tcBorders>
              <w:bottom w:val="nil"/>
            </w:tcBorders>
          </w:tcPr>
          <w:p w14:paraId="0F240A15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4A37508" w14:textId="77777777" w:rsidR="002949AA" w:rsidRPr="008B34D3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B34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253</w:t>
            </w:r>
          </w:p>
        </w:tc>
        <w:tc>
          <w:tcPr>
            <w:tcW w:w="152" w:type="pct"/>
            <w:tcBorders>
              <w:bottom w:val="nil"/>
            </w:tcBorders>
          </w:tcPr>
          <w:p w14:paraId="3DCDB6F5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7F0A302" w14:textId="77777777" w:rsidR="002949AA" w:rsidRPr="008B34D3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322</w:t>
            </w:r>
          </w:p>
        </w:tc>
        <w:tc>
          <w:tcPr>
            <w:tcW w:w="135" w:type="pct"/>
            <w:tcBorders>
              <w:bottom w:val="nil"/>
            </w:tcBorders>
          </w:tcPr>
          <w:p w14:paraId="05AA3A94" w14:textId="77777777" w:rsidR="002949AA" w:rsidRPr="009C6A56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E95F1BE" w14:textId="77777777" w:rsidR="002949AA" w:rsidRPr="008B34D3" w:rsidRDefault="002949AA" w:rsidP="00EF14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60" w:lineRule="exact"/>
              <w:ind w:left="-334" w:right="6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B34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44,416</w:t>
            </w:r>
          </w:p>
        </w:tc>
      </w:tr>
    </w:tbl>
    <w:p w14:paraId="646A9C83" w14:textId="30219316" w:rsidR="007770FA" w:rsidRPr="006506EA" w:rsidRDefault="007770FA">
      <w:pPr>
        <w:rPr>
          <w:rFonts w:ascii="Angsana New" w:hAnsi="Angsana New" w:cs="Angsana New"/>
          <w:sz w:val="14"/>
          <w:szCs w:val="14"/>
        </w:rPr>
      </w:pPr>
    </w:p>
    <w:tbl>
      <w:tblPr>
        <w:tblW w:w="936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77"/>
        <w:gridCol w:w="1080"/>
        <w:gridCol w:w="298"/>
        <w:gridCol w:w="1052"/>
        <w:gridCol w:w="286"/>
        <w:gridCol w:w="1116"/>
        <w:gridCol w:w="251"/>
        <w:gridCol w:w="1101"/>
      </w:tblGrid>
      <w:tr w:rsidR="00B74BF9" w:rsidRPr="00D50A39" w14:paraId="37FB588E" w14:textId="77777777" w:rsidTr="00B81776">
        <w:tc>
          <w:tcPr>
            <w:tcW w:w="2231" w:type="pct"/>
          </w:tcPr>
          <w:p w14:paraId="690334D7" w14:textId="77777777" w:rsidR="00B74BF9" w:rsidRPr="00B74BF9" w:rsidRDefault="00B74BF9" w:rsidP="00B7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4B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98" w:type="pct"/>
            <w:gridSpan w:val="3"/>
            <w:tcBorders>
              <w:bottom w:val="nil"/>
            </w:tcBorders>
          </w:tcPr>
          <w:p w14:paraId="3B0F017C" w14:textId="77777777" w:rsidR="00B74BF9" w:rsidRPr="009C6A56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tcBorders>
              <w:bottom w:val="nil"/>
            </w:tcBorders>
          </w:tcPr>
          <w:p w14:paraId="49B8C2AB" w14:textId="77777777" w:rsidR="00B74BF9" w:rsidRPr="00245A70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pct"/>
            <w:gridSpan w:val="3"/>
            <w:tcBorders>
              <w:bottom w:val="nil"/>
            </w:tcBorders>
          </w:tcPr>
          <w:p w14:paraId="5011050B" w14:textId="77777777" w:rsidR="00B74BF9" w:rsidRPr="00C357D4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4BF9" w:rsidRPr="00D50A39" w14:paraId="68F52222" w14:textId="77777777" w:rsidTr="00B81776">
        <w:tc>
          <w:tcPr>
            <w:tcW w:w="2231" w:type="pct"/>
          </w:tcPr>
          <w:p w14:paraId="40810618" w14:textId="77777777" w:rsidR="00B74BF9" w:rsidRPr="009C6A56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0D39DA3" w14:textId="77777777" w:rsidR="00B74BF9" w:rsidRPr="00D75D2C" w:rsidRDefault="00E93A7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9" w:type="pct"/>
          </w:tcPr>
          <w:p w14:paraId="415344AA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327E0E6B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</w:tcPr>
          <w:p w14:paraId="28FBDE7D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61931D0D" w14:textId="77777777" w:rsidR="00B74BF9" w:rsidRPr="00D75D2C" w:rsidRDefault="00E93A7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14:paraId="63CE6C0A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113A031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74BF9" w:rsidRPr="00D50A39" w14:paraId="65756572" w14:textId="77777777" w:rsidTr="00B81776">
        <w:tc>
          <w:tcPr>
            <w:tcW w:w="2231" w:type="pct"/>
          </w:tcPr>
          <w:p w14:paraId="1F2B643F" w14:textId="77777777" w:rsidR="00B74BF9" w:rsidRPr="009C6A56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1876C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9" w:type="pct"/>
          </w:tcPr>
          <w:p w14:paraId="5BA51F76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68B4DAEA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53" w:type="pct"/>
          </w:tcPr>
          <w:p w14:paraId="7D3F362B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7D0E16CA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34" w:type="pct"/>
          </w:tcPr>
          <w:p w14:paraId="208D374D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48F3872" w14:textId="77777777" w:rsidR="00B74BF9" w:rsidRPr="00D75D2C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74BF9" w:rsidRPr="00D50A39" w14:paraId="68D7A995" w14:textId="77777777" w:rsidTr="00B81776">
        <w:tc>
          <w:tcPr>
            <w:tcW w:w="2231" w:type="pct"/>
          </w:tcPr>
          <w:p w14:paraId="63C1C62A" w14:textId="77777777" w:rsidR="00B74BF9" w:rsidRPr="009C6A56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9" w:type="pct"/>
            <w:gridSpan w:val="7"/>
            <w:tcBorders>
              <w:bottom w:val="nil"/>
            </w:tcBorders>
          </w:tcPr>
          <w:p w14:paraId="1BDC2DD9" w14:textId="77777777" w:rsidR="00B74BF9" w:rsidRPr="00C357D4" w:rsidRDefault="00B74BF9" w:rsidP="00B74B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4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49AA" w:rsidRPr="00847A39" w14:paraId="171BD1A8" w14:textId="77777777" w:rsidTr="00B81776">
        <w:tc>
          <w:tcPr>
            <w:tcW w:w="2231" w:type="pct"/>
          </w:tcPr>
          <w:p w14:paraId="3491AB78" w14:textId="77777777" w:rsidR="002949AA" w:rsidRPr="00847A39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7A3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6BFB7A" w14:textId="77777777" w:rsidR="002949AA" w:rsidRPr="00847A39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360" w:lineRule="exact"/>
              <w:ind w:left="-334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59" w:type="pct"/>
          </w:tcPr>
          <w:p w14:paraId="709B4BD6" w14:textId="77777777" w:rsidR="002949AA" w:rsidRPr="00847A39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10B94CC0" w14:textId="77777777" w:rsidR="002949AA" w:rsidRPr="00847A39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47A3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2FC22CE8" w14:textId="77777777" w:rsidR="002949AA" w:rsidRPr="00847A39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6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7417AE0" w14:textId="77777777" w:rsidR="002949AA" w:rsidRPr="0040745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34" w:type="pct"/>
          </w:tcPr>
          <w:p w14:paraId="3613BEDD" w14:textId="77777777" w:rsidR="002949AA" w:rsidRPr="00847A39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360" w:lineRule="exact"/>
              <w:ind w:right="3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E8DF5CF" w14:textId="77777777" w:rsidR="002949AA" w:rsidRPr="00847A39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47A3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949AA" w:rsidRPr="00847A39" w14:paraId="00D54E49" w14:textId="77777777" w:rsidTr="00B81776">
        <w:tc>
          <w:tcPr>
            <w:tcW w:w="2231" w:type="pct"/>
          </w:tcPr>
          <w:p w14:paraId="2146CA23" w14:textId="77777777" w:rsidR="002949AA" w:rsidRPr="009271E5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71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3C56BB8" w14:textId="77777777" w:rsidR="002949AA" w:rsidRPr="009271E5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360" w:lineRule="exact"/>
              <w:ind w:left="-334" w:right="-10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59" w:type="pct"/>
            <w:tcBorders>
              <w:bottom w:val="nil"/>
            </w:tcBorders>
          </w:tcPr>
          <w:p w14:paraId="37C244DD" w14:textId="77777777" w:rsidR="002949AA" w:rsidRPr="009271E5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2D8B604" w14:textId="77777777" w:rsidR="002949AA" w:rsidRPr="009271E5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271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3ECB883A" w14:textId="77777777" w:rsidR="002949AA" w:rsidRPr="009271E5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60" w:lineRule="exact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135EB92" w14:textId="77777777" w:rsidR="002949AA" w:rsidRPr="009271E5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360" w:lineRule="exact"/>
              <w:ind w:left="-334" w:right="24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34" w:type="pct"/>
            <w:tcBorders>
              <w:bottom w:val="nil"/>
            </w:tcBorders>
          </w:tcPr>
          <w:p w14:paraId="2C9AF2FE" w14:textId="77777777" w:rsidR="002949AA" w:rsidRPr="009271E5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360" w:lineRule="exact"/>
              <w:ind w:right="3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F68C188" w14:textId="77777777" w:rsidR="002949AA" w:rsidRPr="009271E5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360" w:lineRule="exact"/>
              <w:ind w:left="-334" w:right="34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271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1228EBC3" w14:textId="32E60082" w:rsidR="004D4935" w:rsidRDefault="004D4935" w:rsidP="00102A15">
      <w:pPr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81D5C" w:rsidRPr="00723710" w14:paraId="4BE02695" w14:textId="77777777" w:rsidTr="007B2246">
        <w:trPr>
          <w:tblHeader/>
        </w:trPr>
        <w:tc>
          <w:tcPr>
            <w:tcW w:w="2160" w:type="dxa"/>
            <w:vAlign w:val="bottom"/>
          </w:tcPr>
          <w:p w14:paraId="04FCD621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AF6FE6" w14:textId="29FC0623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F64C86F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686A2A28" w14:textId="4A5CF3C4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1D5C" w:rsidRPr="00723710" w14:paraId="7C5DD73B" w14:textId="77777777" w:rsidTr="00B81D5C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71350B1A" w14:textId="11A2BCBE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50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</w:t>
            </w:r>
            <w:r w:rsidRPr="00B5505A"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  <w:br/>
            </w:r>
            <w:r w:rsidRPr="00B550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B550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1AF7D0A5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0C0882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8AF3067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3E0BCB4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B424B2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6CF0C2AA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B68D34A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7EAE80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29F93EA4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9E4E0C2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3C8F61BF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3A5AC1C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5C89233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A9D9B2C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B56CF5B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81D5C" w:rsidRPr="00723710" w14:paraId="414EEF9F" w14:textId="77777777" w:rsidTr="007B2246">
        <w:trPr>
          <w:tblHeader/>
        </w:trPr>
        <w:tc>
          <w:tcPr>
            <w:tcW w:w="2160" w:type="dxa"/>
            <w:vAlign w:val="bottom"/>
          </w:tcPr>
          <w:p w14:paraId="3716F855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7419F23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7B82B569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0768A15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50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3E9C3B18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A93DE0A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14:paraId="65B9E2B3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73AC84B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1522A1DE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CA87319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55481CB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603F806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50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81D5C" w:rsidRPr="00723710" w14:paraId="6837F129" w14:textId="77777777" w:rsidTr="007B2246">
        <w:trPr>
          <w:tblHeader/>
        </w:trPr>
        <w:tc>
          <w:tcPr>
            <w:tcW w:w="2160" w:type="dxa"/>
          </w:tcPr>
          <w:p w14:paraId="0C4B80C1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797255C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C810B93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14:paraId="4DA5AF03" w14:textId="3AA6675B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550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550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81D5C" w:rsidRPr="00723710" w14:paraId="5192348D" w14:textId="77777777" w:rsidTr="00606428">
        <w:tc>
          <w:tcPr>
            <w:tcW w:w="2160" w:type="dxa"/>
          </w:tcPr>
          <w:p w14:paraId="452BA163" w14:textId="1A64D0E9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="00B5505A" w:rsidRPr="00B5505A"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990" w:type="dxa"/>
          </w:tcPr>
          <w:p w14:paraId="35DB3798" w14:textId="4B7D5985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1.75</w:t>
            </w:r>
          </w:p>
        </w:tc>
        <w:tc>
          <w:tcPr>
            <w:tcW w:w="234" w:type="dxa"/>
          </w:tcPr>
          <w:p w14:paraId="35F099E3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A4C60DF" w14:textId="7E967029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36" w:type="dxa"/>
          </w:tcPr>
          <w:p w14:paraId="0F2D28D3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283EA03" w14:textId="3F72ADBA" w:rsidR="00B81D5C" w:rsidRPr="00B5505A" w:rsidRDefault="00B5505A" w:rsidP="00B55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9B55A3F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D53DE9B" w14:textId="2D883C20" w:rsidR="00B81D5C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5" w:type="dxa"/>
          </w:tcPr>
          <w:p w14:paraId="058FB13C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48F04DD" w14:textId="456BC8D8" w:rsidR="00B81D5C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235" w:type="dxa"/>
          </w:tcPr>
          <w:p w14:paraId="2DBA89B9" w14:textId="77777777" w:rsidR="00B81D5C" w:rsidRPr="00B5505A" w:rsidRDefault="00B81D5C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6842465C" w14:textId="65FB10EF" w:rsidR="00B81D5C" w:rsidRPr="00B5505A" w:rsidRDefault="00B5505A" w:rsidP="00B55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360" w:lineRule="exact"/>
              <w:ind w:left="-334" w:right="240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CAE4794" w14:textId="038D8605" w:rsidR="00B81D5C" w:rsidRDefault="00B81D5C" w:rsidP="00102A15">
      <w:pPr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5505A" w:rsidRPr="00723710" w14:paraId="6E4900EE" w14:textId="77777777" w:rsidTr="007B2246">
        <w:trPr>
          <w:tblHeader/>
        </w:trPr>
        <w:tc>
          <w:tcPr>
            <w:tcW w:w="2160" w:type="dxa"/>
            <w:vAlign w:val="bottom"/>
          </w:tcPr>
          <w:p w14:paraId="2F7A9C03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DBFF051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7730302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32472451" w14:textId="2F2BE9B5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550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5505A" w:rsidRPr="00723710" w14:paraId="12EC6E27" w14:textId="77777777" w:rsidTr="007B2246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1B58B92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550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</w:t>
            </w:r>
            <w:r w:rsidRPr="00B5505A"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  <w:br/>
            </w:r>
            <w:r w:rsidRPr="00B550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B550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2CB8231A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2765BB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57673C7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C445FA6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1652A5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016D8127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005649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FB134C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0F203BAE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29E395B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B0B4C45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B79E8B5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EE1221F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DE6EC36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F008B4A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5505A" w:rsidRPr="00723710" w14:paraId="166AFF16" w14:textId="77777777" w:rsidTr="007B2246">
        <w:trPr>
          <w:tblHeader/>
        </w:trPr>
        <w:tc>
          <w:tcPr>
            <w:tcW w:w="2160" w:type="dxa"/>
            <w:vAlign w:val="bottom"/>
          </w:tcPr>
          <w:p w14:paraId="134A8099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C342A6D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684C5DF4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4BD48FC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50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CA5C23C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E197E11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14:paraId="33063F33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1B34618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594D3E6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991D57A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AB788A1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7E01641F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505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5505A" w:rsidRPr="00723710" w14:paraId="36B194E5" w14:textId="77777777" w:rsidTr="007B2246">
        <w:trPr>
          <w:tblHeader/>
        </w:trPr>
        <w:tc>
          <w:tcPr>
            <w:tcW w:w="2160" w:type="dxa"/>
          </w:tcPr>
          <w:p w14:paraId="21C8B25B" w14:textId="77777777" w:rsidR="00B5505A" w:rsidRPr="002D05C0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B6F0BDA" w14:textId="77777777" w:rsidR="00B5505A" w:rsidRPr="002D05C0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E2665E9" w14:textId="77777777" w:rsidR="00B5505A" w:rsidRPr="00DC2C5E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022092EF" w14:textId="3AC0868F" w:rsidR="00B5505A" w:rsidRPr="002D05C0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505A" w:rsidRPr="00723710" w14:paraId="2C167ACF" w14:textId="77777777" w:rsidTr="00606428">
        <w:tc>
          <w:tcPr>
            <w:tcW w:w="2160" w:type="dxa"/>
          </w:tcPr>
          <w:p w14:paraId="37A277E5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505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EDE5A6A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1.75</w:t>
            </w:r>
          </w:p>
        </w:tc>
        <w:tc>
          <w:tcPr>
            <w:tcW w:w="234" w:type="dxa"/>
          </w:tcPr>
          <w:p w14:paraId="633F869F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71C742E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505A"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  <w:tc>
          <w:tcPr>
            <w:tcW w:w="236" w:type="dxa"/>
          </w:tcPr>
          <w:p w14:paraId="39A1CA33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ED6D6EE" w14:textId="3F4C2B99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550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6300181D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5A9FE75" w14:textId="2B1B20B9" w:rsidR="00B5505A" w:rsidRPr="00B5505A" w:rsidRDefault="007D56C6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B5505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14:paraId="359393E3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99D4CF2" w14:textId="566BF999" w:rsidR="00B5505A" w:rsidRPr="00B5505A" w:rsidRDefault="00B5505A" w:rsidP="00B55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D56C6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35" w:type="dxa"/>
          </w:tcPr>
          <w:p w14:paraId="229DC5D2" w14:textId="77777777" w:rsidR="00B5505A" w:rsidRPr="00B5505A" w:rsidRDefault="00B5505A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9BABDF7" w14:textId="21C2D012" w:rsidR="00B5505A" w:rsidRPr="00B5505A" w:rsidRDefault="007D56C6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5505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5505A" w:rsidRPr="00B550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505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6BB1F5D9" w14:textId="52EB40BC" w:rsidR="00AD4E2E" w:rsidRPr="007D56C6" w:rsidRDefault="00AD4E2E" w:rsidP="007D56C6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77464092" w14:textId="77777777" w:rsidR="00D6742A" w:rsidRPr="007D56C6" w:rsidRDefault="00D6742A" w:rsidP="006D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6"/>
        <w:gridCol w:w="1169"/>
        <w:gridCol w:w="271"/>
        <w:gridCol w:w="1079"/>
        <w:gridCol w:w="271"/>
        <w:gridCol w:w="1170"/>
        <w:gridCol w:w="273"/>
        <w:gridCol w:w="1261"/>
      </w:tblGrid>
      <w:tr w:rsidR="00813ED1" w:rsidRPr="00D50A39" w14:paraId="12A61DD2" w14:textId="77777777" w:rsidTr="007D56C6">
        <w:tc>
          <w:tcPr>
            <w:tcW w:w="2037" w:type="pct"/>
          </w:tcPr>
          <w:p w14:paraId="6ACFE582" w14:textId="77777777" w:rsidR="00813ED1" w:rsidRPr="00D50A39" w:rsidRDefault="00813ED1" w:rsidP="0081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50A3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9" w:type="pct"/>
            <w:gridSpan w:val="3"/>
            <w:tcBorders>
              <w:bottom w:val="nil"/>
            </w:tcBorders>
          </w:tcPr>
          <w:p w14:paraId="44A48CA9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tcBorders>
              <w:bottom w:val="nil"/>
            </w:tcBorders>
          </w:tcPr>
          <w:p w14:paraId="77B5008A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7" w:type="pct"/>
            <w:gridSpan w:val="3"/>
            <w:tcBorders>
              <w:bottom w:val="nil"/>
            </w:tcBorders>
          </w:tcPr>
          <w:p w14:paraId="75E2A378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D56C6" w:rsidRPr="00D50A39" w14:paraId="538DC5E0" w14:textId="77777777" w:rsidTr="007D56C6">
        <w:trPr>
          <w:trHeight w:val="497"/>
        </w:trPr>
        <w:tc>
          <w:tcPr>
            <w:tcW w:w="2037" w:type="pct"/>
          </w:tcPr>
          <w:p w14:paraId="09D2B212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73061987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 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C0E4AB3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</w:tcPr>
          <w:p w14:paraId="5B549C34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31 ธันวาคม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7F9554D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34A3FB8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27B3A08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C6E039E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31 ธันวาคม  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813ED1" w:rsidRPr="00D50A39" w14:paraId="3489B60F" w14:textId="77777777" w:rsidTr="007D56C6">
        <w:tc>
          <w:tcPr>
            <w:tcW w:w="2037" w:type="pct"/>
          </w:tcPr>
          <w:p w14:paraId="00ECF76C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  <w:tcBorders>
              <w:top w:val="nil"/>
              <w:bottom w:val="nil"/>
            </w:tcBorders>
          </w:tcPr>
          <w:p w14:paraId="1DDCA3EE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D56C6" w:rsidRPr="00D50A39" w14:paraId="710D2060" w14:textId="77777777" w:rsidTr="007D56C6">
        <w:tc>
          <w:tcPr>
            <w:tcW w:w="2037" w:type="pct"/>
          </w:tcPr>
          <w:p w14:paraId="221A1F33" w14:textId="77777777" w:rsidR="00813ED1" w:rsidRPr="00345545" w:rsidRDefault="00813ED1" w:rsidP="0081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54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top w:val="nil"/>
            </w:tcBorders>
          </w:tcPr>
          <w:p w14:paraId="5F2BBD22" w14:textId="77777777" w:rsidR="00813ED1" w:rsidRPr="00345545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60" w:lineRule="exact"/>
              <w:ind w:left="-121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54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</w:tcBorders>
          </w:tcPr>
          <w:p w14:paraId="2C039C21" w14:textId="77777777" w:rsidR="00813ED1" w:rsidRPr="00345545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</w:tcBorders>
          </w:tcPr>
          <w:p w14:paraId="218966D2" w14:textId="77777777" w:rsidR="00813ED1" w:rsidRPr="00345545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315"/>
                <w:tab w:val="center" w:pos="347"/>
                <w:tab w:val="left" w:pos="534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54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F3A4F0C" w14:textId="77777777" w:rsidR="00813ED1" w:rsidRPr="007E2AE3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0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</w:tcPr>
          <w:p w14:paraId="6AF74125" w14:textId="77777777" w:rsidR="00813ED1" w:rsidRPr="00853BC3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53BC3">
              <w:rPr>
                <w:rFonts w:ascii="Angsana New" w:hAnsi="Angsana New"/>
                <w:sz w:val="30"/>
                <w:szCs w:val="30"/>
                <w:lang w:val="en-US" w:eastAsia="en-US"/>
              </w:rPr>
              <w:t>26,722</w:t>
            </w:r>
          </w:p>
        </w:tc>
        <w:tc>
          <w:tcPr>
            <w:tcW w:w="147" w:type="pct"/>
            <w:tcBorders>
              <w:top w:val="nil"/>
            </w:tcBorders>
          </w:tcPr>
          <w:p w14:paraId="2A8B14B7" w14:textId="77777777" w:rsidR="00813ED1" w:rsidRPr="007E2AE3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</w:tcBorders>
          </w:tcPr>
          <w:p w14:paraId="34A67617" w14:textId="77777777" w:rsidR="00813ED1" w:rsidRPr="00207D4A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7D4A">
              <w:rPr>
                <w:rFonts w:ascii="Angsana New" w:hAnsi="Angsana New"/>
                <w:sz w:val="30"/>
                <w:szCs w:val="30"/>
                <w:lang w:val="en-US"/>
              </w:rPr>
              <w:t>34,421</w:t>
            </w:r>
          </w:p>
        </w:tc>
      </w:tr>
      <w:tr w:rsidR="007D56C6" w:rsidRPr="00D50A39" w14:paraId="3BD5A9BC" w14:textId="77777777" w:rsidTr="007D56C6">
        <w:tc>
          <w:tcPr>
            <w:tcW w:w="2037" w:type="pct"/>
          </w:tcPr>
          <w:p w14:paraId="1FA002C8" w14:textId="77777777" w:rsidR="00813ED1" w:rsidRPr="00345545" w:rsidRDefault="00813ED1" w:rsidP="0081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5545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  <w:r w:rsidRPr="00345545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345545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1" w:type="pct"/>
            <w:tcBorders>
              <w:top w:val="nil"/>
            </w:tcBorders>
          </w:tcPr>
          <w:p w14:paraId="58976887" w14:textId="77777777" w:rsidR="00813ED1" w:rsidRPr="00345545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8" w:firstLine="2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545">
              <w:rPr>
                <w:rFonts w:ascii="Angsana New" w:hAnsi="Angsana New"/>
                <w:sz w:val="30"/>
                <w:szCs w:val="30"/>
                <w:lang w:val="en-US"/>
              </w:rPr>
              <w:t>1,532</w:t>
            </w:r>
          </w:p>
        </w:tc>
        <w:tc>
          <w:tcPr>
            <w:tcW w:w="146" w:type="pct"/>
            <w:tcBorders>
              <w:top w:val="nil"/>
            </w:tcBorders>
          </w:tcPr>
          <w:p w14:paraId="4391F3E3" w14:textId="77777777" w:rsidR="00813ED1" w:rsidRPr="00345545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nil"/>
            </w:tcBorders>
          </w:tcPr>
          <w:p w14:paraId="51461412" w14:textId="77777777" w:rsidR="00813ED1" w:rsidRPr="00345545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554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4554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4554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45545">
              <w:rPr>
                <w:rFonts w:ascii="Angsana New" w:hAnsi="Angsana New"/>
                <w:sz w:val="30"/>
                <w:szCs w:val="30"/>
              </w:rPr>
              <w:t>3,720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87CD0C2" w14:textId="77777777" w:rsidR="00813ED1" w:rsidRPr="007E2AE3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0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tcBorders>
              <w:top w:val="nil"/>
            </w:tcBorders>
          </w:tcPr>
          <w:p w14:paraId="37614A44" w14:textId="77777777" w:rsidR="00813ED1" w:rsidRPr="00853BC3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53BC3">
              <w:rPr>
                <w:rFonts w:ascii="Angsana New" w:hAnsi="Angsana New"/>
                <w:sz w:val="30"/>
                <w:szCs w:val="30"/>
                <w:lang w:val="en-US" w:eastAsia="en-US"/>
              </w:rPr>
              <w:t>1,532</w:t>
            </w:r>
          </w:p>
        </w:tc>
        <w:tc>
          <w:tcPr>
            <w:tcW w:w="147" w:type="pct"/>
            <w:tcBorders>
              <w:top w:val="nil"/>
            </w:tcBorders>
          </w:tcPr>
          <w:p w14:paraId="2A6AD77D" w14:textId="77777777" w:rsidR="00813ED1" w:rsidRPr="007E2AE3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80" w:type="pct"/>
            <w:tcBorders>
              <w:top w:val="nil"/>
            </w:tcBorders>
          </w:tcPr>
          <w:p w14:paraId="5FD9A682" w14:textId="77777777" w:rsidR="00813ED1" w:rsidRPr="00207D4A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7D4A">
              <w:rPr>
                <w:rFonts w:ascii="Angsana New" w:hAnsi="Angsana New"/>
                <w:sz w:val="30"/>
                <w:szCs w:val="30"/>
                <w:lang w:val="en-US"/>
              </w:rPr>
              <w:t>3,720</w:t>
            </w:r>
          </w:p>
        </w:tc>
      </w:tr>
      <w:tr w:rsidR="007D56C6" w:rsidRPr="00D50A39" w14:paraId="29B2F612" w14:textId="77777777" w:rsidTr="007D56C6">
        <w:tc>
          <w:tcPr>
            <w:tcW w:w="2037" w:type="pct"/>
            <w:tcBorders>
              <w:bottom w:val="nil"/>
            </w:tcBorders>
          </w:tcPr>
          <w:p w14:paraId="0EDD6957" w14:textId="77777777" w:rsidR="00813ED1" w:rsidRPr="00D50A39" w:rsidRDefault="00813ED1" w:rsidP="0081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F1EF27D" w14:textId="77777777" w:rsidR="00813ED1" w:rsidRPr="00853BC3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8" w:firstLine="2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1,532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14994FB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9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EE5266B" w14:textId="77777777" w:rsidR="00813ED1" w:rsidRPr="00634B90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7"/>
                <w:tab w:val="left" w:pos="285"/>
                <w:tab w:val="left" w:pos="315"/>
                <w:tab w:val="center" w:pos="347"/>
              </w:tabs>
              <w:spacing w:after="0" w:line="240" w:lineRule="auto"/>
              <w:ind w:left="-108"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34B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634B90">
              <w:rPr>
                <w:rFonts w:ascii="Angsana New" w:hAnsi="Angsana New"/>
                <w:b/>
                <w:bCs/>
                <w:sz w:val="30"/>
                <w:szCs w:val="30"/>
              </w:rPr>
              <w:t>3,720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7FFAA6A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9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63992A8" w14:textId="77777777" w:rsidR="00813ED1" w:rsidRPr="00853BC3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53BC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9BBEB1C" w14:textId="77777777" w:rsidR="00813ED1" w:rsidRPr="00D75D2C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9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9374DDE" w14:textId="77777777" w:rsidR="00813ED1" w:rsidRPr="009C6A56" w:rsidRDefault="00813ED1" w:rsidP="0081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</w:tr>
    </w:tbl>
    <w:p w14:paraId="5196E1C3" w14:textId="77777777" w:rsidR="00C703BE" w:rsidRPr="00813ED1" w:rsidRDefault="00C703BE" w:rsidP="00D50A39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45FCBC9" w14:textId="77777777" w:rsidR="00C703BE" w:rsidRPr="00C703BE" w:rsidRDefault="00C703BE" w:rsidP="00C703BE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"/>
        <w:gridCol w:w="3771"/>
        <w:gridCol w:w="1170"/>
        <w:gridCol w:w="271"/>
        <w:gridCol w:w="1081"/>
        <w:gridCol w:w="271"/>
        <w:gridCol w:w="1172"/>
        <w:gridCol w:w="271"/>
        <w:gridCol w:w="1255"/>
      </w:tblGrid>
      <w:tr w:rsidR="00203872" w:rsidRPr="00D50A39" w14:paraId="081169F6" w14:textId="77777777" w:rsidTr="007D56C6">
        <w:trPr>
          <w:gridBefore w:val="1"/>
          <w:wBefore w:w="5" w:type="pct"/>
          <w:tblHeader/>
        </w:trPr>
        <w:tc>
          <w:tcPr>
            <w:tcW w:w="2034" w:type="pct"/>
          </w:tcPr>
          <w:p w14:paraId="0A199E9D" w14:textId="77777777" w:rsidR="00B036A2" w:rsidRPr="00D50A39" w:rsidRDefault="00B036A2" w:rsidP="009E2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50A3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2679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2679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03B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59" w:type="pct"/>
            <w:gridSpan w:val="3"/>
          </w:tcPr>
          <w:p w14:paraId="13E6902E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0F35EF75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7" w:type="pct"/>
            <w:gridSpan w:val="3"/>
          </w:tcPr>
          <w:p w14:paraId="23301E91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D56C6" w:rsidRPr="00D50A39" w14:paraId="14266AE6" w14:textId="77777777" w:rsidTr="007D56C6">
        <w:trPr>
          <w:tblHeader/>
        </w:trPr>
        <w:tc>
          <w:tcPr>
            <w:tcW w:w="2039" w:type="pct"/>
            <w:gridSpan w:val="2"/>
          </w:tcPr>
          <w:p w14:paraId="1F1AA835" w14:textId="77777777" w:rsidR="00634B90" w:rsidRPr="00D75D2C" w:rsidRDefault="00634B90" w:rsidP="00634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CB3C8AD" w14:textId="6CABB03A" w:rsidR="00634B90" w:rsidRPr="00D75D2C" w:rsidRDefault="007D08FB" w:rsidP="00634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634B90"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="00634B90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7826835D" w14:textId="77777777" w:rsidR="00634B90" w:rsidRPr="00D75D2C" w:rsidRDefault="00634B90" w:rsidP="00634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8A83EA" w14:textId="77777777" w:rsidR="00634B90" w:rsidRPr="00D75D2C" w:rsidRDefault="00634B90" w:rsidP="00634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31 ธันวาคม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6" w:type="pct"/>
          </w:tcPr>
          <w:p w14:paraId="74F38F08" w14:textId="77777777" w:rsidR="00634B90" w:rsidRPr="00D75D2C" w:rsidRDefault="00634B90" w:rsidP="00634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EC31CD1" w14:textId="77777777" w:rsidR="00634B90" w:rsidRPr="00D75D2C" w:rsidRDefault="007D08FB" w:rsidP="00634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634B90"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="00634B90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5E3561F4" w14:textId="77777777" w:rsidR="00634B90" w:rsidRPr="00D75D2C" w:rsidRDefault="00634B90" w:rsidP="00634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40FBBA49" w14:textId="77777777" w:rsidR="00634B90" w:rsidRPr="00D75D2C" w:rsidRDefault="00634B90" w:rsidP="00634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31 ธันวาคม  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240336" w:rsidRPr="00D50A39" w14:paraId="22BDB0BC" w14:textId="77777777" w:rsidTr="007D56C6">
        <w:trPr>
          <w:gridBefore w:val="1"/>
          <w:wBefore w:w="5" w:type="pct"/>
          <w:tblHeader/>
        </w:trPr>
        <w:tc>
          <w:tcPr>
            <w:tcW w:w="2034" w:type="pct"/>
          </w:tcPr>
          <w:p w14:paraId="20DFAE02" w14:textId="77777777" w:rsidR="00240336" w:rsidRPr="00D50A39" w:rsidRDefault="00240336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40233BE6" w14:textId="77777777" w:rsidR="00240336" w:rsidRPr="00D75D2C" w:rsidRDefault="00240336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D56C6" w:rsidRPr="00D50A39" w14:paraId="15A64EA2" w14:textId="77777777" w:rsidTr="007D56C6">
        <w:trPr>
          <w:gridBefore w:val="1"/>
          <w:wBefore w:w="5" w:type="pct"/>
        </w:trPr>
        <w:tc>
          <w:tcPr>
            <w:tcW w:w="2034" w:type="pct"/>
          </w:tcPr>
          <w:p w14:paraId="6231EF64" w14:textId="77777777" w:rsidR="002949AA" w:rsidRPr="00D87B0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7B06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D87B06"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31" w:type="pct"/>
          </w:tcPr>
          <w:p w14:paraId="30B9BA07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0226B31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3773009" w14:textId="77777777" w:rsidR="002949AA" w:rsidRPr="007C0671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center" w:pos="615"/>
                <w:tab w:val="left" w:pos="795"/>
              </w:tabs>
              <w:spacing w:after="0" w:line="240" w:lineRule="auto"/>
              <w:ind w:left="-108" w:right="-118" w:firstLine="273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C602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E7A9F10" w14:textId="77777777" w:rsidR="002949AA" w:rsidRPr="00D75D2C" w:rsidRDefault="002949AA" w:rsidP="002949AA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3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13501D4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993F3C3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1BFB6033" w14:textId="77777777" w:rsidR="002949AA" w:rsidRPr="007C0671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067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164</w:t>
            </w:r>
          </w:p>
        </w:tc>
      </w:tr>
      <w:tr w:rsidR="007D56C6" w:rsidRPr="00D50A39" w14:paraId="716B028C" w14:textId="77777777" w:rsidTr="007D56C6">
        <w:trPr>
          <w:gridBefore w:val="1"/>
          <w:wBefore w:w="5" w:type="pct"/>
        </w:trPr>
        <w:tc>
          <w:tcPr>
            <w:tcW w:w="2034" w:type="pct"/>
          </w:tcPr>
          <w:p w14:paraId="282368FB" w14:textId="77777777" w:rsidR="002949AA" w:rsidRPr="00D87B0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7B06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ิษัทย่อย</w:t>
            </w:r>
          </w:p>
        </w:tc>
        <w:tc>
          <w:tcPr>
            <w:tcW w:w="631" w:type="pct"/>
          </w:tcPr>
          <w:p w14:paraId="717F2DA3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706B8DB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7EE801B" w14:textId="77777777" w:rsidR="002949AA" w:rsidRPr="007C0671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center" w:pos="615"/>
                <w:tab w:val="left" w:pos="795"/>
              </w:tabs>
              <w:spacing w:after="0" w:line="240" w:lineRule="auto"/>
              <w:ind w:left="-108" w:right="-118" w:firstLine="273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C602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3B5376B" w14:textId="77777777" w:rsidR="002949AA" w:rsidRPr="00D75D2C" w:rsidRDefault="002949AA" w:rsidP="002949AA">
            <w:pPr>
              <w:pStyle w:val="BodyText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33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A1BD2C5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579</w:t>
            </w:r>
          </w:p>
        </w:tc>
        <w:tc>
          <w:tcPr>
            <w:tcW w:w="146" w:type="pct"/>
          </w:tcPr>
          <w:p w14:paraId="2871B3AC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2D069ABD" w14:textId="77777777" w:rsidR="002949AA" w:rsidRPr="007C0671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D56C6" w:rsidRPr="00D50A39" w14:paraId="64D6F8C5" w14:textId="77777777" w:rsidTr="007D56C6">
        <w:trPr>
          <w:gridBefore w:val="1"/>
          <w:wBefore w:w="5" w:type="pct"/>
        </w:trPr>
        <w:tc>
          <w:tcPr>
            <w:tcW w:w="2034" w:type="pct"/>
          </w:tcPr>
          <w:p w14:paraId="314DB669" w14:textId="77777777" w:rsidR="002949AA" w:rsidRPr="00D87B06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87B0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0D5BB63C" w14:textId="77777777" w:rsidR="002949AA" w:rsidRPr="00FC3322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8" w:firstLine="2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0F1B66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46" w:type="pct"/>
          </w:tcPr>
          <w:p w14:paraId="126AD858" w14:textId="77777777" w:rsidR="002949AA" w:rsidRPr="00634B90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7FA5274" w14:textId="77777777" w:rsidR="002949AA" w:rsidRPr="00BF424B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73"/>
              </w:tabs>
              <w:spacing w:after="0" w:line="240" w:lineRule="auto"/>
              <w:ind w:right="-647" w:firstLine="4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46" w:type="pct"/>
          </w:tcPr>
          <w:p w14:paraId="493A059B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26"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1F5E080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EC6CC6">
              <w:rPr>
                <w:rFonts w:ascii="Angsana New" w:hAnsi="Angsana New"/>
                <w:sz w:val="30"/>
                <w:szCs w:val="30"/>
                <w:lang w:val="en-US" w:eastAsia="en-US"/>
              </w:rPr>
              <w:t>597</w:t>
            </w:r>
          </w:p>
        </w:tc>
        <w:tc>
          <w:tcPr>
            <w:tcW w:w="146" w:type="pct"/>
          </w:tcPr>
          <w:p w14:paraId="60B27C7E" w14:textId="77777777" w:rsidR="002949AA" w:rsidRPr="00D75D2C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3A5EE07D" w14:textId="77777777" w:rsidR="002949AA" w:rsidRPr="007C0671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C067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</w:t>
            </w:r>
            <w:r w:rsidRPr="007C0671"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</w:p>
        </w:tc>
      </w:tr>
      <w:tr w:rsidR="007D56C6" w:rsidRPr="0019553A" w14:paraId="6C5A9E49" w14:textId="77777777" w:rsidTr="007D56C6">
        <w:trPr>
          <w:gridBefore w:val="1"/>
          <w:wBefore w:w="5" w:type="pct"/>
        </w:trPr>
        <w:tc>
          <w:tcPr>
            <w:tcW w:w="2034" w:type="pct"/>
          </w:tcPr>
          <w:p w14:paraId="261283D8" w14:textId="77777777" w:rsidR="002949AA" w:rsidRPr="00D50A39" w:rsidRDefault="002949AA" w:rsidP="0029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F58CCFD" w14:textId="77777777" w:rsidR="002949AA" w:rsidRPr="00FC3322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8" w:firstLine="2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</w:t>
            </w:r>
            <w:r w:rsidR="000F1B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146" w:type="pct"/>
          </w:tcPr>
          <w:p w14:paraId="7CBCBF60" w14:textId="77777777" w:rsidR="002949AA" w:rsidRPr="00703F07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006D24A" w14:textId="77777777" w:rsidR="002949AA" w:rsidRPr="00BF424B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146" w:type="pct"/>
          </w:tcPr>
          <w:p w14:paraId="50BE4A02" w14:textId="77777777" w:rsidR="002949AA" w:rsidRPr="0019553A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26" w:right="-19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F2A0293" w14:textId="77777777" w:rsidR="002949AA" w:rsidRPr="0019553A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</w:t>
            </w:r>
            <w:r w:rsidR="001F2B9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176</w:t>
            </w:r>
          </w:p>
        </w:tc>
        <w:tc>
          <w:tcPr>
            <w:tcW w:w="146" w:type="pct"/>
          </w:tcPr>
          <w:p w14:paraId="79B17EB1" w14:textId="77777777" w:rsidR="002949AA" w:rsidRPr="0019553A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9563C78" w14:textId="77777777" w:rsidR="002949AA" w:rsidRPr="007C0671" w:rsidRDefault="002949AA" w:rsidP="00294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C067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207 </w:t>
            </w:r>
          </w:p>
        </w:tc>
      </w:tr>
    </w:tbl>
    <w:p w14:paraId="6B77366D" w14:textId="77777777" w:rsidR="007E58F3" w:rsidRPr="00F57C04" w:rsidRDefault="007E58F3" w:rsidP="001B5F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76FE09E" w14:textId="77777777" w:rsidR="00FA5579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08F253" w14:textId="77777777" w:rsidR="00FA5579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44454DB1" w14:textId="77777777" w:rsidR="00FA5579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1C25CBD" w14:textId="77777777" w:rsidR="00FA5579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086C858C" w14:textId="77777777" w:rsidR="00FA5579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4BF8E4" w14:textId="15AAACF9" w:rsidR="00FA5579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4FBA8840" w14:textId="77777777" w:rsidR="007D56C6" w:rsidRDefault="007D56C6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6B982309" w14:textId="77777777" w:rsidR="00FA5579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C1946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เงินกู้ยืมจาก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Pr="001C194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684F2CD" w14:textId="77777777" w:rsidR="00FA5579" w:rsidRPr="00924041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756376EA" w14:textId="77777777" w:rsidR="00FA5579" w:rsidRDefault="00FA5579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50A39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  <w:lang w:val="en-US"/>
        </w:rPr>
        <w:t>บุคคลหรือ</w:t>
      </w:r>
      <w:r w:rsidRPr="00D50A39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D50A39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D50A3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50A3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 w:rsidR="00B97E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97E39">
        <w:rPr>
          <w:rFonts w:ascii="Angsana New" w:hAnsi="Angsana New"/>
          <w:sz w:val="30"/>
          <w:szCs w:val="30"/>
          <w:lang w:val="en-US"/>
        </w:rPr>
        <w:t xml:space="preserve">2561 </w:t>
      </w:r>
      <w:r w:rsidRPr="00D50A39">
        <w:rPr>
          <w:rFonts w:ascii="Angsana New" w:hAnsi="Angsana New"/>
          <w:sz w:val="30"/>
          <w:szCs w:val="30"/>
          <w:cs/>
        </w:rPr>
        <w:t>มีดังนี้</w:t>
      </w:r>
    </w:p>
    <w:p w14:paraId="03D5E40D" w14:textId="77777777" w:rsidR="00D17F01" w:rsidRPr="00E9669E" w:rsidRDefault="00D17F01" w:rsidP="00FA5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18"/>
          <w:szCs w:val="18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348"/>
        <w:gridCol w:w="270"/>
        <w:gridCol w:w="1287"/>
        <w:gridCol w:w="270"/>
        <w:gridCol w:w="1073"/>
        <w:gridCol w:w="12"/>
        <w:gridCol w:w="256"/>
        <w:gridCol w:w="13"/>
        <w:gridCol w:w="1142"/>
      </w:tblGrid>
      <w:tr w:rsidR="00D17F01" w:rsidRPr="00C1570A" w14:paraId="3C86CFAD" w14:textId="77777777" w:rsidTr="007D56C6">
        <w:tc>
          <w:tcPr>
            <w:tcW w:w="2056" w:type="pct"/>
          </w:tcPr>
          <w:p w14:paraId="3F9A6FB5" w14:textId="77777777" w:rsidR="00FA5579" w:rsidRPr="001C1946" w:rsidRDefault="00FA5579" w:rsidP="00E9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8" w:type="pct"/>
            <w:gridSpan w:val="3"/>
          </w:tcPr>
          <w:p w14:paraId="22BC5A4F" w14:textId="77777777" w:rsidR="00FA5579" w:rsidRPr="001C1946" w:rsidRDefault="00FA5579" w:rsidP="00FA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2EE13D3A" w14:textId="77777777" w:rsidR="00FA5579" w:rsidRPr="001C1946" w:rsidRDefault="00FA5579" w:rsidP="00FA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6" w:type="pct"/>
            <w:gridSpan w:val="5"/>
          </w:tcPr>
          <w:p w14:paraId="11F69A36" w14:textId="77777777" w:rsidR="00FA5579" w:rsidRPr="001C1946" w:rsidRDefault="00FA5579" w:rsidP="00FA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17F01" w:rsidRPr="00C1570A" w14:paraId="49C5D6AA" w14:textId="77777777" w:rsidTr="007D56C6">
        <w:tc>
          <w:tcPr>
            <w:tcW w:w="2056" w:type="pct"/>
          </w:tcPr>
          <w:p w14:paraId="1AD9F352" w14:textId="77777777" w:rsidR="00D17F01" w:rsidRPr="00AF2789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546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F54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F546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F546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46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846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00" w:type="pct"/>
          </w:tcPr>
          <w:p w14:paraId="3658519A" w14:textId="77777777" w:rsidR="00D17F01" w:rsidRPr="00D75D2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0" w:type="pct"/>
          </w:tcPr>
          <w:p w14:paraId="753F5F5A" w14:textId="77777777" w:rsidR="00D17F01" w:rsidRPr="00D75D2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7" w:type="pct"/>
          </w:tcPr>
          <w:p w14:paraId="1B39FACE" w14:textId="77777777" w:rsidR="00D17F01" w:rsidRPr="00D75D2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0" w:type="pct"/>
          </w:tcPr>
          <w:p w14:paraId="1A577519" w14:textId="77777777" w:rsidR="00D17F01" w:rsidRPr="00D75D2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gridSpan w:val="2"/>
          </w:tcPr>
          <w:p w14:paraId="283405C4" w14:textId="77777777" w:rsidR="00D17F01" w:rsidRPr="00D75D2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0" w:type="pct"/>
            <w:gridSpan w:val="2"/>
          </w:tcPr>
          <w:p w14:paraId="6ECE0731" w14:textId="77777777" w:rsidR="00D17F01" w:rsidRPr="00D75D2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0F6DE94" w14:textId="77777777" w:rsidR="00D17F01" w:rsidRPr="00D75D2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DA1B47" w:rsidRPr="00C1570A" w14:paraId="0F0DD0A3" w14:textId="77777777" w:rsidTr="007D56C6">
        <w:tc>
          <w:tcPr>
            <w:tcW w:w="2056" w:type="pct"/>
          </w:tcPr>
          <w:p w14:paraId="45C91E2F" w14:textId="77777777" w:rsidR="00FA5579" w:rsidRPr="007F5468" w:rsidRDefault="00FA5579" w:rsidP="00FA5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9"/>
          </w:tcPr>
          <w:p w14:paraId="4F97D687" w14:textId="77777777" w:rsidR="00FA5579" w:rsidRPr="001C1946" w:rsidRDefault="00D17F01" w:rsidP="00FA5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17F01" w:rsidRPr="00C1570A" w14:paraId="1B295E23" w14:textId="77777777" w:rsidTr="007D56C6">
        <w:tc>
          <w:tcPr>
            <w:tcW w:w="2056" w:type="pct"/>
          </w:tcPr>
          <w:p w14:paraId="2009BDA8" w14:textId="77777777" w:rsidR="00D17F01" w:rsidRPr="001C1946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19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00" w:type="pct"/>
          </w:tcPr>
          <w:p w14:paraId="30BD919A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738783EE" w14:textId="77777777" w:rsidR="00D17F01" w:rsidRPr="007F5468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30DD2A23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FA6511D" w14:textId="77777777" w:rsidR="00D17F01" w:rsidRPr="007F5468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1A829B8E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</w:tcPr>
          <w:p w14:paraId="1F965E25" w14:textId="77777777" w:rsidR="00D17F01" w:rsidRPr="007F5468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66A676D3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7F01" w:rsidRPr="00C1570A" w14:paraId="586C4295" w14:textId="77777777" w:rsidTr="007D56C6">
        <w:trPr>
          <w:trHeight w:val="407"/>
        </w:trPr>
        <w:tc>
          <w:tcPr>
            <w:tcW w:w="2056" w:type="pct"/>
          </w:tcPr>
          <w:p w14:paraId="1D0D2442" w14:textId="77777777" w:rsidR="00D17F01" w:rsidRPr="001C1946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19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00" w:type="pct"/>
          </w:tcPr>
          <w:p w14:paraId="1C34ACA7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BD050BF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</w:tcPr>
          <w:p w14:paraId="71B66D33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435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7E88381B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4ADD6A4E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gridSpan w:val="2"/>
          </w:tcPr>
          <w:p w14:paraId="2B440DFA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14:paraId="6CD8E8EA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after="0" w:line="360" w:lineRule="exact"/>
              <w:ind w:left="-60" w:right="-390" w:hanging="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17F01" w:rsidRPr="00C1570A" w14:paraId="422DF278" w14:textId="77777777" w:rsidTr="007D56C6">
        <w:trPr>
          <w:trHeight w:val="398"/>
        </w:trPr>
        <w:tc>
          <w:tcPr>
            <w:tcW w:w="2056" w:type="pct"/>
          </w:tcPr>
          <w:p w14:paraId="4C43256C" w14:textId="77777777" w:rsidR="00D17F01" w:rsidRPr="001C1946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C194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C194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C194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00" w:type="pct"/>
          </w:tcPr>
          <w:p w14:paraId="46FF6B2A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FBEF64F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</w:tcPr>
          <w:p w14:paraId="6BFC1C8C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1E01D9F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4DDD32DB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gridSpan w:val="2"/>
          </w:tcPr>
          <w:p w14:paraId="39F4CA16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14:paraId="7EF96F40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7F01" w:rsidRPr="00C1570A" w14:paraId="72838C5D" w14:textId="77777777" w:rsidTr="007D56C6">
        <w:trPr>
          <w:trHeight w:val="425"/>
        </w:trPr>
        <w:tc>
          <w:tcPr>
            <w:tcW w:w="2056" w:type="pct"/>
          </w:tcPr>
          <w:p w14:paraId="77BBC81F" w14:textId="77777777" w:rsidR="00D17F01" w:rsidRPr="001C1946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C194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0" w:type="pct"/>
          </w:tcPr>
          <w:p w14:paraId="79F947FE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7F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B4BC97E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</w:tcPr>
          <w:p w14:paraId="557DC81B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140" w:type="pct"/>
          </w:tcPr>
          <w:p w14:paraId="55728BD9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</w:tcPr>
          <w:p w14:paraId="266BEE15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7F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gridSpan w:val="2"/>
          </w:tcPr>
          <w:p w14:paraId="159964D6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14:paraId="38BE2AFA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45,000</w:t>
            </w:r>
          </w:p>
        </w:tc>
      </w:tr>
      <w:tr w:rsidR="00D17F01" w:rsidRPr="00C1570A" w14:paraId="074110EC" w14:textId="77777777" w:rsidTr="007D56C6">
        <w:trPr>
          <w:trHeight w:val="371"/>
        </w:trPr>
        <w:tc>
          <w:tcPr>
            <w:tcW w:w="2056" w:type="pct"/>
          </w:tcPr>
          <w:p w14:paraId="3BACB9EE" w14:textId="77777777" w:rsidR="00D17F01" w:rsidRPr="001C1946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C1946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C65B9E6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5998F9D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3F27329B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(45,000)</w:t>
            </w:r>
          </w:p>
        </w:tc>
        <w:tc>
          <w:tcPr>
            <w:tcW w:w="140" w:type="pct"/>
          </w:tcPr>
          <w:p w14:paraId="5DCD4377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6A2204C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gridSpan w:val="2"/>
          </w:tcPr>
          <w:p w14:paraId="34BDC4F3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6F3960BC" w14:textId="77777777" w:rsidR="00D17F01" w:rsidRPr="0040745C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(45,000)</w:t>
            </w:r>
          </w:p>
        </w:tc>
      </w:tr>
      <w:tr w:rsidR="00DA1B47" w:rsidRPr="00C1570A" w14:paraId="362F5AD2" w14:textId="77777777" w:rsidTr="007D56C6">
        <w:trPr>
          <w:trHeight w:val="397"/>
        </w:trPr>
        <w:tc>
          <w:tcPr>
            <w:tcW w:w="2056" w:type="pct"/>
          </w:tcPr>
          <w:p w14:paraId="6632F4B1" w14:textId="77777777" w:rsidR="00D17F01" w:rsidRPr="001C1946" w:rsidRDefault="00D17F01" w:rsidP="00D17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C19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74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BE204AA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 w:firstLine="36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7F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8D9C9D8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6214661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435" w:firstLine="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7F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595A1BA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286A0FAC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360" w:lineRule="exact"/>
              <w:ind w:left="-30" w:right="-131" w:firstLine="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7F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gridSpan w:val="2"/>
          </w:tcPr>
          <w:p w14:paraId="07E80EAE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87F0D7" w14:textId="77777777" w:rsidR="00D17F01" w:rsidRPr="00D17F01" w:rsidRDefault="00D17F01" w:rsidP="00D1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after="0" w:line="360" w:lineRule="exact"/>
              <w:ind w:left="-60" w:right="-39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7F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1BC07B9" w14:textId="77777777" w:rsidR="00C703BE" w:rsidRPr="00E94713" w:rsidRDefault="00C703BE" w:rsidP="00E94713">
      <w:pPr>
        <w:spacing w:line="240" w:lineRule="auto"/>
        <w:rPr>
          <w:rFonts w:cs="Cordia New"/>
          <w:sz w:val="2"/>
          <w:szCs w:val="2"/>
        </w:rPr>
      </w:pPr>
    </w:p>
    <w:p w14:paraId="35813174" w14:textId="77777777" w:rsidR="00DA1B47" w:rsidRPr="00DA1B47" w:rsidRDefault="00DA1B47" w:rsidP="001A7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38530289" w14:textId="77777777" w:rsidR="00B036A2" w:rsidRPr="001C1946" w:rsidRDefault="0009217B" w:rsidP="00B81776">
      <w:pPr>
        <w:pStyle w:val="Heading1"/>
        <w:keepLines/>
        <w:shd w:val="clear" w:color="auto" w:fill="auto"/>
        <w:tabs>
          <w:tab w:val="clear" w:pos="414"/>
          <w:tab w:val="left" w:pos="540"/>
        </w:tabs>
        <w:spacing w:line="240" w:lineRule="auto"/>
        <w:ind w:left="0" w:right="-45" w:firstLine="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B036A2" w:rsidRPr="001C1946">
        <w:rPr>
          <w:rFonts w:ascii="Angsana New" w:hAnsi="Angsana New"/>
          <w:sz w:val="30"/>
          <w:szCs w:val="30"/>
          <w:u w:val="none"/>
        </w:rPr>
        <w:tab/>
      </w:r>
      <w:r w:rsidR="00B036A2" w:rsidRPr="001C1946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</w:t>
      </w:r>
    </w:p>
    <w:p w14:paraId="639521FA" w14:textId="77777777" w:rsidR="00B036A2" w:rsidRPr="00DA1B47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979"/>
        <w:gridCol w:w="1089"/>
        <w:gridCol w:w="270"/>
        <w:gridCol w:w="990"/>
        <w:gridCol w:w="270"/>
        <w:gridCol w:w="1089"/>
        <w:gridCol w:w="262"/>
        <w:gridCol w:w="1115"/>
      </w:tblGrid>
      <w:tr w:rsidR="00B036A2" w:rsidRPr="001C1946" w14:paraId="185FA7C3" w14:textId="77777777" w:rsidTr="00DA1B47">
        <w:tc>
          <w:tcPr>
            <w:tcW w:w="1742" w:type="pct"/>
          </w:tcPr>
          <w:p w14:paraId="6B455659" w14:textId="77777777" w:rsidR="00B036A2" w:rsidRPr="001C1946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5E0E8F10" w14:textId="77777777" w:rsidR="00B036A2" w:rsidRPr="001C1946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6F934708" w14:textId="77777777" w:rsidR="00B036A2" w:rsidRPr="001C1946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0018DF2B" w14:textId="77777777" w:rsidR="00B036A2" w:rsidRPr="001C1946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3"/>
          </w:tcPr>
          <w:p w14:paraId="55361F67" w14:textId="77777777" w:rsidR="00B036A2" w:rsidRPr="001C1946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E1A8E" w:rsidRPr="001C1946" w14:paraId="75FA5963" w14:textId="77777777" w:rsidTr="00DA1B47">
        <w:tc>
          <w:tcPr>
            <w:tcW w:w="1742" w:type="pct"/>
          </w:tcPr>
          <w:p w14:paraId="28B38FD3" w14:textId="77777777" w:rsidR="002E1A8E" w:rsidRPr="001C1946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0BA15D09" w14:textId="77777777" w:rsidR="00A21ECF" w:rsidRDefault="00A21ECF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  <w:p w14:paraId="487ACB68" w14:textId="77777777" w:rsidR="002E1A8E" w:rsidRPr="001C1946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  <w:r w:rsidRPr="001C1946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5" w:type="pct"/>
          </w:tcPr>
          <w:p w14:paraId="29DA23E8" w14:textId="77777777" w:rsidR="002E1A8E" w:rsidRPr="001C1946" w:rsidRDefault="007D08FB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2E1A8E"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  <w:r w:rsidR="002E1A8E" w:rsidRPr="001C1946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2E1A8E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5" w:type="pct"/>
          </w:tcPr>
          <w:p w14:paraId="30A04DEE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10DA645A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  <w:r w:rsidRPr="001C1946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5" w:type="pct"/>
          </w:tcPr>
          <w:p w14:paraId="25488FB6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BBE09BD" w14:textId="77777777" w:rsidR="002E1A8E" w:rsidRPr="001C1946" w:rsidRDefault="007D08FB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2E1A8E"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  <w:r w:rsidR="002E1A8E" w:rsidRPr="001C1946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2E1A8E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1" w:type="pct"/>
          </w:tcPr>
          <w:p w14:paraId="74888294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34066FC3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  <w:r w:rsidRPr="001C1946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</w:tr>
      <w:tr w:rsidR="00B036A2" w:rsidRPr="001C1946" w14:paraId="2AED2F2C" w14:textId="77777777" w:rsidTr="00DA1B47">
        <w:tc>
          <w:tcPr>
            <w:tcW w:w="1742" w:type="pct"/>
          </w:tcPr>
          <w:p w14:paraId="20442B18" w14:textId="77777777" w:rsidR="00B036A2" w:rsidRPr="001C1946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2360292" w14:textId="77777777" w:rsidR="00B036A2" w:rsidRPr="001C1946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14:paraId="1D0D867D" w14:textId="77777777" w:rsidR="00B036A2" w:rsidRPr="001C1946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E1A8E" w:rsidRPr="001C1946" w14:paraId="045BB529" w14:textId="77777777" w:rsidTr="00DA1B47">
        <w:tc>
          <w:tcPr>
            <w:tcW w:w="1742" w:type="pct"/>
          </w:tcPr>
          <w:p w14:paraId="68376294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526" w:type="pct"/>
          </w:tcPr>
          <w:p w14:paraId="2FCDBF6D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585" w:type="pct"/>
          </w:tcPr>
          <w:p w14:paraId="03359583" w14:textId="77777777" w:rsidR="002E1A8E" w:rsidRPr="001C1946" w:rsidRDefault="002F5A0C" w:rsidP="007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72DB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4F72DB" w:rsidRPr="004F72D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</w:tcPr>
          <w:p w14:paraId="39B57F0F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02D82C56" w14:textId="77777777" w:rsidR="002E1A8E" w:rsidRPr="009C6A5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decimal" w:pos="612"/>
              </w:tabs>
              <w:spacing w:after="0" w:line="240" w:lineRule="auto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45" w:type="pct"/>
          </w:tcPr>
          <w:p w14:paraId="3A29871B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630E290" w14:textId="77777777" w:rsidR="002E1A8E" w:rsidRPr="001C1946" w:rsidRDefault="00E2461B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C70914A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0582C211" w14:textId="77777777" w:rsidR="002E1A8E" w:rsidRPr="009C6A56" w:rsidRDefault="002E1A8E" w:rsidP="002E1A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152</w:t>
            </w:r>
          </w:p>
        </w:tc>
      </w:tr>
      <w:tr w:rsidR="002E1A8E" w:rsidRPr="001C1946" w14:paraId="239DF8D6" w14:textId="77777777" w:rsidTr="00DA1B47">
        <w:tc>
          <w:tcPr>
            <w:tcW w:w="1742" w:type="pct"/>
          </w:tcPr>
          <w:p w14:paraId="4D419519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บุคคลหรือกิจการอื่นๆ</w:t>
            </w:r>
          </w:p>
        </w:tc>
        <w:tc>
          <w:tcPr>
            <w:tcW w:w="526" w:type="pct"/>
          </w:tcPr>
          <w:p w14:paraId="6801CA8E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7C487B3" w14:textId="77777777" w:rsidR="002E1A8E" w:rsidRPr="001C1946" w:rsidRDefault="004F72DB" w:rsidP="007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2F5A0C">
              <w:rPr>
                <w:rFonts w:ascii="Angsana New" w:hAnsi="Angsana New"/>
                <w:sz w:val="30"/>
                <w:szCs w:val="30"/>
                <w:lang w:val="en-US" w:eastAsia="en-US"/>
              </w:rPr>
              <w:t>4,527</w:t>
            </w:r>
          </w:p>
        </w:tc>
        <w:tc>
          <w:tcPr>
            <w:tcW w:w="145" w:type="pct"/>
          </w:tcPr>
          <w:p w14:paraId="399696E6" w14:textId="77777777" w:rsidR="002E1A8E" w:rsidRPr="008316E8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893"/>
              </w:tabs>
              <w:spacing w:line="240" w:lineRule="auto"/>
              <w:ind w:left="-82" w:right="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6127CA39" w14:textId="77777777" w:rsidR="002E1A8E" w:rsidRPr="009C6A56" w:rsidRDefault="002E1A8E" w:rsidP="002E1A8E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40,907</w:t>
            </w:r>
          </w:p>
        </w:tc>
        <w:tc>
          <w:tcPr>
            <w:tcW w:w="145" w:type="pct"/>
          </w:tcPr>
          <w:p w14:paraId="4E85D049" w14:textId="77777777" w:rsidR="002E1A8E" w:rsidRPr="001C1946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9469B7" w14:textId="77777777" w:rsidR="002E1A8E" w:rsidRPr="001C1946" w:rsidRDefault="00E2461B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2,922</w:t>
            </w:r>
          </w:p>
        </w:tc>
        <w:tc>
          <w:tcPr>
            <w:tcW w:w="141" w:type="pct"/>
          </w:tcPr>
          <w:p w14:paraId="1EA89296" w14:textId="77777777" w:rsidR="002E1A8E" w:rsidRPr="008316E8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893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40C36C5" w14:textId="77777777" w:rsidR="002E1A8E" w:rsidRPr="009C6A56" w:rsidRDefault="002E1A8E" w:rsidP="002E1A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4,611</w:t>
            </w:r>
          </w:p>
        </w:tc>
      </w:tr>
      <w:tr w:rsidR="002E1A8E" w:rsidRPr="001C1946" w14:paraId="667DCB7D" w14:textId="77777777" w:rsidTr="00DA1B47">
        <w:tc>
          <w:tcPr>
            <w:tcW w:w="1742" w:type="pct"/>
          </w:tcPr>
          <w:p w14:paraId="7E5FF857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26" w:type="pct"/>
          </w:tcPr>
          <w:p w14:paraId="42C71033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9C55243" w14:textId="77777777" w:rsidR="002E1A8E" w:rsidRPr="004E0503" w:rsidRDefault="002F5A0C" w:rsidP="007D7B5D">
            <w:pPr>
              <w:pStyle w:val="acctfourfigures"/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24,58</w:t>
            </w:r>
            <w:r w:rsidR="004E05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5" w:type="pct"/>
          </w:tcPr>
          <w:p w14:paraId="51F1B718" w14:textId="77777777" w:rsidR="002E1A8E" w:rsidRPr="008316E8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893"/>
              </w:tabs>
              <w:spacing w:line="240" w:lineRule="auto"/>
              <w:ind w:left="-82" w:right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4109FCFE" w14:textId="77777777" w:rsidR="002E1A8E" w:rsidRPr="009C6A56" w:rsidRDefault="002E1A8E" w:rsidP="002E1A8E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41,059</w:t>
            </w:r>
          </w:p>
        </w:tc>
        <w:tc>
          <w:tcPr>
            <w:tcW w:w="145" w:type="pct"/>
          </w:tcPr>
          <w:p w14:paraId="373B7DFB" w14:textId="77777777" w:rsidR="002E1A8E" w:rsidRPr="001C1946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05CDAA2" w14:textId="77777777" w:rsidR="002E1A8E" w:rsidRPr="008316E8" w:rsidRDefault="00E2461B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2,922</w:t>
            </w:r>
          </w:p>
        </w:tc>
        <w:tc>
          <w:tcPr>
            <w:tcW w:w="141" w:type="pct"/>
          </w:tcPr>
          <w:p w14:paraId="053C212B" w14:textId="77777777" w:rsidR="002E1A8E" w:rsidRPr="008316E8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893"/>
              </w:tabs>
              <w:spacing w:line="240" w:lineRule="auto"/>
              <w:ind w:left="-108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6ED11775" w14:textId="77777777" w:rsidR="002E1A8E" w:rsidRPr="009C6A56" w:rsidRDefault="002E1A8E" w:rsidP="002E1A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4,763</w:t>
            </w:r>
          </w:p>
        </w:tc>
      </w:tr>
      <w:tr w:rsidR="002E1A8E" w:rsidRPr="001C1946" w14:paraId="677A46F4" w14:textId="77777777" w:rsidTr="00DA1B47">
        <w:tc>
          <w:tcPr>
            <w:tcW w:w="1742" w:type="pct"/>
          </w:tcPr>
          <w:p w14:paraId="02F46856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หัก</w:t>
            </w:r>
            <w:r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526" w:type="pct"/>
          </w:tcPr>
          <w:p w14:paraId="75534A42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754CDD4" w14:textId="77777777" w:rsidR="002E1A8E" w:rsidRPr="007D7B5D" w:rsidRDefault="002F5A0C" w:rsidP="007D7B5D">
            <w:pPr>
              <w:pStyle w:val="acctfourfigures"/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(977)</w:t>
            </w:r>
          </w:p>
        </w:tc>
        <w:tc>
          <w:tcPr>
            <w:tcW w:w="145" w:type="pct"/>
          </w:tcPr>
          <w:p w14:paraId="2B68EE32" w14:textId="77777777" w:rsidR="002E1A8E" w:rsidRPr="001C1946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386C622" w14:textId="77777777" w:rsidR="002E1A8E" w:rsidRPr="009C6A56" w:rsidRDefault="002E1A8E" w:rsidP="002E1A8E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(995)</w:t>
            </w:r>
          </w:p>
        </w:tc>
        <w:tc>
          <w:tcPr>
            <w:tcW w:w="145" w:type="pct"/>
          </w:tcPr>
          <w:p w14:paraId="146BFB9E" w14:textId="77777777" w:rsidR="002E1A8E" w:rsidRPr="008316E8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DA09A38" w14:textId="77777777" w:rsidR="002E1A8E" w:rsidRPr="008316E8" w:rsidRDefault="00E2461B" w:rsidP="007D7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96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(538)</w:t>
            </w:r>
          </w:p>
        </w:tc>
        <w:tc>
          <w:tcPr>
            <w:tcW w:w="141" w:type="pct"/>
          </w:tcPr>
          <w:p w14:paraId="65490433" w14:textId="77777777" w:rsidR="002E1A8E" w:rsidRPr="008316E8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3"/>
              </w:tabs>
              <w:spacing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D32F8A9" w14:textId="77777777" w:rsidR="002E1A8E" w:rsidRPr="009C6A56" w:rsidRDefault="002E1A8E" w:rsidP="002E1A8E">
            <w:pPr>
              <w:pStyle w:val="acctfourfigures"/>
              <w:tabs>
                <w:tab w:val="clear" w:pos="765"/>
              </w:tabs>
              <w:spacing w:line="240" w:lineRule="auto"/>
              <w:ind w:right="-809" w:firstLine="4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bidi="th-TH"/>
              </w:rPr>
              <w:t>(538)</w:t>
            </w:r>
          </w:p>
        </w:tc>
      </w:tr>
      <w:tr w:rsidR="002E1A8E" w:rsidRPr="001C1946" w14:paraId="51050D7A" w14:textId="77777777" w:rsidTr="00DA1B47">
        <w:tc>
          <w:tcPr>
            <w:tcW w:w="1742" w:type="pct"/>
          </w:tcPr>
          <w:p w14:paraId="5900FD7E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C19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526" w:type="pct"/>
          </w:tcPr>
          <w:p w14:paraId="1609B879" w14:textId="77777777" w:rsidR="002E1A8E" w:rsidRPr="001C1946" w:rsidRDefault="002E1A8E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DF6AA70" w14:textId="77777777" w:rsidR="002E1A8E" w:rsidRPr="007D7B5D" w:rsidRDefault="002F5A0C" w:rsidP="007D7B5D">
            <w:pPr>
              <w:pStyle w:val="acctfourfigures"/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23,611</w:t>
            </w:r>
          </w:p>
        </w:tc>
        <w:tc>
          <w:tcPr>
            <w:tcW w:w="145" w:type="pct"/>
          </w:tcPr>
          <w:p w14:paraId="4AF5522B" w14:textId="77777777" w:rsidR="002E1A8E" w:rsidRPr="001C1946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405E2066" w14:textId="77777777" w:rsidR="002E1A8E" w:rsidRPr="009C6A56" w:rsidRDefault="002E1A8E" w:rsidP="002E1A8E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40,064</w:t>
            </w:r>
          </w:p>
        </w:tc>
        <w:tc>
          <w:tcPr>
            <w:tcW w:w="145" w:type="pct"/>
          </w:tcPr>
          <w:p w14:paraId="760DCEA8" w14:textId="77777777" w:rsidR="002E1A8E" w:rsidRPr="001C1946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ABDE890" w14:textId="77777777" w:rsidR="002E1A8E" w:rsidRPr="008316E8" w:rsidRDefault="00E2461B" w:rsidP="002E1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2,384</w:t>
            </w:r>
          </w:p>
        </w:tc>
        <w:tc>
          <w:tcPr>
            <w:tcW w:w="141" w:type="pct"/>
          </w:tcPr>
          <w:p w14:paraId="328F9496" w14:textId="77777777" w:rsidR="002E1A8E" w:rsidRPr="008316E8" w:rsidRDefault="002E1A8E" w:rsidP="002E1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893"/>
              </w:tabs>
              <w:spacing w:line="240" w:lineRule="auto"/>
              <w:ind w:left="-108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94401C7" w14:textId="77777777" w:rsidR="002E1A8E" w:rsidRPr="009C6A56" w:rsidRDefault="002E1A8E" w:rsidP="002E1A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4,225</w:t>
            </w:r>
          </w:p>
        </w:tc>
      </w:tr>
      <w:tr w:rsidR="008D1460" w:rsidRPr="001C1946" w14:paraId="50018A0E" w14:textId="77777777" w:rsidTr="008D1460">
        <w:tc>
          <w:tcPr>
            <w:tcW w:w="2268" w:type="pct"/>
            <w:gridSpan w:val="2"/>
          </w:tcPr>
          <w:p w14:paraId="49E2E786" w14:textId="77777777" w:rsidR="008D1460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pct"/>
            <w:gridSpan w:val="3"/>
          </w:tcPr>
          <w:p w14:paraId="20D8D03B" w14:textId="77777777" w:rsidR="008D1460" w:rsidRPr="00D75D2C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8B92507" w14:textId="77777777" w:rsidR="008D1460" w:rsidRPr="00D75D2C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3"/>
          </w:tcPr>
          <w:p w14:paraId="31CE3CDC" w14:textId="77777777" w:rsidR="008D1460" w:rsidRPr="00D75D2C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D1460" w:rsidRPr="001C1946" w14:paraId="3EF2E7A4" w14:textId="77777777" w:rsidTr="00DA1B47">
        <w:tc>
          <w:tcPr>
            <w:tcW w:w="2268" w:type="pct"/>
            <w:gridSpan w:val="2"/>
          </w:tcPr>
          <w:p w14:paraId="661A1586" w14:textId="77777777" w:rsidR="008D1460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1B898BD" w14:textId="77777777" w:rsidR="008D1460" w:rsidRPr="0064271F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0" w:firstLine="6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64271F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71C84314" w14:textId="77777777" w:rsidR="008D1460" w:rsidRPr="0064271F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2" w:type="pct"/>
          </w:tcPr>
          <w:p w14:paraId="2AC24DDA" w14:textId="77777777" w:rsidR="008D1460" w:rsidRPr="0064271F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64271F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14:paraId="7B317A23" w14:textId="77777777" w:rsidR="008D1460" w:rsidRPr="0064271F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342777AB" w14:textId="77777777" w:rsidR="008D1460" w:rsidRPr="0064271F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</w:tcPr>
          <w:p w14:paraId="6926A4C6" w14:textId="77777777" w:rsidR="008D1460" w:rsidRPr="0064271F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99" w:type="pct"/>
          </w:tcPr>
          <w:p w14:paraId="0A8C2EFA" w14:textId="77777777" w:rsidR="008D1460" w:rsidRPr="0064271F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64271F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8D1460" w:rsidRPr="001C1946" w14:paraId="0201B0F6" w14:textId="77777777" w:rsidTr="00DA1B47">
        <w:tc>
          <w:tcPr>
            <w:tcW w:w="2268" w:type="pct"/>
            <w:gridSpan w:val="2"/>
          </w:tcPr>
          <w:p w14:paraId="07AD489C" w14:textId="77777777" w:rsidR="008D1460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32" w:type="pct"/>
            <w:gridSpan w:val="7"/>
          </w:tcPr>
          <w:p w14:paraId="1DC74DD5" w14:textId="77777777" w:rsidR="008D1460" w:rsidRPr="00B31150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D1460" w:rsidRPr="001C1946" w14:paraId="2F9ECD6C" w14:textId="77777777" w:rsidTr="00DA1B47">
        <w:tc>
          <w:tcPr>
            <w:tcW w:w="2268" w:type="pct"/>
            <w:gridSpan w:val="2"/>
          </w:tcPr>
          <w:p w14:paraId="15EE72E9" w14:textId="77777777" w:rsidR="008D1460" w:rsidRPr="003A6143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3A61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) </w:t>
            </w:r>
            <w:r w:rsidRPr="003A614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หนี้สูญและหนี้สงสัยจะสูญ</w:t>
            </w:r>
          </w:p>
          <w:p w14:paraId="77BB0832" w14:textId="77777777" w:rsidR="008D1460" w:rsidRPr="008316E8" w:rsidRDefault="008D1460" w:rsidP="008D1460">
            <w:r w:rsidRPr="003A6143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   </w:t>
            </w:r>
            <w:r w:rsidRPr="00825834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3A6143">
              <w:rPr>
                <w:rFonts w:ascii="Angsana New" w:hAnsi="Angsana New" w:cs="Angsana New"/>
                <w:sz w:val="30"/>
                <w:szCs w:val="30"/>
                <w:cs/>
              </w:rPr>
              <w:t>งวดสามเดือนสิ้นสุดวันที่</w:t>
            </w:r>
            <w:r w:rsidRPr="00AE4F9E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1C1946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5D3655CE" w14:textId="77777777" w:rsidR="008D1460" w:rsidRPr="004F72DB" w:rsidRDefault="008D1460" w:rsidP="008D1460">
            <w:pPr>
              <w:pStyle w:val="acctfourfigures"/>
              <w:spacing w:line="240" w:lineRule="auto"/>
              <w:ind w:left="-82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  <w:r w:rsidRPr="004F7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0886B28E" w14:textId="77777777" w:rsidR="008D1460" w:rsidRPr="004F72DB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327CA896" w14:textId="77777777" w:rsidR="008D1460" w:rsidRPr="004F72DB" w:rsidRDefault="008D1460" w:rsidP="008D146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82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4F7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735C4267" w14:textId="77777777" w:rsidR="008D1460" w:rsidRPr="004F72DB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356C674C" w14:textId="77777777" w:rsidR="008D1460" w:rsidRPr="004F72DB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F72D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vAlign w:val="bottom"/>
          </w:tcPr>
          <w:p w14:paraId="1AC3AE72" w14:textId="77777777" w:rsidR="008D1460" w:rsidRPr="004F72DB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vAlign w:val="bottom"/>
          </w:tcPr>
          <w:p w14:paraId="60080B1A" w14:textId="77777777" w:rsidR="008D1460" w:rsidRPr="004F72DB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(5)</w:t>
            </w:r>
          </w:p>
        </w:tc>
      </w:tr>
      <w:tr w:rsidR="008D1460" w:rsidRPr="001C1946" w14:paraId="1B068E62" w14:textId="77777777" w:rsidTr="00DA1B47">
        <w:tc>
          <w:tcPr>
            <w:tcW w:w="2268" w:type="pct"/>
            <w:gridSpan w:val="2"/>
          </w:tcPr>
          <w:p w14:paraId="7A3B6E10" w14:textId="77777777" w:rsidR="008D1460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25834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3A6143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3A6143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AD29B3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54FA671A" w14:textId="77777777" w:rsidR="008D1460" w:rsidRPr="004F72DB" w:rsidRDefault="008D1460" w:rsidP="008D1460">
            <w:pPr>
              <w:pStyle w:val="acctfourfigures"/>
              <w:spacing w:line="240" w:lineRule="auto"/>
              <w:ind w:left="-82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Pr="004F7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5524410" w14:textId="77777777" w:rsidR="008D1460" w:rsidRPr="004F72DB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6009D7B4" w14:textId="77777777" w:rsidR="008D1460" w:rsidRPr="004F72DB" w:rsidRDefault="008D1460" w:rsidP="008D1460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82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7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Pr="004F7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4A4EF93" w14:textId="77777777" w:rsidR="008D1460" w:rsidRPr="004F72DB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7687DCC6" w14:textId="77777777" w:rsidR="008D1460" w:rsidRPr="004F72DB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F72D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52D9A3B" w14:textId="77777777" w:rsidR="008D1460" w:rsidRPr="004F72DB" w:rsidRDefault="008D1460" w:rsidP="008D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82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51829E7A" w14:textId="77777777" w:rsidR="008D1460" w:rsidRPr="004F72DB" w:rsidRDefault="008D1460" w:rsidP="008D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(10)</w:t>
            </w:r>
          </w:p>
        </w:tc>
      </w:tr>
    </w:tbl>
    <w:p w14:paraId="6590F3D5" w14:textId="77777777" w:rsidR="00DA1B47" w:rsidRPr="00BF782D" w:rsidRDefault="00DA1B47" w:rsidP="00DA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706"/>
        <w:jc w:val="thaiDistribute"/>
        <w:rPr>
          <w:rFonts w:ascii="Angsana New" w:hAnsi="Angsana New" w:cs="Angsana New"/>
          <w:sz w:val="20"/>
          <w:szCs w:val="20"/>
        </w:rPr>
      </w:pPr>
    </w:p>
    <w:p w14:paraId="04E70EFF" w14:textId="77777777" w:rsidR="00B036A2" w:rsidRPr="001C1946" w:rsidRDefault="00B036A2" w:rsidP="00DA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706"/>
        <w:jc w:val="thaiDistribute"/>
        <w:rPr>
          <w:rFonts w:ascii="Angsana New" w:hAnsi="Angsana New" w:cs="Angsana New"/>
          <w:sz w:val="30"/>
          <w:szCs w:val="30"/>
        </w:rPr>
      </w:pPr>
      <w:r w:rsidRPr="001C1946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F36ED3B" w14:textId="77777777" w:rsidR="00B036A2" w:rsidRPr="00BF782D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082"/>
        <w:gridCol w:w="267"/>
        <w:gridCol w:w="992"/>
        <w:gridCol w:w="267"/>
        <w:gridCol w:w="1087"/>
        <w:gridCol w:w="267"/>
        <w:gridCol w:w="1079"/>
      </w:tblGrid>
      <w:tr w:rsidR="00B036A2" w:rsidRPr="00D50A39" w14:paraId="23687F82" w14:textId="77777777" w:rsidTr="007F6171">
        <w:tc>
          <w:tcPr>
            <w:tcW w:w="2286" w:type="pct"/>
          </w:tcPr>
          <w:p w14:paraId="6937CACC" w14:textId="77777777" w:rsidR="00B036A2" w:rsidRPr="00D50A39" w:rsidRDefault="00B036A2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1C6BD033" w14:textId="77777777" w:rsidR="00B036A2" w:rsidRPr="00D75D2C" w:rsidRDefault="00B036A2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6F1EF111" w14:textId="77777777" w:rsidR="00B036A2" w:rsidRPr="00D75D2C" w:rsidRDefault="00B036A2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11131064" w14:textId="77777777" w:rsidR="00B036A2" w:rsidRPr="00D75D2C" w:rsidRDefault="00B036A2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E1A8E" w:rsidRPr="00D50A39" w14:paraId="6E6CDD6B" w14:textId="77777777" w:rsidTr="007F6171">
        <w:tc>
          <w:tcPr>
            <w:tcW w:w="2286" w:type="pct"/>
          </w:tcPr>
          <w:p w14:paraId="7AF05406" w14:textId="77777777" w:rsidR="002E1A8E" w:rsidRPr="00D50A39" w:rsidRDefault="002E1A8E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0D4540D" w14:textId="77777777" w:rsidR="002E1A8E" w:rsidRPr="00D75D2C" w:rsidRDefault="007D08FB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  <w:r w:rsidR="002E1A8E"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  <w:r w:rsidR="002E1A8E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1CA969E4" w14:textId="77777777" w:rsidR="002E1A8E" w:rsidRPr="00D75D2C" w:rsidRDefault="002E1A8E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2A500A59" w14:textId="77777777" w:rsidR="002E1A8E" w:rsidRPr="00D75D2C" w:rsidRDefault="002E1A8E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4" w:type="pct"/>
          </w:tcPr>
          <w:p w14:paraId="5BA9CCDA" w14:textId="77777777" w:rsidR="002E1A8E" w:rsidRPr="00D75D2C" w:rsidRDefault="002E1A8E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C249CD7" w14:textId="77777777" w:rsidR="002E1A8E" w:rsidRPr="00D75D2C" w:rsidRDefault="007D08FB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  <w:r w:rsidR="002E1A8E"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  <w:r w:rsidR="002E1A8E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4" w:type="pct"/>
          </w:tcPr>
          <w:p w14:paraId="43A1AF2F" w14:textId="77777777" w:rsidR="002E1A8E" w:rsidRPr="00D75D2C" w:rsidRDefault="002E1A8E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CCA7811" w14:textId="77777777" w:rsidR="002E1A8E" w:rsidRPr="00D75D2C" w:rsidRDefault="007D08FB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906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25A1"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  <w:r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  <w:r w:rsidR="002E1A8E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036A2" w:rsidRPr="00D50A39" w14:paraId="1763E959" w14:textId="77777777" w:rsidTr="007F6171">
        <w:tc>
          <w:tcPr>
            <w:tcW w:w="2286" w:type="pct"/>
          </w:tcPr>
          <w:p w14:paraId="61774961" w14:textId="77777777" w:rsidR="00B036A2" w:rsidRPr="00D50A39" w:rsidRDefault="00B036A2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4" w:type="pct"/>
            <w:gridSpan w:val="7"/>
          </w:tcPr>
          <w:p w14:paraId="384703A7" w14:textId="77777777" w:rsidR="00B036A2" w:rsidRPr="00D75D2C" w:rsidRDefault="00B036A2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036A2" w:rsidRPr="00D50A39" w14:paraId="0D4D6AD2" w14:textId="77777777" w:rsidTr="007F6171">
        <w:tc>
          <w:tcPr>
            <w:tcW w:w="2286" w:type="pct"/>
          </w:tcPr>
          <w:p w14:paraId="6EFBC057" w14:textId="77777777" w:rsidR="00B036A2" w:rsidRPr="00D75D2C" w:rsidRDefault="00B036A2" w:rsidP="007F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2714" w:type="pct"/>
            <w:gridSpan w:val="7"/>
          </w:tcPr>
          <w:p w14:paraId="4B0EAE9C" w14:textId="77777777" w:rsidR="00B036A2" w:rsidRPr="00D75D2C" w:rsidRDefault="00B036A2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161F" w:rsidRPr="00D50A39" w14:paraId="607118AA" w14:textId="77777777" w:rsidTr="007F6171">
        <w:tc>
          <w:tcPr>
            <w:tcW w:w="2286" w:type="pct"/>
          </w:tcPr>
          <w:p w14:paraId="6E07AD17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2" w:type="pct"/>
          </w:tcPr>
          <w:p w14:paraId="37882B0A" w14:textId="77777777" w:rsidR="0074161F" w:rsidRPr="00D75D2C" w:rsidRDefault="002F5A0C" w:rsidP="000D52D5">
            <w:pPr>
              <w:pStyle w:val="acctfourfigures"/>
              <w:spacing w:line="240" w:lineRule="auto"/>
              <w:ind w:left="-12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050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4F72DB" w:rsidRPr="004E0503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14:paraId="7DE7F6D2" w14:textId="77777777" w:rsidR="0074161F" w:rsidRPr="00D75D2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46F4CE79" w14:textId="77777777" w:rsidR="0074161F" w:rsidRPr="009C6A56" w:rsidRDefault="0074161F" w:rsidP="000D5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1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144" w:type="pct"/>
          </w:tcPr>
          <w:p w14:paraId="38A1DF49" w14:textId="77777777" w:rsidR="0074161F" w:rsidRPr="00D75D2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4FFB981" w14:textId="77777777" w:rsidR="0074161F" w:rsidRPr="00D75D2C" w:rsidRDefault="002F5A0C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26" w:right="-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17C565D" w14:textId="77777777" w:rsidR="0074161F" w:rsidRPr="00D75D2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A0A1916" w14:textId="77777777" w:rsidR="0074161F" w:rsidRPr="009C6A56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6A56">
              <w:rPr>
                <w:rFonts w:ascii="Angsana New" w:hAnsi="Angsana New"/>
                <w:sz w:val="30"/>
                <w:szCs w:val="30"/>
                <w:lang w:val="en-US" w:eastAsia="en-US"/>
              </w:rPr>
              <w:t>152</w:t>
            </w:r>
          </w:p>
        </w:tc>
      </w:tr>
      <w:tr w:rsidR="0074161F" w:rsidRPr="00D50A39" w14:paraId="2FCE0E0C" w14:textId="77777777" w:rsidTr="007F6171">
        <w:tc>
          <w:tcPr>
            <w:tcW w:w="2286" w:type="pct"/>
          </w:tcPr>
          <w:p w14:paraId="6DCC0A05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7A960F8" w14:textId="77777777" w:rsidR="0074161F" w:rsidRPr="00345545" w:rsidRDefault="00BC69A6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4554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4" w:type="pct"/>
          </w:tcPr>
          <w:p w14:paraId="47F9ED60" w14:textId="77777777" w:rsidR="0074161F" w:rsidRPr="00345545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5A144933" w14:textId="77777777" w:rsidR="0074161F" w:rsidRPr="00345545" w:rsidRDefault="0074161F" w:rsidP="000D5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455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152</w:t>
            </w:r>
          </w:p>
        </w:tc>
        <w:tc>
          <w:tcPr>
            <w:tcW w:w="144" w:type="pct"/>
          </w:tcPr>
          <w:p w14:paraId="574914C0" w14:textId="77777777" w:rsidR="0074161F" w:rsidRPr="00345545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9ADE0D2" w14:textId="77777777" w:rsidR="0074161F" w:rsidRPr="006A1945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</w:tcPr>
          <w:p w14:paraId="0E968E51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0DE6B7A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152</w:t>
            </w:r>
          </w:p>
        </w:tc>
      </w:tr>
      <w:tr w:rsidR="0074161F" w:rsidRPr="00D50A39" w14:paraId="7A959F8A" w14:textId="77777777" w:rsidTr="007F6171">
        <w:tc>
          <w:tcPr>
            <w:tcW w:w="2286" w:type="pct"/>
          </w:tcPr>
          <w:p w14:paraId="0EFDBD53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754E043" w14:textId="77777777" w:rsidR="0074161F" w:rsidRPr="00345545" w:rsidRDefault="002F5A0C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26" w:right="-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54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E2C2C47" w14:textId="77777777" w:rsidR="0074161F" w:rsidRPr="00345545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FAB73A4" w14:textId="77777777" w:rsidR="0074161F" w:rsidRPr="00345545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26" w:right="-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54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3F8017DF" w14:textId="77777777" w:rsidR="0074161F" w:rsidRPr="00345545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0208FD1" w14:textId="77777777" w:rsidR="0074161F" w:rsidRPr="00D75D2C" w:rsidRDefault="002F5A0C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26" w:right="-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C3A1B8A" w14:textId="77777777" w:rsidR="0074161F" w:rsidRPr="0047798B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C3F7C71" w14:textId="77777777" w:rsidR="0074161F" w:rsidRPr="00D75D2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26" w:right="-24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4161F" w:rsidRPr="00D50A39" w14:paraId="6F494F5B" w14:textId="77777777" w:rsidTr="007F6171">
        <w:tc>
          <w:tcPr>
            <w:tcW w:w="2286" w:type="pct"/>
          </w:tcPr>
          <w:p w14:paraId="59165C94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49EA85E3" w14:textId="77777777" w:rsidR="0074161F" w:rsidRPr="00243DB9" w:rsidRDefault="002F5A0C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4F72D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4" w:type="pct"/>
          </w:tcPr>
          <w:p w14:paraId="451F336D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5904ADE5" w14:textId="77777777" w:rsidR="0074161F" w:rsidRPr="009C6A56" w:rsidRDefault="0074161F" w:rsidP="000D5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152</w:t>
            </w:r>
          </w:p>
        </w:tc>
        <w:tc>
          <w:tcPr>
            <w:tcW w:w="144" w:type="pct"/>
          </w:tcPr>
          <w:p w14:paraId="2390071B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676D5346" w14:textId="77777777" w:rsidR="0074161F" w:rsidRPr="002F5A0C" w:rsidRDefault="002F5A0C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26" w:right="-24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F5A0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82094AC" w14:textId="77777777" w:rsidR="0074161F" w:rsidRPr="002F5A0C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26" w:right="-2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44F46812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152</w:t>
            </w:r>
          </w:p>
        </w:tc>
      </w:tr>
      <w:tr w:rsidR="0074161F" w:rsidRPr="00D50A39" w14:paraId="37EB458B" w14:textId="77777777" w:rsidTr="007F6171">
        <w:tc>
          <w:tcPr>
            <w:tcW w:w="2286" w:type="pct"/>
          </w:tcPr>
          <w:p w14:paraId="6A764793" w14:textId="77777777" w:rsidR="0074161F" w:rsidRPr="00BF782D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6A4B36F" w14:textId="77777777" w:rsidR="0074161F" w:rsidRPr="00BF782D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4" w:type="pct"/>
          </w:tcPr>
          <w:p w14:paraId="07848BC9" w14:textId="77777777" w:rsidR="0074161F" w:rsidRPr="00BF782D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02F34510" w14:textId="77777777" w:rsidR="0074161F" w:rsidRPr="00BF782D" w:rsidRDefault="0074161F" w:rsidP="000D5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13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144" w:type="pct"/>
          </w:tcPr>
          <w:p w14:paraId="49AD1C47" w14:textId="77777777" w:rsidR="0074161F" w:rsidRPr="00BF782D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122A2BE" w14:textId="77777777" w:rsidR="0074161F" w:rsidRPr="00BF782D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4" w:type="pct"/>
          </w:tcPr>
          <w:p w14:paraId="78CA206C" w14:textId="77777777" w:rsidR="0074161F" w:rsidRPr="00BF782D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D4AC16C" w14:textId="77777777" w:rsidR="0074161F" w:rsidRPr="00BF782D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74161F" w:rsidRPr="00D50A39" w14:paraId="7394916C" w14:textId="77777777" w:rsidTr="007F6171">
        <w:tc>
          <w:tcPr>
            <w:tcW w:w="2286" w:type="pct"/>
            <w:vAlign w:val="bottom"/>
          </w:tcPr>
          <w:p w14:paraId="57D7C255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82" w:type="pct"/>
          </w:tcPr>
          <w:p w14:paraId="0B4712BF" w14:textId="77777777" w:rsidR="0074161F" w:rsidRPr="00D50A39" w:rsidRDefault="0074161F" w:rsidP="000D5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3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40A6D106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4" w:type="pct"/>
          </w:tcPr>
          <w:p w14:paraId="5AADB064" w14:textId="77777777" w:rsidR="0074161F" w:rsidRPr="00D50A39" w:rsidRDefault="0074161F" w:rsidP="000D5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5454C4AB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5309B3E1" w14:textId="77777777" w:rsidR="0074161F" w:rsidRPr="00D50A39" w:rsidRDefault="0074161F" w:rsidP="000D5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36469DD3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4E216E62" w14:textId="77777777" w:rsidR="0074161F" w:rsidRPr="00D50A39" w:rsidRDefault="0074161F" w:rsidP="000D5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161F" w:rsidRPr="00D50A39" w14:paraId="3515B2CC" w14:textId="77777777" w:rsidTr="007F6171">
        <w:tc>
          <w:tcPr>
            <w:tcW w:w="2286" w:type="pct"/>
          </w:tcPr>
          <w:p w14:paraId="259BC4B0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2" w:type="pct"/>
          </w:tcPr>
          <w:p w14:paraId="63D54F81" w14:textId="77777777" w:rsidR="0074161F" w:rsidRPr="00D75D2C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14,012</w:t>
            </w:r>
          </w:p>
        </w:tc>
        <w:tc>
          <w:tcPr>
            <w:tcW w:w="144" w:type="pct"/>
          </w:tcPr>
          <w:p w14:paraId="0957F137" w14:textId="77777777" w:rsidR="0074161F" w:rsidRPr="00D75D2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DCD8D4C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23,563</w:t>
            </w:r>
          </w:p>
        </w:tc>
        <w:tc>
          <w:tcPr>
            <w:tcW w:w="144" w:type="pct"/>
          </w:tcPr>
          <w:p w14:paraId="21B24692" w14:textId="77777777" w:rsidR="0074161F" w:rsidRPr="00D75D2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F4A1E16" w14:textId="77777777" w:rsidR="0074161F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705</w:t>
            </w:r>
          </w:p>
        </w:tc>
        <w:tc>
          <w:tcPr>
            <w:tcW w:w="144" w:type="pct"/>
          </w:tcPr>
          <w:p w14:paraId="69712408" w14:textId="77777777" w:rsidR="0074161F" w:rsidRPr="00D75D2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4803248" w14:textId="77777777" w:rsidR="0074161F" w:rsidRPr="00C357D4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1,229</w:t>
            </w:r>
          </w:p>
        </w:tc>
      </w:tr>
      <w:tr w:rsidR="0074161F" w:rsidRPr="00D50A39" w14:paraId="25F0CC18" w14:textId="77777777" w:rsidTr="007F6171">
        <w:tc>
          <w:tcPr>
            <w:tcW w:w="2286" w:type="pct"/>
          </w:tcPr>
          <w:p w14:paraId="1C791042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2" w:type="pct"/>
          </w:tcPr>
          <w:p w14:paraId="6B7166C7" w14:textId="77777777" w:rsidR="0074161F" w:rsidRPr="00D50A39" w:rsidRDefault="0074161F" w:rsidP="000D5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880BFF9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4" w:type="pct"/>
          </w:tcPr>
          <w:p w14:paraId="7E51B202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1F26EEFD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33AB27EB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8272B34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21B132A6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161F" w:rsidRPr="00D50A39" w14:paraId="6BEF4E22" w14:textId="77777777" w:rsidTr="007F6171">
        <w:tc>
          <w:tcPr>
            <w:tcW w:w="2286" w:type="pct"/>
          </w:tcPr>
          <w:p w14:paraId="21D27AA1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D50A3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2" w:type="pct"/>
          </w:tcPr>
          <w:p w14:paraId="22B73806" w14:textId="77777777" w:rsidR="0074161F" w:rsidRPr="00D75D2C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9,455</w:t>
            </w:r>
          </w:p>
        </w:tc>
        <w:tc>
          <w:tcPr>
            <w:tcW w:w="144" w:type="pct"/>
          </w:tcPr>
          <w:p w14:paraId="69ED073C" w14:textId="77777777" w:rsidR="0074161F" w:rsidRPr="00D75D2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453B6675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16,17</w:t>
            </w:r>
            <w:r w:rsidRPr="008A6FFE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14:paraId="12D6724B" w14:textId="77777777" w:rsidR="0074161F" w:rsidRPr="00D75D2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7EB6E47" w14:textId="77777777" w:rsidR="0074161F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1,613</w:t>
            </w:r>
          </w:p>
        </w:tc>
        <w:tc>
          <w:tcPr>
            <w:tcW w:w="144" w:type="pct"/>
          </w:tcPr>
          <w:p w14:paraId="2DF27B20" w14:textId="77777777" w:rsidR="0074161F" w:rsidRPr="00D75D2C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9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4A6A5297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2,67</w:t>
            </w:r>
            <w:r w:rsidRPr="008A6FFE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74161F" w:rsidRPr="00D50A39" w14:paraId="3AB20ADC" w14:textId="77777777" w:rsidTr="007F6171">
        <w:tc>
          <w:tcPr>
            <w:tcW w:w="2286" w:type="pct"/>
          </w:tcPr>
          <w:p w14:paraId="5695620A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D50A39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2" w:type="pct"/>
          </w:tcPr>
          <w:p w14:paraId="3BDF04DB" w14:textId="77777777" w:rsidR="0074161F" w:rsidRPr="00D75D2C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457</w:t>
            </w:r>
          </w:p>
        </w:tc>
        <w:tc>
          <w:tcPr>
            <w:tcW w:w="144" w:type="pct"/>
          </w:tcPr>
          <w:p w14:paraId="75CA1C9F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4" w:type="pct"/>
          </w:tcPr>
          <w:p w14:paraId="65B90282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20</w:t>
            </w:r>
          </w:p>
        </w:tc>
        <w:tc>
          <w:tcPr>
            <w:tcW w:w="144" w:type="pct"/>
          </w:tcPr>
          <w:p w14:paraId="05A23416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3AB4D0F6" w14:textId="77777777" w:rsidR="0074161F" w:rsidRPr="00337BBB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4" w:type="pct"/>
          </w:tcPr>
          <w:p w14:paraId="45C14436" w14:textId="77777777" w:rsidR="0074161F" w:rsidRPr="000E3C11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</w:tcPr>
          <w:p w14:paraId="2262931A" w14:textId="77777777" w:rsidR="0074161F" w:rsidRPr="00C357D4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357D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20</w:t>
            </w:r>
          </w:p>
        </w:tc>
      </w:tr>
      <w:tr w:rsidR="0074161F" w:rsidRPr="00D50A39" w14:paraId="7D1BDFB0" w14:textId="77777777" w:rsidTr="007F6171">
        <w:tc>
          <w:tcPr>
            <w:tcW w:w="2286" w:type="pct"/>
          </w:tcPr>
          <w:p w14:paraId="5B577F86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 xml:space="preserve">6 </w:t>
            </w:r>
            <w:r w:rsidRPr="00D50A39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2" w:type="pct"/>
          </w:tcPr>
          <w:p w14:paraId="46C41D35" w14:textId="77777777" w:rsidR="0074161F" w:rsidRPr="00D75D2C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144" w:type="pct"/>
          </w:tcPr>
          <w:p w14:paraId="6CA158D0" w14:textId="77777777" w:rsidR="0074161F" w:rsidRPr="00EE4DA6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4D9063F" w14:textId="77777777" w:rsidR="0074161F" w:rsidRPr="00C357D4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14</w:t>
            </w:r>
            <w:r w:rsidRPr="00C357D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4" w:type="pct"/>
          </w:tcPr>
          <w:p w14:paraId="14D15AE8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3E993CB7" w14:textId="77777777" w:rsidR="0074161F" w:rsidRPr="009B68E0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144" w:type="pct"/>
          </w:tcPr>
          <w:p w14:paraId="17BB086F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7D3F3687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A6FF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148</w:t>
            </w:r>
          </w:p>
        </w:tc>
      </w:tr>
      <w:tr w:rsidR="0074161F" w:rsidRPr="00D50A39" w14:paraId="08ED140C" w14:textId="77777777" w:rsidTr="007F6171">
        <w:tc>
          <w:tcPr>
            <w:tcW w:w="2286" w:type="pct"/>
          </w:tcPr>
          <w:p w14:paraId="31614C83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50A39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CC114E1" w14:textId="77777777" w:rsidR="0074161F" w:rsidRPr="00D75D2C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538</w:t>
            </w:r>
          </w:p>
        </w:tc>
        <w:tc>
          <w:tcPr>
            <w:tcW w:w="144" w:type="pct"/>
          </w:tcPr>
          <w:p w14:paraId="164AED08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537417F5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1,004</w:t>
            </w:r>
          </w:p>
        </w:tc>
        <w:tc>
          <w:tcPr>
            <w:tcW w:w="144" w:type="pct"/>
          </w:tcPr>
          <w:p w14:paraId="27C7F9DB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DC916F5" w14:textId="77777777" w:rsidR="0074161F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538</w:t>
            </w:r>
          </w:p>
        </w:tc>
        <w:tc>
          <w:tcPr>
            <w:tcW w:w="144" w:type="pct"/>
          </w:tcPr>
          <w:p w14:paraId="66828B05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91C2CBD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538</w:t>
            </w:r>
          </w:p>
        </w:tc>
      </w:tr>
      <w:tr w:rsidR="0074161F" w:rsidRPr="00D50A39" w14:paraId="3A120D8A" w14:textId="77777777" w:rsidTr="007F6171">
        <w:tc>
          <w:tcPr>
            <w:tcW w:w="2286" w:type="pct"/>
          </w:tcPr>
          <w:p w14:paraId="0A26CB7B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D58ED3A" w14:textId="77777777" w:rsidR="0074161F" w:rsidRPr="00017F32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24,527</w:t>
            </w:r>
          </w:p>
        </w:tc>
        <w:tc>
          <w:tcPr>
            <w:tcW w:w="144" w:type="pct"/>
          </w:tcPr>
          <w:p w14:paraId="27917EBF" w14:textId="77777777" w:rsidR="0074161F" w:rsidRPr="00017F32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13B83377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40,90</w:t>
            </w:r>
            <w:r w:rsidRPr="008A6FF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4" w:type="pct"/>
          </w:tcPr>
          <w:p w14:paraId="1C9B1A0C" w14:textId="77777777" w:rsidR="0074161F" w:rsidRPr="008A6FFE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5431295" w14:textId="77777777" w:rsidR="0074161F" w:rsidRPr="008A6FFE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2,922</w:t>
            </w:r>
          </w:p>
        </w:tc>
        <w:tc>
          <w:tcPr>
            <w:tcW w:w="144" w:type="pct"/>
          </w:tcPr>
          <w:p w14:paraId="792C97E5" w14:textId="77777777" w:rsidR="0074161F" w:rsidRPr="008A6FFE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ECC2E1E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4,61</w:t>
            </w:r>
            <w:r w:rsidRPr="008A6FF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</w:tr>
      <w:tr w:rsidR="0074161F" w:rsidRPr="00072C45" w14:paraId="48D1F75B" w14:textId="77777777" w:rsidTr="007F6171">
        <w:tc>
          <w:tcPr>
            <w:tcW w:w="2286" w:type="pct"/>
          </w:tcPr>
          <w:p w14:paraId="619E3C66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E800A05" w14:textId="77777777" w:rsidR="0074161F" w:rsidRPr="00D75D2C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7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(9</w:t>
            </w:r>
            <w:r w:rsidR="004F72D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7)</w:t>
            </w:r>
          </w:p>
        </w:tc>
        <w:tc>
          <w:tcPr>
            <w:tcW w:w="144" w:type="pct"/>
          </w:tcPr>
          <w:p w14:paraId="610D2A0C" w14:textId="77777777" w:rsidR="0074161F" w:rsidRPr="00D50A3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5112EC18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(995)</w:t>
            </w:r>
          </w:p>
        </w:tc>
        <w:tc>
          <w:tcPr>
            <w:tcW w:w="144" w:type="pct"/>
          </w:tcPr>
          <w:p w14:paraId="5DF83779" w14:textId="77777777" w:rsidR="0074161F" w:rsidRPr="00E10B4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675063C" w14:textId="77777777" w:rsidR="0074161F" w:rsidRPr="00D75D2C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(538)</w:t>
            </w:r>
          </w:p>
        </w:tc>
        <w:tc>
          <w:tcPr>
            <w:tcW w:w="144" w:type="pct"/>
          </w:tcPr>
          <w:p w14:paraId="227CE724" w14:textId="77777777" w:rsidR="0074161F" w:rsidRPr="00E10B49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CBC2486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-17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A6FF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(538)</w:t>
            </w:r>
          </w:p>
        </w:tc>
      </w:tr>
      <w:tr w:rsidR="0074161F" w:rsidRPr="00D50A39" w14:paraId="2BB184C9" w14:textId="77777777" w:rsidTr="007F6171">
        <w:tc>
          <w:tcPr>
            <w:tcW w:w="2286" w:type="pct"/>
          </w:tcPr>
          <w:p w14:paraId="3A0B2D42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9D41697" w14:textId="77777777" w:rsidR="0074161F" w:rsidRPr="00017F32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23,550</w:t>
            </w:r>
          </w:p>
        </w:tc>
        <w:tc>
          <w:tcPr>
            <w:tcW w:w="144" w:type="pct"/>
          </w:tcPr>
          <w:p w14:paraId="387381FD" w14:textId="77777777" w:rsidR="0074161F" w:rsidRPr="00017F32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424E864D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39,912</w:t>
            </w:r>
          </w:p>
        </w:tc>
        <w:tc>
          <w:tcPr>
            <w:tcW w:w="144" w:type="pct"/>
          </w:tcPr>
          <w:p w14:paraId="59830513" w14:textId="77777777" w:rsidR="0074161F" w:rsidRPr="008A6FFE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2668039" w14:textId="77777777" w:rsidR="0074161F" w:rsidRPr="008A6FFE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2,384</w:t>
            </w:r>
          </w:p>
        </w:tc>
        <w:tc>
          <w:tcPr>
            <w:tcW w:w="144" w:type="pct"/>
          </w:tcPr>
          <w:p w14:paraId="0151C7C7" w14:textId="77777777" w:rsidR="0074161F" w:rsidRPr="008A6FFE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3969D231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4,07</w:t>
            </w:r>
            <w:r w:rsidRPr="008A6FF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</w:tr>
      <w:tr w:rsidR="0074161F" w:rsidRPr="00D50A39" w14:paraId="2B159B95" w14:textId="77777777" w:rsidTr="00BF782D">
        <w:trPr>
          <w:trHeight w:val="280"/>
        </w:trPr>
        <w:tc>
          <w:tcPr>
            <w:tcW w:w="2286" w:type="pct"/>
          </w:tcPr>
          <w:p w14:paraId="543FCFEF" w14:textId="77777777" w:rsidR="0074161F" w:rsidRPr="00BF782D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F18F784" w14:textId="77777777" w:rsidR="0074161F" w:rsidRPr="00BF782D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4" w:type="pct"/>
          </w:tcPr>
          <w:p w14:paraId="6BDC47CF" w14:textId="77777777" w:rsidR="0074161F" w:rsidRPr="00BF782D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7CBBCDA0" w14:textId="77777777" w:rsidR="0074161F" w:rsidRPr="00BF782D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4" w:type="pct"/>
          </w:tcPr>
          <w:p w14:paraId="4BCC7606" w14:textId="77777777" w:rsidR="0074161F" w:rsidRPr="00BF782D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DD8AA9A" w14:textId="77777777" w:rsidR="0074161F" w:rsidRPr="00BF782D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4" w:type="pct"/>
          </w:tcPr>
          <w:p w14:paraId="7C15E1C2" w14:textId="77777777" w:rsidR="0074161F" w:rsidRPr="00BF782D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6E82CD94" w14:textId="77777777" w:rsidR="0074161F" w:rsidRPr="00BF782D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74161F" w:rsidRPr="00D50A39" w14:paraId="78F391E8" w14:textId="77777777" w:rsidTr="007F6171">
        <w:tc>
          <w:tcPr>
            <w:tcW w:w="2286" w:type="pct"/>
          </w:tcPr>
          <w:p w14:paraId="76FE5D7F" w14:textId="77777777" w:rsidR="0074161F" w:rsidRPr="00D50A39" w:rsidRDefault="0074161F" w:rsidP="007F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755BE16" w14:textId="77777777" w:rsidR="0074161F" w:rsidRPr="00017F32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F72D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23,61</w:t>
            </w:r>
            <w:r w:rsidR="00962E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4" w:type="pct"/>
          </w:tcPr>
          <w:p w14:paraId="4F6A09AA" w14:textId="77777777" w:rsidR="0074161F" w:rsidRPr="00017F32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32019706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40,064</w:t>
            </w:r>
          </w:p>
        </w:tc>
        <w:tc>
          <w:tcPr>
            <w:tcW w:w="144" w:type="pct"/>
          </w:tcPr>
          <w:p w14:paraId="020B99F9" w14:textId="77777777" w:rsidR="0074161F" w:rsidRPr="008A6FFE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121EA24D" w14:textId="77777777" w:rsidR="0074161F" w:rsidRPr="008A6FFE" w:rsidRDefault="00A31591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2,384</w:t>
            </w:r>
          </w:p>
        </w:tc>
        <w:tc>
          <w:tcPr>
            <w:tcW w:w="144" w:type="pct"/>
          </w:tcPr>
          <w:p w14:paraId="3C452A55" w14:textId="77777777" w:rsidR="0074161F" w:rsidRPr="008A6FFE" w:rsidRDefault="0074161F" w:rsidP="000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6" w:right="-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4475DEDD" w14:textId="77777777" w:rsidR="0074161F" w:rsidRPr="008A6FFE" w:rsidRDefault="0074161F" w:rsidP="000D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26" w:right="3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6FF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4,225</w:t>
            </w:r>
          </w:p>
        </w:tc>
      </w:tr>
    </w:tbl>
    <w:p w14:paraId="33317861" w14:textId="77777777" w:rsidR="008E0433" w:rsidRPr="00DA1B47" w:rsidRDefault="008E0433" w:rsidP="000E3C11">
      <w:pPr>
        <w:pStyle w:val="Heading1"/>
        <w:keepLines/>
        <w:shd w:val="clear" w:color="auto" w:fill="auto"/>
        <w:tabs>
          <w:tab w:val="clear" w:pos="414"/>
          <w:tab w:val="left" w:pos="540"/>
        </w:tabs>
        <w:spacing w:line="240" w:lineRule="auto"/>
        <w:ind w:left="0" w:right="-45" w:firstLine="0"/>
        <w:jc w:val="thaiDistribute"/>
        <w:rPr>
          <w:rFonts w:ascii="Angsana New" w:hAnsi="Angsana New"/>
          <w:sz w:val="24"/>
          <w:szCs w:val="24"/>
          <w:u w:val="none"/>
          <w:cs/>
          <w:lang w:val="th-TH"/>
        </w:rPr>
      </w:pPr>
    </w:p>
    <w:p w14:paraId="0BE3E7E6" w14:textId="77777777" w:rsidR="003C40AB" w:rsidRDefault="008E0433" w:rsidP="00DA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A132B5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A132B5">
        <w:rPr>
          <w:rFonts w:ascii="Angsana New" w:hAnsi="Angsana New" w:cs="Angsana New"/>
          <w:sz w:val="30"/>
          <w:szCs w:val="30"/>
          <w:cs/>
        </w:rPr>
        <w:t>กลุ่ม</w:t>
      </w:r>
      <w:r w:rsidRPr="00A132B5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 </w:t>
      </w:r>
      <w:r w:rsidR="00A132B5" w:rsidRPr="00A132B5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A132B5" w:rsidRPr="00A132B5">
        <w:rPr>
          <w:rFonts w:ascii="Angsana New" w:hAnsi="Angsana New" w:cs="Angsana New" w:hint="cs"/>
          <w:sz w:val="30"/>
          <w:szCs w:val="30"/>
          <w:cs/>
        </w:rPr>
        <w:t xml:space="preserve"> 30</w:t>
      </w:r>
      <w:r w:rsidR="005D34D6">
        <w:rPr>
          <w:rFonts w:ascii="Angsana New" w:hAnsi="Angsana New" w:cs="Angsana New"/>
          <w:sz w:val="30"/>
          <w:szCs w:val="30"/>
        </w:rPr>
        <w:t xml:space="preserve"> </w:t>
      </w:r>
      <w:r w:rsidR="00EE4DA6">
        <w:rPr>
          <w:rFonts w:ascii="Angsana New" w:hAnsi="Angsana New" w:cs="Angsana New"/>
          <w:sz w:val="30"/>
          <w:szCs w:val="30"/>
        </w:rPr>
        <w:t>-</w:t>
      </w:r>
      <w:r w:rsidR="005D34D6">
        <w:rPr>
          <w:rFonts w:ascii="Angsana New" w:hAnsi="Angsana New" w:cs="Angsana New"/>
          <w:sz w:val="30"/>
          <w:szCs w:val="30"/>
        </w:rPr>
        <w:t xml:space="preserve"> </w:t>
      </w:r>
      <w:r w:rsidR="00EE4DA6">
        <w:rPr>
          <w:rFonts w:ascii="Angsana New" w:hAnsi="Angsana New" w:cs="Angsana New"/>
          <w:sz w:val="30"/>
          <w:szCs w:val="30"/>
        </w:rPr>
        <w:t>45</w:t>
      </w:r>
      <w:r w:rsidRPr="00A132B5">
        <w:rPr>
          <w:rFonts w:ascii="Angsana New" w:hAnsi="Angsana New" w:cs="Angsana New"/>
          <w:sz w:val="30"/>
          <w:szCs w:val="30"/>
        </w:rPr>
        <w:t xml:space="preserve"> </w:t>
      </w:r>
      <w:r w:rsidRPr="00A132B5">
        <w:rPr>
          <w:rFonts w:ascii="Angsana New" w:hAnsi="Angsana New" w:cs="Angsana New"/>
          <w:sz w:val="30"/>
          <w:szCs w:val="30"/>
          <w:cs/>
        </w:rPr>
        <w:t>วัน</w:t>
      </w:r>
    </w:p>
    <w:p w14:paraId="4144210C" w14:textId="77777777" w:rsidR="002906BE" w:rsidRDefault="002906BE" w:rsidP="00DA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6DB48F91" w14:textId="77777777" w:rsidR="002906BE" w:rsidRDefault="002906BE" w:rsidP="00DA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42F48F15" w14:textId="77777777" w:rsidR="002906BE" w:rsidRDefault="002906BE" w:rsidP="00DA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3B21F790" w14:textId="77777777" w:rsidR="002906BE" w:rsidRDefault="002906BE" w:rsidP="00DA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21232E79" w14:textId="77777777" w:rsidR="002906BE" w:rsidRDefault="002906BE" w:rsidP="00DA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5DBAA5A8" w14:textId="77777777" w:rsidR="002906BE" w:rsidRDefault="002906BE" w:rsidP="00DA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5C7205BB" w14:textId="77777777" w:rsidR="000E3C11" w:rsidRPr="004653A1" w:rsidRDefault="00072C45" w:rsidP="000D52D5">
      <w:pPr>
        <w:pStyle w:val="Heading1"/>
        <w:keepLines/>
        <w:shd w:val="clear" w:color="auto" w:fill="auto"/>
        <w:tabs>
          <w:tab w:val="clear" w:pos="414"/>
          <w:tab w:val="left" w:pos="540"/>
        </w:tabs>
        <w:spacing w:line="240" w:lineRule="auto"/>
        <w:ind w:left="0" w:right="-45" w:firstLine="0"/>
        <w:jc w:val="thaiDistribute"/>
        <w:rPr>
          <w:rFonts w:ascii="Angsana New" w:hAnsi="Angsana New"/>
          <w:sz w:val="30"/>
          <w:szCs w:val="30"/>
          <w:highlight w:val="yellow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0E3C11" w:rsidRPr="00E27C9D">
        <w:rPr>
          <w:rFonts w:ascii="Angsana New" w:hAnsi="Angsana New" w:hint="cs"/>
          <w:sz w:val="30"/>
          <w:szCs w:val="30"/>
          <w:u w:val="none"/>
          <w:cs/>
          <w:lang w:val="th-TH"/>
        </w:rPr>
        <w:tab/>
      </w:r>
      <w:r w:rsidR="000E3C11" w:rsidRPr="00E27C9D">
        <w:rPr>
          <w:rFonts w:ascii="Angsana New" w:hAnsi="Angsana New"/>
          <w:sz w:val="30"/>
          <w:szCs w:val="30"/>
          <w:u w:val="none"/>
          <w:cs/>
          <w:lang w:val="th-TH"/>
        </w:rPr>
        <w:t>ลูกหนี้</w:t>
      </w:r>
      <w:r w:rsidR="000E3C11" w:rsidRPr="00E27C9D">
        <w:rPr>
          <w:rFonts w:ascii="Angsana New" w:hAnsi="Angsana New" w:hint="cs"/>
          <w:sz w:val="30"/>
          <w:szCs w:val="30"/>
          <w:u w:val="none"/>
          <w:cs/>
          <w:lang w:val="th-TH"/>
        </w:rPr>
        <w:t>อื่น</w:t>
      </w:r>
    </w:p>
    <w:p w14:paraId="1D52BFC3" w14:textId="77777777" w:rsidR="000E3C11" w:rsidRPr="00B76BDF" w:rsidRDefault="000E3C11" w:rsidP="000E3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1"/>
        <w:gridCol w:w="897"/>
        <w:gridCol w:w="1100"/>
        <w:gridCol w:w="270"/>
        <w:gridCol w:w="1039"/>
        <w:gridCol w:w="236"/>
        <w:gridCol w:w="1068"/>
        <w:gridCol w:w="272"/>
        <w:gridCol w:w="1074"/>
      </w:tblGrid>
      <w:tr w:rsidR="000E3C11" w:rsidRPr="00E27C9D" w14:paraId="7F9B4A78" w14:textId="77777777" w:rsidTr="000D52D5">
        <w:tc>
          <w:tcPr>
            <w:tcW w:w="1800" w:type="pct"/>
          </w:tcPr>
          <w:p w14:paraId="0A9353BD" w14:textId="77777777" w:rsidR="000E3C11" w:rsidRPr="00E27C9D" w:rsidRDefault="000E3C11" w:rsidP="001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51004077" w14:textId="77777777" w:rsidR="000E3C11" w:rsidRPr="00E27C9D" w:rsidRDefault="000E3C11" w:rsidP="00107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11B60806" w14:textId="77777777" w:rsidR="000E3C11" w:rsidRPr="00E27C9D" w:rsidRDefault="000E3C11" w:rsidP="001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7C9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</w:tcPr>
          <w:p w14:paraId="0F5E8C26" w14:textId="77777777" w:rsidR="000E3C11" w:rsidRPr="00E27C9D" w:rsidRDefault="000E3C11" w:rsidP="001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39334999" w14:textId="77777777" w:rsidR="000E3C11" w:rsidRPr="00E27C9D" w:rsidRDefault="000E3C11" w:rsidP="00107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7C9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324DC" w:rsidRPr="00E27C9D" w14:paraId="700B340F" w14:textId="77777777" w:rsidTr="000D52D5">
        <w:tc>
          <w:tcPr>
            <w:tcW w:w="1800" w:type="pct"/>
          </w:tcPr>
          <w:p w14:paraId="0384E046" w14:textId="77777777" w:rsidR="001324DC" w:rsidRPr="00E27C9D" w:rsidRDefault="001324DC" w:rsidP="0013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1B9C8884" w14:textId="77777777" w:rsidR="001324DC" w:rsidRPr="00E27C9D" w:rsidRDefault="001324DC" w:rsidP="0013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591" w:type="pct"/>
          </w:tcPr>
          <w:p w14:paraId="5F2DF470" w14:textId="77777777" w:rsidR="001324DC" w:rsidRPr="00E27C9D" w:rsidRDefault="00BE0A4E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</w:p>
        </w:tc>
        <w:tc>
          <w:tcPr>
            <w:tcW w:w="145" w:type="pct"/>
          </w:tcPr>
          <w:p w14:paraId="01074748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0F46396D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27" w:type="pct"/>
          </w:tcPr>
          <w:p w14:paraId="1415BAC8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0AB41C5" w14:textId="77777777" w:rsidR="001324DC" w:rsidRPr="00E27C9D" w:rsidRDefault="00BE0A4E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1C19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 </w:t>
            </w:r>
          </w:p>
        </w:tc>
        <w:tc>
          <w:tcPr>
            <w:tcW w:w="146" w:type="pct"/>
          </w:tcPr>
          <w:p w14:paraId="6506D9C0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52DC7F44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1324DC" w:rsidRPr="00E27C9D" w14:paraId="792225FE" w14:textId="77777777" w:rsidTr="000D52D5">
        <w:tc>
          <w:tcPr>
            <w:tcW w:w="1800" w:type="pct"/>
          </w:tcPr>
          <w:p w14:paraId="78D913EA" w14:textId="77777777" w:rsidR="001324DC" w:rsidRPr="00E27C9D" w:rsidRDefault="001324DC" w:rsidP="0013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3ADDEA93" w14:textId="77777777" w:rsidR="001324DC" w:rsidRPr="00E27C9D" w:rsidRDefault="001324DC" w:rsidP="0013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  <w:r w:rsidRPr="00E27C9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1" w:type="pct"/>
          </w:tcPr>
          <w:p w14:paraId="6E7CD8E6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5" w:type="pct"/>
          </w:tcPr>
          <w:p w14:paraId="4699E50B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</w:tcPr>
          <w:p w14:paraId="18F4A9A5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7" w:type="pct"/>
          </w:tcPr>
          <w:p w14:paraId="7D1CDFD3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7C3AD64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08DFCC65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0CB0E3DC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1324DC" w:rsidRPr="00E27C9D" w14:paraId="6B7EA39D" w14:textId="77777777" w:rsidTr="000D52D5">
        <w:tc>
          <w:tcPr>
            <w:tcW w:w="1800" w:type="pct"/>
          </w:tcPr>
          <w:p w14:paraId="2E186E85" w14:textId="77777777" w:rsidR="001324DC" w:rsidRPr="00E27C9D" w:rsidRDefault="001324DC" w:rsidP="0013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7A54B7DC" w14:textId="77777777" w:rsidR="001324DC" w:rsidRPr="00E27C9D" w:rsidRDefault="001324DC" w:rsidP="0013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2718" w:type="pct"/>
            <w:gridSpan w:val="7"/>
          </w:tcPr>
          <w:p w14:paraId="1F1E6112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27C9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324DC" w:rsidRPr="00E27C9D" w14:paraId="0415340D" w14:textId="77777777" w:rsidTr="000D52D5">
        <w:tc>
          <w:tcPr>
            <w:tcW w:w="1800" w:type="pct"/>
          </w:tcPr>
          <w:p w14:paraId="7457A116" w14:textId="77777777" w:rsidR="001324DC" w:rsidRPr="00A801E7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801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482" w:type="pct"/>
          </w:tcPr>
          <w:p w14:paraId="60CBCE4A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5B5CC1F" w14:textId="77777777" w:rsidR="001324DC" w:rsidRPr="0087682A" w:rsidRDefault="00A31591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45" w:type="pct"/>
          </w:tcPr>
          <w:p w14:paraId="2A646F92" w14:textId="77777777" w:rsidR="001324DC" w:rsidRPr="0087682A" w:rsidRDefault="001324DC" w:rsidP="001324DC">
            <w:pPr>
              <w:tabs>
                <w:tab w:val="clear" w:pos="227"/>
                <w:tab w:val="clear" w:pos="454"/>
                <w:tab w:val="clear" w:pos="680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A18F141" w14:textId="77777777" w:rsidR="001324DC" w:rsidRPr="00333FE1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33F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253</w:t>
            </w:r>
          </w:p>
        </w:tc>
        <w:tc>
          <w:tcPr>
            <w:tcW w:w="127" w:type="pct"/>
          </w:tcPr>
          <w:p w14:paraId="59EC33D0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58C8D4D" w14:textId="77777777" w:rsidR="001324DC" w:rsidRPr="0016238B" w:rsidRDefault="00A31591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146" w:type="pct"/>
          </w:tcPr>
          <w:p w14:paraId="0C159B8B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3FCCB6F" w14:textId="77777777" w:rsidR="001324DC" w:rsidRPr="0016238B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238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44,416</w:t>
            </w:r>
          </w:p>
        </w:tc>
      </w:tr>
      <w:tr w:rsidR="001324DC" w:rsidRPr="00E27C9D" w14:paraId="3E45ABC3" w14:textId="77777777" w:rsidTr="000D52D5">
        <w:tc>
          <w:tcPr>
            <w:tcW w:w="1800" w:type="pct"/>
          </w:tcPr>
          <w:p w14:paraId="3C7A7837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2" w:type="pct"/>
          </w:tcPr>
          <w:p w14:paraId="4162B73D" w14:textId="77777777" w:rsidR="001324DC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031C7029" w14:textId="77777777" w:rsidR="001324DC" w:rsidRDefault="001324DC" w:rsidP="001324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5" w:type="pct"/>
          </w:tcPr>
          <w:p w14:paraId="750795EE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3F0FBEC7" w14:textId="77777777" w:rsidR="001324DC" w:rsidRPr="0016238B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5A16B7AD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4914A74" w14:textId="77777777" w:rsidR="001324DC" w:rsidRPr="0016238B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4E21F7A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1DE7545" w14:textId="77777777" w:rsidR="001324DC" w:rsidRPr="0016238B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1324DC" w:rsidRPr="00E27C9D" w14:paraId="42D1FB23" w14:textId="77777777" w:rsidTr="000D52D5">
        <w:tc>
          <w:tcPr>
            <w:tcW w:w="1800" w:type="pct"/>
          </w:tcPr>
          <w:p w14:paraId="11DB2D90" w14:textId="77777777" w:rsidR="001324DC" w:rsidRPr="00613E1A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E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2" w:type="pct"/>
          </w:tcPr>
          <w:p w14:paraId="206F98FF" w14:textId="77777777" w:rsidR="001324DC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44D4480" w14:textId="77777777" w:rsidR="001324DC" w:rsidRDefault="001324DC" w:rsidP="001324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349E8D8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55769A88" w14:textId="77777777" w:rsidR="001324DC" w:rsidRPr="0016238B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2133B1B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CF63A1" w14:textId="77777777" w:rsidR="001324DC" w:rsidRPr="0016238B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D2E1C1D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CF94B7E" w14:textId="77777777" w:rsidR="001324DC" w:rsidRPr="0016238B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324DC" w:rsidRPr="00E27C9D" w14:paraId="1E8BF551" w14:textId="77777777" w:rsidTr="000D52D5">
        <w:tc>
          <w:tcPr>
            <w:tcW w:w="1800" w:type="pct"/>
          </w:tcPr>
          <w:p w14:paraId="0C9C49CE" w14:textId="77777777" w:rsidR="001324DC" w:rsidRPr="00003A61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82" w:type="pct"/>
          </w:tcPr>
          <w:p w14:paraId="62C82060" w14:textId="77777777" w:rsidR="001324DC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28EFA16" w14:textId="77777777" w:rsidR="001324DC" w:rsidRDefault="00A31591" w:rsidP="001324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</w:t>
            </w:r>
            <w:r w:rsidR="00962E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45" w:type="pct"/>
          </w:tcPr>
          <w:p w14:paraId="321CF775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1C4E18B3" w14:textId="77777777" w:rsidR="001324DC" w:rsidRPr="0016238B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23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27,487</w:t>
            </w:r>
          </w:p>
        </w:tc>
        <w:tc>
          <w:tcPr>
            <w:tcW w:w="127" w:type="pct"/>
          </w:tcPr>
          <w:p w14:paraId="7B1652A8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26DE9C0" w14:textId="77777777" w:rsidR="001324DC" w:rsidRPr="0016238B" w:rsidRDefault="00A31591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13,552</w:t>
            </w:r>
          </w:p>
        </w:tc>
        <w:tc>
          <w:tcPr>
            <w:tcW w:w="146" w:type="pct"/>
          </w:tcPr>
          <w:p w14:paraId="6DAD21D2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5F76289" w14:textId="77777777" w:rsidR="001324DC" w:rsidRPr="0016238B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6238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</w:t>
            </w:r>
            <w:r w:rsidRPr="001623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6238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487</w:t>
            </w:r>
          </w:p>
        </w:tc>
      </w:tr>
      <w:tr w:rsidR="001324DC" w:rsidRPr="004653A1" w14:paraId="1AB90A3B" w14:textId="77777777" w:rsidTr="000D52D5">
        <w:tc>
          <w:tcPr>
            <w:tcW w:w="1800" w:type="pct"/>
          </w:tcPr>
          <w:p w14:paraId="7A4EEC34" w14:textId="77777777" w:rsidR="001324DC" w:rsidRPr="00003A61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482" w:type="pct"/>
          </w:tcPr>
          <w:p w14:paraId="40C8878B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804B4B0" w14:textId="77777777" w:rsidR="001324DC" w:rsidRPr="00E4412E" w:rsidRDefault="00A31591" w:rsidP="001324DC">
            <w:pPr>
              <w:pStyle w:val="acctfourfigures"/>
              <w:tabs>
                <w:tab w:val="left" w:pos="88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412E">
              <w:rPr>
                <w:rFonts w:ascii="Angsana New" w:hAnsi="Angsana New" w:cs="Angsana New"/>
                <w:sz w:val="30"/>
                <w:szCs w:val="30"/>
                <w:lang w:bidi="th-TH"/>
              </w:rPr>
              <w:t>12,524</w:t>
            </w:r>
          </w:p>
        </w:tc>
        <w:tc>
          <w:tcPr>
            <w:tcW w:w="145" w:type="pct"/>
            <w:vAlign w:val="bottom"/>
          </w:tcPr>
          <w:p w14:paraId="1794B1EF" w14:textId="77777777" w:rsidR="001324DC" w:rsidRPr="00E4412E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3E7AEA2D" w14:textId="77777777" w:rsidR="001324DC" w:rsidRPr="00E4412E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26,081</w:t>
            </w:r>
          </w:p>
        </w:tc>
        <w:tc>
          <w:tcPr>
            <w:tcW w:w="127" w:type="pct"/>
            <w:vAlign w:val="bottom"/>
          </w:tcPr>
          <w:p w14:paraId="0C769DB6" w14:textId="77777777" w:rsidR="001324DC" w:rsidRPr="00E4412E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D8D0F08" w14:textId="77777777" w:rsidR="001324DC" w:rsidRPr="00E4412E" w:rsidRDefault="00A31591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12,524</w:t>
            </w:r>
          </w:p>
        </w:tc>
        <w:tc>
          <w:tcPr>
            <w:tcW w:w="146" w:type="pct"/>
            <w:vAlign w:val="bottom"/>
          </w:tcPr>
          <w:p w14:paraId="67867D6C" w14:textId="77777777" w:rsidR="001324DC" w:rsidRPr="00E4412E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D867812" w14:textId="77777777" w:rsidR="001324DC" w:rsidRPr="00E4412E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4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26,081</w:t>
            </w:r>
          </w:p>
        </w:tc>
      </w:tr>
      <w:tr w:rsidR="001324DC" w:rsidRPr="004653A1" w14:paraId="0FB2F27B" w14:textId="77777777" w:rsidTr="000D52D5">
        <w:tc>
          <w:tcPr>
            <w:tcW w:w="1800" w:type="pct"/>
          </w:tcPr>
          <w:p w14:paraId="47CA3C0B" w14:textId="77777777" w:rsidR="001324DC" w:rsidRPr="00003A61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2" w:type="pct"/>
          </w:tcPr>
          <w:p w14:paraId="346E5E32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2062BC" w14:textId="77777777" w:rsidR="001324DC" w:rsidRPr="00E4412E" w:rsidRDefault="00A31591" w:rsidP="001324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412E">
              <w:rPr>
                <w:rFonts w:ascii="Angsana New" w:hAnsi="Angsana New" w:cs="Angsana New"/>
                <w:sz w:val="30"/>
                <w:szCs w:val="30"/>
                <w:lang w:bidi="th-TH"/>
              </w:rPr>
              <w:t>13,058</w:t>
            </w:r>
          </w:p>
        </w:tc>
        <w:tc>
          <w:tcPr>
            <w:tcW w:w="145" w:type="pct"/>
            <w:vAlign w:val="bottom"/>
          </w:tcPr>
          <w:p w14:paraId="3A786D1C" w14:textId="77777777" w:rsidR="001324DC" w:rsidRPr="00E4412E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38FEA875" w14:textId="77777777" w:rsidR="001324DC" w:rsidRPr="00E4412E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41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E4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E441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285</w:t>
            </w:r>
          </w:p>
        </w:tc>
        <w:tc>
          <w:tcPr>
            <w:tcW w:w="127" w:type="pct"/>
            <w:vAlign w:val="bottom"/>
          </w:tcPr>
          <w:p w14:paraId="1C916FD1" w14:textId="77777777" w:rsidR="001324DC" w:rsidRPr="00E4412E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27B5A34" w14:textId="77777777" w:rsidR="001324DC" w:rsidRPr="00E4412E" w:rsidRDefault="00A31591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7,868</w:t>
            </w:r>
          </w:p>
        </w:tc>
        <w:tc>
          <w:tcPr>
            <w:tcW w:w="146" w:type="pct"/>
            <w:vAlign w:val="bottom"/>
          </w:tcPr>
          <w:p w14:paraId="214035FD" w14:textId="77777777" w:rsidR="001324DC" w:rsidRPr="00E4412E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763EE1F" w14:textId="77777777" w:rsidR="001324DC" w:rsidRPr="00E4412E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4,222</w:t>
            </w:r>
          </w:p>
        </w:tc>
      </w:tr>
      <w:tr w:rsidR="001324DC" w:rsidRPr="004653A1" w14:paraId="6D1C5549" w14:textId="77777777" w:rsidTr="000D52D5">
        <w:tc>
          <w:tcPr>
            <w:tcW w:w="1800" w:type="pct"/>
          </w:tcPr>
          <w:p w14:paraId="5F0D1CA4" w14:textId="77777777" w:rsidR="001324DC" w:rsidRPr="00003A61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3A6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2" w:type="pct"/>
          </w:tcPr>
          <w:p w14:paraId="1510B61E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3D275E03" w14:textId="77777777" w:rsidR="001324DC" w:rsidRPr="00345545" w:rsidRDefault="00962E88" w:rsidP="001324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5545">
              <w:rPr>
                <w:rFonts w:ascii="Angsana New" w:hAnsi="Angsana New" w:cs="Angsana New"/>
                <w:sz w:val="30"/>
                <w:szCs w:val="30"/>
                <w:lang w:bidi="th-TH"/>
              </w:rPr>
              <w:t>82</w:t>
            </w:r>
            <w:r w:rsidR="007F6171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45" w:type="pct"/>
            <w:vAlign w:val="bottom"/>
          </w:tcPr>
          <w:p w14:paraId="2A4E6D03" w14:textId="77777777" w:rsidR="001324DC" w:rsidRPr="00345545" w:rsidRDefault="001324DC" w:rsidP="001324D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1DB8D05A" w14:textId="77777777" w:rsidR="001324DC" w:rsidRPr="00345545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55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127" w:type="pct"/>
            <w:vAlign w:val="bottom"/>
          </w:tcPr>
          <w:p w14:paraId="561DD261" w14:textId="77777777" w:rsidR="001324DC" w:rsidRPr="00345545" w:rsidRDefault="001324DC" w:rsidP="001324D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511CAA3B" w14:textId="77777777" w:rsidR="001324DC" w:rsidRPr="00E4412E" w:rsidRDefault="00A31591" w:rsidP="001324DC">
            <w:pPr>
              <w:pStyle w:val="acctfourfigures"/>
              <w:tabs>
                <w:tab w:val="clear" w:pos="765"/>
                <w:tab w:val="decimal" w:pos="84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 w:rsidR="00962E88" w:rsidRPr="00E4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  <w:vAlign w:val="bottom"/>
          </w:tcPr>
          <w:p w14:paraId="53BB6EDA" w14:textId="77777777" w:rsidR="001324DC" w:rsidRPr="00E4412E" w:rsidRDefault="001324DC" w:rsidP="001324D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58987DBB" w14:textId="77777777" w:rsidR="001324DC" w:rsidRPr="00E4412E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Pr="00E441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692</w:t>
            </w:r>
          </w:p>
        </w:tc>
      </w:tr>
      <w:tr w:rsidR="001324DC" w:rsidRPr="004653A1" w14:paraId="6F47BBDA" w14:textId="77777777" w:rsidTr="000D52D5">
        <w:tc>
          <w:tcPr>
            <w:tcW w:w="1800" w:type="pct"/>
          </w:tcPr>
          <w:p w14:paraId="7300B000" w14:textId="77777777" w:rsidR="001324DC" w:rsidRPr="00003A61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7C6CF226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A928946" w14:textId="77777777" w:rsidR="001324DC" w:rsidRPr="007F6171" w:rsidRDefault="007F6171" w:rsidP="001324DC">
            <w:pPr>
              <w:pStyle w:val="acctfourfigures"/>
              <w:tabs>
                <w:tab w:val="clear" w:pos="765"/>
                <w:tab w:val="decimal" w:pos="88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1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="00A31591" w:rsidRPr="007F61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61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45" w:type="pct"/>
            <w:vAlign w:val="bottom"/>
          </w:tcPr>
          <w:p w14:paraId="62A92ACE" w14:textId="77777777" w:rsidR="001324DC" w:rsidRPr="00E4412E" w:rsidRDefault="001324DC" w:rsidP="001324D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0EDBFBBA" w14:textId="77777777" w:rsidR="001324DC" w:rsidRPr="00E4412E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41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62,810</w:t>
            </w:r>
          </w:p>
        </w:tc>
        <w:tc>
          <w:tcPr>
            <w:tcW w:w="127" w:type="pct"/>
            <w:vAlign w:val="bottom"/>
          </w:tcPr>
          <w:p w14:paraId="2854CEB6" w14:textId="77777777" w:rsidR="001324DC" w:rsidRPr="00E4412E" w:rsidRDefault="001324DC" w:rsidP="001324D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588AE22D" w14:textId="77777777" w:rsidR="001324DC" w:rsidRPr="00E4412E" w:rsidRDefault="00A31591" w:rsidP="001324DC">
            <w:pPr>
              <w:pStyle w:val="acctfourfigures"/>
              <w:tabs>
                <w:tab w:val="clear" w:pos="765"/>
                <w:tab w:val="decimal" w:pos="840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34,70</w:t>
            </w:r>
            <w:r w:rsidR="00962E88" w:rsidRPr="00E4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  <w:vAlign w:val="bottom"/>
          </w:tcPr>
          <w:p w14:paraId="6313ABD1" w14:textId="77777777" w:rsidR="001324DC" w:rsidRPr="00E4412E" w:rsidRDefault="001324DC" w:rsidP="001324D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04B3581B" w14:textId="77777777" w:rsidR="001324DC" w:rsidRPr="00E4412E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41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58,482</w:t>
            </w:r>
          </w:p>
        </w:tc>
      </w:tr>
      <w:tr w:rsidR="001324DC" w:rsidRPr="004653A1" w14:paraId="09452E28" w14:textId="77777777" w:rsidTr="000D52D5">
        <w:tc>
          <w:tcPr>
            <w:tcW w:w="1800" w:type="pct"/>
          </w:tcPr>
          <w:p w14:paraId="2DFE954E" w14:textId="77777777" w:rsidR="001324DC" w:rsidRPr="009C6A56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1AB29599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021D444" w14:textId="77777777" w:rsidR="001324DC" w:rsidRPr="007F6171" w:rsidRDefault="00A31591" w:rsidP="001324DC">
            <w:pPr>
              <w:pStyle w:val="acctfourfigures"/>
              <w:tabs>
                <w:tab w:val="clear" w:pos="765"/>
                <w:tab w:val="decimal" w:pos="88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61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40,326</w:t>
            </w:r>
          </w:p>
        </w:tc>
        <w:tc>
          <w:tcPr>
            <w:tcW w:w="145" w:type="pct"/>
            <w:vAlign w:val="bottom"/>
          </w:tcPr>
          <w:p w14:paraId="3CD90BB2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6DA28114" w14:textId="77777777" w:rsidR="001324DC" w:rsidRPr="009C6A56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63,063</w:t>
            </w:r>
          </w:p>
        </w:tc>
        <w:tc>
          <w:tcPr>
            <w:tcW w:w="127" w:type="pct"/>
            <w:vAlign w:val="bottom"/>
          </w:tcPr>
          <w:p w14:paraId="0E3EDF2B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D0434B0" w14:textId="77777777" w:rsidR="001324DC" w:rsidRPr="0087682A" w:rsidRDefault="00A31591" w:rsidP="001324DC">
            <w:pPr>
              <w:pStyle w:val="acctfourfigures"/>
              <w:tabs>
                <w:tab w:val="clear" w:pos="765"/>
                <w:tab w:val="decimal" w:pos="840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35,02</w:t>
            </w:r>
            <w:r w:rsidR="00962E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vAlign w:val="bottom"/>
          </w:tcPr>
          <w:p w14:paraId="45660307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58EFB22" w14:textId="77777777" w:rsidR="001324DC" w:rsidRPr="0016238B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23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102,898</w:t>
            </w:r>
          </w:p>
        </w:tc>
      </w:tr>
      <w:tr w:rsidR="001324DC" w:rsidRPr="004653A1" w14:paraId="024A9100" w14:textId="77777777" w:rsidTr="000D52D5">
        <w:tc>
          <w:tcPr>
            <w:tcW w:w="1800" w:type="pct"/>
          </w:tcPr>
          <w:p w14:paraId="3E08701A" w14:textId="77777777" w:rsidR="001324DC" w:rsidRPr="009C6A56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C6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C6A5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2" w:type="pct"/>
          </w:tcPr>
          <w:p w14:paraId="64C1586E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686A5CA2" w14:textId="77777777" w:rsidR="001324DC" w:rsidRPr="00F968FB" w:rsidRDefault="00A31591" w:rsidP="00F96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vAlign w:val="bottom"/>
          </w:tcPr>
          <w:p w14:paraId="5370A98A" w14:textId="77777777" w:rsidR="001324DC" w:rsidRPr="00F968FB" w:rsidRDefault="001324DC" w:rsidP="00F96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vAlign w:val="bottom"/>
          </w:tcPr>
          <w:p w14:paraId="2424E22F" w14:textId="77777777" w:rsidR="001324DC" w:rsidRPr="007977FF" w:rsidRDefault="001324DC" w:rsidP="00F968FB">
            <w:pPr>
              <w:pStyle w:val="acctfourfigures"/>
              <w:tabs>
                <w:tab w:val="clear" w:pos="765"/>
                <w:tab w:val="decimal" w:pos="58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77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3605F0C1" w14:textId="77777777" w:rsidR="001324DC" w:rsidRPr="007977FF" w:rsidRDefault="001324DC" w:rsidP="001324DC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1CF1E120" w14:textId="77777777" w:rsidR="001324DC" w:rsidRPr="007977FF" w:rsidRDefault="00A31591" w:rsidP="00F968FB">
            <w:pPr>
              <w:pStyle w:val="acctfourfigures"/>
              <w:tabs>
                <w:tab w:val="clear" w:pos="765"/>
                <w:tab w:val="decimal" w:pos="58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06564745" w14:textId="77777777" w:rsidR="001324DC" w:rsidRPr="007977FF" w:rsidRDefault="001324DC" w:rsidP="00F968FB">
            <w:pPr>
              <w:tabs>
                <w:tab w:val="clear" w:pos="227"/>
                <w:tab w:val="clear" w:pos="454"/>
                <w:tab w:val="clear" w:pos="680"/>
                <w:tab w:val="decimal" w:pos="585"/>
              </w:tabs>
              <w:spacing w:line="240" w:lineRule="auto"/>
              <w:ind w:left="-198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36F8CFD9" w14:textId="77777777" w:rsidR="001324DC" w:rsidRPr="007977FF" w:rsidRDefault="001324DC" w:rsidP="00F968FB">
            <w:pPr>
              <w:pStyle w:val="acctfourfigures"/>
              <w:tabs>
                <w:tab w:val="clear" w:pos="765"/>
                <w:tab w:val="decimal" w:pos="58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77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324DC" w:rsidRPr="00CD0D95" w14:paraId="6E12AD9E" w14:textId="77777777" w:rsidTr="000D52D5">
        <w:tc>
          <w:tcPr>
            <w:tcW w:w="1800" w:type="pct"/>
          </w:tcPr>
          <w:p w14:paraId="01A96653" w14:textId="77777777" w:rsidR="001324DC" w:rsidRPr="009C6A56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3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2" w:type="pct"/>
          </w:tcPr>
          <w:p w14:paraId="5AC72FE8" w14:textId="77777777" w:rsidR="001324DC" w:rsidRPr="00E27C9D" w:rsidRDefault="001324DC" w:rsidP="00132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685B922" w14:textId="77777777" w:rsidR="001324DC" w:rsidRPr="00BC07ED" w:rsidRDefault="00A31591" w:rsidP="001324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40,326</w:t>
            </w:r>
          </w:p>
        </w:tc>
        <w:tc>
          <w:tcPr>
            <w:tcW w:w="145" w:type="pct"/>
          </w:tcPr>
          <w:p w14:paraId="731C1C9F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188306B6" w14:textId="77777777" w:rsidR="001324DC" w:rsidRPr="009C6A56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63,063</w:t>
            </w:r>
          </w:p>
        </w:tc>
        <w:tc>
          <w:tcPr>
            <w:tcW w:w="127" w:type="pct"/>
          </w:tcPr>
          <w:p w14:paraId="75A52CD6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CB5FAD6" w14:textId="77777777" w:rsidR="001324DC" w:rsidRPr="00BC07ED" w:rsidRDefault="00A31591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35,02</w:t>
            </w:r>
            <w:r w:rsidR="00962E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</w:tcPr>
          <w:p w14:paraId="4C64CF90" w14:textId="77777777" w:rsidR="001324DC" w:rsidRPr="00BC07ED" w:rsidRDefault="001324DC" w:rsidP="001324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BAFC3" w14:textId="77777777" w:rsidR="001324DC" w:rsidRPr="0016238B" w:rsidRDefault="001324DC" w:rsidP="001324D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238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102,898</w:t>
            </w:r>
          </w:p>
        </w:tc>
      </w:tr>
    </w:tbl>
    <w:p w14:paraId="5D9B882C" w14:textId="77777777" w:rsidR="00976523" w:rsidRPr="00B76BDF" w:rsidRDefault="00976523" w:rsidP="00D50A39">
      <w:pPr>
        <w:pStyle w:val="Heading1"/>
        <w:keepLines/>
        <w:shd w:val="clear" w:color="auto" w:fill="auto"/>
        <w:tabs>
          <w:tab w:val="clear" w:pos="414"/>
          <w:tab w:val="left" w:pos="540"/>
        </w:tabs>
        <w:spacing w:line="240" w:lineRule="auto"/>
        <w:ind w:left="0" w:right="-45" w:firstLine="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32C3F0E7" w14:textId="77777777" w:rsidR="00B036A2" w:rsidRPr="00D50A39" w:rsidRDefault="00072C45" w:rsidP="000D52D5">
      <w:pPr>
        <w:pStyle w:val="Heading1"/>
        <w:keepLines/>
        <w:shd w:val="clear" w:color="auto" w:fill="auto"/>
        <w:tabs>
          <w:tab w:val="clear" w:pos="414"/>
          <w:tab w:val="left" w:pos="540"/>
        </w:tabs>
        <w:spacing w:line="240" w:lineRule="auto"/>
        <w:ind w:left="0" w:right="-45" w:firstLine="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6</w:t>
      </w:r>
      <w:r w:rsidR="000E3C11" w:rsidRPr="00D04A01">
        <w:rPr>
          <w:rFonts w:ascii="Angsana New" w:hAnsi="Angsana New" w:hint="cs"/>
          <w:sz w:val="30"/>
          <w:szCs w:val="30"/>
          <w:u w:val="none"/>
          <w:cs/>
          <w:lang w:val="th-TH"/>
        </w:rPr>
        <w:tab/>
      </w:r>
      <w:r w:rsidR="00B036A2" w:rsidRPr="006D5133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21FD9D7E" w14:textId="77777777" w:rsidR="00B036A2" w:rsidRPr="00B76BDF" w:rsidRDefault="00B036A2" w:rsidP="00D50A39">
      <w:pPr>
        <w:tabs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18"/>
        <w:gridCol w:w="1129"/>
        <w:gridCol w:w="249"/>
        <w:gridCol w:w="1060"/>
        <w:gridCol w:w="268"/>
        <w:gridCol w:w="1080"/>
        <w:gridCol w:w="264"/>
        <w:gridCol w:w="992"/>
      </w:tblGrid>
      <w:tr w:rsidR="00B036A2" w:rsidRPr="00D50A39" w14:paraId="2584ED6D" w14:textId="77777777" w:rsidTr="000D52D5">
        <w:tc>
          <w:tcPr>
            <w:tcW w:w="2307" w:type="pct"/>
          </w:tcPr>
          <w:p w14:paraId="198FC0DE" w14:textId="77777777" w:rsidR="00B036A2" w:rsidRPr="00D50A39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3AE6D32D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440269C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8" w:type="pct"/>
            <w:gridSpan w:val="3"/>
          </w:tcPr>
          <w:p w14:paraId="6C161087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036A2" w:rsidRPr="00D50A39" w14:paraId="4CA88B4D" w14:textId="77777777" w:rsidTr="000D52D5">
        <w:trPr>
          <w:trHeight w:val="749"/>
        </w:trPr>
        <w:tc>
          <w:tcPr>
            <w:tcW w:w="2307" w:type="pct"/>
          </w:tcPr>
          <w:p w14:paraId="7795351A" w14:textId="77777777" w:rsidR="00B036A2" w:rsidRPr="00D50A39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322323BA" w14:textId="77777777" w:rsidR="00B036A2" w:rsidRPr="0064271F" w:rsidRDefault="00BE0A4E" w:rsidP="006D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0" w:firstLine="6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1C1946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B036A2"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="006763EF" w:rsidRPr="0064271F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33" w:type="pct"/>
          </w:tcPr>
          <w:p w14:paraId="091E6506" w14:textId="77777777" w:rsidR="00B036A2" w:rsidRPr="0064271F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14:paraId="6E165179" w14:textId="77777777" w:rsidR="00B036A2" w:rsidRPr="0064271F" w:rsidRDefault="00B036A2" w:rsidP="00910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271F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64271F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ธันวาคม25</w:t>
            </w:r>
            <w:r w:rsidR="006763EF" w:rsidRPr="0064271F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3" w:type="pct"/>
          </w:tcPr>
          <w:p w14:paraId="694074EF" w14:textId="77777777" w:rsidR="00B036A2" w:rsidRPr="0064271F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68D2D6E7" w14:textId="77777777" w:rsidR="00B036A2" w:rsidRPr="0064271F" w:rsidRDefault="00BE0A4E" w:rsidP="00C64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1C1946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6D5133"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</w:tcPr>
          <w:p w14:paraId="7B8B5333" w14:textId="77777777" w:rsidR="00B036A2" w:rsidRPr="0064271F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2B03D253" w14:textId="77777777" w:rsidR="00B036A2" w:rsidRPr="0064271F" w:rsidRDefault="00B036A2" w:rsidP="0013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271F">
              <w:rPr>
                <w:rFonts w:ascii="Angsana New" w:hAnsi="Angsana New" w:cs="Angsana New"/>
                <w:bCs/>
                <w:sz w:val="30"/>
                <w:szCs w:val="30"/>
              </w:rPr>
              <w:t xml:space="preserve">31 </w:t>
            </w:r>
            <w:r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ธันวาคม25</w:t>
            </w:r>
            <w:r w:rsidR="006763EF" w:rsidRPr="0064271F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B036A2" w:rsidRPr="00D50A39" w14:paraId="6CDC381D" w14:textId="77777777" w:rsidTr="000D52D5">
        <w:tc>
          <w:tcPr>
            <w:tcW w:w="2307" w:type="pct"/>
          </w:tcPr>
          <w:p w14:paraId="78F4D7F2" w14:textId="77777777" w:rsidR="00B036A2" w:rsidRPr="00D50A39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3" w:type="pct"/>
            <w:gridSpan w:val="7"/>
          </w:tcPr>
          <w:p w14:paraId="640D49FC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B6D0C" w:rsidRPr="00D50A39" w14:paraId="788488E2" w14:textId="77777777" w:rsidTr="000D52D5">
        <w:tc>
          <w:tcPr>
            <w:tcW w:w="2307" w:type="pct"/>
          </w:tcPr>
          <w:p w14:paraId="57619C22" w14:textId="77777777" w:rsidR="00EB6D0C" w:rsidRPr="00D50A39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03" w:type="pct"/>
          </w:tcPr>
          <w:p w14:paraId="56AF97E5" w14:textId="77777777" w:rsidR="00EB6D0C" w:rsidRPr="00727C46" w:rsidRDefault="00EB6D0C" w:rsidP="00EB6D0C">
            <w:pPr>
              <w:pStyle w:val="acctfourfigures"/>
              <w:tabs>
                <w:tab w:val="left" w:pos="90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390,311</w:t>
            </w:r>
          </w:p>
        </w:tc>
        <w:tc>
          <w:tcPr>
            <w:tcW w:w="133" w:type="pct"/>
          </w:tcPr>
          <w:p w14:paraId="29631A56" w14:textId="77777777" w:rsidR="00EB6D0C" w:rsidRPr="00BC07E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14:paraId="59F62F88" w14:textId="77777777" w:rsidR="00EB6D0C" w:rsidRPr="009C6A56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500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119</w:t>
            </w:r>
          </w:p>
        </w:tc>
        <w:tc>
          <w:tcPr>
            <w:tcW w:w="143" w:type="pct"/>
          </w:tcPr>
          <w:p w14:paraId="548A4986" w14:textId="77777777" w:rsidR="00EB6D0C" w:rsidRPr="00BC07E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583380B4" w14:textId="77777777" w:rsidR="00EB6D0C" w:rsidRPr="00562399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339,447</w:t>
            </w:r>
          </w:p>
        </w:tc>
        <w:tc>
          <w:tcPr>
            <w:tcW w:w="141" w:type="pct"/>
          </w:tcPr>
          <w:p w14:paraId="4ADD703A" w14:textId="77777777" w:rsidR="00EB6D0C" w:rsidRPr="00BC07E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2C273E0F" w14:textId="77777777" w:rsidR="00EB6D0C" w:rsidRPr="00562399" w:rsidRDefault="00EB6D0C" w:rsidP="00EB6D0C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239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44</w:t>
            </w:r>
            <w:r w:rsidRPr="005623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56239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5623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046</w:t>
            </w:r>
          </w:p>
        </w:tc>
      </w:tr>
      <w:tr w:rsidR="00EB6D0C" w:rsidRPr="00D50A39" w14:paraId="7879E695" w14:textId="77777777" w:rsidTr="000D52D5">
        <w:tc>
          <w:tcPr>
            <w:tcW w:w="2307" w:type="pct"/>
          </w:tcPr>
          <w:p w14:paraId="0F84323A" w14:textId="77777777" w:rsidR="00EB6D0C" w:rsidRPr="00D50A39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D8792BE" w14:textId="77777777" w:rsidR="00EB6D0C" w:rsidRPr="00727C46" w:rsidRDefault="00EB6D0C" w:rsidP="00EB6D0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4,226</w:t>
            </w:r>
          </w:p>
        </w:tc>
        <w:tc>
          <w:tcPr>
            <w:tcW w:w="133" w:type="pct"/>
          </w:tcPr>
          <w:p w14:paraId="35155B4A" w14:textId="77777777" w:rsidR="00EB6D0C" w:rsidRPr="00BC07E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0F5BFEAD" w14:textId="77777777" w:rsidR="00EB6D0C" w:rsidRPr="009C6A56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3,872</w:t>
            </w:r>
          </w:p>
        </w:tc>
        <w:tc>
          <w:tcPr>
            <w:tcW w:w="143" w:type="pct"/>
          </w:tcPr>
          <w:p w14:paraId="5745EFB0" w14:textId="77777777" w:rsidR="00EB6D0C" w:rsidRPr="00BC07E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091FA9" w14:textId="77777777" w:rsidR="00EB6D0C" w:rsidRPr="00562399" w:rsidRDefault="00EB6D0C" w:rsidP="00EB6D0C">
            <w:pPr>
              <w:pStyle w:val="acctfourfigures"/>
              <w:tabs>
                <w:tab w:val="clear" w:pos="765"/>
                <w:tab w:val="decimal" w:pos="61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46105F60" w14:textId="77777777" w:rsidR="00EB6D0C" w:rsidRPr="00BC07E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bottom"/>
          </w:tcPr>
          <w:p w14:paraId="7D27BC90" w14:textId="77777777" w:rsidR="00EB6D0C" w:rsidRPr="009C6A56" w:rsidRDefault="00EB6D0C" w:rsidP="00EB6D0C">
            <w:pPr>
              <w:pStyle w:val="acctfourfigures"/>
              <w:tabs>
                <w:tab w:val="clear" w:pos="765"/>
                <w:tab w:val="decimal" w:pos="52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B6D0C" w:rsidRPr="00562399" w14:paraId="6A4B74B6" w14:textId="77777777" w:rsidTr="000D52D5">
        <w:tc>
          <w:tcPr>
            <w:tcW w:w="2307" w:type="pct"/>
          </w:tcPr>
          <w:p w14:paraId="778FCF26" w14:textId="77777777" w:rsidR="00EB6D0C" w:rsidRPr="009106AE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0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30AC9BB" w14:textId="77777777" w:rsidR="00EB6D0C" w:rsidRPr="009106AE" w:rsidRDefault="00EB6D0C" w:rsidP="00EB6D0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394,537</w:t>
            </w:r>
          </w:p>
        </w:tc>
        <w:tc>
          <w:tcPr>
            <w:tcW w:w="133" w:type="pct"/>
          </w:tcPr>
          <w:p w14:paraId="2FE9FE8D" w14:textId="77777777" w:rsidR="00EB6D0C" w:rsidRPr="00BC07E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3ED7251D" w14:textId="77777777" w:rsidR="00EB6D0C" w:rsidRPr="00562399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23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503</w:t>
            </w:r>
            <w:r w:rsidRPr="005623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6239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991</w:t>
            </w:r>
          </w:p>
        </w:tc>
        <w:tc>
          <w:tcPr>
            <w:tcW w:w="143" w:type="pct"/>
          </w:tcPr>
          <w:p w14:paraId="5EB7A4B9" w14:textId="77777777" w:rsidR="00EB6D0C" w:rsidRPr="009106AE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46372938" w14:textId="77777777" w:rsidR="00EB6D0C" w:rsidRPr="00562399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339,447</w:t>
            </w:r>
          </w:p>
        </w:tc>
        <w:tc>
          <w:tcPr>
            <w:tcW w:w="141" w:type="pct"/>
          </w:tcPr>
          <w:p w14:paraId="4D352548" w14:textId="77777777" w:rsidR="00EB6D0C" w:rsidRPr="009106AE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0AE41021" w14:textId="77777777" w:rsidR="00EB6D0C" w:rsidRPr="00562399" w:rsidRDefault="00EB6D0C" w:rsidP="00EB6D0C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23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44</w:t>
            </w:r>
            <w:r w:rsidRPr="005623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5623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5623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046</w:t>
            </w:r>
          </w:p>
        </w:tc>
      </w:tr>
      <w:tr w:rsidR="00EB6D0C" w:rsidRPr="00D50A39" w14:paraId="1B93FB0E" w14:textId="77777777" w:rsidTr="000D52D5">
        <w:tc>
          <w:tcPr>
            <w:tcW w:w="2307" w:type="pct"/>
          </w:tcPr>
          <w:p w14:paraId="6BC96931" w14:textId="77777777" w:rsidR="00EB6D0C" w:rsidRPr="00D50A39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312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8D57F67" w14:textId="77777777" w:rsidR="00EB6D0C" w:rsidRPr="00CF720D" w:rsidRDefault="00EB6D0C" w:rsidP="00EB6D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(37,238)</w:t>
            </w:r>
          </w:p>
        </w:tc>
        <w:tc>
          <w:tcPr>
            <w:tcW w:w="133" w:type="pct"/>
          </w:tcPr>
          <w:p w14:paraId="21855CF9" w14:textId="77777777" w:rsidR="00EB6D0C" w:rsidRPr="00CF720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44C8C09" w14:textId="77777777" w:rsidR="00EB6D0C" w:rsidRPr="00562399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6239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(41</w:t>
            </w:r>
            <w:r w:rsidRPr="005623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6239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127)</w:t>
            </w:r>
          </w:p>
        </w:tc>
        <w:tc>
          <w:tcPr>
            <w:tcW w:w="143" w:type="pct"/>
          </w:tcPr>
          <w:p w14:paraId="57A4E4FF" w14:textId="77777777" w:rsidR="00EB6D0C" w:rsidRPr="00BC07E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865"/>
              </w:tabs>
              <w:spacing w:line="240" w:lineRule="auto"/>
              <w:ind w:left="-79" w:right="-3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BF1FF86" w14:textId="77777777" w:rsidR="00EB6D0C" w:rsidRPr="00562399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(28,433)</w:t>
            </w:r>
          </w:p>
        </w:tc>
        <w:tc>
          <w:tcPr>
            <w:tcW w:w="141" w:type="pct"/>
          </w:tcPr>
          <w:p w14:paraId="3DE49F4E" w14:textId="77777777" w:rsidR="00EB6D0C" w:rsidRPr="00BC07E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06C05545" w14:textId="77777777" w:rsidR="00EB6D0C" w:rsidRPr="009C6A56" w:rsidRDefault="00EB6D0C" w:rsidP="00EB6D0C">
            <w:pPr>
              <w:pStyle w:val="acctfourfigures"/>
              <w:tabs>
                <w:tab w:val="clear" w:pos="765"/>
                <w:tab w:val="decimal" w:pos="780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9C6A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  <w:r w:rsidRPr="009C6A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B6D0C" w:rsidRPr="00D50A39" w14:paraId="3226361C" w14:textId="77777777" w:rsidTr="000D52D5">
        <w:tc>
          <w:tcPr>
            <w:tcW w:w="2307" w:type="pct"/>
          </w:tcPr>
          <w:p w14:paraId="17130A66" w14:textId="77777777" w:rsidR="00EB6D0C" w:rsidRPr="00D50A39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082BB61" w14:textId="77777777" w:rsidR="00EB6D0C" w:rsidRPr="00072C45" w:rsidRDefault="00EB6D0C" w:rsidP="00EB6D0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357,299</w:t>
            </w:r>
          </w:p>
        </w:tc>
        <w:tc>
          <w:tcPr>
            <w:tcW w:w="133" w:type="pct"/>
          </w:tcPr>
          <w:p w14:paraId="425B474A" w14:textId="77777777" w:rsidR="00EB6D0C" w:rsidRPr="00CF720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2CAAD8F" w14:textId="77777777" w:rsidR="00EB6D0C" w:rsidRPr="00562399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23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462,864</w:t>
            </w:r>
          </w:p>
        </w:tc>
        <w:tc>
          <w:tcPr>
            <w:tcW w:w="143" w:type="pct"/>
          </w:tcPr>
          <w:p w14:paraId="74713252" w14:textId="77777777" w:rsidR="00EB6D0C" w:rsidRPr="00562399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A458CB" w14:textId="77777777" w:rsidR="00EB6D0C" w:rsidRPr="00562399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311,014</w:t>
            </w:r>
          </w:p>
        </w:tc>
        <w:tc>
          <w:tcPr>
            <w:tcW w:w="141" w:type="pct"/>
          </w:tcPr>
          <w:p w14:paraId="7CEF37E3" w14:textId="77777777" w:rsidR="00EB6D0C" w:rsidRPr="00BC07ED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03FFEFF" w14:textId="77777777" w:rsidR="00EB6D0C" w:rsidRPr="00562399" w:rsidRDefault="00EB6D0C" w:rsidP="00EB6D0C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623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414,702</w:t>
            </w:r>
          </w:p>
        </w:tc>
      </w:tr>
      <w:tr w:rsidR="00C84767" w:rsidRPr="00D50A39" w14:paraId="29D209A4" w14:textId="77777777" w:rsidTr="000D52D5">
        <w:tc>
          <w:tcPr>
            <w:tcW w:w="2307" w:type="pct"/>
          </w:tcPr>
          <w:p w14:paraId="7EF68FDC" w14:textId="77777777" w:rsidR="00C84767" w:rsidRPr="00D50A39" w:rsidRDefault="00C84767" w:rsidP="0067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53F9E248" w14:textId="77777777" w:rsidR="00C84767" w:rsidRDefault="00C84767" w:rsidP="006763E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346ACBA2" w14:textId="77777777" w:rsidR="00C84767" w:rsidRPr="00CF720D" w:rsidRDefault="00C84767" w:rsidP="0067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0012D9C7" w14:textId="77777777" w:rsidR="00C84767" w:rsidRPr="00562399" w:rsidRDefault="00C84767" w:rsidP="00562399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6E394530" w14:textId="77777777" w:rsidR="00C84767" w:rsidRPr="00562399" w:rsidRDefault="00C84767" w:rsidP="0067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26202E7D" w14:textId="77777777" w:rsidR="00C84767" w:rsidRPr="00562399" w:rsidRDefault="00C84767" w:rsidP="00562399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3BA42FD3" w14:textId="77777777" w:rsidR="00C84767" w:rsidRPr="00BC07ED" w:rsidRDefault="00C84767" w:rsidP="0067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24CB9742" w14:textId="77777777" w:rsidR="00C84767" w:rsidRDefault="00C84767" w:rsidP="00562399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1767E24" w14:textId="77777777" w:rsidR="00B86366" w:rsidRPr="00562399" w:rsidRDefault="00B86366" w:rsidP="00562399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44913" w:rsidRPr="00D50A39" w14:paraId="244B8DAC" w14:textId="77777777" w:rsidTr="000D52D5">
        <w:tc>
          <w:tcPr>
            <w:tcW w:w="2307" w:type="pct"/>
          </w:tcPr>
          <w:p w14:paraId="79C894E4" w14:textId="77777777" w:rsidR="00344913" w:rsidRPr="00D50A39" w:rsidRDefault="00344913" w:rsidP="00B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1F04F780" w14:textId="77777777" w:rsidR="00344913" w:rsidRPr="00D75D2C" w:rsidRDefault="00344913" w:rsidP="00344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1C97A8F7" w14:textId="77777777" w:rsidR="00344913" w:rsidRPr="00562399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0139DFCE" w14:textId="77777777" w:rsidR="00344913" w:rsidRPr="00562399" w:rsidRDefault="00344913" w:rsidP="00344913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75D2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44913" w:rsidRPr="00D50A39" w14:paraId="630DEDBF" w14:textId="77777777" w:rsidTr="000D52D5">
        <w:tc>
          <w:tcPr>
            <w:tcW w:w="2307" w:type="pct"/>
          </w:tcPr>
          <w:p w14:paraId="0186BCEE" w14:textId="77777777" w:rsidR="00344913" w:rsidRPr="00D50A39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290AB358" w14:textId="77777777" w:rsidR="00344913" w:rsidRPr="0064271F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0" w:firstLine="6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64271F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33" w:type="pct"/>
          </w:tcPr>
          <w:p w14:paraId="1A8EEDA2" w14:textId="77777777" w:rsidR="00344913" w:rsidRPr="0064271F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14:paraId="783F1F17" w14:textId="77777777" w:rsidR="00344913" w:rsidRPr="0064271F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64271F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3" w:type="pct"/>
          </w:tcPr>
          <w:p w14:paraId="28989AE3" w14:textId="77777777" w:rsidR="00344913" w:rsidRPr="0064271F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017AAEBD" w14:textId="77777777" w:rsidR="00344913" w:rsidRPr="0064271F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1" w:type="pct"/>
          </w:tcPr>
          <w:p w14:paraId="5A8E4BF2" w14:textId="77777777" w:rsidR="00344913" w:rsidRPr="0064271F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2004611A" w14:textId="77777777" w:rsidR="00344913" w:rsidRPr="0064271F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4271F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Pr="0064271F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344913" w:rsidRPr="00D50A39" w14:paraId="0EE269B1" w14:textId="77777777" w:rsidTr="000D52D5">
        <w:tc>
          <w:tcPr>
            <w:tcW w:w="2307" w:type="pct"/>
          </w:tcPr>
          <w:p w14:paraId="2866A748" w14:textId="77777777" w:rsidR="00344913" w:rsidRPr="00D50A39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3" w:type="pct"/>
            <w:gridSpan w:val="7"/>
          </w:tcPr>
          <w:p w14:paraId="052C4868" w14:textId="77777777" w:rsidR="00344913" w:rsidRPr="00344913" w:rsidRDefault="00344913" w:rsidP="00344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44913" w:rsidRPr="00D50A39" w14:paraId="09F368CC" w14:textId="77777777" w:rsidTr="000D52D5">
        <w:tc>
          <w:tcPr>
            <w:tcW w:w="2307" w:type="pct"/>
          </w:tcPr>
          <w:p w14:paraId="1EFD6FB6" w14:textId="77777777" w:rsidR="00344913" w:rsidRPr="00C27116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03" w:type="pct"/>
          </w:tcPr>
          <w:p w14:paraId="7BB36CBC" w14:textId="77777777" w:rsidR="00344913" w:rsidRDefault="00344913" w:rsidP="0034491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2D5F5D69" w14:textId="77777777" w:rsidR="00344913" w:rsidRPr="00CF720D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14:paraId="3E8F5B63" w14:textId="77777777" w:rsidR="00344913" w:rsidRPr="00562399" w:rsidRDefault="00344913" w:rsidP="00344913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1CB1C16E" w14:textId="77777777" w:rsidR="00344913" w:rsidRPr="00562399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A5651FB" w14:textId="77777777" w:rsidR="00344913" w:rsidRPr="00562399" w:rsidRDefault="00344913" w:rsidP="00344913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0C93ECCB" w14:textId="77777777" w:rsidR="00344913" w:rsidRPr="00BC07ED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21EFDCB9" w14:textId="77777777" w:rsidR="00344913" w:rsidRPr="00562399" w:rsidRDefault="00344913" w:rsidP="00344913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44913" w:rsidRPr="00D50A39" w14:paraId="6416FBCB" w14:textId="77777777" w:rsidTr="000D52D5">
        <w:tc>
          <w:tcPr>
            <w:tcW w:w="2307" w:type="pct"/>
          </w:tcPr>
          <w:p w14:paraId="5A080771" w14:textId="77777777" w:rsidR="00344913" w:rsidRPr="00C27116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  <w:r w:rsidR="00FF284C" w:rsidRPr="00C2711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603" w:type="pct"/>
          </w:tcPr>
          <w:p w14:paraId="01124FC6" w14:textId="77777777" w:rsidR="00344913" w:rsidRDefault="00344913" w:rsidP="0034491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368B0A9D" w14:textId="77777777" w:rsidR="00344913" w:rsidRPr="00CF720D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14:paraId="0F22FEE8" w14:textId="77777777" w:rsidR="00344913" w:rsidRPr="00562399" w:rsidRDefault="00344913" w:rsidP="00344913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C99CF5D" w14:textId="77777777" w:rsidR="00344913" w:rsidRPr="00562399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43B50EC2" w14:textId="77777777" w:rsidR="00344913" w:rsidRPr="00562399" w:rsidRDefault="00344913" w:rsidP="00344913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1403F881" w14:textId="77777777" w:rsidR="00344913" w:rsidRPr="00BC07ED" w:rsidRDefault="00344913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77612009" w14:textId="77777777" w:rsidR="00344913" w:rsidRPr="00562399" w:rsidRDefault="00344913" w:rsidP="00344913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F284C" w:rsidRPr="00D50A39" w14:paraId="7F79C733" w14:textId="77777777" w:rsidTr="000D52D5">
        <w:tc>
          <w:tcPr>
            <w:tcW w:w="2307" w:type="pct"/>
          </w:tcPr>
          <w:p w14:paraId="60C684C5" w14:textId="77777777" w:rsidR="00FF284C" w:rsidRPr="00C27116" w:rsidRDefault="00FF284C" w:rsidP="00FF2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711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485AD6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C27116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เดือนสิ้นสุดวันที่</w:t>
            </w:r>
            <w:r w:rsidRPr="00C2711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C58F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C58F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3" w:type="pct"/>
          </w:tcPr>
          <w:p w14:paraId="3AE0543B" w14:textId="77777777" w:rsidR="00FF284C" w:rsidRDefault="00FF284C" w:rsidP="0034491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4B0C2D08" w14:textId="77777777" w:rsidR="00FF284C" w:rsidRPr="00CF720D" w:rsidRDefault="00FF284C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14:paraId="2D285E54" w14:textId="77777777" w:rsidR="00FF284C" w:rsidRPr="00562399" w:rsidRDefault="00FF284C" w:rsidP="00344913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0B78EDE" w14:textId="77777777" w:rsidR="00FF284C" w:rsidRPr="00562399" w:rsidRDefault="00FF284C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1CF07FAA" w14:textId="77777777" w:rsidR="00FF284C" w:rsidRPr="00562399" w:rsidRDefault="00FF284C" w:rsidP="00344913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515E6C42" w14:textId="77777777" w:rsidR="00FF284C" w:rsidRPr="00BC07ED" w:rsidRDefault="00FF284C" w:rsidP="0034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2E6BFA9B" w14:textId="77777777" w:rsidR="00FF284C" w:rsidRPr="00562399" w:rsidRDefault="00FF284C" w:rsidP="00344913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B6D0C" w:rsidRPr="00D50A39" w14:paraId="7863D49C" w14:textId="77777777" w:rsidTr="000D52D5">
        <w:tc>
          <w:tcPr>
            <w:tcW w:w="2307" w:type="pct"/>
          </w:tcPr>
          <w:p w14:paraId="7DDBE6E2" w14:textId="77777777" w:rsidR="00EB6D0C" w:rsidRPr="00344913" w:rsidRDefault="00EB6D0C" w:rsidP="00EB6D0C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4913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03" w:type="pct"/>
          </w:tcPr>
          <w:p w14:paraId="783579F0" w14:textId="77777777" w:rsidR="00EB6D0C" w:rsidRPr="00675B04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B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630,221</w:t>
            </w:r>
          </w:p>
        </w:tc>
        <w:tc>
          <w:tcPr>
            <w:tcW w:w="133" w:type="pct"/>
          </w:tcPr>
          <w:p w14:paraId="3693E68C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</w:tcPr>
          <w:p w14:paraId="63005429" w14:textId="77777777" w:rsidR="00EB6D0C" w:rsidRPr="00191FAB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1F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605,267</w:t>
            </w:r>
          </w:p>
        </w:tc>
        <w:tc>
          <w:tcPr>
            <w:tcW w:w="143" w:type="pct"/>
          </w:tcPr>
          <w:p w14:paraId="1EA997CA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6B30F3A0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618,92</w:t>
            </w:r>
            <w:r w:rsidR="007F6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1" w:type="pct"/>
          </w:tcPr>
          <w:p w14:paraId="4FFF39C2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0D57B267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590,917</w:t>
            </w:r>
          </w:p>
        </w:tc>
      </w:tr>
      <w:tr w:rsidR="00EB6D0C" w:rsidRPr="00D50A39" w14:paraId="67974A61" w14:textId="77777777" w:rsidTr="000D52D5">
        <w:tc>
          <w:tcPr>
            <w:tcW w:w="2307" w:type="pct"/>
          </w:tcPr>
          <w:p w14:paraId="28E0518B" w14:textId="77777777" w:rsidR="00EB6D0C" w:rsidRPr="00344913" w:rsidRDefault="00EB6D0C" w:rsidP="00EB6D0C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4A7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A4A7A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4A4A7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44913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</w:t>
            </w:r>
          </w:p>
        </w:tc>
        <w:tc>
          <w:tcPr>
            <w:tcW w:w="603" w:type="pct"/>
          </w:tcPr>
          <w:p w14:paraId="40A5187D" w14:textId="77777777" w:rsidR="00EB6D0C" w:rsidRPr="00675B04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18A948D5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</w:tcPr>
          <w:p w14:paraId="315BC98E" w14:textId="77777777" w:rsidR="00EB6D0C" w:rsidRPr="00191FAB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9500C94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7EFF41E2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218F7D2E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8C20DC7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B6D0C" w:rsidRPr="00393B38" w14:paraId="76CA6F4A" w14:textId="77777777" w:rsidTr="000D52D5">
        <w:tc>
          <w:tcPr>
            <w:tcW w:w="2307" w:type="pct"/>
          </w:tcPr>
          <w:p w14:paraId="320D6932" w14:textId="77777777" w:rsidR="00EB6D0C" w:rsidRPr="00344913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4A4A7A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สุทธิที่คาดว่าจะได้รับ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4789639A" w14:textId="77777777" w:rsidR="00EB6D0C" w:rsidRPr="00675B04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B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(3,107)</w:t>
            </w:r>
          </w:p>
        </w:tc>
        <w:tc>
          <w:tcPr>
            <w:tcW w:w="133" w:type="pct"/>
          </w:tcPr>
          <w:p w14:paraId="7CBEECE0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39236B9" w14:textId="77777777" w:rsidR="00EB6D0C" w:rsidRPr="00191FAB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1F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4,877</w:t>
            </w:r>
          </w:p>
        </w:tc>
        <w:tc>
          <w:tcPr>
            <w:tcW w:w="143" w:type="pct"/>
          </w:tcPr>
          <w:p w14:paraId="5B4A4008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A87512A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1,99</w:t>
            </w:r>
            <w:r w:rsidR="007F6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1" w:type="pct"/>
          </w:tcPr>
          <w:p w14:paraId="4441A56E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5743964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4,349</w:t>
            </w:r>
          </w:p>
        </w:tc>
      </w:tr>
      <w:tr w:rsidR="00EB6D0C" w:rsidRPr="00D50A39" w14:paraId="5A7909AA" w14:textId="77777777" w:rsidTr="000D52D5">
        <w:tc>
          <w:tcPr>
            <w:tcW w:w="2307" w:type="pct"/>
            <w:shd w:val="clear" w:color="auto" w:fill="auto"/>
          </w:tcPr>
          <w:p w14:paraId="4F1C7267" w14:textId="77777777" w:rsidR="00EB6D0C" w:rsidRPr="00F9285B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28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DB176" w14:textId="77777777" w:rsidR="00EB6D0C" w:rsidRPr="00675B04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5B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627,114</w:t>
            </w:r>
          </w:p>
        </w:tc>
        <w:tc>
          <w:tcPr>
            <w:tcW w:w="133" w:type="pct"/>
            <w:shd w:val="clear" w:color="auto" w:fill="auto"/>
          </w:tcPr>
          <w:p w14:paraId="526DBFC0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21851" w14:textId="77777777" w:rsidR="00EB6D0C" w:rsidRPr="00191FAB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91F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610,144</w:t>
            </w:r>
          </w:p>
        </w:tc>
        <w:tc>
          <w:tcPr>
            <w:tcW w:w="143" w:type="pct"/>
            <w:shd w:val="clear" w:color="auto" w:fill="auto"/>
          </w:tcPr>
          <w:p w14:paraId="694BC705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F04BA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690,921</w:t>
            </w:r>
          </w:p>
        </w:tc>
        <w:tc>
          <w:tcPr>
            <w:tcW w:w="141" w:type="pct"/>
            <w:shd w:val="clear" w:color="auto" w:fill="auto"/>
          </w:tcPr>
          <w:p w14:paraId="10051B5B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725FC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595,266</w:t>
            </w:r>
          </w:p>
        </w:tc>
      </w:tr>
      <w:tr w:rsidR="00970AA8" w:rsidRPr="00562399" w14:paraId="525B313E" w14:textId="77777777" w:rsidTr="000D52D5">
        <w:tc>
          <w:tcPr>
            <w:tcW w:w="2307" w:type="pct"/>
          </w:tcPr>
          <w:p w14:paraId="7074A5C8" w14:textId="77777777" w:rsidR="00970AA8" w:rsidRPr="00220E5B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3" w:type="pct"/>
          </w:tcPr>
          <w:p w14:paraId="4608E07E" w14:textId="77777777" w:rsidR="00970AA8" w:rsidRPr="00220E5B" w:rsidRDefault="00970AA8" w:rsidP="00970AA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3" w:type="pct"/>
          </w:tcPr>
          <w:p w14:paraId="5D991EE8" w14:textId="77777777" w:rsidR="00970AA8" w:rsidRPr="00220E5B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566" w:type="pct"/>
          </w:tcPr>
          <w:p w14:paraId="5643A204" w14:textId="77777777" w:rsidR="00970AA8" w:rsidRPr="00220E5B" w:rsidRDefault="00970AA8" w:rsidP="00970AA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</w:tcPr>
          <w:p w14:paraId="7BAB5754" w14:textId="77777777" w:rsidR="00970AA8" w:rsidRPr="00220E5B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77" w:type="pct"/>
          </w:tcPr>
          <w:p w14:paraId="77423696" w14:textId="77777777" w:rsidR="00970AA8" w:rsidRPr="00220E5B" w:rsidRDefault="00970AA8" w:rsidP="00970AA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1" w:type="pct"/>
          </w:tcPr>
          <w:p w14:paraId="4235091C" w14:textId="77777777" w:rsidR="00970AA8" w:rsidRPr="00220E5B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530" w:type="pct"/>
          </w:tcPr>
          <w:p w14:paraId="07AB5150" w14:textId="77777777" w:rsidR="00970AA8" w:rsidRPr="00220E5B" w:rsidRDefault="00970AA8" w:rsidP="00970AA8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970AA8" w:rsidRPr="00562399" w14:paraId="7B62D917" w14:textId="77777777" w:rsidTr="000D52D5">
        <w:tc>
          <w:tcPr>
            <w:tcW w:w="2307" w:type="pct"/>
          </w:tcPr>
          <w:p w14:paraId="0F7D06CC" w14:textId="77777777" w:rsidR="00970AA8" w:rsidRPr="00C27116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03" w:type="pct"/>
          </w:tcPr>
          <w:p w14:paraId="4A7A6978" w14:textId="77777777" w:rsidR="00970AA8" w:rsidRDefault="00970AA8" w:rsidP="00970AA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552D049F" w14:textId="77777777" w:rsidR="00970AA8" w:rsidRPr="00CF720D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14:paraId="3B173469" w14:textId="77777777" w:rsidR="00970AA8" w:rsidRPr="00562399" w:rsidRDefault="00970AA8" w:rsidP="00970AA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4426229" w14:textId="77777777" w:rsidR="00970AA8" w:rsidRPr="00562399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1BC7359" w14:textId="77777777" w:rsidR="00970AA8" w:rsidRPr="00562399" w:rsidRDefault="00970AA8" w:rsidP="00970AA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35A1D681" w14:textId="77777777" w:rsidR="00970AA8" w:rsidRPr="00BC07ED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1CAEDD0C" w14:textId="77777777" w:rsidR="00970AA8" w:rsidRPr="00562399" w:rsidRDefault="00970AA8" w:rsidP="00970AA8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70AA8" w:rsidRPr="00562399" w14:paraId="2CAB7542" w14:textId="77777777" w:rsidTr="000D52D5">
        <w:tc>
          <w:tcPr>
            <w:tcW w:w="2307" w:type="pct"/>
          </w:tcPr>
          <w:p w14:paraId="1A2F4F5A" w14:textId="77777777" w:rsidR="00970AA8" w:rsidRPr="00C27116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711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รวมในบัญชีต้นทุนขายและบริการสำหรับงวด</w:t>
            </w:r>
          </w:p>
        </w:tc>
        <w:tc>
          <w:tcPr>
            <w:tcW w:w="603" w:type="pct"/>
          </w:tcPr>
          <w:p w14:paraId="2403FD40" w14:textId="77777777" w:rsidR="00970AA8" w:rsidRDefault="00970AA8" w:rsidP="00970AA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481733A7" w14:textId="77777777" w:rsidR="00970AA8" w:rsidRPr="00CF720D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14:paraId="3D25585F" w14:textId="77777777" w:rsidR="00970AA8" w:rsidRPr="00562399" w:rsidRDefault="00970AA8" w:rsidP="00970AA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5CBC1205" w14:textId="77777777" w:rsidR="00970AA8" w:rsidRPr="00562399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60C3E08" w14:textId="77777777" w:rsidR="00970AA8" w:rsidRPr="00562399" w:rsidRDefault="00970AA8" w:rsidP="00970AA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0EB4882F" w14:textId="77777777" w:rsidR="00970AA8" w:rsidRPr="00BC07ED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3ED92D4B" w14:textId="77777777" w:rsidR="00970AA8" w:rsidRPr="00562399" w:rsidRDefault="00970AA8" w:rsidP="00970AA8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70AA8" w:rsidRPr="00562399" w14:paraId="3D5D8C6D" w14:textId="77777777" w:rsidTr="000D52D5">
        <w:tc>
          <w:tcPr>
            <w:tcW w:w="2307" w:type="pct"/>
          </w:tcPr>
          <w:p w14:paraId="48BE24BE" w14:textId="77777777" w:rsidR="00970AA8" w:rsidRPr="00C27116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711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C27116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เดือนสิ้นสุดวันที่</w:t>
            </w:r>
            <w:r w:rsidRPr="00C2711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3" w:type="pct"/>
          </w:tcPr>
          <w:p w14:paraId="4194569A" w14:textId="77777777" w:rsidR="00970AA8" w:rsidRDefault="00970AA8" w:rsidP="00970AA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72CB3A05" w14:textId="77777777" w:rsidR="00970AA8" w:rsidRPr="00CF720D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14:paraId="797DB71E" w14:textId="77777777" w:rsidR="00970AA8" w:rsidRPr="00562399" w:rsidRDefault="00970AA8" w:rsidP="00970AA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66E6E9EA" w14:textId="77777777" w:rsidR="00970AA8" w:rsidRPr="00562399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43A8A520" w14:textId="77777777" w:rsidR="00970AA8" w:rsidRPr="00562399" w:rsidRDefault="00970AA8" w:rsidP="00970AA8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37D3A4C7" w14:textId="77777777" w:rsidR="00970AA8" w:rsidRPr="00BC07ED" w:rsidRDefault="00970AA8" w:rsidP="00970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0" w:type="pct"/>
          </w:tcPr>
          <w:p w14:paraId="4D652C33" w14:textId="77777777" w:rsidR="00970AA8" w:rsidRPr="00562399" w:rsidRDefault="00970AA8" w:rsidP="00970AA8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B6D0C" w:rsidRPr="00F9285B" w14:paraId="2CE77D6D" w14:textId="77777777" w:rsidTr="000D52D5">
        <w:tc>
          <w:tcPr>
            <w:tcW w:w="2307" w:type="pct"/>
          </w:tcPr>
          <w:p w14:paraId="48E0FAA7" w14:textId="77777777" w:rsidR="00EB6D0C" w:rsidRPr="00344913" w:rsidRDefault="00EB6D0C" w:rsidP="00EB6D0C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4913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03" w:type="pct"/>
          </w:tcPr>
          <w:p w14:paraId="79FCB653" w14:textId="77777777" w:rsidR="00EB6D0C" w:rsidRPr="00675B04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B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1,333,634</w:t>
            </w:r>
          </w:p>
        </w:tc>
        <w:tc>
          <w:tcPr>
            <w:tcW w:w="133" w:type="pct"/>
          </w:tcPr>
          <w:p w14:paraId="6EEB904D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</w:tcPr>
          <w:p w14:paraId="5E0BC771" w14:textId="77777777" w:rsidR="00EB6D0C" w:rsidRPr="006D7503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75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1,247,9</w:t>
            </w:r>
            <w:r w:rsidR="007F6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43" w:type="pct"/>
          </w:tcPr>
          <w:p w14:paraId="04EF226E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65088A69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1,297,65</w:t>
            </w:r>
            <w:r w:rsidR="007F6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1" w:type="pct"/>
          </w:tcPr>
          <w:p w14:paraId="13B2BDAE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B238664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1,205,886</w:t>
            </w:r>
          </w:p>
        </w:tc>
      </w:tr>
      <w:tr w:rsidR="00EB6D0C" w:rsidRPr="00F9285B" w14:paraId="577682E2" w14:textId="77777777" w:rsidTr="000D52D5">
        <w:tc>
          <w:tcPr>
            <w:tcW w:w="2307" w:type="pct"/>
          </w:tcPr>
          <w:p w14:paraId="47C382EF" w14:textId="77777777" w:rsidR="00EB6D0C" w:rsidRPr="00344913" w:rsidRDefault="00EB6D0C" w:rsidP="00EB6D0C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4A7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A4A7A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Pr="004A4A7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44913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</w:t>
            </w:r>
          </w:p>
        </w:tc>
        <w:tc>
          <w:tcPr>
            <w:tcW w:w="603" w:type="pct"/>
          </w:tcPr>
          <w:p w14:paraId="3282D77A" w14:textId="77777777" w:rsidR="00EB6D0C" w:rsidRPr="00675B04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60913630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</w:tcPr>
          <w:p w14:paraId="3DD8CB98" w14:textId="77777777" w:rsidR="00EB6D0C" w:rsidRPr="006D7503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1075F3C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</w:tcPr>
          <w:p w14:paraId="52DD528B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0FB47EDB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7361AA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B6D0C" w:rsidRPr="00F9285B" w14:paraId="573B1CB1" w14:textId="77777777" w:rsidTr="000D52D5">
        <w:tc>
          <w:tcPr>
            <w:tcW w:w="2307" w:type="pct"/>
          </w:tcPr>
          <w:p w14:paraId="788806EB" w14:textId="77777777" w:rsidR="00EB6D0C" w:rsidRPr="00344913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4A4A7A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สุทธิที่คาดว่าจะได้รับ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57E5804" w14:textId="77777777" w:rsidR="00EB6D0C" w:rsidRPr="00675B04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B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(3,889)</w:t>
            </w:r>
          </w:p>
        </w:tc>
        <w:tc>
          <w:tcPr>
            <w:tcW w:w="133" w:type="pct"/>
          </w:tcPr>
          <w:p w14:paraId="2B0341A2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6F9B5D3" w14:textId="77777777" w:rsidR="00EB6D0C" w:rsidRPr="006D7503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75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7,522</w:t>
            </w:r>
          </w:p>
        </w:tc>
        <w:tc>
          <w:tcPr>
            <w:tcW w:w="143" w:type="pct"/>
          </w:tcPr>
          <w:p w14:paraId="24C12E8E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223BB54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</w:t>
            </w:r>
            <w:r w:rsidR="007F6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900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</w:tcPr>
          <w:p w14:paraId="4FD652C4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6C320D74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5,205</w:t>
            </w:r>
          </w:p>
        </w:tc>
      </w:tr>
      <w:tr w:rsidR="00EB6D0C" w:rsidRPr="002A1B39" w14:paraId="461C8534" w14:textId="77777777" w:rsidTr="000D52D5">
        <w:tc>
          <w:tcPr>
            <w:tcW w:w="2307" w:type="pct"/>
            <w:shd w:val="clear" w:color="auto" w:fill="auto"/>
          </w:tcPr>
          <w:p w14:paraId="11C88E64" w14:textId="77777777" w:rsidR="00EB6D0C" w:rsidRPr="00F9285B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28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B4EDF" w14:textId="77777777" w:rsidR="00EB6D0C" w:rsidRPr="00675B04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5B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1,329,745</w:t>
            </w:r>
          </w:p>
        </w:tc>
        <w:tc>
          <w:tcPr>
            <w:tcW w:w="133" w:type="pct"/>
            <w:shd w:val="clear" w:color="auto" w:fill="auto"/>
          </w:tcPr>
          <w:p w14:paraId="0ADD91DD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17E62" w14:textId="77777777" w:rsidR="00EB6D0C" w:rsidRPr="006D7503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75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1,255,518</w:t>
            </w:r>
          </w:p>
        </w:tc>
        <w:tc>
          <w:tcPr>
            <w:tcW w:w="143" w:type="pct"/>
            <w:shd w:val="clear" w:color="auto" w:fill="auto"/>
          </w:tcPr>
          <w:p w14:paraId="12CA7129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3F999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817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1,296,741</w:t>
            </w:r>
          </w:p>
        </w:tc>
        <w:tc>
          <w:tcPr>
            <w:tcW w:w="141" w:type="pct"/>
            <w:shd w:val="clear" w:color="auto" w:fill="auto"/>
          </w:tcPr>
          <w:p w14:paraId="456B5C44" w14:textId="77777777" w:rsidR="00EB6D0C" w:rsidRPr="007900F1" w:rsidRDefault="00EB6D0C" w:rsidP="00EB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F75F1" w14:textId="77777777" w:rsidR="00EB6D0C" w:rsidRPr="007900F1" w:rsidRDefault="00EB6D0C" w:rsidP="00EB6D0C">
            <w:pPr>
              <w:pStyle w:val="acctfourfigures"/>
              <w:tabs>
                <w:tab w:val="clear" w:pos="765"/>
                <w:tab w:val="decimal" w:pos="795"/>
              </w:tabs>
              <w:spacing w:line="23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00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1,211,091</w:t>
            </w:r>
          </w:p>
        </w:tc>
      </w:tr>
    </w:tbl>
    <w:p w14:paraId="4F2EEFE2" w14:textId="77777777" w:rsidR="00220E5B" w:rsidRPr="00B76BDF" w:rsidRDefault="00220E5B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56B5A2B1" w14:textId="77777777" w:rsidR="002B2C4D" w:rsidRPr="00D50A39" w:rsidRDefault="00AC6F0A" w:rsidP="002B2C4D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7</w:t>
      </w:r>
      <w:r w:rsidR="002B2C4D" w:rsidRPr="00D50A39">
        <w:rPr>
          <w:rFonts w:ascii="Angsana New" w:hAnsi="Angsana New"/>
          <w:sz w:val="30"/>
          <w:szCs w:val="30"/>
          <w:u w:val="none"/>
        </w:rPr>
        <w:tab/>
      </w:r>
      <w:r w:rsidR="002B2C4D" w:rsidRPr="00E4412E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112F483B" w14:textId="77777777" w:rsidR="002B2C4D" w:rsidRPr="00B76BDF" w:rsidRDefault="002B2C4D" w:rsidP="002B2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</w:p>
    <w:tbl>
      <w:tblPr>
        <w:tblW w:w="933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03"/>
        <w:gridCol w:w="1079"/>
        <w:gridCol w:w="271"/>
        <w:gridCol w:w="1081"/>
      </w:tblGrid>
      <w:tr w:rsidR="002B2C4D" w:rsidRPr="00D50A39" w14:paraId="193C646D" w14:textId="77777777" w:rsidTr="000D52D5">
        <w:tc>
          <w:tcPr>
            <w:tcW w:w="3698" w:type="pct"/>
          </w:tcPr>
          <w:p w14:paraId="5DF2B06F" w14:textId="77777777" w:rsidR="002B2C4D" w:rsidRPr="00D50A39" w:rsidRDefault="002B2C4D" w:rsidP="00E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42678A96" w14:textId="77777777" w:rsidR="002B2C4D" w:rsidRPr="00D75D2C" w:rsidRDefault="002B2C4D" w:rsidP="00EF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B2C4D" w:rsidRPr="00136659" w14:paraId="0C897710" w14:textId="77777777" w:rsidTr="000D52D5">
        <w:tc>
          <w:tcPr>
            <w:tcW w:w="3698" w:type="pct"/>
          </w:tcPr>
          <w:p w14:paraId="3CE56B76" w14:textId="77777777" w:rsidR="002B2C4D" w:rsidRPr="00D50A39" w:rsidRDefault="00655F3F" w:rsidP="00A3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124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20E5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FE124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FE124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220E5B" w:rsidRPr="00220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20E5B" w:rsidRPr="00220E5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8" w:type="pct"/>
          </w:tcPr>
          <w:p w14:paraId="48585ABE" w14:textId="77777777" w:rsidR="002B2C4D" w:rsidRPr="00E37373" w:rsidRDefault="00E37373" w:rsidP="00E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3737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</w:t>
            </w:r>
            <w:r w:rsidR="00DC18FE" w:rsidRPr="00DC18FE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009E12CE" w14:textId="77777777" w:rsidR="002B2C4D" w:rsidRPr="00E37373" w:rsidRDefault="002B2C4D" w:rsidP="00E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14:paraId="4B440BE7" w14:textId="77777777" w:rsidR="002B2C4D" w:rsidRPr="00E37373" w:rsidRDefault="00E37373" w:rsidP="00E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3737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</w:t>
            </w:r>
            <w:r w:rsidR="00DC18FE" w:rsidRPr="00DC18FE"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2B2C4D" w:rsidRPr="00136659" w14:paraId="68D0A778" w14:textId="77777777" w:rsidTr="000D52D5">
        <w:tc>
          <w:tcPr>
            <w:tcW w:w="3698" w:type="pct"/>
          </w:tcPr>
          <w:p w14:paraId="10A94D19" w14:textId="77777777" w:rsidR="002B2C4D" w:rsidRPr="00D50A39" w:rsidRDefault="002B2C4D" w:rsidP="00EF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</w:tcPr>
          <w:p w14:paraId="49FF78F8" w14:textId="77777777" w:rsidR="002B2C4D" w:rsidRPr="00136659" w:rsidRDefault="002B2C4D" w:rsidP="00EF1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13665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C18FE" w:rsidRPr="00D50A39" w14:paraId="51FBD499" w14:textId="77777777" w:rsidTr="000D52D5">
        <w:tc>
          <w:tcPr>
            <w:tcW w:w="3698" w:type="pct"/>
          </w:tcPr>
          <w:p w14:paraId="27B59D95" w14:textId="77777777" w:rsidR="00DC18FE" w:rsidRPr="00D50A39" w:rsidRDefault="00DC18FE" w:rsidP="00DC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50A3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8" w:type="pct"/>
          </w:tcPr>
          <w:p w14:paraId="7D6B21AF" w14:textId="77777777" w:rsidR="00DC18FE" w:rsidRPr="00D75D2C" w:rsidRDefault="001253D7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51,100</w:t>
            </w:r>
          </w:p>
        </w:tc>
        <w:tc>
          <w:tcPr>
            <w:tcW w:w="145" w:type="pct"/>
          </w:tcPr>
          <w:p w14:paraId="11F83E7F" w14:textId="77777777" w:rsidR="00DC18FE" w:rsidRPr="00D75D2C" w:rsidRDefault="00DC18FE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B8254CA" w14:textId="762F57F9" w:rsidR="00DC18FE" w:rsidRPr="004A0757" w:rsidRDefault="001253D7" w:rsidP="0012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1253D7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172AFB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1253D7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172AFB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1253D7">
              <w:rPr>
                <w:rFonts w:ascii="Angsana New" w:hAnsi="Angsana New"/>
                <w:sz w:val="30"/>
                <w:szCs w:val="30"/>
                <w:lang w:val="en-US" w:eastAsia="en-US"/>
              </w:rPr>
              <w:t>00</w:t>
            </w:r>
          </w:p>
        </w:tc>
      </w:tr>
      <w:tr w:rsidR="00DC18FE" w:rsidRPr="00D50A39" w14:paraId="656DD6DB" w14:textId="77777777" w:rsidTr="000D52D5">
        <w:tc>
          <w:tcPr>
            <w:tcW w:w="3698" w:type="pct"/>
          </w:tcPr>
          <w:p w14:paraId="4517DE4E" w14:textId="77777777" w:rsidR="00DC18FE" w:rsidRPr="00D50A39" w:rsidRDefault="00DC18FE" w:rsidP="00DC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78" w:type="pct"/>
          </w:tcPr>
          <w:p w14:paraId="3FB81F51" w14:textId="77777777" w:rsidR="00DC18FE" w:rsidRPr="00D75D2C" w:rsidRDefault="001253D7" w:rsidP="00F96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5963D1F" w14:textId="77777777" w:rsidR="00DC18FE" w:rsidRPr="00D75D2C" w:rsidRDefault="00DC18FE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FB387CF" w14:textId="44A4AD3E" w:rsidR="00DC18FE" w:rsidRPr="004A0757" w:rsidRDefault="00172AFB" w:rsidP="0012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30,000</w:t>
            </w:r>
          </w:p>
        </w:tc>
      </w:tr>
      <w:tr w:rsidR="00172AFB" w:rsidRPr="00D50A39" w14:paraId="22148511" w14:textId="77777777" w:rsidTr="000D52D5">
        <w:tc>
          <w:tcPr>
            <w:tcW w:w="3698" w:type="pct"/>
          </w:tcPr>
          <w:p w14:paraId="2386B67D" w14:textId="68F65F77" w:rsidR="00172AFB" w:rsidRPr="00D50A39" w:rsidRDefault="00A41BFD" w:rsidP="00DC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578" w:type="pct"/>
          </w:tcPr>
          <w:p w14:paraId="0213AE28" w14:textId="6B0D424F" w:rsidR="00172AFB" w:rsidRDefault="00172AFB" w:rsidP="00F96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80CF8B7" w14:textId="77777777" w:rsidR="00172AFB" w:rsidRPr="00D75D2C" w:rsidRDefault="00172AFB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4AE6990" w14:textId="63615B27" w:rsidR="00172AFB" w:rsidRDefault="00172AFB" w:rsidP="0012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(3,600)</w:t>
            </w:r>
          </w:p>
        </w:tc>
      </w:tr>
      <w:tr w:rsidR="00DC18FE" w:rsidRPr="00D50A39" w14:paraId="32861037" w14:textId="77777777" w:rsidTr="000D52D5">
        <w:tc>
          <w:tcPr>
            <w:tcW w:w="3698" w:type="pct"/>
          </w:tcPr>
          <w:p w14:paraId="41D8746A" w14:textId="77777777" w:rsidR="00DC18FE" w:rsidRPr="00D50A39" w:rsidRDefault="00DC18FE" w:rsidP="00DC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20E5B" w:rsidRPr="00220E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20E5B" w:rsidRPr="00220E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7F6CCB8" w14:textId="77777777" w:rsidR="00DC18FE" w:rsidRPr="00F55640" w:rsidRDefault="001253D7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51,100</w:t>
            </w:r>
          </w:p>
        </w:tc>
        <w:tc>
          <w:tcPr>
            <w:tcW w:w="145" w:type="pct"/>
          </w:tcPr>
          <w:p w14:paraId="421869E3" w14:textId="77777777" w:rsidR="00DC18FE" w:rsidRPr="00D75D2C" w:rsidRDefault="00DC18FE" w:rsidP="00DC1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DA30866" w14:textId="77777777" w:rsidR="00DC18FE" w:rsidRPr="00D75D2C" w:rsidRDefault="001253D7" w:rsidP="00125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51,100</w:t>
            </w:r>
          </w:p>
        </w:tc>
      </w:tr>
    </w:tbl>
    <w:p w14:paraId="5C28DBAE" w14:textId="77777777" w:rsidR="008034BB" w:rsidRPr="00B76BDF" w:rsidRDefault="008034BB" w:rsidP="00D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="Angsana New" w:hAnsi="Angsana New" w:cs="Angsana New"/>
          <w:sz w:val="30"/>
          <w:szCs w:val="30"/>
        </w:rPr>
      </w:pPr>
    </w:p>
    <w:p w14:paraId="2C379879" w14:textId="77777777" w:rsidR="00DC18FE" w:rsidRPr="00AC6F0A" w:rsidRDefault="00DC18FE" w:rsidP="00A74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="Angsana New" w:hAnsi="Angsana New" w:cs="Angsana New"/>
          <w:sz w:val="30"/>
          <w:szCs w:val="30"/>
        </w:rPr>
        <w:sectPr w:rsidR="00DC18FE" w:rsidRPr="00AC6F0A" w:rsidSect="003E20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6BE111DA" w14:textId="77777777" w:rsidR="00B52700" w:rsidRPr="000A1F36" w:rsidRDefault="00B52700" w:rsidP="00B52700">
      <w:pPr>
        <w:rPr>
          <w:rFonts w:ascii="Angsana New" w:hAnsi="Angsana New" w:cs="Angsana New"/>
          <w:sz w:val="29"/>
          <w:szCs w:val="29"/>
        </w:rPr>
      </w:pPr>
      <w:r w:rsidRPr="000A1F36">
        <w:rPr>
          <w:rFonts w:ascii="Angsana New" w:hAnsi="Angsana New" w:cs="Angsana New"/>
          <w:sz w:val="29"/>
          <w:szCs w:val="29"/>
          <w:cs/>
        </w:rPr>
        <w:t xml:space="preserve">เงินลงทุนในบริษัทย่อย ณ วันที่ </w:t>
      </w:r>
      <w:r w:rsidR="00BE0A4E">
        <w:rPr>
          <w:rFonts w:ascii="Angsana New" w:hAnsi="Angsana New" w:cs="Angsana New"/>
          <w:sz w:val="30"/>
          <w:szCs w:val="30"/>
        </w:rPr>
        <w:t xml:space="preserve">30 </w:t>
      </w:r>
      <w:r w:rsidR="00BE0A4E" w:rsidRPr="00BE0A4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DC18FE" w:rsidRPr="00BE0A4E">
        <w:rPr>
          <w:rFonts w:ascii="Angsana New" w:hAnsi="Angsana New" w:cs="Angsana New" w:hint="cs"/>
          <w:sz w:val="29"/>
          <w:szCs w:val="29"/>
        </w:rPr>
        <w:t>2562</w:t>
      </w:r>
      <w:r w:rsidR="00044B94" w:rsidRPr="00BE0A4E">
        <w:rPr>
          <w:rFonts w:ascii="Angsana New" w:hAnsi="Angsana New" w:cs="Angsana New" w:hint="cs"/>
          <w:sz w:val="29"/>
          <w:szCs w:val="29"/>
        </w:rPr>
        <w:t xml:space="preserve"> </w:t>
      </w:r>
      <w:r w:rsidRPr="00BE0A4E">
        <w:rPr>
          <w:rFonts w:ascii="Angsana New" w:hAnsi="Angsana New" w:cs="Angsana New" w:hint="cs"/>
          <w:sz w:val="29"/>
          <w:szCs w:val="29"/>
          <w:cs/>
        </w:rPr>
        <w:t>และ</w:t>
      </w:r>
      <w:r w:rsidRPr="000A1F36">
        <w:rPr>
          <w:rFonts w:ascii="Angsana New" w:hAnsi="Angsana New" w:cs="Angsana New"/>
          <w:sz w:val="29"/>
          <w:szCs w:val="29"/>
          <w:cs/>
        </w:rPr>
        <w:t xml:space="preserve"> </w:t>
      </w:r>
      <w:r w:rsidRPr="000A1F36">
        <w:rPr>
          <w:rFonts w:ascii="Angsana New" w:hAnsi="Angsana New" w:cs="Angsana New"/>
          <w:sz w:val="29"/>
          <w:szCs w:val="29"/>
        </w:rPr>
        <w:t xml:space="preserve">31 </w:t>
      </w:r>
      <w:r w:rsidRPr="000A1F36">
        <w:rPr>
          <w:rFonts w:ascii="Angsana New" w:hAnsi="Angsana New" w:cs="Angsana New"/>
          <w:sz w:val="29"/>
          <w:szCs w:val="29"/>
          <w:cs/>
        </w:rPr>
        <w:t xml:space="preserve">ธันวาคม </w:t>
      </w:r>
      <w:r w:rsidR="00DC18FE">
        <w:rPr>
          <w:rFonts w:ascii="Angsana New" w:hAnsi="Angsana New" w:cs="Angsana New"/>
          <w:sz w:val="29"/>
          <w:szCs w:val="29"/>
        </w:rPr>
        <w:t>2561</w:t>
      </w:r>
      <w:r w:rsidR="00044B94" w:rsidRPr="000A1F36">
        <w:rPr>
          <w:rFonts w:ascii="Angsana New" w:hAnsi="Angsana New" w:cs="Angsana New"/>
          <w:sz w:val="29"/>
          <w:szCs w:val="29"/>
        </w:rPr>
        <w:t xml:space="preserve"> </w:t>
      </w:r>
      <w:r w:rsidRPr="005B2504">
        <w:rPr>
          <w:rFonts w:ascii="Angsana New" w:hAnsi="Angsana New" w:cs="Angsana New"/>
          <w:sz w:val="29"/>
          <w:szCs w:val="29"/>
          <w:cs/>
        </w:rPr>
        <w:t>และเงินปันผลรับจากเงิน</w:t>
      </w:r>
      <w:r w:rsidRPr="000A1F36">
        <w:rPr>
          <w:rFonts w:ascii="Angsana New" w:hAnsi="Angsana New" w:cs="Angsana New"/>
          <w:sz w:val="29"/>
          <w:szCs w:val="29"/>
          <w:cs/>
        </w:rPr>
        <w:t>ลงทุนสำหรับงวด</w:t>
      </w:r>
      <w:r w:rsidR="00BE0A4E">
        <w:rPr>
          <w:rFonts w:ascii="Angsana New" w:hAnsi="Angsana New" w:cs="Angsana New" w:hint="cs"/>
          <w:sz w:val="29"/>
          <w:szCs w:val="29"/>
          <w:cs/>
        </w:rPr>
        <w:t>หก</w:t>
      </w:r>
      <w:r w:rsidRPr="000A1F36">
        <w:rPr>
          <w:rFonts w:ascii="Angsana New" w:hAnsi="Angsana New" w:cs="Angsana New"/>
          <w:sz w:val="29"/>
          <w:szCs w:val="29"/>
          <w:cs/>
        </w:rPr>
        <w:t xml:space="preserve">เดือนสิ้นสุดวันที่ </w:t>
      </w:r>
      <w:r w:rsidR="00BE0A4E">
        <w:rPr>
          <w:rFonts w:ascii="Angsana New" w:hAnsi="Angsana New" w:cs="Angsana New"/>
          <w:sz w:val="30"/>
          <w:szCs w:val="30"/>
        </w:rPr>
        <w:t xml:space="preserve">30 </w:t>
      </w:r>
      <w:r w:rsidR="00BE0A4E" w:rsidRPr="00BE0A4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A1F36">
        <w:rPr>
          <w:rFonts w:ascii="Angsana New" w:hAnsi="Angsana New" w:cs="Angsana New"/>
          <w:sz w:val="29"/>
          <w:szCs w:val="29"/>
          <w:cs/>
        </w:rPr>
        <w:t xml:space="preserve"> </w:t>
      </w:r>
      <w:r w:rsidR="00636869" w:rsidRPr="000A1F36">
        <w:rPr>
          <w:rFonts w:ascii="Angsana New" w:hAnsi="Angsana New" w:cs="Angsana New"/>
          <w:sz w:val="29"/>
          <w:szCs w:val="29"/>
        </w:rPr>
        <w:t>25</w:t>
      </w:r>
      <w:r w:rsidR="00881FEB">
        <w:rPr>
          <w:rFonts w:ascii="Angsana New" w:hAnsi="Angsana New" w:cs="Angsana New"/>
          <w:sz w:val="29"/>
          <w:szCs w:val="29"/>
        </w:rPr>
        <w:t>62</w:t>
      </w:r>
      <w:r w:rsidR="00636869" w:rsidRPr="000A1F36">
        <w:rPr>
          <w:rFonts w:ascii="Angsana New" w:hAnsi="Angsana New" w:cs="Angsana New"/>
          <w:sz w:val="29"/>
          <w:szCs w:val="29"/>
        </w:rPr>
        <w:t xml:space="preserve"> </w:t>
      </w:r>
      <w:r w:rsidR="00636869" w:rsidRPr="000A1F36">
        <w:rPr>
          <w:rFonts w:ascii="Angsana New" w:hAnsi="Angsana New" w:cs="Angsana New"/>
          <w:sz w:val="29"/>
          <w:szCs w:val="29"/>
          <w:cs/>
        </w:rPr>
        <w:t xml:space="preserve">และ </w:t>
      </w:r>
      <w:r w:rsidR="005C2B83">
        <w:rPr>
          <w:rFonts w:ascii="Angsana New" w:hAnsi="Angsana New" w:cs="Angsana New"/>
          <w:sz w:val="29"/>
          <w:szCs w:val="29"/>
        </w:rPr>
        <w:t>25</w:t>
      </w:r>
      <w:r w:rsidR="00881FEB">
        <w:rPr>
          <w:rFonts w:ascii="Angsana New" w:hAnsi="Angsana New" w:cs="Angsana New"/>
          <w:sz w:val="29"/>
          <w:szCs w:val="29"/>
        </w:rPr>
        <w:t>61</w:t>
      </w:r>
      <w:r w:rsidR="00044B94" w:rsidRPr="000A1F36">
        <w:rPr>
          <w:rFonts w:ascii="Angsana New" w:hAnsi="Angsana New" w:cs="Angsana New"/>
          <w:sz w:val="29"/>
          <w:szCs w:val="29"/>
        </w:rPr>
        <w:t xml:space="preserve"> </w:t>
      </w:r>
      <w:r w:rsidRPr="000A1F36">
        <w:rPr>
          <w:rFonts w:ascii="Angsana New" w:hAnsi="Angsana New" w:cs="Angsana New"/>
          <w:sz w:val="29"/>
          <w:szCs w:val="29"/>
          <w:cs/>
        </w:rPr>
        <w:t>มีดังนี้</w:t>
      </w:r>
    </w:p>
    <w:tbl>
      <w:tblPr>
        <w:tblpPr w:leftFromText="180" w:rightFromText="180" w:vertAnchor="text" w:horzAnchor="margin" w:tblpY="363"/>
        <w:tblW w:w="147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884"/>
      </w:tblGrid>
      <w:tr w:rsidR="00F968FB" w:rsidRPr="000A1F36" w14:paraId="4D27929A" w14:textId="77777777" w:rsidTr="002906BE">
        <w:trPr>
          <w:cantSplit/>
          <w:trHeight w:val="389"/>
          <w:tblHeader/>
        </w:trPr>
        <w:tc>
          <w:tcPr>
            <w:tcW w:w="2689" w:type="dxa"/>
          </w:tcPr>
          <w:p w14:paraId="3476C55E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044" w:type="dxa"/>
            <w:gridSpan w:val="23"/>
          </w:tcPr>
          <w:p w14:paraId="4B7E73A6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767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F6F61" w:rsidRPr="000A1F36" w14:paraId="644F0B40" w14:textId="77777777" w:rsidTr="002906BE">
        <w:trPr>
          <w:cantSplit/>
          <w:trHeight w:val="389"/>
          <w:tblHeader/>
        </w:trPr>
        <w:tc>
          <w:tcPr>
            <w:tcW w:w="2689" w:type="dxa"/>
            <w:vAlign w:val="bottom"/>
          </w:tcPr>
          <w:p w14:paraId="022FFBFC" w14:textId="77777777" w:rsidR="00F968FB" w:rsidRPr="00A17675" w:rsidRDefault="00F968FB" w:rsidP="00F968FB">
            <w:pPr>
              <w:pStyle w:val="acctfourfigures"/>
              <w:tabs>
                <w:tab w:val="clear" w:pos="765"/>
              </w:tabs>
              <w:spacing w:line="240" w:lineRule="auto"/>
              <w:ind w:firstLine="5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800" w:type="dxa"/>
            <w:gridSpan w:val="3"/>
            <w:vAlign w:val="bottom"/>
          </w:tcPr>
          <w:p w14:paraId="05E2A474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62CBA891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3A0EBCE0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270B1BE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85FB419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A8CD00A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715E8DF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E9399AA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F7AE2E8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485F9115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54DB251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tcBorders>
              <w:left w:val="nil"/>
            </w:tcBorders>
          </w:tcPr>
          <w:p w14:paraId="60BE7F2D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0721D291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797C9C3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  <w:tcBorders>
              <w:left w:val="nil"/>
            </w:tcBorders>
          </w:tcPr>
          <w:p w14:paraId="55240372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4" w:type="dxa"/>
            <w:gridSpan w:val="3"/>
          </w:tcPr>
          <w:p w14:paraId="61A522CD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1734EC04" w14:textId="77777777" w:rsidR="00F968FB" w:rsidRPr="002906BE" w:rsidRDefault="00F968FB" w:rsidP="002906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งวด</w:t>
            </w:r>
            <w:r w:rsidR="00BE0A4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หก</w:t>
            </w: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BE0A4E" w:rsidRPr="000A1F36" w14:paraId="797F43F0" w14:textId="77777777" w:rsidTr="002906BE">
        <w:trPr>
          <w:cantSplit/>
          <w:trHeight w:val="389"/>
          <w:tblHeader/>
        </w:trPr>
        <w:tc>
          <w:tcPr>
            <w:tcW w:w="2689" w:type="dxa"/>
          </w:tcPr>
          <w:p w14:paraId="476F8020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B93185B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</w:p>
          <w:p w14:paraId="751A0E88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03AC6F72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93C1B98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</w:p>
          <w:p w14:paraId="61FB4C04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00A01F55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DEA63F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</w:p>
          <w:p w14:paraId="0D9C725E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45DC36F5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C353D0B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</w:p>
          <w:p w14:paraId="11739DAD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1B749EB0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F87930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</w:p>
          <w:p w14:paraId="4E4E0991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22D1E56E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5B7A0F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</w:p>
          <w:p w14:paraId="75668E21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</w:tcPr>
          <w:p w14:paraId="7A676B6A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90C335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</w:p>
          <w:p w14:paraId="089DB248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24CD2888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D98C1F8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</w:p>
          <w:p w14:paraId="18563BC3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left w:val="nil"/>
            </w:tcBorders>
          </w:tcPr>
          <w:p w14:paraId="3F3F5446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90D040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</w:p>
          <w:p w14:paraId="7D922ABF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6B7ED932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7C5F3E15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</w:p>
          <w:p w14:paraId="6CDDB39F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left w:val="nil"/>
            </w:tcBorders>
          </w:tcPr>
          <w:p w14:paraId="1040CEAE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459CB0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</w:p>
          <w:p w14:paraId="0698DD9D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317A8310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4402CB0A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</w:t>
            </w:r>
          </w:p>
          <w:p w14:paraId="3A340A63" w14:textId="77777777" w:rsidR="00BE0A4E" w:rsidRPr="00A17675" w:rsidRDefault="00BE0A4E" w:rsidP="00BE0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A17675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F968FB" w:rsidRPr="000A1F36" w14:paraId="71B7EF39" w14:textId="77777777" w:rsidTr="002906BE">
        <w:trPr>
          <w:cantSplit/>
          <w:trHeight w:val="389"/>
          <w:tblHeader/>
        </w:trPr>
        <w:tc>
          <w:tcPr>
            <w:tcW w:w="2689" w:type="dxa"/>
          </w:tcPr>
          <w:p w14:paraId="225E556F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80057EC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767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039AEFB" w14:textId="77777777" w:rsidR="00F968FB" w:rsidRPr="00A17675" w:rsidRDefault="00F968FB" w:rsidP="005035B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64" w:type="dxa"/>
            <w:gridSpan w:val="19"/>
          </w:tcPr>
          <w:p w14:paraId="1FFAC082" w14:textId="77777777" w:rsidR="00F968FB" w:rsidRPr="00A17675" w:rsidRDefault="00F968FB" w:rsidP="00503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A17675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AF6F61" w:rsidRPr="000A1F36" w14:paraId="2EF90BBD" w14:textId="77777777" w:rsidTr="002906BE">
        <w:trPr>
          <w:cantSplit/>
          <w:trHeight w:val="389"/>
          <w:tblHeader/>
        </w:trPr>
        <w:tc>
          <w:tcPr>
            <w:tcW w:w="2689" w:type="dxa"/>
          </w:tcPr>
          <w:p w14:paraId="38616028" w14:textId="77777777" w:rsidR="00F968FB" w:rsidRPr="00A17675" w:rsidRDefault="00F968FB" w:rsidP="00DC18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 โคแอน จำกัด</w:t>
            </w:r>
          </w:p>
        </w:tc>
        <w:tc>
          <w:tcPr>
            <w:tcW w:w="810" w:type="dxa"/>
          </w:tcPr>
          <w:p w14:paraId="0AB2C184" w14:textId="77777777" w:rsidR="00F968FB" w:rsidRPr="00A17675" w:rsidRDefault="00EA409D" w:rsidP="009A43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6B69669" w14:textId="77777777" w:rsidR="00F968FB" w:rsidRPr="00A17675" w:rsidRDefault="00F968FB" w:rsidP="009A436D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5B4E920" w14:textId="77777777" w:rsidR="00F968FB" w:rsidRPr="00A17675" w:rsidRDefault="00F968FB" w:rsidP="009A43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8604632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71B047" w14:textId="77777777" w:rsidR="00F968FB" w:rsidRPr="00A17675" w:rsidRDefault="00EA409D" w:rsidP="00DC18F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80" w:type="dxa"/>
          </w:tcPr>
          <w:p w14:paraId="74844B89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52CC5F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50,000</w:t>
            </w:r>
          </w:p>
        </w:tc>
        <w:tc>
          <w:tcPr>
            <w:tcW w:w="180" w:type="dxa"/>
          </w:tcPr>
          <w:p w14:paraId="0D7706E5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A504361" w14:textId="77777777" w:rsidR="00F968FB" w:rsidRPr="00A17675" w:rsidRDefault="00EA409D" w:rsidP="001750B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51,100</w:t>
            </w:r>
          </w:p>
        </w:tc>
        <w:tc>
          <w:tcPr>
            <w:tcW w:w="180" w:type="dxa"/>
          </w:tcPr>
          <w:p w14:paraId="64359EF4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1FD1C0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51,100</w:t>
            </w:r>
          </w:p>
        </w:tc>
        <w:tc>
          <w:tcPr>
            <w:tcW w:w="180" w:type="dxa"/>
          </w:tcPr>
          <w:p w14:paraId="77BEAE27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2C14A9" w14:textId="77777777" w:rsidR="00F968FB" w:rsidRPr="00A17675" w:rsidRDefault="00EA409D" w:rsidP="00DC18F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219965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-68"/>
                <w:tab w:val="decimal" w:pos="226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3069727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EE17662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A873E74" w14:textId="77777777" w:rsidR="00F968FB" w:rsidRPr="00A17675" w:rsidRDefault="00EA409D" w:rsidP="00F968F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51,100</w:t>
            </w:r>
          </w:p>
        </w:tc>
        <w:tc>
          <w:tcPr>
            <w:tcW w:w="180" w:type="dxa"/>
          </w:tcPr>
          <w:p w14:paraId="4173D277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35DEF68" w14:textId="77777777" w:rsidR="00F968FB" w:rsidRPr="00A17675" w:rsidRDefault="00F968FB" w:rsidP="00F968F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51,100</w:t>
            </w:r>
          </w:p>
        </w:tc>
        <w:tc>
          <w:tcPr>
            <w:tcW w:w="180" w:type="dxa"/>
            <w:tcBorders>
              <w:left w:val="nil"/>
            </w:tcBorders>
          </w:tcPr>
          <w:p w14:paraId="15B629E6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720A1D" w14:textId="77777777" w:rsidR="00F968FB" w:rsidRPr="00A17675" w:rsidRDefault="00EA409D" w:rsidP="005600C3">
            <w:pPr>
              <w:pStyle w:val="acctfourfigures"/>
              <w:tabs>
                <w:tab w:val="clear" w:pos="765"/>
                <w:tab w:val="decimal" w:pos="1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18,000</w:t>
            </w:r>
          </w:p>
        </w:tc>
        <w:tc>
          <w:tcPr>
            <w:tcW w:w="180" w:type="dxa"/>
          </w:tcPr>
          <w:p w14:paraId="19FABECC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43765DCB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1767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AF6F61" w:rsidRPr="000A1F36" w14:paraId="51274E72" w14:textId="77777777" w:rsidTr="002906BE">
        <w:trPr>
          <w:cantSplit/>
          <w:trHeight w:val="70"/>
          <w:tblHeader/>
        </w:trPr>
        <w:tc>
          <w:tcPr>
            <w:tcW w:w="2689" w:type="dxa"/>
          </w:tcPr>
          <w:p w14:paraId="23442715" w14:textId="77777777" w:rsidR="00F968FB" w:rsidRPr="00A17675" w:rsidRDefault="00F968FB" w:rsidP="00DC18F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1767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810" w:type="dxa"/>
            <w:vAlign w:val="bottom"/>
          </w:tcPr>
          <w:p w14:paraId="089C06CE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BDCCD3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679923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6AAF6E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D8CF06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C8AFEA2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3B576FFB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46FD5F0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16F2549" w14:textId="77777777" w:rsidR="00F968FB" w:rsidRPr="00A17675" w:rsidRDefault="00EA409D" w:rsidP="001750B3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51,100</w:t>
            </w:r>
          </w:p>
        </w:tc>
        <w:tc>
          <w:tcPr>
            <w:tcW w:w="180" w:type="dxa"/>
            <w:vAlign w:val="bottom"/>
          </w:tcPr>
          <w:p w14:paraId="4FF65E33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8ADF5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767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51,100</w:t>
            </w:r>
          </w:p>
        </w:tc>
        <w:tc>
          <w:tcPr>
            <w:tcW w:w="180" w:type="dxa"/>
            <w:vAlign w:val="bottom"/>
          </w:tcPr>
          <w:p w14:paraId="4B866B44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CDF2AE" w14:textId="77777777" w:rsidR="00F968FB" w:rsidRPr="00A17675" w:rsidRDefault="00EA409D" w:rsidP="00DC18FE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E3FB64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E3000AB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1767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2969C0D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D8959" w14:textId="77777777" w:rsidR="00F968FB" w:rsidRPr="00A17675" w:rsidRDefault="00EA409D" w:rsidP="00F968F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51,100</w:t>
            </w:r>
          </w:p>
        </w:tc>
        <w:tc>
          <w:tcPr>
            <w:tcW w:w="180" w:type="dxa"/>
            <w:vAlign w:val="bottom"/>
          </w:tcPr>
          <w:p w14:paraId="01BAE105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9572D71" w14:textId="77777777" w:rsidR="00F968FB" w:rsidRPr="00A17675" w:rsidRDefault="00F968FB" w:rsidP="00F968F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767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51,100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07743D6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7235FF" w14:textId="77777777" w:rsidR="00F968FB" w:rsidRPr="00A17675" w:rsidRDefault="00EA409D" w:rsidP="005600C3">
            <w:pPr>
              <w:pStyle w:val="acctfourfigures"/>
              <w:tabs>
                <w:tab w:val="clear" w:pos="765"/>
                <w:tab w:val="decimal" w:pos="1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18,000</w:t>
            </w:r>
          </w:p>
        </w:tc>
        <w:tc>
          <w:tcPr>
            <w:tcW w:w="180" w:type="dxa"/>
            <w:vAlign w:val="bottom"/>
          </w:tcPr>
          <w:p w14:paraId="2A8E3587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CA8573B" w14:textId="77777777" w:rsidR="00F968FB" w:rsidRPr="00A17675" w:rsidRDefault="00F968FB" w:rsidP="00DC18FE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1767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6BF94759" w14:textId="77777777" w:rsidR="005035B5" w:rsidRPr="00B76BDF" w:rsidRDefault="005035B5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5331CAA" w14:textId="77777777" w:rsidR="007E0F8E" w:rsidRPr="000A1F36" w:rsidRDefault="009A33A9" w:rsidP="00F9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7E0F8E" w:rsidRPr="000A1F36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="00F968FB">
        <w:rPr>
          <w:rFonts w:ascii="Angsana New" w:hAnsi="Angsana New" w:cs="Angsana New" w:hint="cs"/>
          <w:sz w:val="30"/>
          <w:szCs w:val="30"/>
          <w:cs/>
        </w:rPr>
        <w:t xml:space="preserve"> โดยมีลักษณะธุรกิจเพื่อการ</w:t>
      </w:r>
      <w:r w:rsidR="007E0F8E" w:rsidRPr="000A1F36">
        <w:rPr>
          <w:rFonts w:ascii="Angsana New" w:hAnsi="Angsana New" w:cs="Angsana New"/>
          <w:sz w:val="30"/>
          <w:szCs w:val="30"/>
          <w:cs/>
        </w:rPr>
        <w:t>นำเข้า</w:t>
      </w:r>
      <w:r w:rsidR="007E0F8E" w:rsidRPr="000A1F36">
        <w:rPr>
          <w:rFonts w:ascii="Angsana New" w:hAnsi="Angsana New" w:cs="Angsana New"/>
          <w:sz w:val="30"/>
          <w:szCs w:val="30"/>
        </w:rPr>
        <w:t xml:space="preserve"> </w:t>
      </w:r>
      <w:r w:rsidR="007E0F8E" w:rsidRPr="000A1F36">
        <w:rPr>
          <w:rFonts w:ascii="Angsana New" w:hAnsi="Angsana New" w:cs="Angsana New"/>
          <w:sz w:val="30"/>
          <w:szCs w:val="30"/>
          <w:cs/>
        </w:rPr>
        <w:t>ซื้อ</w:t>
      </w:r>
      <w:r w:rsidR="007E0F8E" w:rsidRPr="000A1F36">
        <w:rPr>
          <w:rFonts w:ascii="Angsana New" w:hAnsi="Angsana New" w:cs="Angsana New"/>
          <w:sz w:val="30"/>
          <w:szCs w:val="30"/>
        </w:rPr>
        <w:t xml:space="preserve"> </w:t>
      </w:r>
      <w:r w:rsidR="007E0F8E" w:rsidRPr="000A1F36">
        <w:rPr>
          <w:rFonts w:ascii="Angsana New" w:hAnsi="Angsana New" w:cs="Angsana New"/>
          <w:sz w:val="30"/>
          <w:szCs w:val="30"/>
          <w:cs/>
        </w:rPr>
        <w:t>ขายส่งและขายปลีกอุปกรณ์เสริมเกี่ยวกับคอมพิวเตอร์และอิเล็กทรอนิกส์</w:t>
      </w:r>
    </w:p>
    <w:p w14:paraId="24DF7F00" w14:textId="77777777" w:rsidR="007E0F8E" w:rsidRDefault="007E0F8E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30"/>
          <w:szCs w:val="30"/>
        </w:rPr>
      </w:pPr>
    </w:p>
    <w:p w14:paraId="2D17E34A" w14:textId="77777777" w:rsidR="007C022C" w:rsidRPr="000A1F36" w:rsidRDefault="007C022C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30"/>
          <w:szCs w:val="30"/>
        </w:rPr>
      </w:pPr>
    </w:p>
    <w:p w14:paraId="087761E2" w14:textId="77777777" w:rsidR="00976523" w:rsidRPr="000A1F36" w:rsidRDefault="00976523" w:rsidP="00BB3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6F2BFF7" w14:textId="77777777" w:rsidR="00976523" w:rsidRPr="006564EE" w:rsidRDefault="00976523" w:rsidP="007E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 w:cs="Angsana New"/>
          <w:sz w:val="29"/>
          <w:szCs w:val="29"/>
          <w:cs/>
        </w:rPr>
        <w:sectPr w:rsidR="00976523" w:rsidRPr="006564EE" w:rsidSect="007C022C">
          <w:footerReference w:type="default" r:id="rId14"/>
          <w:pgSz w:w="16834" w:h="11909" w:orient="landscape" w:code="9"/>
          <w:pgMar w:top="691" w:right="1152" w:bottom="360" w:left="1152" w:header="720" w:footer="720" w:gutter="0"/>
          <w:cols w:space="708"/>
          <w:titlePg/>
          <w:docGrid w:linePitch="360"/>
        </w:sectPr>
      </w:pPr>
    </w:p>
    <w:p w14:paraId="09BB4EA9" w14:textId="77777777" w:rsidR="00D61673" w:rsidRDefault="00AC6F0A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8</w:t>
      </w:r>
      <w:r w:rsidR="00B036A2" w:rsidRPr="00F75375">
        <w:rPr>
          <w:rFonts w:ascii="Angsana New" w:hAnsi="Angsana New"/>
          <w:sz w:val="30"/>
          <w:szCs w:val="30"/>
          <w:u w:val="none"/>
        </w:rPr>
        <w:tab/>
      </w:r>
      <w:r w:rsidR="004B36E8" w:rsidRPr="00E4412E">
        <w:rPr>
          <w:rFonts w:ascii="Angsana New" w:hAnsi="Angsana New" w:hint="cs"/>
          <w:sz w:val="30"/>
          <w:szCs w:val="30"/>
          <w:u w:val="none"/>
          <w:cs/>
        </w:rPr>
        <w:t>ส่วนปรับปรุงอาคารเช่าและอุปกรณ์</w:t>
      </w:r>
      <w:r w:rsidR="004B36E8" w:rsidRPr="004B36E8">
        <w:rPr>
          <w:rFonts w:ascii="Angsana New" w:hAnsi="Angsana New"/>
          <w:sz w:val="30"/>
          <w:szCs w:val="30"/>
          <w:u w:val="none"/>
          <w:cs/>
        </w:rPr>
        <w:t xml:space="preserve">  </w:t>
      </w:r>
    </w:p>
    <w:p w14:paraId="71C55A65" w14:textId="77777777" w:rsidR="004B36E8" w:rsidRPr="004B36E8" w:rsidRDefault="004B36E8" w:rsidP="004B36E8">
      <w:pPr>
        <w:rPr>
          <w:cs/>
          <w:lang w:eastAsia="x-none"/>
        </w:rPr>
      </w:pPr>
    </w:p>
    <w:p w14:paraId="3B29CCF4" w14:textId="65348486" w:rsidR="004B36E8" w:rsidRPr="00D50A39" w:rsidRDefault="004B36E8" w:rsidP="004B3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D50A39">
        <w:rPr>
          <w:rFonts w:ascii="Angsana New" w:hAnsi="Angsana New"/>
          <w:b/>
          <w:sz w:val="30"/>
          <w:szCs w:val="30"/>
          <w:cs/>
        </w:rPr>
        <w:t>ก</w:t>
      </w:r>
      <w:r w:rsidRPr="00D50A39">
        <w:rPr>
          <w:rFonts w:ascii="Angsana New" w:hAnsi="Angsana New"/>
          <w:sz w:val="30"/>
          <w:szCs w:val="30"/>
          <w:cs/>
        </w:rPr>
        <w:t>ารซื้อ จำหน่าย และโอน</w:t>
      </w:r>
      <w:r>
        <w:rPr>
          <w:rFonts w:ascii="Angsana New" w:hAnsi="Angsana New" w:hint="cs"/>
          <w:sz w:val="30"/>
          <w:szCs w:val="30"/>
          <w:cs/>
          <w:lang w:val="en-US"/>
        </w:rPr>
        <w:t>ส่วนปรับปรุงอาคารเช่าและ</w:t>
      </w:r>
      <w:r w:rsidRPr="00D50A39">
        <w:rPr>
          <w:rFonts w:ascii="Angsana New" w:hAnsi="Angsana New"/>
          <w:sz w:val="30"/>
          <w:szCs w:val="30"/>
          <w:cs/>
        </w:rPr>
        <w:t>อุปกรณ์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D50A39">
        <w:rPr>
          <w:rFonts w:ascii="Angsana New" w:hAnsi="Angsana New"/>
          <w:sz w:val="30"/>
          <w:szCs w:val="30"/>
          <w:cs/>
        </w:rPr>
        <w:t>ระหว่างงวด</w:t>
      </w:r>
      <w:r w:rsidR="00464BF2">
        <w:rPr>
          <w:rFonts w:ascii="Angsana New" w:hAnsi="Angsana New" w:hint="cs"/>
          <w:sz w:val="30"/>
          <w:szCs w:val="30"/>
          <w:cs/>
        </w:rPr>
        <w:t>หก</w:t>
      </w:r>
      <w:r w:rsidRPr="00D50A39">
        <w:rPr>
          <w:rFonts w:ascii="Angsana New" w:hAnsi="Angsana New"/>
          <w:sz w:val="30"/>
          <w:szCs w:val="30"/>
          <w:cs/>
        </w:rPr>
        <w:t>เดือนสิ้นสุดวันที</w:t>
      </w:r>
      <w:r>
        <w:rPr>
          <w:rFonts w:ascii="Angsana New" w:hAnsi="Angsana New"/>
          <w:sz w:val="30"/>
          <w:szCs w:val="30"/>
          <w:cs/>
        </w:rPr>
        <w:t xml:space="preserve">่ </w:t>
      </w:r>
      <w:r w:rsidR="00464BF2">
        <w:rPr>
          <w:rFonts w:ascii="Angsana New" w:hAnsi="Angsana New"/>
          <w:sz w:val="30"/>
          <w:szCs w:val="30"/>
        </w:rPr>
        <w:t xml:space="preserve">30 </w:t>
      </w:r>
      <w:r w:rsidR="00464BF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  <w:lang w:val="en-US"/>
        </w:rPr>
        <w:t xml:space="preserve">62 </w:t>
      </w:r>
      <w:r w:rsidRPr="00D50A39">
        <w:rPr>
          <w:rFonts w:ascii="Angsana New" w:hAnsi="Angsana New"/>
          <w:sz w:val="30"/>
          <w:szCs w:val="30"/>
          <w:cs/>
        </w:rPr>
        <w:t>มีดังนี้</w:t>
      </w:r>
    </w:p>
    <w:p w14:paraId="4DA874A5" w14:textId="77777777" w:rsidR="004B36E8" w:rsidRPr="00B76BDF" w:rsidRDefault="004B36E8" w:rsidP="004B36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2"/>
        <w:gridCol w:w="1077"/>
        <w:gridCol w:w="279"/>
        <w:gridCol w:w="1022"/>
        <w:gridCol w:w="270"/>
        <w:gridCol w:w="1303"/>
        <w:gridCol w:w="248"/>
        <w:gridCol w:w="1076"/>
      </w:tblGrid>
      <w:tr w:rsidR="0033196C" w:rsidRPr="00D50A39" w14:paraId="0DF663BF" w14:textId="77777777" w:rsidTr="0033196C">
        <w:trPr>
          <w:tblHeader/>
        </w:trPr>
        <w:tc>
          <w:tcPr>
            <w:tcW w:w="2187" w:type="pct"/>
          </w:tcPr>
          <w:p w14:paraId="528FCD22" w14:textId="1EECED07" w:rsidR="0033196C" w:rsidRPr="00D50A39" w:rsidRDefault="0033196C" w:rsidP="00BA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68" w:type="pct"/>
            <w:gridSpan w:val="3"/>
          </w:tcPr>
          <w:p w14:paraId="488A25A3" w14:textId="77777777" w:rsidR="0033196C" w:rsidRPr="00D75D2C" w:rsidRDefault="0033196C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4" w:type="pct"/>
          </w:tcPr>
          <w:p w14:paraId="76D2BF3E" w14:textId="77777777" w:rsidR="0033196C" w:rsidRPr="00D75D2C" w:rsidRDefault="0033196C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1" w:type="pct"/>
            <w:gridSpan w:val="3"/>
          </w:tcPr>
          <w:p w14:paraId="71BD8078" w14:textId="502DE2AD" w:rsidR="0033196C" w:rsidRPr="00D75D2C" w:rsidRDefault="00830657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B36E8" w:rsidRPr="00D50A39" w14:paraId="4D998619" w14:textId="77777777" w:rsidTr="0033196C">
        <w:trPr>
          <w:tblHeader/>
        </w:trPr>
        <w:tc>
          <w:tcPr>
            <w:tcW w:w="2187" w:type="pct"/>
          </w:tcPr>
          <w:p w14:paraId="6A3E7366" w14:textId="77777777" w:rsidR="004B36E8" w:rsidRPr="00D50A39" w:rsidRDefault="004B36E8" w:rsidP="00BA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8DDF522" w14:textId="77777777" w:rsidR="004B36E8" w:rsidRPr="00D50A39" w:rsidRDefault="004B36E8" w:rsidP="00BA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6120B77" w14:textId="77777777" w:rsidR="004B36E8" w:rsidRPr="00D50A39" w:rsidRDefault="004B36E8" w:rsidP="00BA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D4EC6A6" w14:textId="77777777" w:rsidR="004B36E8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</w:p>
          <w:p w14:paraId="42278FDE" w14:textId="77777777" w:rsidR="004B36E8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</w:p>
          <w:p w14:paraId="02C70F05" w14:textId="77777777" w:rsidR="004B36E8" w:rsidRPr="0094534A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</w:pPr>
            <w:r w:rsidRPr="0094534A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2997DE5A" w14:textId="77777777" w:rsidR="004B36E8" w:rsidRPr="0094534A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 w:eastAsia="en-US"/>
              </w:rPr>
            </w:pPr>
            <w:r w:rsidRPr="0094534A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94534A"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pacing w:val="4"/>
                <w:sz w:val="30"/>
                <w:szCs w:val="30"/>
                <w:lang w:val="en-US" w:eastAsia="en-US"/>
              </w:rPr>
              <w:t xml:space="preserve">- </w:t>
            </w:r>
            <w:r w:rsidRPr="0094534A">
              <w:rPr>
                <w:rFonts w:ascii="Angsana New" w:hAnsi="Angsana New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9" w:type="pct"/>
          </w:tcPr>
          <w:p w14:paraId="4239EAA1" w14:textId="77777777" w:rsidR="004B36E8" w:rsidRPr="00D75D2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42EAFB5A" w14:textId="77777777" w:rsidR="004B36E8" w:rsidRPr="00D75D2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BB995DE" w14:textId="77777777" w:rsidR="004B36E8" w:rsidRPr="00D75D2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D75D2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29B74E40" w14:textId="77777777" w:rsidR="004B36E8" w:rsidRPr="00D75D2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5" w:type="pct"/>
          </w:tcPr>
          <w:p w14:paraId="7841B69A" w14:textId="77777777" w:rsidR="004B36E8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</w:p>
          <w:p w14:paraId="0C072B7C" w14:textId="77777777" w:rsidR="004B36E8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</w:p>
          <w:p w14:paraId="0A1BD924" w14:textId="77777777" w:rsidR="004B36E8" w:rsidRPr="006C5741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</w:pPr>
            <w:r w:rsidRPr="006C5741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965EA2E" w14:textId="77777777" w:rsidR="004B36E8" w:rsidRPr="00D75D2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5741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6C5741"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6C5741">
              <w:rPr>
                <w:rFonts w:ascii="Angsana New" w:hAnsi="Angsana New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32" w:type="pct"/>
          </w:tcPr>
          <w:p w14:paraId="05D5D815" w14:textId="77777777" w:rsidR="004B36E8" w:rsidRPr="00D75D2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7CF4A48" w14:textId="77777777" w:rsidR="004B36E8" w:rsidRPr="00D75D2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6661B63F" w14:textId="77777777" w:rsidR="004B36E8" w:rsidRPr="00D75D2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และการโอนออก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D75D2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4B36E8" w:rsidRPr="00D50A39" w14:paraId="4A2666B8" w14:textId="77777777" w:rsidTr="0033196C">
        <w:trPr>
          <w:tblHeader/>
        </w:trPr>
        <w:tc>
          <w:tcPr>
            <w:tcW w:w="2187" w:type="pct"/>
          </w:tcPr>
          <w:p w14:paraId="15BA468D" w14:textId="77777777" w:rsidR="004B36E8" w:rsidRPr="00D50A39" w:rsidRDefault="004B36E8" w:rsidP="00BA6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26313E0E" w14:textId="77777777" w:rsidR="004B36E8" w:rsidRPr="00D75D2C" w:rsidRDefault="004B36E8" w:rsidP="00BA67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30657" w:rsidRPr="00D50A39" w14:paraId="5A0000DF" w14:textId="77777777" w:rsidTr="0033196C">
        <w:trPr>
          <w:tblHeader/>
        </w:trPr>
        <w:tc>
          <w:tcPr>
            <w:tcW w:w="2187" w:type="pct"/>
          </w:tcPr>
          <w:p w14:paraId="3E3F6D32" w14:textId="77777777" w:rsidR="00830657" w:rsidRPr="00D75D2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A33A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574" w:type="pct"/>
          </w:tcPr>
          <w:p w14:paraId="224CF487" w14:textId="77777777" w:rsidR="00830657" w:rsidRPr="00B8457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15,630</w:t>
            </w:r>
          </w:p>
        </w:tc>
        <w:tc>
          <w:tcPr>
            <w:tcW w:w="149" w:type="pct"/>
          </w:tcPr>
          <w:p w14:paraId="7D4D9EF4" w14:textId="77777777" w:rsidR="00830657" w:rsidRPr="00D75D2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25D7F486" w14:textId="77777777" w:rsidR="00830657" w:rsidRPr="00B8457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1,405</w:t>
            </w:r>
          </w:p>
        </w:tc>
        <w:tc>
          <w:tcPr>
            <w:tcW w:w="144" w:type="pct"/>
          </w:tcPr>
          <w:p w14:paraId="68CC7226" w14:textId="77777777" w:rsidR="00830657" w:rsidRPr="00D75D2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5" w:type="pct"/>
          </w:tcPr>
          <w:p w14:paraId="064401DC" w14:textId="19EEE3DD" w:rsidR="00830657" w:rsidRPr="004D3EB1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15,402</w:t>
            </w:r>
          </w:p>
        </w:tc>
        <w:tc>
          <w:tcPr>
            <w:tcW w:w="132" w:type="pct"/>
          </w:tcPr>
          <w:p w14:paraId="7A081788" w14:textId="77777777" w:rsidR="00830657" w:rsidRPr="00D75D2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37BA89B" w14:textId="1EAAAA28" w:rsidR="00830657" w:rsidRPr="00B8457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</w:tr>
      <w:tr w:rsidR="00830657" w:rsidRPr="00D50A39" w14:paraId="03219D6D" w14:textId="77777777" w:rsidTr="0033196C">
        <w:trPr>
          <w:tblHeader/>
        </w:trPr>
        <w:tc>
          <w:tcPr>
            <w:tcW w:w="2187" w:type="pct"/>
          </w:tcPr>
          <w:p w14:paraId="4D2E5E8D" w14:textId="77777777" w:rsidR="00830657" w:rsidRPr="00D75D2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6EE2483" w14:textId="77777777" w:rsidR="00830657" w:rsidRPr="00B8457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10,743</w:t>
            </w:r>
          </w:p>
        </w:tc>
        <w:tc>
          <w:tcPr>
            <w:tcW w:w="149" w:type="pct"/>
          </w:tcPr>
          <w:p w14:paraId="78FB6E88" w14:textId="77777777" w:rsidR="00830657" w:rsidRPr="00D75D2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0CC5968" w14:textId="77777777" w:rsidR="00830657" w:rsidRPr="00B8457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457E">
              <w:rPr>
                <w:rFonts w:ascii="Angsana New" w:hAnsi="Angsana New"/>
                <w:sz w:val="30"/>
                <w:szCs w:val="30"/>
                <w:lang w:val="en-US"/>
              </w:rPr>
              <w:t>11,856</w:t>
            </w:r>
          </w:p>
        </w:tc>
        <w:tc>
          <w:tcPr>
            <w:tcW w:w="144" w:type="pct"/>
          </w:tcPr>
          <w:p w14:paraId="1A8ECA51" w14:textId="77777777" w:rsidR="00830657" w:rsidRPr="00D75D2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72F44F9A" w14:textId="5F2470B3" w:rsidR="00830657" w:rsidRPr="00B8457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10,743</w:t>
            </w:r>
          </w:p>
        </w:tc>
        <w:tc>
          <w:tcPr>
            <w:tcW w:w="132" w:type="pct"/>
          </w:tcPr>
          <w:p w14:paraId="219EC068" w14:textId="77777777" w:rsidR="00830657" w:rsidRPr="006D5D49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2481A30" w14:textId="21047F8E" w:rsidR="00830657" w:rsidRPr="00B8457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11,856</w:t>
            </w:r>
          </w:p>
        </w:tc>
      </w:tr>
      <w:tr w:rsidR="00830657" w:rsidRPr="00D50A39" w14:paraId="6F5FBFB6" w14:textId="77777777" w:rsidTr="0033196C">
        <w:trPr>
          <w:tblHeader/>
        </w:trPr>
        <w:tc>
          <w:tcPr>
            <w:tcW w:w="2187" w:type="pct"/>
          </w:tcPr>
          <w:p w14:paraId="3BA106FC" w14:textId="77777777" w:rsidR="00830657" w:rsidRPr="00D75D2C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B95C7B8" w14:textId="77777777" w:rsidR="00830657" w:rsidRPr="00B8457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26,373</w:t>
            </w:r>
          </w:p>
        </w:tc>
        <w:tc>
          <w:tcPr>
            <w:tcW w:w="149" w:type="pct"/>
          </w:tcPr>
          <w:p w14:paraId="2C1BA3FA" w14:textId="77777777" w:rsidR="00830657" w:rsidRPr="008B17E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3B6E8842" w14:textId="77777777" w:rsidR="00830657" w:rsidRPr="00B8457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13,261</w:t>
            </w:r>
          </w:p>
        </w:tc>
        <w:tc>
          <w:tcPr>
            <w:tcW w:w="144" w:type="pct"/>
          </w:tcPr>
          <w:p w14:paraId="1A6E2F09" w14:textId="77777777" w:rsidR="00830657" w:rsidRPr="008B17E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14:paraId="100F24B2" w14:textId="09346240" w:rsidR="00830657" w:rsidRPr="004D3EB1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26,145</w:t>
            </w:r>
          </w:p>
        </w:tc>
        <w:tc>
          <w:tcPr>
            <w:tcW w:w="132" w:type="pct"/>
          </w:tcPr>
          <w:p w14:paraId="2FFF6B86" w14:textId="77777777" w:rsidR="00830657" w:rsidRPr="008B17E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4CCC99F" w14:textId="048BF41B" w:rsidR="00830657" w:rsidRPr="00B8457E" w:rsidRDefault="00830657" w:rsidP="00830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13,235</w:t>
            </w:r>
          </w:p>
        </w:tc>
      </w:tr>
    </w:tbl>
    <w:p w14:paraId="474A9923" w14:textId="77777777" w:rsidR="004B36E8" w:rsidRPr="00BA67D6" w:rsidRDefault="004B36E8" w:rsidP="004B36E8">
      <w:pPr>
        <w:rPr>
          <w:rFonts w:cs="Cordia New"/>
          <w:sz w:val="30"/>
          <w:szCs w:val="30"/>
          <w:lang w:eastAsia="x-none"/>
        </w:rPr>
      </w:pPr>
    </w:p>
    <w:p w14:paraId="6D27CD29" w14:textId="77777777" w:rsidR="00BA4529" w:rsidRDefault="00BA4529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2AF69170" w14:textId="77777777" w:rsidR="004B36E8" w:rsidRDefault="00BA4529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br w:type="page"/>
      </w:r>
      <w:r w:rsidR="00010E15" w:rsidRPr="000857A9">
        <w:rPr>
          <w:rFonts w:ascii="Angsana New" w:hAnsi="Angsana New"/>
          <w:sz w:val="30"/>
          <w:szCs w:val="30"/>
          <w:u w:val="none"/>
          <w:lang w:val="en-US"/>
        </w:rPr>
        <w:t>9</w:t>
      </w:r>
      <w:r w:rsidR="00D61673" w:rsidRPr="000857A9">
        <w:rPr>
          <w:rFonts w:ascii="Angsana New" w:hAnsi="Angsana New" w:hint="cs"/>
          <w:sz w:val="30"/>
          <w:szCs w:val="30"/>
          <w:u w:val="none"/>
          <w:cs/>
        </w:rPr>
        <w:tab/>
      </w:r>
      <w:r w:rsidR="004B36E8">
        <w:rPr>
          <w:rFonts w:ascii="Angsana New" w:hAnsi="Angsana New" w:hint="cs"/>
          <w:sz w:val="30"/>
          <w:szCs w:val="30"/>
          <w:u w:val="none"/>
          <w:cs/>
          <w:lang w:val="en-US"/>
        </w:rPr>
        <w:t>การเปลี่ยนแปลงของหนี้สินที่เกิดจากกิจกรรมจัดหาเงิน</w:t>
      </w:r>
    </w:p>
    <w:p w14:paraId="50362CC2" w14:textId="77777777" w:rsidR="00171D43" w:rsidRPr="00171D43" w:rsidRDefault="00171D43" w:rsidP="00171D43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95FFBB9" w14:textId="77777777" w:rsidR="00171D43" w:rsidRDefault="00171D43" w:rsidP="00171D43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71D43">
        <w:rPr>
          <w:rFonts w:ascii="Angsana New" w:hAnsi="Angsana New" w:cs="Angsana New" w:hint="cs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0248BB9B" w14:textId="77777777" w:rsidR="001E7112" w:rsidRPr="00BA67D6" w:rsidRDefault="001E7112" w:rsidP="001E7112">
      <w:pPr>
        <w:rPr>
          <w:rFonts w:ascii="Angsana New" w:hAnsi="Angsana New" w:cs="Angsana New"/>
          <w:sz w:val="30"/>
          <w:szCs w:val="30"/>
        </w:rPr>
      </w:pPr>
    </w:p>
    <w:tbl>
      <w:tblPr>
        <w:tblW w:w="93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79"/>
        <w:gridCol w:w="1530"/>
        <w:gridCol w:w="1530"/>
        <w:gridCol w:w="180"/>
        <w:gridCol w:w="1530"/>
      </w:tblGrid>
      <w:tr w:rsidR="00BF1952" w:rsidRPr="007512BD" w14:paraId="7E5F5C74" w14:textId="77777777" w:rsidTr="00725B26">
        <w:trPr>
          <w:cantSplit/>
          <w:tblHeader/>
        </w:trPr>
        <w:tc>
          <w:tcPr>
            <w:tcW w:w="4579" w:type="dxa"/>
          </w:tcPr>
          <w:p w14:paraId="3B51E327" w14:textId="77777777" w:rsidR="00BF1952" w:rsidRPr="0026085C" w:rsidRDefault="00BF1952" w:rsidP="00BA67D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8431B3" w14:textId="77777777" w:rsidR="00BF1952" w:rsidRPr="0026085C" w:rsidRDefault="00BF1952" w:rsidP="00BA67D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738B67" w14:textId="77777777" w:rsidR="00BF1952" w:rsidRPr="00BF1952" w:rsidRDefault="00BF1952" w:rsidP="00BA67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BF1952">
              <w:rPr>
                <w:rFonts w:ascii="Angsana New" w:eastAsia="Calibri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4B7AD0E" w14:textId="77777777" w:rsidR="00BF1952" w:rsidRPr="00BF1952" w:rsidRDefault="00BF1952" w:rsidP="00BA67D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576EC98" w14:textId="77777777" w:rsidR="00BF1952" w:rsidRPr="00BF1952" w:rsidRDefault="00BF1952" w:rsidP="00BA67D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Cs/>
                <w:sz w:val="30"/>
                <w:szCs w:val="30"/>
                <w:lang w:val="en-US" w:bidi="th-TH"/>
              </w:rPr>
            </w:pPr>
            <w:r w:rsidRPr="00BF1952">
              <w:rPr>
                <w:rFonts w:ascii="Angsana New" w:eastAsia="Calibri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F1952" w:rsidRPr="007512BD" w14:paraId="638669C5" w14:textId="77777777" w:rsidTr="00725B26">
        <w:trPr>
          <w:cantSplit/>
          <w:tblHeader/>
        </w:trPr>
        <w:tc>
          <w:tcPr>
            <w:tcW w:w="4579" w:type="dxa"/>
          </w:tcPr>
          <w:p w14:paraId="2B6ADB28" w14:textId="77777777" w:rsidR="00BF1952" w:rsidRPr="0026085C" w:rsidRDefault="00BF1952" w:rsidP="00BF195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6661AD" w14:textId="77777777" w:rsidR="00BF1952" w:rsidRPr="0026085C" w:rsidRDefault="00BF1952" w:rsidP="00BF195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BBE0304" w14:textId="77777777" w:rsidR="00BF1952" w:rsidRPr="007512BD" w:rsidRDefault="00BF1952" w:rsidP="00BF1952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BF1952">
              <w:rPr>
                <w:rFonts w:ascii="Angsana New" w:eastAsia="Calibri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BF1952">
              <w:rPr>
                <w:rFonts w:ascii="Angsana New" w:eastAsia="Calibri" w:hAnsi="Angsana New" w:cs="Angsana New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F1952">
              <w:rPr>
                <w:rFonts w:ascii="Angsana New" w:eastAsia="Calibri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F1952" w:rsidRPr="007512BD" w14:paraId="2A449DB5" w14:textId="77777777" w:rsidTr="00725B26">
        <w:trPr>
          <w:cantSplit/>
        </w:trPr>
        <w:tc>
          <w:tcPr>
            <w:tcW w:w="4579" w:type="dxa"/>
          </w:tcPr>
          <w:p w14:paraId="3694A90C" w14:textId="77777777" w:rsidR="00BF1952" w:rsidRPr="00577DE1" w:rsidRDefault="00BF1952" w:rsidP="008E2DDC">
            <w:pPr>
              <w:shd w:val="clear" w:color="auto" w:fill="FFFFFF"/>
              <w:ind w:left="180" w:right="-79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มกราคม 256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0025FC38" w14:textId="77777777" w:rsidR="00BF1952" w:rsidRPr="004A72D3" w:rsidRDefault="00BF1952" w:rsidP="00BA67D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4C498F10" w14:textId="77777777" w:rsidR="00BF1952" w:rsidRPr="00BA4529" w:rsidRDefault="00BF1952" w:rsidP="003D1E25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0244C9" w14:textId="77777777" w:rsidR="00BF1952" w:rsidRPr="007512BD" w:rsidRDefault="00BF1952" w:rsidP="00BA67D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15B16F" w14:textId="77777777" w:rsidR="00BF1952" w:rsidRPr="003D1E25" w:rsidRDefault="003D1E25" w:rsidP="00B104F6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9262C6" w:rsidRPr="007512BD" w14:paraId="4FCB73E9" w14:textId="77777777" w:rsidTr="00725B26">
        <w:trPr>
          <w:cantSplit/>
        </w:trPr>
        <w:tc>
          <w:tcPr>
            <w:tcW w:w="4579" w:type="dxa"/>
          </w:tcPr>
          <w:p w14:paraId="2562ECF1" w14:textId="77777777" w:rsidR="009262C6" w:rsidRPr="00577DE1" w:rsidRDefault="009262C6" w:rsidP="009262C6">
            <w:pPr>
              <w:shd w:val="clear" w:color="auto" w:fill="FFFFFF"/>
              <w:ind w:left="180" w:right="-79" w:hanging="9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5F289844" w14:textId="77777777" w:rsidR="009262C6" w:rsidRPr="004A72D3" w:rsidRDefault="009262C6" w:rsidP="009262C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6643D1" w14:textId="77777777" w:rsidR="009262C6" w:rsidRPr="001A4ACB" w:rsidRDefault="001A4ACB" w:rsidP="00853BC3">
            <w:pPr>
              <w:pStyle w:val="acctfourfigures"/>
              <w:shd w:val="clear" w:color="auto" w:fill="FFFFFF"/>
              <w:tabs>
                <w:tab w:val="clear" w:pos="765"/>
                <w:tab w:val="decimal" w:pos="12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A4AC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26,117</w:t>
            </w:r>
          </w:p>
        </w:tc>
        <w:tc>
          <w:tcPr>
            <w:tcW w:w="180" w:type="dxa"/>
            <w:vAlign w:val="bottom"/>
          </w:tcPr>
          <w:p w14:paraId="75447DF7" w14:textId="77777777" w:rsidR="009262C6" w:rsidRPr="001A4ACB" w:rsidRDefault="009262C6" w:rsidP="009262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FA17326" w14:textId="77777777" w:rsidR="009262C6" w:rsidRPr="003D1E25" w:rsidRDefault="009262C6" w:rsidP="00B104F6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9262C6" w:rsidRPr="00E4412E" w14:paraId="0D8A6EF1" w14:textId="77777777" w:rsidTr="00725B26">
        <w:trPr>
          <w:cantSplit/>
        </w:trPr>
        <w:tc>
          <w:tcPr>
            <w:tcW w:w="4579" w:type="dxa"/>
          </w:tcPr>
          <w:p w14:paraId="4B2A9C31" w14:textId="77777777" w:rsidR="009262C6" w:rsidRPr="00E4412E" w:rsidRDefault="009262C6" w:rsidP="009262C6">
            <w:pPr>
              <w:shd w:val="clear" w:color="auto" w:fill="FFFFFF"/>
              <w:ind w:left="180" w:right="-79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41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441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441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256</w:t>
            </w:r>
            <w:r w:rsidRPr="00E44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3CB6E8E1" w14:textId="77777777" w:rsidR="009262C6" w:rsidRPr="00E4412E" w:rsidRDefault="009262C6" w:rsidP="009262C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0DADA" w14:textId="77777777" w:rsidR="009262C6" w:rsidRPr="00E4412E" w:rsidRDefault="001A4ACB" w:rsidP="00853BC3">
            <w:pPr>
              <w:pStyle w:val="acctfourfigures"/>
              <w:shd w:val="clear" w:color="auto" w:fill="FFFFFF"/>
              <w:tabs>
                <w:tab w:val="clear" w:pos="765"/>
                <w:tab w:val="decimal" w:pos="127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26,117</w:t>
            </w:r>
          </w:p>
        </w:tc>
        <w:tc>
          <w:tcPr>
            <w:tcW w:w="180" w:type="dxa"/>
            <w:vAlign w:val="bottom"/>
          </w:tcPr>
          <w:p w14:paraId="31A8B23D" w14:textId="77777777" w:rsidR="009262C6" w:rsidRPr="00E4412E" w:rsidRDefault="009262C6" w:rsidP="009262C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AAE38" w14:textId="77777777" w:rsidR="009262C6" w:rsidRPr="00E4412E" w:rsidRDefault="009262C6" w:rsidP="00B104F6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4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12CEC9CD" w14:textId="77777777" w:rsidR="00BA4529" w:rsidRPr="00E4412E" w:rsidRDefault="00BA4529" w:rsidP="00BA4529">
      <w:pPr>
        <w:rPr>
          <w:rFonts w:ascii="Angsana New" w:hAnsi="Angsana New" w:cs="Angsana New"/>
          <w:sz w:val="30"/>
          <w:szCs w:val="30"/>
          <w:cs/>
          <w:lang w:val="th-TH" w:eastAsia="x-none"/>
        </w:rPr>
      </w:pPr>
    </w:p>
    <w:p w14:paraId="2220846F" w14:textId="77777777" w:rsidR="004B36E8" w:rsidRPr="00F75375" w:rsidRDefault="004B36E8" w:rsidP="004B36E8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18" w:firstLine="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ณ วันที่ </w:t>
      </w:r>
      <w:r w:rsidR="00464BF2" w:rsidRPr="00E4412E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30 </w:t>
      </w:r>
      <w:r w:rsidR="00464BF2"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มิถุนายน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25</w:t>
      </w:r>
      <w:r w:rsidRPr="00E4412E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62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กลุ่มบริษัทและบริษัทมีเงินฝากสถาบันการเงินจำนวน</w:t>
      </w:r>
      <w:r w:rsidRPr="00E4412E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E4412E" w:rsidRPr="00E4412E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15.6</w:t>
      </w:r>
      <w:r w:rsidR="00264633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9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ล้านบาทและ</w:t>
      </w:r>
      <w:r w:rsidRPr="00E4412E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E4412E" w:rsidRPr="00E4412E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12.17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 </w:t>
      </w:r>
      <w:r w:rsidR="003D1E25" w:rsidRPr="00E4412E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br/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ล้านบาท</w:t>
      </w:r>
      <w:r w:rsidR="00A04302" w:rsidRPr="00E4412E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ตามลำดับ </w:t>
      </w:r>
      <w:r w:rsidRPr="00E4412E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>(31</w:t>
      </w:r>
      <w:r w:rsidRPr="00E4412E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 xml:space="preserve"> ธันวาคม </w:t>
      </w:r>
      <w:r w:rsidRPr="00E4412E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 xml:space="preserve">2561: 8.72 </w:t>
      </w:r>
      <w:r w:rsidRPr="00E4412E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ล้านบาท</w:t>
      </w:r>
      <w:r w:rsidRPr="00E4412E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/>
        </w:rPr>
        <w:t xml:space="preserve"> </w:t>
      </w:r>
      <w:r w:rsidRPr="00E4412E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และ</w:t>
      </w:r>
      <w:r w:rsidRPr="00E4412E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/>
        </w:rPr>
        <w:t xml:space="preserve"> </w:t>
      </w:r>
      <w:r w:rsidRPr="00E4412E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t xml:space="preserve">7.45 </w:t>
      </w:r>
      <w:r w:rsidRPr="00E4412E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ล้านบาท</w:t>
      </w:r>
      <w:r w:rsidRPr="00E4412E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/>
        </w:rPr>
        <w:t xml:space="preserve"> </w:t>
      </w:r>
      <w:r w:rsidRPr="00E4412E">
        <w:rPr>
          <w:rFonts w:ascii="Angsana New" w:hAnsi="Angsana New" w:hint="cs"/>
          <w:b w:val="0"/>
          <w:bCs w:val="0"/>
          <w:i/>
          <w:iCs/>
          <w:sz w:val="30"/>
          <w:szCs w:val="30"/>
          <w:u w:val="none"/>
          <w:cs/>
          <w:lang w:val="en-US"/>
        </w:rPr>
        <w:t>ตามลำดับ</w:t>
      </w:r>
      <w:r w:rsidRPr="00E4412E">
        <w:rPr>
          <w:rFonts w:ascii="Angsana New" w:hAnsi="Angsana New"/>
          <w:b w:val="0"/>
          <w:bCs w:val="0"/>
          <w:i/>
          <w:iCs/>
          <w:sz w:val="30"/>
          <w:szCs w:val="30"/>
          <w:u w:val="none"/>
          <w:cs/>
          <w:lang w:val="en-US"/>
        </w:rPr>
        <w:t>)</w:t>
      </w:r>
      <w:r w:rsidRPr="00E4412E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ได้จำนำเป็นหลักทรัพย์ค้ำประกันวงเงินเบิกเกินบัญชี</w:t>
      </w:r>
      <w:r w:rsidRPr="00E4412E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และวงเงินหนังสือค้ำประกันกับสถาบันการเงินในประเทศ</w:t>
      </w:r>
      <w:r w:rsidRPr="00E4412E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 xml:space="preserve"> 3 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แห่ง</w:t>
      </w:r>
    </w:p>
    <w:p w14:paraId="54854A53" w14:textId="77777777" w:rsidR="00B036A2" w:rsidRPr="00BA67D6" w:rsidRDefault="00B036A2" w:rsidP="00D50A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18812E3E" w14:textId="77777777" w:rsidR="002A7720" w:rsidRPr="00A34ED6" w:rsidRDefault="002A7720" w:rsidP="00A34ED6">
      <w:pPr>
        <w:spacing w:line="240" w:lineRule="auto"/>
        <w:rPr>
          <w:sz w:val="2"/>
          <w:szCs w:val="2"/>
        </w:rPr>
      </w:pPr>
    </w:p>
    <w:p w14:paraId="2ED7BD11" w14:textId="77777777" w:rsidR="00B036A2" w:rsidRPr="00762E1F" w:rsidRDefault="007C0141" w:rsidP="00762E1F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 w:hint="cs"/>
          <w:sz w:val="30"/>
          <w:szCs w:val="30"/>
          <w:u w:val="none"/>
          <w:cs/>
        </w:rPr>
        <w:t>1</w:t>
      </w:r>
      <w:r>
        <w:rPr>
          <w:rFonts w:ascii="Angsana New" w:hAnsi="Angsana New"/>
          <w:sz w:val="30"/>
          <w:szCs w:val="30"/>
          <w:u w:val="none"/>
          <w:lang w:val="en-US"/>
        </w:rPr>
        <w:t>0</w:t>
      </w:r>
      <w:r w:rsidR="00B036A2" w:rsidRPr="00762E1F">
        <w:rPr>
          <w:rFonts w:ascii="Angsana New" w:hAnsi="Angsana New"/>
          <w:sz w:val="30"/>
          <w:szCs w:val="30"/>
          <w:u w:val="none"/>
          <w:cs/>
        </w:rPr>
        <w:tab/>
        <w:t xml:space="preserve">เจ้าหนี้การค้า </w:t>
      </w:r>
    </w:p>
    <w:p w14:paraId="257D0606" w14:textId="77777777" w:rsidR="00B036A2" w:rsidRPr="0046642E" w:rsidRDefault="00B036A2" w:rsidP="00D50A39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1"/>
        <w:gridCol w:w="900"/>
        <w:gridCol w:w="1109"/>
        <w:gridCol w:w="251"/>
        <w:gridCol w:w="1083"/>
        <w:gridCol w:w="17"/>
        <w:gridCol w:w="247"/>
        <w:gridCol w:w="9"/>
        <w:gridCol w:w="1274"/>
        <w:gridCol w:w="269"/>
        <w:gridCol w:w="1053"/>
      </w:tblGrid>
      <w:tr w:rsidR="00DF74ED" w:rsidRPr="00D50A39" w14:paraId="3C96AD1A" w14:textId="77777777" w:rsidTr="00FD3453">
        <w:tc>
          <w:tcPr>
            <w:tcW w:w="1679" w:type="pct"/>
          </w:tcPr>
          <w:p w14:paraId="485CEDA5" w14:textId="77777777" w:rsidR="00E6407D" w:rsidRPr="00D50A39" w:rsidRDefault="00E6407D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1" w:type="pct"/>
          </w:tcPr>
          <w:p w14:paraId="3015A823" w14:textId="77777777" w:rsidR="00E6407D" w:rsidRPr="00D75D2C" w:rsidRDefault="00E6407D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49E00E59" w14:textId="77777777" w:rsidR="00E6407D" w:rsidRPr="00D75D2C" w:rsidRDefault="00E6407D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339338AF" w14:textId="77777777" w:rsidR="00E6407D" w:rsidRPr="00D75D2C" w:rsidRDefault="00E6407D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4" w:type="pct"/>
            <w:gridSpan w:val="4"/>
          </w:tcPr>
          <w:p w14:paraId="31F26EF0" w14:textId="77777777" w:rsidR="00E6407D" w:rsidRPr="00D75D2C" w:rsidRDefault="00E6407D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78F9" w:rsidRPr="00D50A39" w14:paraId="475F2A63" w14:textId="77777777" w:rsidTr="00FD3453">
        <w:tc>
          <w:tcPr>
            <w:tcW w:w="1679" w:type="pct"/>
          </w:tcPr>
          <w:p w14:paraId="7B7B95F5" w14:textId="77777777" w:rsidR="00C778F9" w:rsidRPr="00D50A3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" w:type="pct"/>
            <w:vAlign w:val="bottom"/>
          </w:tcPr>
          <w:p w14:paraId="4F34DE33" w14:textId="77777777" w:rsidR="00C778F9" w:rsidRPr="00D50A3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1787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3" w:type="pct"/>
          </w:tcPr>
          <w:p w14:paraId="3A3D30A8" w14:textId="77777777" w:rsidR="00C778F9" w:rsidRPr="00C778F9" w:rsidRDefault="00E656B4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C778F9" w:rsidRPr="00D50A39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="00C778F9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34" w:type="pct"/>
          </w:tcPr>
          <w:p w14:paraId="5880669C" w14:textId="77777777" w:rsidR="00C778F9" w:rsidRPr="00D50A3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14:paraId="50ED56BF" w14:textId="77777777" w:rsidR="00C778F9" w:rsidRPr="00C778F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D50A39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D50A39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ธันวาคม25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1" w:type="pct"/>
            <w:gridSpan w:val="2"/>
          </w:tcPr>
          <w:p w14:paraId="3C25C2B1" w14:textId="77777777" w:rsidR="00C778F9" w:rsidRPr="00D50A3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gridSpan w:val="2"/>
          </w:tcPr>
          <w:p w14:paraId="0FAAC9F5" w14:textId="77777777" w:rsidR="00EE31D7" w:rsidRDefault="00E656B4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  <w:p w14:paraId="261284B0" w14:textId="77777777" w:rsidR="00C778F9" w:rsidRPr="00C778F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14:paraId="2F790EC2" w14:textId="77777777" w:rsidR="00C778F9" w:rsidRPr="00D50A3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4" w:type="pct"/>
          </w:tcPr>
          <w:p w14:paraId="5237F281" w14:textId="77777777" w:rsidR="00C778F9" w:rsidRPr="00C778F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D50A39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D50A39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ธันวาคม25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E6407D" w:rsidRPr="00D50A39" w14:paraId="14AE70BD" w14:textId="77777777" w:rsidTr="00FD3453">
        <w:tc>
          <w:tcPr>
            <w:tcW w:w="1679" w:type="pct"/>
          </w:tcPr>
          <w:p w14:paraId="28E9E48B" w14:textId="77777777" w:rsidR="00E6407D" w:rsidRPr="00D50A39" w:rsidRDefault="00E6407D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2FF17466" w14:textId="77777777" w:rsidR="00E6407D" w:rsidRPr="00D75D2C" w:rsidRDefault="00E6407D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40" w:type="pct"/>
            <w:gridSpan w:val="9"/>
          </w:tcPr>
          <w:p w14:paraId="5D0B46F8" w14:textId="77777777" w:rsidR="00E6407D" w:rsidRPr="00D75D2C" w:rsidRDefault="00E6407D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778F9" w:rsidRPr="00D50A39" w14:paraId="24B74800" w14:textId="77777777" w:rsidTr="00FD3453">
        <w:tc>
          <w:tcPr>
            <w:tcW w:w="1679" w:type="pct"/>
          </w:tcPr>
          <w:p w14:paraId="0327B192" w14:textId="77777777" w:rsidR="00C778F9" w:rsidRPr="00D50A3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24D3D647" w14:textId="77777777" w:rsidR="00C778F9" w:rsidRPr="00D15D9F" w:rsidRDefault="00C778F9" w:rsidP="00C778F9">
            <w:pPr>
              <w:pStyle w:val="acctfourfigures"/>
              <w:tabs>
                <w:tab w:val="clear" w:pos="765"/>
              </w:tabs>
              <w:spacing w:line="240" w:lineRule="auto"/>
              <w:ind w:right="-15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593" w:type="pct"/>
            <w:vAlign w:val="bottom"/>
          </w:tcPr>
          <w:p w14:paraId="6DD02A06" w14:textId="77777777" w:rsidR="00C778F9" w:rsidRPr="00CA4340" w:rsidRDefault="00D24482" w:rsidP="00C7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72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1,532</w:t>
            </w:r>
          </w:p>
        </w:tc>
        <w:tc>
          <w:tcPr>
            <w:tcW w:w="134" w:type="pct"/>
          </w:tcPr>
          <w:p w14:paraId="65E91CEA" w14:textId="77777777" w:rsidR="00C778F9" w:rsidRPr="00CA4340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vAlign w:val="bottom"/>
          </w:tcPr>
          <w:p w14:paraId="3B073D36" w14:textId="77777777" w:rsidR="00C778F9" w:rsidRPr="009C6A56" w:rsidRDefault="00C778F9" w:rsidP="00C25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72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3,720</w:t>
            </w:r>
          </w:p>
        </w:tc>
        <w:tc>
          <w:tcPr>
            <w:tcW w:w="137" w:type="pct"/>
            <w:gridSpan w:val="2"/>
          </w:tcPr>
          <w:p w14:paraId="1FC4124B" w14:textId="77777777" w:rsidR="00C778F9" w:rsidRPr="007C0141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81" w:type="pct"/>
            <w:vAlign w:val="bottom"/>
          </w:tcPr>
          <w:p w14:paraId="3FFE7A46" w14:textId="77777777" w:rsidR="00C778F9" w:rsidRPr="00CA4340" w:rsidRDefault="0005637A" w:rsidP="00C778F9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28,254</w:t>
            </w:r>
          </w:p>
        </w:tc>
        <w:tc>
          <w:tcPr>
            <w:tcW w:w="144" w:type="pct"/>
          </w:tcPr>
          <w:p w14:paraId="20A59DA8" w14:textId="77777777" w:rsidR="00C778F9" w:rsidRPr="00CA4340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0C9E01CA" w14:textId="77777777" w:rsidR="00C778F9" w:rsidRPr="009C6A56" w:rsidRDefault="00C778F9" w:rsidP="00C778F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141</w:t>
            </w:r>
          </w:p>
        </w:tc>
      </w:tr>
      <w:tr w:rsidR="00C778F9" w:rsidRPr="00D50A39" w14:paraId="6DA689BF" w14:textId="77777777" w:rsidTr="00FD3453">
        <w:tc>
          <w:tcPr>
            <w:tcW w:w="1679" w:type="pct"/>
          </w:tcPr>
          <w:p w14:paraId="2651E285" w14:textId="77777777" w:rsidR="00C778F9" w:rsidRPr="00D50A3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1" w:type="pct"/>
          </w:tcPr>
          <w:p w14:paraId="2E6BDCD6" w14:textId="77777777" w:rsidR="00C778F9" w:rsidRPr="00D50A39" w:rsidRDefault="00C778F9" w:rsidP="00C778F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7B03D362" w14:textId="77777777" w:rsidR="00C778F9" w:rsidRPr="00ED6C70" w:rsidRDefault="00D24482" w:rsidP="00C7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72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306,836</w:t>
            </w:r>
          </w:p>
        </w:tc>
        <w:tc>
          <w:tcPr>
            <w:tcW w:w="134" w:type="pct"/>
          </w:tcPr>
          <w:p w14:paraId="5CD1480B" w14:textId="77777777" w:rsidR="00C778F9" w:rsidRPr="00CA4340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vAlign w:val="bottom"/>
          </w:tcPr>
          <w:p w14:paraId="63C5A822" w14:textId="77777777" w:rsidR="00C778F9" w:rsidRPr="00C25F22" w:rsidRDefault="00C778F9" w:rsidP="00C25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72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5F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C25F22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C25F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 w:rsidRPr="00C25F22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26463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7" w:type="pct"/>
            <w:gridSpan w:val="2"/>
          </w:tcPr>
          <w:p w14:paraId="30D00DE6" w14:textId="77777777" w:rsidR="00C778F9" w:rsidRPr="007C0141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38B1F976" w14:textId="77777777" w:rsidR="00C778F9" w:rsidRPr="00CA4340" w:rsidRDefault="0005637A" w:rsidP="00C778F9">
            <w:pPr>
              <w:pStyle w:val="acctfourfigures"/>
              <w:tabs>
                <w:tab w:val="clear" w:pos="765"/>
                <w:tab w:val="decimal" w:pos="732"/>
                <w:tab w:val="left" w:pos="939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294,19</w:t>
            </w:r>
            <w:r w:rsidR="00FE3CFA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44" w:type="pct"/>
          </w:tcPr>
          <w:p w14:paraId="1EBBF398" w14:textId="77777777" w:rsidR="00C778F9" w:rsidRPr="00CA4340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2B7CCBE3" w14:textId="77777777" w:rsidR="00C778F9" w:rsidRPr="009C6A56" w:rsidRDefault="00C778F9" w:rsidP="00C778F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014</w:t>
            </w:r>
          </w:p>
        </w:tc>
      </w:tr>
      <w:tr w:rsidR="00C778F9" w:rsidRPr="00D50A39" w14:paraId="53DFAFC3" w14:textId="77777777" w:rsidTr="00FD3453">
        <w:tc>
          <w:tcPr>
            <w:tcW w:w="1679" w:type="pct"/>
          </w:tcPr>
          <w:p w14:paraId="28FF4CC3" w14:textId="77777777" w:rsidR="00C778F9" w:rsidRPr="00D50A3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6530AFBA" w14:textId="77777777" w:rsidR="00C778F9" w:rsidRDefault="00C778F9" w:rsidP="00C778F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25913" w14:textId="77777777" w:rsidR="00C778F9" w:rsidRPr="00ED6C70" w:rsidRDefault="00D24482" w:rsidP="00C7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308,368</w:t>
            </w:r>
          </w:p>
        </w:tc>
        <w:tc>
          <w:tcPr>
            <w:tcW w:w="134" w:type="pct"/>
          </w:tcPr>
          <w:p w14:paraId="7BAFF3F5" w14:textId="77777777" w:rsidR="00C778F9" w:rsidRPr="00CA4340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EF7D7" w14:textId="77777777" w:rsidR="00C778F9" w:rsidRPr="003D1E25" w:rsidRDefault="00C778F9" w:rsidP="00C25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D1E2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450,36</w:t>
            </w:r>
            <w:r w:rsidR="002646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37" w:type="pct"/>
            <w:gridSpan w:val="2"/>
          </w:tcPr>
          <w:p w14:paraId="2CE6B412" w14:textId="77777777" w:rsidR="00C778F9" w:rsidRPr="007C0141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6DC86" w14:textId="77777777" w:rsidR="00C778F9" w:rsidRPr="007C0141" w:rsidRDefault="0005637A" w:rsidP="00C778F9">
            <w:pPr>
              <w:pStyle w:val="acctfourfigures"/>
              <w:tabs>
                <w:tab w:val="clear" w:pos="765"/>
                <w:tab w:val="decimal" w:pos="732"/>
                <w:tab w:val="left" w:pos="939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322,451</w:t>
            </w:r>
          </w:p>
        </w:tc>
        <w:tc>
          <w:tcPr>
            <w:tcW w:w="144" w:type="pct"/>
          </w:tcPr>
          <w:p w14:paraId="1B96CD2F" w14:textId="77777777" w:rsidR="00C778F9" w:rsidRPr="00CA4340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A4903" w14:textId="77777777" w:rsidR="00C778F9" w:rsidRPr="009C6A56" w:rsidRDefault="00C778F9" w:rsidP="00C778F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A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464,155</w:t>
            </w:r>
          </w:p>
        </w:tc>
      </w:tr>
    </w:tbl>
    <w:p w14:paraId="4766A41C" w14:textId="77777777" w:rsidR="00B036A2" w:rsidRDefault="00B036A2" w:rsidP="00D50A39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7" w:right="418"/>
        <w:rPr>
          <w:rFonts w:ascii="Angsana New" w:hAnsi="Angsana New" w:cs="Angsana New"/>
          <w:sz w:val="30"/>
          <w:szCs w:val="30"/>
        </w:rPr>
      </w:pPr>
      <w:r w:rsidRPr="00D50A39" w:rsidDel="0090646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7B28F9A" w14:textId="77777777" w:rsidR="003A6475" w:rsidRPr="00E27C9D" w:rsidRDefault="00BF1952" w:rsidP="00762E1F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  <w:r w:rsidR="007C0141" w:rsidRPr="00F839CD">
        <w:rPr>
          <w:rFonts w:ascii="Angsana New" w:hAnsi="Angsana New" w:hint="cs"/>
          <w:sz w:val="30"/>
          <w:szCs w:val="30"/>
          <w:u w:val="none"/>
          <w:cs/>
        </w:rPr>
        <w:t>1</w:t>
      </w:r>
      <w:r w:rsidR="00163802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3A6475" w:rsidRPr="00E27C9D">
        <w:rPr>
          <w:rFonts w:ascii="Angsana New" w:hAnsi="Angsana New"/>
          <w:sz w:val="30"/>
          <w:szCs w:val="30"/>
          <w:u w:val="none"/>
          <w:cs/>
        </w:rPr>
        <w:tab/>
      </w:r>
      <w:r w:rsidR="003A6475" w:rsidRPr="00E27C9D">
        <w:rPr>
          <w:rFonts w:ascii="Angsana New" w:hAnsi="Angsana New" w:hint="cs"/>
          <w:sz w:val="30"/>
          <w:szCs w:val="30"/>
          <w:u w:val="none"/>
          <w:cs/>
        </w:rPr>
        <w:t>เจ้าหนี้อื่น</w:t>
      </w:r>
      <w:r w:rsidR="003A6475" w:rsidRPr="00E27C9D">
        <w:rPr>
          <w:rFonts w:ascii="Angsana New" w:hAnsi="Angsana New"/>
          <w:sz w:val="30"/>
          <w:szCs w:val="30"/>
          <w:u w:val="none"/>
          <w:cs/>
        </w:rPr>
        <w:t xml:space="preserve"> </w:t>
      </w:r>
    </w:p>
    <w:p w14:paraId="283BE116" w14:textId="77777777" w:rsidR="003A6475" w:rsidRPr="00E27C9D" w:rsidRDefault="003A6475" w:rsidP="003A6475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1"/>
        <w:gridCol w:w="893"/>
        <w:gridCol w:w="1082"/>
        <w:gridCol w:w="274"/>
        <w:gridCol w:w="1168"/>
        <w:gridCol w:w="268"/>
        <w:gridCol w:w="1084"/>
        <w:gridCol w:w="270"/>
        <w:gridCol w:w="1178"/>
      </w:tblGrid>
      <w:tr w:rsidR="003A6475" w:rsidRPr="00E27C9D" w14:paraId="210F4C7F" w14:textId="77777777" w:rsidTr="00FD3453">
        <w:tc>
          <w:tcPr>
            <w:tcW w:w="1685" w:type="pct"/>
          </w:tcPr>
          <w:p w14:paraId="1C36D02D" w14:textId="77777777" w:rsidR="003A6475" w:rsidRPr="00E27C9D" w:rsidRDefault="003A6475" w:rsidP="005B5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" w:type="pct"/>
          </w:tcPr>
          <w:p w14:paraId="7DDD1740" w14:textId="77777777" w:rsidR="003A6475" w:rsidRPr="00E27C9D" w:rsidRDefault="003A6475" w:rsidP="005B5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46" w:type="pct"/>
            <w:gridSpan w:val="3"/>
          </w:tcPr>
          <w:p w14:paraId="25D1E857" w14:textId="77777777" w:rsidR="003A6475" w:rsidRPr="00E27C9D" w:rsidRDefault="003A6475" w:rsidP="005B5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7C9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00CB0F47" w14:textId="77777777" w:rsidR="003A6475" w:rsidRPr="00E27C9D" w:rsidRDefault="003A6475" w:rsidP="005B5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9" w:type="pct"/>
            <w:gridSpan w:val="3"/>
          </w:tcPr>
          <w:p w14:paraId="0915B6B7" w14:textId="77777777" w:rsidR="003A6475" w:rsidRPr="00E27C9D" w:rsidRDefault="003A6475" w:rsidP="005B5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7C9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78F9" w:rsidRPr="00E27C9D" w14:paraId="2AE7A7F4" w14:textId="77777777" w:rsidTr="00FD3453">
        <w:tc>
          <w:tcPr>
            <w:tcW w:w="1685" w:type="pct"/>
          </w:tcPr>
          <w:p w14:paraId="62F66416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6" w:type="pct"/>
            <w:vAlign w:val="bottom"/>
          </w:tcPr>
          <w:p w14:paraId="216A8E2D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27C9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0FDD1EFB" w14:textId="77777777" w:rsidR="00C778F9" w:rsidRPr="00C778F9" w:rsidRDefault="00E656B4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C778F9" w:rsidRPr="00D50A39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="00C778F9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46" w:type="pct"/>
          </w:tcPr>
          <w:p w14:paraId="30FA335D" w14:textId="77777777" w:rsidR="00C778F9" w:rsidRPr="00D50A3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3" w:type="pct"/>
          </w:tcPr>
          <w:p w14:paraId="099148C3" w14:textId="77777777" w:rsidR="00C778F9" w:rsidRPr="00C778F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D50A39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D50A39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ธันวาคม25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  <w:tc>
          <w:tcPr>
            <w:tcW w:w="143" w:type="pct"/>
          </w:tcPr>
          <w:p w14:paraId="25A10961" w14:textId="77777777" w:rsidR="00C778F9" w:rsidRPr="00D50A3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8" w:type="pct"/>
          </w:tcPr>
          <w:p w14:paraId="2DF18BFB" w14:textId="77777777" w:rsidR="00C778F9" w:rsidRPr="00C778F9" w:rsidRDefault="00E656B4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C778F9" w:rsidRPr="00D50A39">
              <w:rPr>
                <w:rFonts w:ascii="Angsana New" w:hAnsi="Angsana New" w:cs="Angsana New"/>
                <w:b/>
                <w:sz w:val="30"/>
                <w:szCs w:val="30"/>
                <w:cs/>
              </w:rPr>
              <w:t>25</w:t>
            </w:r>
            <w:r w:rsidR="00C778F9">
              <w:rPr>
                <w:rFonts w:ascii="Angsana New" w:hAnsi="Angsana New" w:cs="Angsana New"/>
                <w:bCs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14:paraId="2693E970" w14:textId="77777777" w:rsidR="00C778F9" w:rsidRPr="00D50A3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136F2B95" w14:textId="77777777" w:rsidR="00C778F9" w:rsidRPr="00C778F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D50A39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D50A39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ธันวาคม25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61</w:t>
            </w:r>
          </w:p>
        </w:tc>
      </w:tr>
      <w:tr w:rsidR="0031394E" w:rsidRPr="00E27C9D" w14:paraId="7BAAD4E1" w14:textId="77777777" w:rsidTr="00FD3453">
        <w:trPr>
          <w:tblHeader/>
        </w:trPr>
        <w:tc>
          <w:tcPr>
            <w:tcW w:w="1685" w:type="pct"/>
          </w:tcPr>
          <w:p w14:paraId="142317A8" w14:textId="77777777" w:rsidR="0031394E" w:rsidRPr="00E27C9D" w:rsidRDefault="0031394E" w:rsidP="005B5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214F3D9B" w14:textId="77777777" w:rsidR="0031394E" w:rsidRPr="00E27C9D" w:rsidRDefault="0031394E" w:rsidP="005B5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9" w:type="pct"/>
            <w:gridSpan w:val="7"/>
          </w:tcPr>
          <w:p w14:paraId="77FB3846" w14:textId="77777777" w:rsidR="0031394E" w:rsidRPr="00E27C9D" w:rsidRDefault="0031394E" w:rsidP="005B5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27C9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1394E" w:rsidRPr="00E27C9D" w14:paraId="18E4E87F" w14:textId="77777777" w:rsidTr="00FD3453">
        <w:tc>
          <w:tcPr>
            <w:tcW w:w="1685" w:type="pct"/>
          </w:tcPr>
          <w:p w14:paraId="63B5BAE4" w14:textId="77777777" w:rsidR="0031394E" w:rsidRPr="00EE31D7" w:rsidRDefault="0031394E" w:rsidP="005B5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31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6" w:type="pct"/>
          </w:tcPr>
          <w:p w14:paraId="4DCFA01C" w14:textId="77777777" w:rsidR="0031394E" w:rsidRPr="00E27C9D" w:rsidRDefault="007C0141" w:rsidP="005B5D6C">
            <w:pPr>
              <w:pStyle w:val="acctfourfigures"/>
              <w:tabs>
                <w:tab w:val="clear" w:pos="765"/>
              </w:tabs>
              <w:spacing w:line="240" w:lineRule="auto"/>
              <w:ind w:right="-15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3E1F80" w14:textId="77777777" w:rsidR="0031394E" w:rsidRPr="000754F4" w:rsidRDefault="00C4795B" w:rsidP="00B30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left" w:pos="795"/>
              </w:tabs>
              <w:spacing w:after="0" w:line="240" w:lineRule="auto"/>
              <w:ind w:left="-1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479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2,383</w:t>
            </w:r>
          </w:p>
        </w:tc>
        <w:tc>
          <w:tcPr>
            <w:tcW w:w="146" w:type="pct"/>
          </w:tcPr>
          <w:p w14:paraId="374B365C" w14:textId="77777777" w:rsidR="0031394E" w:rsidRPr="000754F4" w:rsidRDefault="0031394E" w:rsidP="00C72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22"/>
              </w:tabs>
              <w:spacing w:line="240" w:lineRule="auto"/>
              <w:ind w:left="-172" w:right="-151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B713E7D" w14:textId="77777777" w:rsidR="0031394E" w:rsidRPr="000754F4" w:rsidRDefault="00C778F9" w:rsidP="00B30321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455</w:t>
            </w:r>
          </w:p>
        </w:tc>
        <w:tc>
          <w:tcPr>
            <w:tcW w:w="143" w:type="pct"/>
          </w:tcPr>
          <w:p w14:paraId="22771DCD" w14:textId="77777777" w:rsidR="0031394E" w:rsidRPr="000754F4" w:rsidRDefault="0031394E" w:rsidP="005B5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EBEF386" w14:textId="77777777" w:rsidR="0031394E" w:rsidRPr="000754F4" w:rsidRDefault="00C4795B" w:rsidP="00B30321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4795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2,176</w:t>
            </w:r>
          </w:p>
        </w:tc>
        <w:tc>
          <w:tcPr>
            <w:tcW w:w="144" w:type="pct"/>
          </w:tcPr>
          <w:p w14:paraId="0E914269" w14:textId="77777777" w:rsidR="0031394E" w:rsidRPr="000754F4" w:rsidRDefault="0031394E" w:rsidP="005B5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5AD6ABE" w14:textId="77777777" w:rsidR="0031394E" w:rsidRPr="000754F4" w:rsidRDefault="00C778F9" w:rsidP="00264633">
            <w:pPr>
              <w:pStyle w:val="acctfourfigures"/>
              <w:tabs>
                <w:tab w:val="clear" w:pos="765"/>
                <w:tab w:val="left" w:pos="87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207</w:t>
            </w:r>
          </w:p>
        </w:tc>
      </w:tr>
      <w:tr w:rsidR="005B2504" w:rsidRPr="00E27C9D" w14:paraId="5773AE75" w14:textId="77777777" w:rsidTr="00FD3453">
        <w:tc>
          <w:tcPr>
            <w:tcW w:w="1685" w:type="pct"/>
          </w:tcPr>
          <w:p w14:paraId="20B81227" w14:textId="77777777" w:rsidR="005B2504" w:rsidRPr="00E27C9D" w:rsidRDefault="005B2504" w:rsidP="005B5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509D169E" w14:textId="77777777" w:rsidR="005B2504" w:rsidRDefault="005B2504" w:rsidP="005B5D6C">
            <w:pPr>
              <w:pStyle w:val="acctfourfigures"/>
              <w:tabs>
                <w:tab w:val="clear" w:pos="765"/>
              </w:tabs>
              <w:spacing w:line="240" w:lineRule="auto"/>
              <w:ind w:right="-15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5798AEF" w14:textId="77777777" w:rsidR="005B2504" w:rsidRPr="0019553A" w:rsidRDefault="005B2504" w:rsidP="00C72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2D3BD02" w14:textId="77777777" w:rsidR="005B2504" w:rsidRPr="00C72827" w:rsidRDefault="005B2504" w:rsidP="00C72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22"/>
              </w:tabs>
              <w:spacing w:line="240" w:lineRule="auto"/>
              <w:ind w:left="-172" w:right="-151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6006A275" w14:textId="77777777" w:rsidR="005B2504" w:rsidRPr="007843E9" w:rsidRDefault="005B2504" w:rsidP="00983F6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79934D33" w14:textId="77777777" w:rsidR="005B2504" w:rsidRPr="0019553A" w:rsidRDefault="005B2504" w:rsidP="005B5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305908B" w14:textId="77777777" w:rsidR="005B2504" w:rsidRPr="0019553A" w:rsidRDefault="005B2504" w:rsidP="003A6143">
            <w:pPr>
              <w:pStyle w:val="acctfourfigures"/>
              <w:tabs>
                <w:tab w:val="clear" w:pos="765"/>
                <w:tab w:val="left" w:pos="828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2786F772" w14:textId="77777777" w:rsidR="005B2504" w:rsidRPr="00E27C9D" w:rsidRDefault="005B2504" w:rsidP="005B5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FCF86CF" w14:textId="77777777" w:rsidR="005B2504" w:rsidRPr="007843E9" w:rsidRDefault="005B2504" w:rsidP="00983F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B2504" w:rsidRPr="00F75375" w14:paraId="3D297F27" w14:textId="77777777" w:rsidTr="00FD3453">
        <w:tc>
          <w:tcPr>
            <w:tcW w:w="1685" w:type="pct"/>
          </w:tcPr>
          <w:p w14:paraId="0BF890B4" w14:textId="77777777" w:rsidR="005B2504" w:rsidRPr="005B2504" w:rsidRDefault="005B2504" w:rsidP="005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25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476" w:type="pct"/>
          </w:tcPr>
          <w:p w14:paraId="59D406D5" w14:textId="77777777" w:rsidR="005B2504" w:rsidRPr="00E27C9D" w:rsidRDefault="005B2504" w:rsidP="005B2504">
            <w:pPr>
              <w:pStyle w:val="acctfourfigures"/>
              <w:tabs>
                <w:tab w:val="clear" w:pos="765"/>
              </w:tabs>
              <w:spacing w:line="240" w:lineRule="auto"/>
              <w:ind w:right="-15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616F11F" w14:textId="77777777" w:rsidR="005B2504" w:rsidRPr="0019553A" w:rsidRDefault="005B2504" w:rsidP="005B2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72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92D00A3" w14:textId="77777777" w:rsidR="005B2504" w:rsidRPr="00C72827" w:rsidRDefault="005B2504" w:rsidP="005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22"/>
              </w:tabs>
              <w:spacing w:line="240" w:lineRule="auto"/>
              <w:ind w:left="-172" w:right="-151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623" w:type="pct"/>
          </w:tcPr>
          <w:p w14:paraId="3E7E46E8" w14:textId="77777777" w:rsidR="005B2504" w:rsidRPr="0019553A" w:rsidRDefault="005B2504" w:rsidP="005B250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0D72F605" w14:textId="77777777" w:rsidR="005B2504" w:rsidRPr="0019553A" w:rsidRDefault="005B2504" w:rsidP="005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8" w:type="pct"/>
          </w:tcPr>
          <w:p w14:paraId="0E54D917" w14:textId="77777777" w:rsidR="005B2504" w:rsidRPr="0019553A" w:rsidRDefault="005B2504" w:rsidP="005B2504">
            <w:pPr>
              <w:pStyle w:val="acctfourfigures"/>
              <w:tabs>
                <w:tab w:val="clear" w:pos="765"/>
                <w:tab w:val="left" w:pos="828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818EE77" w14:textId="77777777" w:rsidR="005B2504" w:rsidRPr="00E27C9D" w:rsidRDefault="005B2504" w:rsidP="005B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1F814464" w14:textId="77777777" w:rsidR="005B2504" w:rsidRPr="00F75375" w:rsidRDefault="005B2504" w:rsidP="005B25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778F9" w:rsidRPr="00F75375" w14:paraId="4BCB8B3B" w14:textId="77777777" w:rsidTr="00FD3453">
        <w:tc>
          <w:tcPr>
            <w:tcW w:w="1685" w:type="pct"/>
          </w:tcPr>
          <w:p w14:paraId="7BFFD84D" w14:textId="77777777" w:rsidR="00C778F9" w:rsidRPr="005B2504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43E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76" w:type="pct"/>
          </w:tcPr>
          <w:p w14:paraId="2119F9B6" w14:textId="77777777" w:rsidR="00C778F9" w:rsidRPr="00E27C9D" w:rsidRDefault="00C778F9" w:rsidP="00C778F9">
            <w:pPr>
              <w:pStyle w:val="acctfourfigures"/>
              <w:tabs>
                <w:tab w:val="clear" w:pos="765"/>
              </w:tabs>
              <w:spacing w:line="240" w:lineRule="auto"/>
              <w:ind w:right="-15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7C8D78C8" w14:textId="77777777" w:rsidR="00C778F9" w:rsidRPr="00852B06" w:rsidRDefault="00C4795B" w:rsidP="00C778F9">
            <w:pPr>
              <w:pStyle w:val="acctfourfigures"/>
              <w:tabs>
                <w:tab w:val="clear" w:pos="765"/>
                <w:tab w:val="left" w:pos="8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795B">
              <w:rPr>
                <w:rFonts w:ascii="Angsana New" w:hAnsi="Angsana New" w:cs="Angsana New"/>
                <w:sz w:val="30"/>
                <w:szCs w:val="30"/>
                <w:lang w:bidi="th-TH"/>
              </w:rPr>
              <w:t>18,663</w:t>
            </w:r>
          </w:p>
        </w:tc>
        <w:tc>
          <w:tcPr>
            <w:tcW w:w="146" w:type="pct"/>
          </w:tcPr>
          <w:p w14:paraId="5A5F7D4D" w14:textId="77777777" w:rsidR="00C778F9" w:rsidRPr="00C72827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22"/>
              </w:tabs>
              <w:spacing w:line="240" w:lineRule="auto"/>
              <w:ind w:left="-172" w:right="-151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623" w:type="pct"/>
            <w:vAlign w:val="bottom"/>
          </w:tcPr>
          <w:p w14:paraId="1C56DB80" w14:textId="77777777" w:rsidR="00C778F9" w:rsidRPr="00B30229" w:rsidRDefault="00C778F9" w:rsidP="00C778F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111</w:t>
            </w:r>
          </w:p>
        </w:tc>
        <w:tc>
          <w:tcPr>
            <w:tcW w:w="143" w:type="pct"/>
          </w:tcPr>
          <w:p w14:paraId="4B2F7FE3" w14:textId="77777777" w:rsidR="00C778F9" w:rsidRPr="0019553A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8" w:type="pct"/>
          </w:tcPr>
          <w:p w14:paraId="7849FEC1" w14:textId="77777777" w:rsidR="00C778F9" w:rsidRPr="0019553A" w:rsidRDefault="00C4795B" w:rsidP="00C778F9">
            <w:pPr>
              <w:pStyle w:val="acctfourfigures"/>
              <w:tabs>
                <w:tab w:val="clear" w:pos="765"/>
                <w:tab w:val="left" w:pos="8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4795B">
              <w:rPr>
                <w:rFonts w:ascii="Angsana New" w:hAnsi="Angsana New" w:cs="Angsana New"/>
                <w:sz w:val="30"/>
                <w:szCs w:val="30"/>
                <w:lang w:bidi="th-TH"/>
              </w:rPr>
              <w:t>15,141</w:t>
            </w:r>
          </w:p>
        </w:tc>
        <w:tc>
          <w:tcPr>
            <w:tcW w:w="144" w:type="pct"/>
          </w:tcPr>
          <w:p w14:paraId="49BF2368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4BE18D5" w14:textId="77777777" w:rsidR="00C778F9" w:rsidRPr="00B30229" w:rsidRDefault="00C778F9" w:rsidP="00C778F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670</w:t>
            </w:r>
          </w:p>
        </w:tc>
      </w:tr>
      <w:tr w:rsidR="00C778F9" w:rsidRPr="00F75375" w14:paraId="0CFE3CD9" w14:textId="77777777" w:rsidTr="00FD3453">
        <w:tc>
          <w:tcPr>
            <w:tcW w:w="1685" w:type="pct"/>
          </w:tcPr>
          <w:p w14:paraId="5AA926D5" w14:textId="77777777" w:rsidR="00C778F9" w:rsidRPr="007843E9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3E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ค่าใช้จ่ายพนักงานค้างจ่าย</w:t>
            </w:r>
            <w:r w:rsidRPr="007843E9"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76" w:type="pct"/>
          </w:tcPr>
          <w:p w14:paraId="26438F66" w14:textId="77777777" w:rsidR="00C778F9" w:rsidRPr="00E27C9D" w:rsidRDefault="00C778F9" w:rsidP="00C778F9">
            <w:pPr>
              <w:pStyle w:val="acctfourfigures"/>
              <w:tabs>
                <w:tab w:val="clear" w:pos="765"/>
              </w:tabs>
              <w:spacing w:line="240" w:lineRule="auto"/>
              <w:ind w:right="-15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08E1039D" w14:textId="77777777" w:rsidR="00C778F9" w:rsidRPr="00852B06" w:rsidRDefault="00D24482" w:rsidP="00C778F9">
            <w:pPr>
              <w:pStyle w:val="acctfourfigures"/>
              <w:tabs>
                <w:tab w:val="clear" w:pos="765"/>
                <w:tab w:val="left" w:pos="8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7,011</w:t>
            </w:r>
          </w:p>
        </w:tc>
        <w:tc>
          <w:tcPr>
            <w:tcW w:w="146" w:type="pct"/>
          </w:tcPr>
          <w:p w14:paraId="3B54636B" w14:textId="77777777" w:rsidR="00C778F9" w:rsidRPr="00C72827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22"/>
              </w:tabs>
              <w:spacing w:line="240" w:lineRule="auto"/>
              <w:ind w:left="-172" w:right="-151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623" w:type="pct"/>
            <w:vAlign w:val="bottom"/>
          </w:tcPr>
          <w:p w14:paraId="2F76E15B" w14:textId="77777777" w:rsidR="00C778F9" w:rsidRPr="00B30229" w:rsidRDefault="00C778F9" w:rsidP="00C778F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5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022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13,450</w:t>
            </w:r>
          </w:p>
        </w:tc>
        <w:tc>
          <w:tcPr>
            <w:tcW w:w="143" w:type="pct"/>
          </w:tcPr>
          <w:p w14:paraId="7EB01F98" w14:textId="77777777" w:rsidR="00C778F9" w:rsidRPr="0019553A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8" w:type="pct"/>
          </w:tcPr>
          <w:p w14:paraId="45B90B9F" w14:textId="77777777" w:rsidR="00C778F9" w:rsidRPr="0019553A" w:rsidRDefault="00D24482" w:rsidP="00C778F9">
            <w:pPr>
              <w:pStyle w:val="acctfourfigures"/>
              <w:tabs>
                <w:tab w:val="clear" w:pos="765"/>
                <w:tab w:val="left" w:pos="82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5,87</w:t>
            </w:r>
            <w:r w:rsidR="00EA409D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44" w:type="pct"/>
          </w:tcPr>
          <w:p w14:paraId="66FFA0E9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7CCF5CA" w14:textId="77777777" w:rsidR="00C778F9" w:rsidRPr="00B30229" w:rsidRDefault="00C778F9" w:rsidP="00C778F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10,269</w:t>
            </w:r>
          </w:p>
        </w:tc>
      </w:tr>
      <w:tr w:rsidR="00C778F9" w:rsidRPr="00F75375" w14:paraId="6CC73A09" w14:textId="77777777" w:rsidTr="00FD3453">
        <w:tc>
          <w:tcPr>
            <w:tcW w:w="1685" w:type="pct"/>
          </w:tcPr>
          <w:p w14:paraId="10710B0E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E27C9D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76" w:type="pct"/>
          </w:tcPr>
          <w:p w14:paraId="5BC1D0BB" w14:textId="77777777" w:rsidR="00C778F9" w:rsidRPr="00E27C9D" w:rsidRDefault="00C778F9" w:rsidP="00C778F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5717C10" w14:textId="77777777" w:rsidR="00C778F9" w:rsidRPr="00852B06" w:rsidRDefault="00D24482" w:rsidP="00C778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3,93</w:t>
            </w:r>
            <w:r w:rsidR="00C661E1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146" w:type="pct"/>
          </w:tcPr>
          <w:p w14:paraId="5DB13B64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73405367" w14:textId="77777777" w:rsidR="00C778F9" w:rsidRPr="00B30229" w:rsidRDefault="00C778F9" w:rsidP="00C778F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5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827</w:t>
            </w:r>
          </w:p>
        </w:tc>
        <w:tc>
          <w:tcPr>
            <w:tcW w:w="143" w:type="pct"/>
          </w:tcPr>
          <w:p w14:paraId="05CC7BBA" w14:textId="77777777" w:rsidR="00C778F9" w:rsidRPr="0019553A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0B331DD" w14:textId="77777777" w:rsidR="00C778F9" w:rsidRPr="0019553A" w:rsidRDefault="00D24482" w:rsidP="00C778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3,520</w:t>
            </w:r>
          </w:p>
        </w:tc>
        <w:tc>
          <w:tcPr>
            <w:tcW w:w="144" w:type="pct"/>
          </w:tcPr>
          <w:p w14:paraId="458CB3F7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1E0EBEA" w14:textId="77777777" w:rsidR="00C778F9" w:rsidRPr="00B30229" w:rsidRDefault="00C778F9" w:rsidP="00C778F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302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51</w:t>
            </w:r>
            <w:r w:rsidRPr="00B3022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C778F9" w:rsidRPr="00F75375" w14:paraId="2EC25C40" w14:textId="77777777" w:rsidTr="00FD3453">
        <w:tc>
          <w:tcPr>
            <w:tcW w:w="1685" w:type="pct"/>
          </w:tcPr>
          <w:p w14:paraId="320A56CB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51B07666" w14:textId="77777777" w:rsidR="00C778F9" w:rsidRPr="00E27C9D" w:rsidRDefault="00C778F9" w:rsidP="00C778F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9BAF9EC" w14:textId="77777777" w:rsidR="00C778F9" w:rsidRPr="00E22007" w:rsidRDefault="00C4795B" w:rsidP="00C7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72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479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29,60</w:t>
            </w:r>
            <w:r w:rsidR="00C661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1512CEE5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0D97D9EC" w14:textId="77777777" w:rsidR="00C778F9" w:rsidRPr="00B30229" w:rsidRDefault="00C778F9" w:rsidP="00C778F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5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44,388</w:t>
            </w:r>
          </w:p>
        </w:tc>
        <w:tc>
          <w:tcPr>
            <w:tcW w:w="143" w:type="pct"/>
          </w:tcPr>
          <w:p w14:paraId="158FE517" w14:textId="77777777" w:rsidR="00C778F9" w:rsidRPr="0019553A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C54593A" w14:textId="77777777" w:rsidR="00C778F9" w:rsidRPr="00D00EB6" w:rsidRDefault="00C4795B" w:rsidP="00C778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479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24,536</w:t>
            </w:r>
          </w:p>
        </w:tc>
        <w:tc>
          <w:tcPr>
            <w:tcW w:w="144" w:type="pct"/>
          </w:tcPr>
          <w:p w14:paraId="5AEFF6E9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2E0379D" w14:textId="77777777" w:rsidR="00C778F9" w:rsidRPr="00B30229" w:rsidRDefault="00C778F9" w:rsidP="00C778F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450</w:t>
            </w:r>
          </w:p>
        </w:tc>
      </w:tr>
      <w:tr w:rsidR="00C778F9" w:rsidRPr="00F40485" w14:paraId="0EB67068" w14:textId="77777777" w:rsidTr="00FD3453">
        <w:tc>
          <w:tcPr>
            <w:tcW w:w="1685" w:type="pct"/>
          </w:tcPr>
          <w:p w14:paraId="7159D166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27C9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6" w:type="pct"/>
          </w:tcPr>
          <w:p w14:paraId="1DC32134" w14:textId="77777777" w:rsidR="00C778F9" w:rsidRPr="00E27C9D" w:rsidRDefault="00C778F9" w:rsidP="00C778F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1DD9823" w14:textId="77777777" w:rsidR="00C778F9" w:rsidRPr="0019553A" w:rsidRDefault="00D24482" w:rsidP="00C7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72" w:right="-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31,9</w:t>
            </w:r>
            <w:r w:rsidR="00EA40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C661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0D22652A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FA5B1" w14:textId="77777777" w:rsidR="00C778F9" w:rsidRPr="00B30229" w:rsidRDefault="00C778F9" w:rsidP="00C778F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302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44,843</w:t>
            </w:r>
          </w:p>
        </w:tc>
        <w:tc>
          <w:tcPr>
            <w:tcW w:w="143" w:type="pct"/>
          </w:tcPr>
          <w:p w14:paraId="50D4624C" w14:textId="77777777" w:rsidR="00C778F9" w:rsidRPr="0019553A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ECBE621" w14:textId="77777777" w:rsidR="00C778F9" w:rsidRPr="0019553A" w:rsidRDefault="00D24482" w:rsidP="00C778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26,71</w:t>
            </w:r>
            <w:r w:rsidR="00EA409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44" w:type="pct"/>
          </w:tcPr>
          <w:p w14:paraId="6F488F19" w14:textId="77777777" w:rsidR="00C778F9" w:rsidRPr="00E27C9D" w:rsidRDefault="00C778F9" w:rsidP="00C7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6AFE3" w14:textId="77777777" w:rsidR="00C778F9" w:rsidRPr="00B30229" w:rsidRDefault="00C778F9" w:rsidP="00C778F9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15" w:right="-23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02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35,65</w:t>
            </w:r>
            <w:r w:rsidRPr="00B302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08031090" w14:textId="77777777" w:rsidR="00C25F22" w:rsidRPr="0005637A" w:rsidRDefault="00C25F22" w:rsidP="00762E1F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789F226D" w14:textId="77777777" w:rsidR="00B13C51" w:rsidRDefault="007049DF" w:rsidP="007049DF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rPr>
          <w:rFonts w:ascii="Angsana New" w:hAnsi="Angsana New"/>
          <w:sz w:val="30"/>
          <w:szCs w:val="30"/>
          <w:u w:val="none"/>
          <w:lang w:val="en-US"/>
        </w:rPr>
      </w:pPr>
      <w:r w:rsidRPr="00F839CD">
        <w:rPr>
          <w:rFonts w:ascii="Angsana New" w:hAnsi="Angsana New" w:hint="cs"/>
          <w:sz w:val="30"/>
          <w:szCs w:val="30"/>
          <w:u w:val="none"/>
          <w:cs/>
        </w:rPr>
        <w:t>1</w:t>
      </w:r>
      <w:r>
        <w:rPr>
          <w:rFonts w:ascii="Angsana New" w:hAnsi="Angsana New"/>
          <w:sz w:val="30"/>
          <w:szCs w:val="30"/>
          <w:u w:val="none"/>
          <w:lang w:val="en-US"/>
        </w:rPr>
        <w:t>2</w:t>
      </w:r>
      <w:r w:rsidRPr="00E27C9D">
        <w:rPr>
          <w:rFonts w:ascii="Angsana New" w:hAnsi="Angsana New"/>
          <w:sz w:val="30"/>
          <w:szCs w:val="30"/>
          <w:u w:val="none"/>
          <w:cs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ประมาณการหนี้สินสำหรับผลประโยชน์พนักงาน</w:t>
      </w:r>
    </w:p>
    <w:p w14:paraId="0BF89FB2" w14:textId="77777777" w:rsidR="007D5BAA" w:rsidRPr="00AE4F9E" w:rsidRDefault="007D5BAA" w:rsidP="007D5BAA">
      <w:pPr>
        <w:rPr>
          <w:rFonts w:cs="Cordia New"/>
          <w:lang w:eastAsia="x-none"/>
        </w:rPr>
      </w:pPr>
    </w:p>
    <w:p w14:paraId="5C1318F3" w14:textId="77777777" w:rsidR="00B104F6" w:rsidRPr="00725B26" w:rsidRDefault="007D5BAA" w:rsidP="00B104F6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firstLine="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เมื่อวันที่</w:t>
      </w:r>
      <w:r w:rsidRPr="007D5BAA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5 </w:t>
      </w: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เมษายน</w:t>
      </w: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rtl/>
          <w:cs/>
        </w:rPr>
        <w:t xml:space="preserve"> </w:t>
      </w:r>
      <w:r w:rsidRPr="007D5BAA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2562 </w:t>
      </w: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7D5BAA">
        <w:rPr>
          <w:rFonts w:ascii="Angsana New" w:hAnsi="Angsana New"/>
          <w:b w:val="0"/>
          <w:bCs w:val="0"/>
          <w:sz w:val="30"/>
          <w:szCs w:val="30"/>
          <w:u w:val="none"/>
        </w:rPr>
        <w:t>20</w:t>
      </w: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7D5BAA">
        <w:rPr>
          <w:rFonts w:ascii="Angsana New" w:hAnsi="Angsana New"/>
          <w:b w:val="0"/>
          <w:bCs w:val="0"/>
          <w:sz w:val="30"/>
          <w:szCs w:val="30"/>
          <w:u w:val="none"/>
        </w:rPr>
        <w:t>400</w:t>
      </w: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วัน</w:t>
      </w: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rtl/>
          <w:cs/>
        </w:rPr>
        <w:t xml:space="preserve"> </w:t>
      </w: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กลุ่มบริษัท</w:t>
      </w:r>
      <w:r w:rsidR="002906B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จึง</w:t>
      </w: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 </w:t>
      </w:r>
      <w:r w:rsidRPr="007D5BAA">
        <w:rPr>
          <w:rFonts w:ascii="Angsana New" w:hAnsi="Angsana New"/>
          <w:b w:val="0"/>
          <w:bCs w:val="0"/>
          <w:sz w:val="30"/>
          <w:szCs w:val="30"/>
          <w:u w:val="none"/>
        </w:rPr>
        <w:t>2562</w:t>
      </w: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</w:t>
      </w:r>
      <w:r w:rsidR="002906B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จาก</w:t>
      </w: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การแก้ไขโครงการดังกล่าวทำให้กลุ่มบริษัทรับรู้ประมา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ณการหนี้สินผลประโยชน์เมื่อเกษียณอายุ</w:t>
      </w:r>
      <w:r w:rsidR="001771DA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 </w:t>
      </w:r>
      <w:r w:rsidR="002906B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ณวันที่ </w:t>
      </w:r>
      <w:r w:rsidR="002906BE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30 </w:t>
      </w:r>
      <w:r w:rsidR="002906B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มิถุนายน </w:t>
      </w:r>
      <w:r w:rsidR="002906BE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 xml:space="preserve">2562 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และต้นทุนบริการในอดีตเพิ่มขึ้น</w:t>
      </w:r>
      <w:r w:rsidR="002906B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สำหรับงวดสามเดือนและหกเดือนสิ้นสุดวันเดียวกัน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ในงบการเงินรวมและงบการเงินเฉพาะกิจการจำนวน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rtl/>
          <w:cs/>
        </w:rPr>
        <w:t xml:space="preserve"> </w:t>
      </w:r>
      <w:r w:rsidR="00725B26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  <w:r w:rsidR="00D24482" w:rsidRPr="00E4412E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.</w:t>
      </w:r>
      <w:r w:rsidR="00F6416A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62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rtl/>
          <w:cs/>
        </w:rPr>
        <w:t xml:space="preserve"> 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ล้านบาท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rtl/>
          <w:cs/>
        </w:rPr>
        <w:t xml:space="preserve"> 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และ </w:t>
      </w:r>
      <w:r w:rsidR="00725B26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  <w:r w:rsidR="00D24482" w:rsidRPr="00E4412E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.</w:t>
      </w:r>
      <w:r w:rsidR="00F6416A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18</w:t>
      </w:r>
      <w:r w:rsidRPr="00E4412E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 </w:t>
      </w:r>
      <w:r w:rsidRPr="00E4412E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ล้านบาท</w:t>
      </w:r>
      <w:r w:rsidRPr="007D5BAA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 xml:space="preserve"> ตามลำดับ</w:t>
      </w:r>
    </w:p>
    <w:p w14:paraId="63B0FF56" w14:textId="77777777" w:rsidR="002949AA" w:rsidRDefault="002949AA" w:rsidP="00B104F6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firstLine="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br/>
      </w:r>
    </w:p>
    <w:p w14:paraId="18407703" w14:textId="77777777" w:rsidR="002949AA" w:rsidRPr="002906BE" w:rsidRDefault="002949AA" w:rsidP="002949AA">
      <w:pPr>
        <w:rPr>
          <w:rFonts w:cstheme="minorBidi"/>
          <w:lang w:val="x-none" w:eastAsia="x-none"/>
        </w:rPr>
      </w:pPr>
      <w:r>
        <w:rPr>
          <w:lang w:val="x-none" w:eastAsia="x-none"/>
        </w:rPr>
        <w:br/>
      </w:r>
      <w:r>
        <w:rPr>
          <w:lang w:val="x-none" w:eastAsia="x-none"/>
        </w:rPr>
        <w:br/>
      </w:r>
      <w:r>
        <w:rPr>
          <w:lang w:val="x-none" w:eastAsia="x-none"/>
        </w:rPr>
        <w:br/>
      </w:r>
      <w:r>
        <w:rPr>
          <w:lang w:val="x-none" w:eastAsia="x-none"/>
        </w:rPr>
        <w:br/>
      </w:r>
      <w:r>
        <w:rPr>
          <w:lang w:val="x-none" w:eastAsia="x-none"/>
        </w:rPr>
        <w:br/>
      </w:r>
      <w:r>
        <w:rPr>
          <w:lang w:val="x-none" w:eastAsia="x-none"/>
        </w:rPr>
        <w:br/>
      </w:r>
      <w:r>
        <w:rPr>
          <w:lang w:val="x-none" w:eastAsia="x-none"/>
        </w:rPr>
        <w:br/>
      </w:r>
      <w:r>
        <w:rPr>
          <w:lang w:val="x-none" w:eastAsia="x-none"/>
        </w:rPr>
        <w:br/>
      </w:r>
      <w:r>
        <w:rPr>
          <w:lang w:val="x-none" w:eastAsia="x-none"/>
        </w:rPr>
        <w:br/>
      </w:r>
    </w:p>
    <w:p w14:paraId="7C226FB9" w14:textId="77777777" w:rsidR="00B036A2" w:rsidRPr="00762E1F" w:rsidRDefault="00B11EC4" w:rsidP="002949AA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rPr>
          <w:rFonts w:ascii="Angsana New" w:hAnsi="Angsana New"/>
          <w:sz w:val="30"/>
          <w:szCs w:val="30"/>
          <w:u w:val="none"/>
          <w:cs/>
        </w:rPr>
      </w:pPr>
      <w:r w:rsidRPr="00762E1F">
        <w:rPr>
          <w:rFonts w:ascii="Angsana New" w:hAnsi="Angsana New"/>
          <w:sz w:val="30"/>
          <w:szCs w:val="30"/>
          <w:u w:val="none"/>
          <w:cs/>
        </w:rPr>
        <w:t>1</w:t>
      </w:r>
      <w:r w:rsidR="00960F80">
        <w:rPr>
          <w:rFonts w:ascii="Angsana New" w:hAnsi="Angsana New"/>
          <w:sz w:val="30"/>
          <w:szCs w:val="30"/>
          <w:u w:val="none"/>
          <w:lang w:val="en-US"/>
        </w:rPr>
        <w:t>3</w:t>
      </w:r>
      <w:r w:rsidR="00B036A2" w:rsidRPr="00762E1F">
        <w:rPr>
          <w:rFonts w:ascii="Angsana New" w:hAnsi="Angsana New"/>
          <w:sz w:val="30"/>
          <w:szCs w:val="30"/>
          <w:u w:val="none"/>
          <w:cs/>
        </w:rPr>
        <w:tab/>
      </w:r>
      <w:r w:rsidR="00B036A2" w:rsidRPr="00EA409D">
        <w:rPr>
          <w:rFonts w:ascii="Angsana New" w:hAnsi="Angsana New"/>
          <w:sz w:val="30"/>
          <w:szCs w:val="30"/>
          <w:u w:val="none"/>
          <w:cs/>
        </w:rPr>
        <w:t>ทุนเรือนหุ้น</w:t>
      </w:r>
      <w:r w:rsidR="00B036A2" w:rsidRPr="00762E1F">
        <w:rPr>
          <w:rFonts w:ascii="Angsana New" w:hAnsi="Angsana New"/>
          <w:sz w:val="30"/>
          <w:szCs w:val="30"/>
          <w:u w:val="none"/>
          <w:cs/>
        </w:rPr>
        <w:t xml:space="preserve">  </w:t>
      </w:r>
    </w:p>
    <w:p w14:paraId="502510E8" w14:textId="77777777" w:rsidR="00B036A2" w:rsidRPr="00D50A39" w:rsidRDefault="00B036A2" w:rsidP="00D50A39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7" w:right="418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406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34"/>
        <w:gridCol w:w="899"/>
        <w:gridCol w:w="899"/>
        <w:gridCol w:w="265"/>
        <w:gridCol w:w="1003"/>
        <w:gridCol w:w="265"/>
        <w:gridCol w:w="911"/>
        <w:gridCol w:w="265"/>
        <w:gridCol w:w="965"/>
      </w:tblGrid>
      <w:tr w:rsidR="008F58E6" w:rsidRPr="00D50A39" w14:paraId="213079C4" w14:textId="77777777" w:rsidTr="00CF3AE4">
        <w:tc>
          <w:tcPr>
            <w:tcW w:w="2091" w:type="pct"/>
          </w:tcPr>
          <w:p w14:paraId="39066222" w14:textId="77777777" w:rsidR="008F58E6" w:rsidRPr="00D50A39" w:rsidRDefault="008F58E6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" w:type="pct"/>
            <w:vAlign w:val="bottom"/>
          </w:tcPr>
          <w:p w14:paraId="44EF81A0" w14:textId="77777777" w:rsidR="008F58E6" w:rsidRPr="00D50A39" w:rsidRDefault="008F58E6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pct"/>
            <w:gridSpan w:val="7"/>
            <w:vAlign w:val="center"/>
          </w:tcPr>
          <w:p w14:paraId="334CB7B5" w14:textId="77777777" w:rsidR="008F58E6" w:rsidRPr="00C25F22" w:rsidRDefault="008F58E6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5F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="004B208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/</w:t>
            </w:r>
            <w:r w:rsidR="004B208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8F5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25F22" w:rsidRPr="00D50A39" w14:paraId="27D9B5C0" w14:textId="77777777" w:rsidTr="00CF3AE4">
        <w:tc>
          <w:tcPr>
            <w:tcW w:w="2091" w:type="pct"/>
          </w:tcPr>
          <w:p w14:paraId="5BBC13F7" w14:textId="77777777" w:rsidR="00C25F22" w:rsidRPr="00D50A39" w:rsidRDefault="00C25F22" w:rsidP="00C2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" w:type="pct"/>
            <w:vAlign w:val="bottom"/>
          </w:tcPr>
          <w:p w14:paraId="5956DAAC" w14:textId="77777777" w:rsidR="00C25F22" w:rsidRPr="00D50A39" w:rsidRDefault="00C25F22" w:rsidP="00C2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152" w:type="pct"/>
            <w:gridSpan w:val="3"/>
            <w:tcBorders>
              <w:bottom w:val="single" w:sz="4" w:space="0" w:color="auto"/>
            </w:tcBorders>
            <w:vAlign w:val="center"/>
          </w:tcPr>
          <w:p w14:paraId="740FE08F" w14:textId="77777777" w:rsidR="00C25F22" w:rsidRPr="004A10BF" w:rsidRDefault="002906BE" w:rsidP="00C25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มิถุนายน </w:t>
            </w:r>
            <w:r w:rsidR="00C25F22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1" w:type="pct"/>
            <w:vAlign w:val="center"/>
          </w:tcPr>
          <w:p w14:paraId="2026B341" w14:textId="77777777" w:rsidR="00C25F22" w:rsidRPr="00D75D2C" w:rsidRDefault="00C25F22" w:rsidP="00C25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38" w:type="pct"/>
            <w:gridSpan w:val="3"/>
            <w:tcBorders>
              <w:bottom w:val="single" w:sz="4" w:space="0" w:color="auto"/>
            </w:tcBorders>
            <w:vAlign w:val="center"/>
          </w:tcPr>
          <w:p w14:paraId="07B78E46" w14:textId="77777777" w:rsidR="00C25F22" w:rsidRPr="004A10BF" w:rsidRDefault="002906BE" w:rsidP="00C25F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="00C25F22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036A2" w:rsidRPr="00D50A39" w14:paraId="543650F4" w14:textId="77777777" w:rsidTr="00CF3AE4">
        <w:tc>
          <w:tcPr>
            <w:tcW w:w="2091" w:type="pct"/>
          </w:tcPr>
          <w:p w14:paraId="661E4191" w14:textId="77777777" w:rsidR="00B036A2" w:rsidRPr="00D50A39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31C64812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ต่อหุ้น</w:t>
            </w: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1EC79FB3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6B46629A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0641A037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  <w:tc>
          <w:tcPr>
            <w:tcW w:w="141" w:type="pct"/>
          </w:tcPr>
          <w:p w14:paraId="1EAC119C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4A2C46EB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1FA97685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43349B4A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</w:tr>
      <w:tr w:rsidR="00B036A2" w:rsidRPr="00D50A39" w14:paraId="5463429A" w14:textId="77777777" w:rsidTr="00CF3AE4">
        <w:tc>
          <w:tcPr>
            <w:tcW w:w="2091" w:type="pct"/>
          </w:tcPr>
          <w:p w14:paraId="42CC9022" w14:textId="77777777" w:rsidR="00B036A2" w:rsidRPr="00D50A39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3CC24CFB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2431" w:type="pct"/>
            <w:gridSpan w:val="7"/>
          </w:tcPr>
          <w:p w14:paraId="051010DB" w14:textId="77777777" w:rsidR="00B036A2" w:rsidRPr="00D75D2C" w:rsidRDefault="00D43DE3" w:rsidP="00D43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D75D2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="00B036A2"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หุ้น</w:t>
            </w:r>
            <w:r w:rsidR="00B036A2" w:rsidRPr="00D75D2C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D75D2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="00B036A2" w:rsidRPr="00D75D2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036A2" w:rsidRPr="00D50A39" w14:paraId="5FF561C0" w14:textId="77777777" w:rsidTr="00CF3AE4">
        <w:tc>
          <w:tcPr>
            <w:tcW w:w="2091" w:type="pct"/>
          </w:tcPr>
          <w:p w14:paraId="7EFEEBC1" w14:textId="77777777" w:rsidR="00B036A2" w:rsidRPr="00D50A39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78" w:type="pct"/>
          </w:tcPr>
          <w:p w14:paraId="14A734D7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</w:tcPr>
          <w:p w14:paraId="6DA2DAF8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B74525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60E46964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5AC1013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24F16E37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D1DE821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5F5F2403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036A2" w:rsidRPr="00D50A39" w14:paraId="01CEC987" w14:textId="77777777" w:rsidTr="00CF3AE4">
        <w:tc>
          <w:tcPr>
            <w:tcW w:w="2091" w:type="pct"/>
          </w:tcPr>
          <w:p w14:paraId="63B3FAB5" w14:textId="77777777" w:rsidR="00B036A2" w:rsidRPr="00D50A39" w:rsidRDefault="00B036A2" w:rsidP="00D50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50A3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8" w:type="pct"/>
          </w:tcPr>
          <w:p w14:paraId="0AA5EA8B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</w:tcPr>
          <w:p w14:paraId="1A23827B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F51740F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2DE5950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7152130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40A70115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1E169E1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1FA7C21E" w14:textId="77777777" w:rsidR="00B036A2" w:rsidRPr="00D75D2C" w:rsidRDefault="00B036A2" w:rsidP="00D50A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D50A39" w14:paraId="20E969EB" w14:textId="77777777" w:rsidTr="00CF3AE4">
        <w:tc>
          <w:tcPr>
            <w:tcW w:w="2091" w:type="pct"/>
          </w:tcPr>
          <w:p w14:paraId="7515DE3C" w14:textId="77777777" w:rsidR="00EA409D" w:rsidRPr="00D50A39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0A3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78" w:type="pct"/>
          </w:tcPr>
          <w:p w14:paraId="62FBABB8" w14:textId="77777777" w:rsidR="00EA409D" w:rsidRPr="002906BE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100</w:t>
            </w:r>
          </w:p>
        </w:tc>
        <w:tc>
          <w:tcPr>
            <w:tcW w:w="478" w:type="pct"/>
          </w:tcPr>
          <w:p w14:paraId="6BF78F6D" w14:textId="77777777" w:rsidR="00EA409D" w:rsidRPr="00F67E38" w:rsidRDefault="001347EF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134643C8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09A31AD0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206,000</w:t>
            </w:r>
          </w:p>
        </w:tc>
        <w:tc>
          <w:tcPr>
            <w:tcW w:w="141" w:type="pct"/>
          </w:tcPr>
          <w:p w14:paraId="51485828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5F6AD204" w14:textId="77777777" w:rsidR="00EA409D" w:rsidRPr="00F67E38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2007DB57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6876640E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206,000</w:t>
            </w:r>
          </w:p>
        </w:tc>
      </w:tr>
      <w:tr w:rsidR="00EA409D" w:rsidRPr="00D50A39" w14:paraId="5BA88E48" w14:textId="77777777" w:rsidTr="00CF3AE4">
        <w:tc>
          <w:tcPr>
            <w:tcW w:w="2091" w:type="pct"/>
          </w:tcPr>
          <w:p w14:paraId="35912760" w14:textId="77777777" w:rsidR="00EA409D" w:rsidRPr="00D50A39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58D5">
              <w:rPr>
                <w:rFonts w:ascii="Angsana New" w:eastAsia="MS Mincho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78" w:type="pct"/>
          </w:tcPr>
          <w:p w14:paraId="1CA060E6" w14:textId="77777777" w:rsidR="00EA409D" w:rsidRPr="002906BE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906BE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</w:tc>
        <w:tc>
          <w:tcPr>
            <w:tcW w:w="478" w:type="pct"/>
          </w:tcPr>
          <w:p w14:paraId="4FB214EC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871B8D"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1" w:type="pct"/>
          </w:tcPr>
          <w:p w14:paraId="7DD97281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1A0AB7BA" w14:textId="77777777" w:rsidR="00EA409D" w:rsidRPr="00F67E38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EA409D"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4,000</w:t>
            </w:r>
          </w:p>
        </w:tc>
        <w:tc>
          <w:tcPr>
            <w:tcW w:w="141" w:type="pct"/>
          </w:tcPr>
          <w:p w14:paraId="28370D99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631174CE" w14:textId="77777777" w:rsidR="00EA409D" w:rsidRPr="00F67E38" w:rsidRDefault="00871B8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-</w:t>
            </w:r>
          </w:p>
        </w:tc>
        <w:tc>
          <w:tcPr>
            <w:tcW w:w="141" w:type="pct"/>
          </w:tcPr>
          <w:p w14:paraId="2FBAF4F4" w14:textId="77777777" w:rsidR="00EA409D" w:rsidRPr="00F67E38" w:rsidRDefault="00EA409D" w:rsidP="009D3949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3254009E" w14:textId="77777777" w:rsidR="00EA409D" w:rsidRPr="00F67E38" w:rsidRDefault="00871B8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 -</w:t>
            </w:r>
          </w:p>
        </w:tc>
      </w:tr>
      <w:tr w:rsidR="00871B8D" w:rsidRPr="00D50A39" w14:paraId="6D28C55D" w14:textId="77777777" w:rsidTr="00CF3AE4">
        <w:tc>
          <w:tcPr>
            <w:tcW w:w="2091" w:type="pct"/>
          </w:tcPr>
          <w:p w14:paraId="6C6734AC" w14:textId="77777777" w:rsidR="00871B8D" w:rsidRPr="004B3CC6" w:rsidRDefault="00871B8D" w:rsidP="00871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B3CC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ลดมูลค่าหุ้น</w:t>
            </w:r>
          </w:p>
          <w:p w14:paraId="4E5CA67D" w14:textId="07A42384" w:rsidR="00871B8D" w:rsidRPr="004B3CC6" w:rsidRDefault="00871B8D" w:rsidP="00871B8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B3CC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จากหุ้นละ </w:t>
            </w:r>
            <w:r w:rsidRPr="004B3CC6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100 </w:t>
            </w:r>
            <w:r w:rsidRPr="004B3CC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บาท เป็น หุ้นละ </w:t>
            </w:r>
            <w:r w:rsidRPr="004B3CC6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0.5 </w:t>
            </w:r>
            <w:r w:rsidRPr="004B3CC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บาท</w:t>
            </w:r>
          </w:p>
          <w:p w14:paraId="536BFAED" w14:textId="77777777" w:rsidR="009D3949" w:rsidRPr="009D3949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 w:cstheme="minorBidi"/>
                <w:sz w:val="30"/>
                <w:szCs w:val="30"/>
              </w:rPr>
            </w:pPr>
            <w:r w:rsidRPr="004B3CC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78" w:type="pct"/>
          </w:tcPr>
          <w:p w14:paraId="7086370D" w14:textId="77777777" w:rsidR="00871B8D" w:rsidRPr="002906BE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7FAEF92" w14:textId="5B915F85" w:rsidR="009D3949" w:rsidRPr="002906BE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906BE">
              <w:rPr>
                <w:rFonts w:ascii="Angsana New" w:hAnsi="Angsana New"/>
                <w:sz w:val="30"/>
                <w:szCs w:val="30"/>
                <w:lang w:val="en-US" w:eastAsia="en-US"/>
              </w:rPr>
              <w:t>0.5</w:t>
            </w:r>
          </w:p>
          <w:p w14:paraId="20C5AC00" w14:textId="5B5B607C" w:rsidR="009D3949" w:rsidRPr="002906BE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478" w:type="pct"/>
          </w:tcPr>
          <w:p w14:paraId="5A644E6B" w14:textId="77777777" w:rsidR="00871B8D" w:rsidRPr="00F67E38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5215794" w14:textId="77777777" w:rsidR="00871B8D" w:rsidRPr="00F67E38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437,800</w:t>
            </w:r>
          </w:p>
          <w:p w14:paraId="7B29BA81" w14:textId="77777777" w:rsidR="009D3949" w:rsidRPr="00F67E38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160,000</w:t>
            </w:r>
          </w:p>
        </w:tc>
        <w:tc>
          <w:tcPr>
            <w:tcW w:w="141" w:type="pct"/>
          </w:tcPr>
          <w:p w14:paraId="0AE4DCBB" w14:textId="77777777" w:rsidR="00871B8D" w:rsidRPr="00F67E38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08F49AC6" w14:textId="77777777" w:rsidR="009D3949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2AE2512F" w14:textId="77777777" w:rsidR="009D3949" w:rsidRPr="00F67E38" w:rsidRDefault="00871B8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  <w:p w14:paraId="475134D7" w14:textId="77777777" w:rsidR="009D3949" w:rsidRPr="00F67E38" w:rsidRDefault="00CF3AE4" w:rsidP="00CF3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,000</w:t>
            </w:r>
          </w:p>
        </w:tc>
        <w:tc>
          <w:tcPr>
            <w:tcW w:w="141" w:type="pct"/>
          </w:tcPr>
          <w:p w14:paraId="116501DC" w14:textId="77777777" w:rsidR="00871B8D" w:rsidRPr="00F67E38" w:rsidRDefault="00871B8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6B052205" w14:textId="77777777" w:rsidR="00871B8D" w:rsidRPr="00F67E38" w:rsidRDefault="00871B8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3EF7167F" w14:textId="77777777" w:rsidR="00871B8D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-</w:t>
            </w:r>
          </w:p>
          <w:p w14:paraId="2826E991" w14:textId="77777777" w:rsidR="009D3949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-</w:t>
            </w:r>
          </w:p>
        </w:tc>
        <w:tc>
          <w:tcPr>
            <w:tcW w:w="141" w:type="pct"/>
          </w:tcPr>
          <w:p w14:paraId="77DB3AEF" w14:textId="77777777" w:rsidR="00871B8D" w:rsidRPr="00F67E38" w:rsidRDefault="00871B8D" w:rsidP="009D3949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2" w:type="pct"/>
          </w:tcPr>
          <w:p w14:paraId="3070EC2B" w14:textId="77777777" w:rsidR="00871B8D" w:rsidRPr="00F67E38" w:rsidRDefault="00871B8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77210582" w14:textId="77777777" w:rsidR="00871B8D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 -</w:t>
            </w:r>
          </w:p>
          <w:p w14:paraId="48DD4EE7" w14:textId="77777777" w:rsidR="009D3949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 -</w:t>
            </w:r>
          </w:p>
        </w:tc>
      </w:tr>
      <w:tr w:rsidR="00EA409D" w:rsidRPr="00D50A39" w14:paraId="4121B051" w14:textId="77777777" w:rsidTr="00CF3AE4">
        <w:tc>
          <w:tcPr>
            <w:tcW w:w="2091" w:type="pct"/>
          </w:tcPr>
          <w:p w14:paraId="50286BA2" w14:textId="77777777" w:rsidR="00EA409D" w:rsidRPr="00D50A39" w:rsidRDefault="00EA409D" w:rsidP="00EA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56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65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8" w:type="pct"/>
          </w:tcPr>
          <w:p w14:paraId="39B60097" w14:textId="77777777" w:rsidR="00EA409D" w:rsidRPr="002906BE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1641796C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8DBF288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58F4447D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DF45DA2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12B8CAC0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646D262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7601E100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D50A39" w14:paraId="656300BC" w14:textId="77777777" w:rsidTr="00CF3AE4">
        <w:tc>
          <w:tcPr>
            <w:tcW w:w="2091" w:type="pct"/>
          </w:tcPr>
          <w:p w14:paraId="4475DBE2" w14:textId="77777777" w:rsidR="00EA409D" w:rsidRPr="00D50A39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78" w:type="pct"/>
          </w:tcPr>
          <w:p w14:paraId="78813960" w14:textId="22A2D1E7" w:rsidR="00EA409D" w:rsidRPr="002906BE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478" w:type="pct"/>
            <w:tcBorders>
              <w:bottom w:val="double" w:sz="4" w:space="0" w:color="auto"/>
            </w:tcBorders>
          </w:tcPr>
          <w:p w14:paraId="108314A2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600,000</w:t>
            </w:r>
          </w:p>
        </w:tc>
        <w:tc>
          <w:tcPr>
            <w:tcW w:w="141" w:type="pct"/>
          </w:tcPr>
          <w:p w14:paraId="0FBB4EF7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1FD1117B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300,000</w:t>
            </w:r>
          </w:p>
        </w:tc>
        <w:tc>
          <w:tcPr>
            <w:tcW w:w="141" w:type="pct"/>
          </w:tcPr>
          <w:p w14:paraId="3298548E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</w:tcPr>
          <w:p w14:paraId="18F0A042" w14:textId="77777777" w:rsidR="00EA409D" w:rsidRPr="00F67E38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6240C131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</w:tcPr>
          <w:p w14:paraId="69405DFF" w14:textId="77777777" w:rsidR="00EA409D" w:rsidRPr="00F67E38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206,000</w:t>
            </w:r>
          </w:p>
        </w:tc>
      </w:tr>
      <w:tr w:rsidR="00EA409D" w:rsidRPr="00D50A39" w14:paraId="5A277B18" w14:textId="77777777" w:rsidTr="00CF3AE4">
        <w:tc>
          <w:tcPr>
            <w:tcW w:w="2091" w:type="pct"/>
          </w:tcPr>
          <w:p w14:paraId="22202B3A" w14:textId="77777777" w:rsidR="00EA409D" w:rsidRPr="00D50A39" w:rsidRDefault="00EA409D" w:rsidP="00EA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47271E5F" w14:textId="77777777" w:rsidR="00EA409D" w:rsidRPr="002906BE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</w:tcPr>
          <w:p w14:paraId="42C4F53C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900C6A8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4DD1D5ED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608B619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173E9E1F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844D836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64277E5C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D50A39" w14:paraId="1863FF01" w14:textId="77777777" w:rsidTr="00CF3AE4">
        <w:tc>
          <w:tcPr>
            <w:tcW w:w="2091" w:type="pct"/>
          </w:tcPr>
          <w:p w14:paraId="37AA223C" w14:textId="77777777" w:rsidR="00EA409D" w:rsidRPr="00D50A39" w:rsidRDefault="00EA409D" w:rsidP="00EA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</w:t>
            </w:r>
            <w:r w:rsidR="009D39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เต็มมูลค่าหุ้นแล้ว</w:t>
            </w:r>
          </w:p>
        </w:tc>
        <w:tc>
          <w:tcPr>
            <w:tcW w:w="478" w:type="pct"/>
          </w:tcPr>
          <w:p w14:paraId="14F01B76" w14:textId="77777777" w:rsidR="00EA409D" w:rsidRPr="002906BE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</w:tcPr>
          <w:p w14:paraId="5A5A322A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51436D38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2C1CFC4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004C648E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0DBA409B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D4D2372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5355A9E8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D50A39" w14:paraId="63FEE036" w14:textId="77777777" w:rsidTr="00CF3AE4">
        <w:tc>
          <w:tcPr>
            <w:tcW w:w="2091" w:type="pct"/>
          </w:tcPr>
          <w:p w14:paraId="4F3A750C" w14:textId="77777777" w:rsidR="00EA409D" w:rsidRPr="00D50A39" w:rsidRDefault="00EA409D" w:rsidP="00EA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50A3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50A3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8" w:type="pct"/>
          </w:tcPr>
          <w:p w14:paraId="10A9233B" w14:textId="77777777" w:rsidR="00EA409D" w:rsidRPr="002906BE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</w:tcPr>
          <w:p w14:paraId="43B9480E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60E0EB6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4573CD9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1C63DC7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1D3CD92E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264840A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252A54AB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D50A39" w14:paraId="44B8EF4C" w14:textId="77777777" w:rsidTr="00CF3AE4">
        <w:tc>
          <w:tcPr>
            <w:tcW w:w="2091" w:type="pct"/>
          </w:tcPr>
          <w:p w14:paraId="43EC6B62" w14:textId="77777777" w:rsidR="00EA409D" w:rsidRPr="00D50A39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0A39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78" w:type="pct"/>
          </w:tcPr>
          <w:p w14:paraId="5FE05A6D" w14:textId="77777777" w:rsidR="00EA409D" w:rsidRPr="002906BE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</w:tc>
        <w:tc>
          <w:tcPr>
            <w:tcW w:w="478" w:type="pct"/>
          </w:tcPr>
          <w:p w14:paraId="3CFA00E8" w14:textId="77777777" w:rsidR="00EA409D" w:rsidRPr="00F67E38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5E01A10A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7F8BF7E3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206,000</w:t>
            </w:r>
          </w:p>
        </w:tc>
        <w:tc>
          <w:tcPr>
            <w:tcW w:w="141" w:type="pct"/>
          </w:tcPr>
          <w:p w14:paraId="37B1B7F3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37EAC21D" w14:textId="77777777" w:rsidR="00EA409D" w:rsidRPr="00F67E38" w:rsidRDefault="009D3949" w:rsidP="00871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4425AE66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74A04D0D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206,000</w:t>
            </w:r>
          </w:p>
        </w:tc>
      </w:tr>
      <w:tr w:rsidR="00EA409D" w:rsidRPr="00D50A39" w14:paraId="52AD6B31" w14:textId="77777777" w:rsidTr="00CF3AE4">
        <w:tc>
          <w:tcPr>
            <w:tcW w:w="2091" w:type="pct"/>
          </w:tcPr>
          <w:p w14:paraId="05C10EF4" w14:textId="77777777" w:rsidR="00EA409D" w:rsidRPr="004B3CC6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C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ออกหุ้นใหม่</w:t>
            </w:r>
          </w:p>
          <w:p w14:paraId="5A676009" w14:textId="77777777" w:rsidR="009D3949" w:rsidRPr="004B3CC6" w:rsidRDefault="009D3949" w:rsidP="009D3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B3CC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ลดมูลค่าหุ้น</w:t>
            </w:r>
          </w:p>
          <w:p w14:paraId="4ADC185A" w14:textId="3EF33B92" w:rsidR="009D3949" w:rsidRPr="00264633" w:rsidRDefault="009D3949" w:rsidP="009D3949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B3CC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จากหุ้นละ </w:t>
            </w:r>
            <w:r w:rsidRPr="004B3CC6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100 </w:t>
            </w:r>
            <w:r w:rsidRPr="004B3CC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บาท เป็น หุ้นละ </w:t>
            </w:r>
            <w:r w:rsidRPr="004B3CC6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0.5 </w:t>
            </w:r>
            <w:r w:rsidRPr="004B3CC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478" w:type="pct"/>
          </w:tcPr>
          <w:p w14:paraId="789F21CA" w14:textId="77777777" w:rsidR="00EA409D" w:rsidRPr="002906BE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/>
                <w:sz w:val="30"/>
                <w:szCs w:val="30"/>
                <w:lang w:val="en-US" w:eastAsia="en-US"/>
              </w:rPr>
              <w:t>100</w:t>
            </w:r>
          </w:p>
          <w:p w14:paraId="0BE02E35" w14:textId="77777777" w:rsidR="009D3949" w:rsidRPr="002906BE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259696B" w14:textId="144127DC" w:rsidR="009D3949" w:rsidRPr="002906BE" w:rsidRDefault="009D3949" w:rsidP="00264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906BE">
              <w:rPr>
                <w:rFonts w:ascii="Angsana New" w:hAnsi="Angsana New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478" w:type="pct"/>
          </w:tcPr>
          <w:p w14:paraId="2B2DF042" w14:textId="77777777" w:rsidR="00EA409D" w:rsidRPr="00F67E38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140</w:t>
            </w:r>
          </w:p>
          <w:p w14:paraId="1C66EB45" w14:textId="77777777" w:rsidR="009D3949" w:rsidRPr="00F67E38" w:rsidRDefault="009D3949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35C80FF" w14:textId="77777777" w:rsidR="009D3949" w:rsidRPr="00F67E38" w:rsidRDefault="009D3949" w:rsidP="00264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437,800</w:t>
            </w:r>
          </w:p>
        </w:tc>
        <w:tc>
          <w:tcPr>
            <w:tcW w:w="141" w:type="pct"/>
          </w:tcPr>
          <w:p w14:paraId="7ECD82AF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D1B81CA" w14:textId="77777777" w:rsidR="00EA409D" w:rsidRPr="00F67E38" w:rsidRDefault="00EA409D" w:rsidP="009D3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US"/>
              </w:rPr>
              <w:t>14,000</w:t>
            </w:r>
          </w:p>
          <w:p w14:paraId="134EF2EF" w14:textId="77777777" w:rsidR="009D3949" w:rsidRPr="00F67E38" w:rsidRDefault="009D3949" w:rsidP="009D3949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  <w:p w14:paraId="56CA786A" w14:textId="77777777" w:rsidR="009D3949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" w:type="pct"/>
          </w:tcPr>
          <w:p w14:paraId="307A6030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61C8D792" w14:textId="77777777" w:rsidR="00EA409D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  -</w:t>
            </w:r>
          </w:p>
          <w:p w14:paraId="7102D67A" w14:textId="77777777" w:rsidR="009D3949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14EAE961" w14:textId="77777777" w:rsidR="009D3949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" w:type="pct"/>
          </w:tcPr>
          <w:p w14:paraId="1307E6D0" w14:textId="77777777" w:rsidR="00EA409D" w:rsidRPr="00F67E38" w:rsidRDefault="00EA409D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512" w:type="pct"/>
          </w:tcPr>
          <w:p w14:paraId="312E725C" w14:textId="77777777" w:rsidR="00EA409D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 xml:space="preserve">        -</w:t>
            </w:r>
          </w:p>
          <w:p w14:paraId="5DE6011F" w14:textId="77777777" w:rsidR="009D3949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5BC5E9F6" w14:textId="77777777" w:rsidR="009D3949" w:rsidRPr="00F67E38" w:rsidRDefault="009D3949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 w:line="240" w:lineRule="auto"/>
              <w:ind w:right="-7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67E38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EA409D" w:rsidRPr="00D50A39" w14:paraId="5F4037B5" w14:textId="77777777" w:rsidTr="00CF3AE4">
        <w:tc>
          <w:tcPr>
            <w:tcW w:w="2091" w:type="pct"/>
          </w:tcPr>
          <w:p w14:paraId="61F6150F" w14:textId="77777777" w:rsidR="00EA409D" w:rsidRPr="00D50A39" w:rsidRDefault="00EA409D" w:rsidP="00EA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656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65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8" w:type="pct"/>
          </w:tcPr>
          <w:p w14:paraId="3892CD9F" w14:textId="77777777" w:rsidR="00EA409D" w:rsidRPr="002906BE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72E71930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6BE2AC5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687B836F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56E182E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4BA29B44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82B5187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70E36901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A409D" w:rsidRPr="00D50A39" w14:paraId="2E6562A2" w14:textId="77777777" w:rsidTr="00CF3AE4">
        <w:tc>
          <w:tcPr>
            <w:tcW w:w="2091" w:type="pct"/>
          </w:tcPr>
          <w:p w14:paraId="3DA60DC5" w14:textId="77777777" w:rsidR="00EA409D" w:rsidRPr="00D50A39" w:rsidRDefault="00EA409D" w:rsidP="00EA409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A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78" w:type="pct"/>
          </w:tcPr>
          <w:p w14:paraId="266B1170" w14:textId="566B9269" w:rsidR="00EA409D" w:rsidRPr="002906BE" w:rsidRDefault="00264633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478" w:type="pct"/>
            <w:tcBorders>
              <w:bottom w:val="double" w:sz="4" w:space="0" w:color="auto"/>
            </w:tcBorders>
          </w:tcPr>
          <w:p w14:paraId="7488CB7A" w14:textId="77777777" w:rsidR="00EA409D" w:rsidRPr="00F67E38" w:rsidRDefault="00EA409D" w:rsidP="00871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440,000</w:t>
            </w:r>
          </w:p>
        </w:tc>
        <w:tc>
          <w:tcPr>
            <w:tcW w:w="141" w:type="pct"/>
          </w:tcPr>
          <w:p w14:paraId="3EF306B3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0C54D2C7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7E3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220,000</w:t>
            </w:r>
          </w:p>
        </w:tc>
        <w:tc>
          <w:tcPr>
            <w:tcW w:w="141" w:type="pct"/>
          </w:tcPr>
          <w:p w14:paraId="2D26D64A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</w:tcPr>
          <w:p w14:paraId="45F79EFD" w14:textId="77777777" w:rsidR="00EA409D" w:rsidRPr="00F67E38" w:rsidRDefault="001D4B96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D4B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2,060</w:t>
            </w:r>
          </w:p>
        </w:tc>
        <w:tc>
          <w:tcPr>
            <w:tcW w:w="141" w:type="pct"/>
          </w:tcPr>
          <w:p w14:paraId="479B1C0A" w14:textId="77777777" w:rsidR="00EA409D" w:rsidRPr="00F67E38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</w:tcPr>
          <w:p w14:paraId="248F7417" w14:textId="77777777" w:rsidR="00EA409D" w:rsidRPr="00F67E38" w:rsidRDefault="001D4B96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7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D4B9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206,000</w:t>
            </w:r>
          </w:p>
        </w:tc>
      </w:tr>
    </w:tbl>
    <w:p w14:paraId="0285B73F" w14:textId="77777777" w:rsidR="00C25F22" w:rsidRDefault="00C25F22" w:rsidP="006D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ED3AFEC" w14:textId="77777777" w:rsidR="006D5133" w:rsidRDefault="006D5133" w:rsidP="006D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4271F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101B47" w:rsidRPr="00101B47">
        <w:rPr>
          <w:rFonts w:ascii="Angsana New" w:hAnsi="Angsana New" w:cs="Angsana New"/>
          <w:sz w:val="30"/>
          <w:szCs w:val="30"/>
        </w:rPr>
        <w:t xml:space="preserve">12 </w:t>
      </w:r>
      <w:r w:rsidR="00101B47" w:rsidRPr="00101B4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01B47" w:rsidRPr="00101B47">
        <w:rPr>
          <w:rFonts w:ascii="Angsana New" w:hAnsi="Angsana New" w:cs="Angsana New"/>
          <w:sz w:val="30"/>
          <w:szCs w:val="30"/>
          <w:cs/>
        </w:rPr>
        <w:t xml:space="preserve"> </w:t>
      </w:r>
      <w:r w:rsidR="00101B47" w:rsidRPr="00101B47">
        <w:rPr>
          <w:rFonts w:ascii="Angsana New" w:hAnsi="Angsana New" w:cs="Angsana New"/>
          <w:sz w:val="30"/>
          <w:szCs w:val="30"/>
        </w:rPr>
        <w:t xml:space="preserve">2562 </w:t>
      </w:r>
      <w:r w:rsidRPr="0064271F">
        <w:rPr>
          <w:rFonts w:ascii="Angsana New" w:hAnsi="Angsana New" w:cs="Angsana New"/>
          <w:sz w:val="30"/>
          <w:szCs w:val="30"/>
          <w:cs/>
        </w:rPr>
        <w:t xml:space="preserve">ผู้ถือหุ้นมีมติอนุมัติการเพิ่มทุนจดทะเบียน </w:t>
      </w:r>
      <w:r w:rsidRPr="0064271F">
        <w:rPr>
          <w:rFonts w:ascii="Angsana New" w:hAnsi="Angsana New" w:cs="Angsana New"/>
          <w:sz w:val="30"/>
          <w:szCs w:val="30"/>
        </w:rPr>
        <w:br/>
      </w:r>
      <w:r w:rsidRPr="0064271F">
        <w:rPr>
          <w:rFonts w:ascii="Angsana New" w:hAnsi="Angsana New" w:cs="Angsana New"/>
          <w:sz w:val="30"/>
          <w:szCs w:val="30"/>
          <w:cs/>
        </w:rPr>
        <w:t xml:space="preserve">โดยการออกหุ้นสามัญใหม่จำนวน </w:t>
      </w:r>
      <w:r w:rsidRPr="0064271F">
        <w:rPr>
          <w:rFonts w:ascii="Angsana New" w:hAnsi="Angsana New" w:cs="Angsana New"/>
          <w:sz w:val="30"/>
          <w:szCs w:val="30"/>
        </w:rPr>
        <w:t xml:space="preserve">14 </w:t>
      </w:r>
      <w:r w:rsidRPr="0064271F">
        <w:rPr>
          <w:rFonts w:ascii="Angsana New" w:hAnsi="Angsana New" w:cs="Angsana New"/>
          <w:sz w:val="30"/>
          <w:szCs w:val="30"/>
          <w:cs/>
        </w:rPr>
        <w:t>ล้านบาท (</w:t>
      </w:r>
      <w:r w:rsidRPr="0064271F">
        <w:rPr>
          <w:rFonts w:ascii="Angsana New" w:hAnsi="Angsana New" w:cs="Angsana New"/>
          <w:sz w:val="30"/>
          <w:szCs w:val="30"/>
        </w:rPr>
        <w:t xml:space="preserve">0.14 </w:t>
      </w:r>
      <w:r w:rsidRPr="0064271F">
        <w:rPr>
          <w:rFonts w:ascii="Angsana New" w:hAnsi="Angsana New" w:cs="Angsana New"/>
          <w:sz w:val="30"/>
          <w:szCs w:val="30"/>
          <w:cs/>
        </w:rPr>
        <w:t xml:space="preserve">ล้านหุ้น มูลค่าหุ้นละ </w:t>
      </w:r>
      <w:r w:rsidRPr="0064271F">
        <w:rPr>
          <w:rFonts w:ascii="Angsana New" w:hAnsi="Angsana New" w:cs="Angsana New"/>
          <w:sz w:val="30"/>
          <w:szCs w:val="30"/>
        </w:rPr>
        <w:t xml:space="preserve">100 </w:t>
      </w:r>
      <w:r w:rsidRPr="0064271F">
        <w:rPr>
          <w:rFonts w:ascii="Angsana New" w:hAnsi="Angsana New" w:cs="Angsana New"/>
          <w:sz w:val="30"/>
          <w:szCs w:val="30"/>
          <w:cs/>
        </w:rPr>
        <w:t xml:space="preserve">บาท) จากทุนจดทะเบียน </w:t>
      </w:r>
      <w:r w:rsidRPr="0064271F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Pr="0064271F">
        <w:rPr>
          <w:rFonts w:ascii="Angsana New" w:hAnsi="Angsana New" w:cs="Angsana New"/>
          <w:spacing w:val="-2"/>
          <w:sz w:val="30"/>
          <w:szCs w:val="30"/>
        </w:rPr>
        <w:t xml:space="preserve">206 </w:t>
      </w:r>
      <w:r w:rsidRPr="0064271F">
        <w:rPr>
          <w:rFonts w:ascii="Angsana New" w:hAnsi="Angsana New" w:cs="Angsana New"/>
          <w:spacing w:val="-2"/>
          <w:sz w:val="30"/>
          <w:szCs w:val="30"/>
          <w:cs/>
        </w:rPr>
        <w:t>ล้านบาท (</w:t>
      </w:r>
      <w:r w:rsidRPr="0064271F">
        <w:rPr>
          <w:rFonts w:ascii="Angsana New" w:hAnsi="Angsana New" w:cs="Angsana New"/>
          <w:spacing w:val="-2"/>
          <w:sz w:val="30"/>
          <w:szCs w:val="30"/>
        </w:rPr>
        <w:t xml:space="preserve">2.06 </w:t>
      </w:r>
      <w:r w:rsidRPr="0064271F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ล้านหุ้น มูลค่าหุ้นละ </w:t>
      </w:r>
      <w:r w:rsidRPr="0064271F">
        <w:rPr>
          <w:rFonts w:ascii="Angsana New" w:hAnsi="Angsana New" w:cs="Angsana New"/>
          <w:spacing w:val="-2"/>
          <w:sz w:val="30"/>
          <w:szCs w:val="30"/>
        </w:rPr>
        <w:t xml:space="preserve">100 </w:t>
      </w:r>
      <w:r w:rsidRPr="0064271F">
        <w:rPr>
          <w:rFonts w:ascii="Angsana New" w:hAnsi="Angsana New" w:cs="Angsana New"/>
          <w:spacing w:val="-2"/>
          <w:sz w:val="30"/>
          <w:szCs w:val="30"/>
          <w:cs/>
        </w:rPr>
        <w:t xml:space="preserve">บาท) เป็นจำนวน </w:t>
      </w:r>
      <w:r w:rsidRPr="0064271F">
        <w:rPr>
          <w:rFonts w:ascii="Angsana New" w:hAnsi="Angsana New" w:cs="Angsana New"/>
          <w:spacing w:val="-2"/>
          <w:sz w:val="30"/>
          <w:szCs w:val="30"/>
        </w:rPr>
        <w:t xml:space="preserve">220 </w:t>
      </w:r>
      <w:r w:rsidRPr="0064271F">
        <w:rPr>
          <w:rFonts w:ascii="Angsana New" w:hAnsi="Angsana New" w:cs="Angsana New"/>
          <w:spacing w:val="-2"/>
          <w:sz w:val="30"/>
          <w:szCs w:val="30"/>
          <w:cs/>
        </w:rPr>
        <w:t>ล้านบาท (</w:t>
      </w:r>
      <w:r w:rsidRPr="0064271F">
        <w:rPr>
          <w:rFonts w:ascii="Angsana New" w:hAnsi="Angsana New" w:cs="Angsana New"/>
          <w:spacing w:val="-2"/>
          <w:sz w:val="30"/>
          <w:szCs w:val="30"/>
        </w:rPr>
        <w:t xml:space="preserve">2.2 </w:t>
      </w:r>
      <w:r w:rsidRPr="0064271F">
        <w:rPr>
          <w:rFonts w:ascii="Angsana New" w:hAnsi="Angsana New" w:cs="Angsana New"/>
          <w:spacing w:val="-2"/>
          <w:sz w:val="30"/>
          <w:szCs w:val="30"/>
          <w:cs/>
        </w:rPr>
        <w:t>ล้านหุ้น มูลค่า</w:t>
      </w:r>
      <w:r w:rsidRPr="0064271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4271F">
        <w:rPr>
          <w:rFonts w:ascii="Angsana New" w:hAnsi="Angsana New" w:cs="Angsana New"/>
          <w:spacing w:val="-2"/>
          <w:sz w:val="30"/>
          <w:szCs w:val="30"/>
          <w:cs/>
        </w:rPr>
        <w:t>หุ้นละ</w:t>
      </w:r>
      <w:r w:rsidRPr="006427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271F">
        <w:rPr>
          <w:rFonts w:ascii="Angsana New" w:hAnsi="Angsana New" w:cs="Angsana New"/>
          <w:sz w:val="30"/>
          <w:szCs w:val="30"/>
        </w:rPr>
        <w:t xml:space="preserve">100 </w:t>
      </w:r>
      <w:r w:rsidRPr="0064271F">
        <w:rPr>
          <w:rFonts w:ascii="Angsana New" w:hAnsi="Angsana New" w:cs="Angsana New"/>
          <w:sz w:val="30"/>
          <w:szCs w:val="30"/>
          <w:cs/>
        </w:rPr>
        <w:t xml:space="preserve">บาท) </w:t>
      </w:r>
      <w:bookmarkStart w:id="1" w:name="_Hlk1912129"/>
      <w:r w:rsidRPr="0064271F">
        <w:rPr>
          <w:rFonts w:ascii="Angsana New" w:hAnsi="Angsana New" w:cs="Angsana New"/>
          <w:sz w:val="30"/>
          <w:szCs w:val="30"/>
          <w:cs/>
        </w:rPr>
        <w:t>บริษัท</w:t>
      </w:r>
      <w:bookmarkEnd w:id="1"/>
      <w:r w:rsidRPr="0064271F">
        <w:rPr>
          <w:rFonts w:ascii="Angsana New" w:hAnsi="Angsana New" w:cs="Angsana New"/>
          <w:sz w:val="30"/>
          <w:szCs w:val="30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64271F">
        <w:rPr>
          <w:rFonts w:ascii="Angsana New" w:hAnsi="Angsana New" w:cs="Angsana New"/>
          <w:sz w:val="30"/>
          <w:szCs w:val="30"/>
        </w:rPr>
        <w:t>1</w:t>
      </w:r>
      <w:r w:rsidR="00020F5A" w:rsidRPr="0064271F">
        <w:rPr>
          <w:rFonts w:ascii="Angsana New" w:hAnsi="Angsana New" w:cs="Angsana New"/>
          <w:sz w:val="30"/>
          <w:szCs w:val="38"/>
        </w:rPr>
        <w:t>8</w:t>
      </w:r>
      <w:r w:rsidRPr="0064271F">
        <w:rPr>
          <w:rFonts w:ascii="Angsana New" w:hAnsi="Angsana New" w:cs="Angsana New"/>
          <w:sz w:val="30"/>
          <w:szCs w:val="30"/>
        </w:rPr>
        <w:t xml:space="preserve"> </w:t>
      </w:r>
      <w:r w:rsidR="00020F5A" w:rsidRPr="0064271F">
        <w:rPr>
          <w:rFonts w:ascii="Angsana New" w:hAnsi="Angsana New" w:cs="Angsana New"/>
          <w:sz w:val="30"/>
          <w:szCs w:val="30"/>
          <w:cs/>
        </w:rPr>
        <w:t>มีนาคม</w:t>
      </w:r>
      <w:r w:rsidRPr="006427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271F">
        <w:rPr>
          <w:rFonts w:ascii="Angsana New" w:hAnsi="Angsana New" w:cs="Angsana New"/>
          <w:sz w:val="30"/>
          <w:szCs w:val="30"/>
        </w:rPr>
        <w:t>25</w:t>
      </w:r>
      <w:r w:rsidR="00020F5A" w:rsidRPr="0064271F">
        <w:rPr>
          <w:rFonts w:ascii="Angsana New" w:hAnsi="Angsana New" w:cs="Angsana New"/>
          <w:sz w:val="30"/>
          <w:szCs w:val="30"/>
        </w:rPr>
        <w:t>62</w:t>
      </w:r>
    </w:p>
    <w:p w14:paraId="7A10C7E0" w14:textId="77777777" w:rsidR="002A5A34" w:rsidRDefault="002A5A34" w:rsidP="006D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0D0D6BB" w14:textId="7619DC80" w:rsidR="002A5A34" w:rsidRPr="0064271F" w:rsidRDefault="002A5A34" w:rsidP="006D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C878B2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4FAF">
        <w:rPr>
          <w:rFonts w:ascii="Angsana New" w:hAnsi="Angsana New" w:cs="Angsana New"/>
          <w:sz w:val="30"/>
          <w:szCs w:val="30"/>
        </w:rPr>
        <w:t>11</w:t>
      </w:r>
      <w:r w:rsidRPr="00024F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4FAF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024FAF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024FAF">
        <w:rPr>
          <w:rFonts w:ascii="Angsana New" w:hAnsi="Angsana New" w:cs="Angsana New"/>
          <w:sz w:val="30"/>
          <w:szCs w:val="30"/>
        </w:rPr>
        <w:t>2</w:t>
      </w:r>
      <w:r w:rsidRPr="00B728C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8B2">
        <w:rPr>
          <w:rFonts w:ascii="Angsana New" w:hAnsi="Angsana New" w:cs="Angsana New" w:hint="cs"/>
          <w:sz w:val="24"/>
          <w:szCs w:val="24"/>
          <w:cs/>
          <w:lang w:eastAsia="x-none"/>
        </w:rPr>
        <w:t xml:space="preserve"> </w:t>
      </w:r>
      <w:r w:rsidRPr="00C878B2">
        <w:rPr>
          <w:rFonts w:ascii="Angsana New" w:hAnsi="Angsana New" w:cs="Angsana New" w:hint="cs"/>
          <w:sz w:val="30"/>
          <w:szCs w:val="30"/>
          <w:cs/>
        </w:rPr>
        <w:t>ในการประชุมวิสามัญผู้ถือหุ้นของบริษัท</w:t>
      </w:r>
      <w:r w:rsidRPr="00B728C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28C3">
        <w:rPr>
          <w:rFonts w:ascii="Angsana New" w:hAnsi="Angsana New" w:cs="Angsana New" w:hint="cs"/>
          <w:sz w:val="30"/>
          <w:szCs w:val="30"/>
          <w:cs/>
        </w:rPr>
        <w:t>ผู้</w:t>
      </w:r>
      <w:r w:rsidRPr="00C878B2">
        <w:rPr>
          <w:rFonts w:ascii="Angsana New" w:hAnsi="Angsana New" w:cs="Angsana New" w:hint="cs"/>
          <w:sz w:val="30"/>
          <w:szCs w:val="30"/>
          <w:cs/>
        </w:rPr>
        <w:t>ถือหุ้นมีมติอนุมัติการเปลี่ยนแปลงมูลค่าหุ้นที่ตราไว้ของบริษัทจากมูลค่าหุ้นละ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10</w:t>
      </w:r>
      <w:r>
        <w:rPr>
          <w:rFonts w:ascii="Angsana New" w:hAnsi="Angsana New" w:cs="Angsana New"/>
          <w:sz w:val="30"/>
          <w:szCs w:val="30"/>
        </w:rPr>
        <w:t>0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8B2">
        <w:rPr>
          <w:rFonts w:ascii="Angsana New" w:hAnsi="Angsana New" w:cs="Angsana New" w:hint="cs"/>
          <w:sz w:val="30"/>
          <w:szCs w:val="30"/>
          <w:cs/>
        </w:rPr>
        <w:t>บาท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8B2">
        <w:rPr>
          <w:rFonts w:ascii="Angsana New" w:hAnsi="Angsana New" w:cs="Angsana New" w:hint="cs"/>
          <w:sz w:val="30"/>
          <w:szCs w:val="30"/>
          <w:cs/>
        </w:rPr>
        <w:t>เป็นมูลค่าหุ้นละ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0.5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8B2">
        <w:rPr>
          <w:rFonts w:ascii="Angsana New" w:hAnsi="Angsana New" w:cs="Angsana New" w:hint="cs"/>
          <w:sz w:val="30"/>
          <w:szCs w:val="30"/>
          <w:cs/>
        </w:rPr>
        <w:t>บาท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8B2">
        <w:rPr>
          <w:rFonts w:ascii="Angsana New" w:hAnsi="Angsana New" w:cs="Angsana New" w:hint="cs"/>
          <w:sz w:val="30"/>
          <w:szCs w:val="30"/>
          <w:cs/>
        </w:rPr>
        <w:t>รวมถึงอนุมัติการแก้ไขหนังสือบริคณห์สนธิของบริษัท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78B2">
        <w:rPr>
          <w:rFonts w:ascii="Angsana New" w:hAnsi="Angsana New" w:cs="Angsana New" w:hint="cs"/>
          <w:sz w:val="30"/>
          <w:szCs w:val="30"/>
          <w:cs/>
        </w:rPr>
        <w:t>เพื่อให้สอดคล้องกับการเปลี่ยนแปลงมูลค่าที่ตราไว้ดังกล่าว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นอกจากนั้น ผู้ถือหุ้นมีมติอนุมัติการเพิ่มทุนจดทะเบียนโดยการออกหุ้นสามัญใหม่จำนวน </w:t>
      </w:r>
      <w:r>
        <w:rPr>
          <w:rFonts w:ascii="Angsana New" w:hAnsi="Angsana New" w:cs="Angsana New"/>
          <w:sz w:val="30"/>
          <w:szCs w:val="30"/>
        </w:rPr>
        <w:t xml:space="preserve">80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</w:rPr>
        <w:t xml:space="preserve">(160 </w:t>
      </w:r>
      <w:r>
        <w:rPr>
          <w:rFonts w:ascii="Angsana New" w:hAnsi="Angsana New" w:cs="Angsana New" w:hint="cs"/>
          <w:sz w:val="30"/>
          <w:szCs w:val="30"/>
          <w:cs/>
        </w:rPr>
        <w:t>ล้านหุ้น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มูลค่าหุ้นละ </w:t>
      </w:r>
      <w:r>
        <w:rPr>
          <w:rFonts w:ascii="Angsana New" w:hAnsi="Angsana New" w:cs="Angsana New"/>
          <w:sz w:val="30"/>
          <w:szCs w:val="30"/>
        </w:rPr>
        <w:t xml:space="preserve">0.5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จากทุนจดทะเบียนจำนวน </w:t>
      </w:r>
      <w:r>
        <w:rPr>
          <w:rFonts w:ascii="Angsana New" w:hAnsi="Angsana New" w:cs="Angsana New"/>
          <w:sz w:val="30"/>
          <w:szCs w:val="30"/>
        </w:rPr>
        <w:t xml:space="preserve">220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z w:val="30"/>
          <w:szCs w:val="30"/>
        </w:rPr>
        <w:t xml:space="preserve">(440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>
        <w:rPr>
          <w:rFonts w:ascii="Angsana New" w:hAnsi="Angsana New" w:cs="Angsana New"/>
          <w:sz w:val="30"/>
          <w:szCs w:val="30"/>
        </w:rPr>
        <w:t xml:space="preserve">0.5 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>
        <w:rPr>
          <w:rFonts w:ascii="Angsana New" w:hAnsi="Angsana New" w:cs="Angsana New"/>
          <w:sz w:val="30"/>
          <w:szCs w:val="30"/>
        </w:rPr>
        <w:t xml:space="preserve">300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 </w:t>
      </w:r>
      <w:r>
        <w:rPr>
          <w:rFonts w:ascii="Angsana New" w:hAnsi="Angsana New" w:cs="Angsana New"/>
          <w:sz w:val="30"/>
          <w:szCs w:val="30"/>
        </w:rPr>
        <w:t xml:space="preserve">(600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</w:t>
      </w:r>
      <w:r>
        <w:rPr>
          <w:rFonts w:ascii="Angsana New" w:hAnsi="Angsana New" w:cs="Angsana New"/>
          <w:sz w:val="30"/>
          <w:szCs w:val="30"/>
        </w:rPr>
        <w:t xml:space="preserve">0.5) </w:t>
      </w:r>
      <w:r w:rsidR="00140632" w:rsidRPr="00140632">
        <w:rPr>
          <w:rFonts w:ascii="Angsana New" w:hAnsi="Angsana New" w:cs="Angsana New" w:hint="cs"/>
          <w:sz w:val="30"/>
          <w:szCs w:val="30"/>
          <w:cs/>
        </w:rPr>
        <w:t>เพื่อรองรับการเสนอขายหุ้นต่อสาธารณชนในอนาคต</w:t>
      </w:r>
      <w:r w:rsidR="00140632">
        <w:rPr>
          <w:rFonts w:ascii="Angsana New" w:hAnsi="Angsana New" w:cs="Angsana New"/>
          <w:sz w:val="30"/>
          <w:szCs w:val="30"/>
        </w:rPr>
        <w:t xml:space="preserve"> </w:t>
      </w:r>
      <w:r w:rsidRPr="00C878B2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บริษัทได้จดทะเบียนการเปลี่ยนแปลง</w:t>
      </w:r>
      <w:r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C878B2">
        <w:rPr>
          <w:rFonts w:ascii="Angsana New" w:hAnsi="Angsana New" w:cs="Angsana New" w:hint="cs"/>
          <w:sz w:val="30"/>
          <w:szCs w:val="30"/>
          <w:cs/>
        </w:rPr>
        <w:t>กับ</w:t>
      </w:r>
      <w:r w:rsidR="00140632">
        <w:rPr>
          <w:rFonts w:ascii="Angsana New" w:hAnsi="Angsana New" w:cs="Angsana New"/>
          <w:sz w:val="30"/>
          <w:szCs w:val="30"/>
        </w:rPr>
        <w:br/>
      </w:r>
      <w:r w:rsidRPr="00C878B2">
        <w:rPr>
          <w:rFonts w:ascii="Angsana New" w:hAnsi="Angsana New" w:cs="Angsana New" w:hint="cs"/>
          <w:sz w:val="30"/>
          <w:szCs w:val="30"/>
          <w:cs/>
        </w:rPr>
        <w:t>กระทรวงพาณิชย์เมื่อวันที่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C878B2">
        <w:rPr>
          <w:rFonts w:ascii="Angsana New" w:hAnsi="Angsana New" w:cs="Angsana New"/>
          <w:sz w:val="30"/>
          <w:szCs w:val="30"/>
          <w:cs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2</w:t>
      </w:r>
    </w:p>
    <w:p w14:paraId="16CAB59A" w14:textId="77777777" w:rsidR="00020F5A" w:rsidRPr="00140632" w:rsidRDefault="00020F5A" w:rsidP="00792C0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16"/>
          <w:szCs w:val="16"/>
          <w:u w:val="none"/>
          <w:cs/>
          <w:lang w:val="en-US"/>
        </w:rPr>
      </w:pPr>
    </w:p>
    <w:p w14:paraId="79A59D8C" w14:textId="77777777" w:rsidR="00792C02" w:rsidRPr="00792C02" w:rsidRDefault="0079023D" w:rsidP="00792C0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264633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960F80" w:rsidRPr="00264633">
        <w:rPr>
          <w:rFonts w:ascii="Angsana New" w:hAnsi="Angsana New"/>
          <w:sz w:val="30"/>
          <w:szCs w:val="30"/>
          <w:u w:val="none"/>
          <w:lang w:val="en-US"/>
        </w:rPr>
        <w:t>4</w:t>
      </w:r>
      <w:r w:rsidRPr="00264633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Pr="00264633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</w:t>
      </w:r>
      <w:r w:rsidR="00792C02" w:rsidRPr="00264633">
        <w:rPr>
          <w:rFonts w:ascii="Angsana New" w:hAnsi="Angsana New" w:hint="cs"/>
          <w:sz w:val="30"/>
          <w:szCs w:val="30"/>
          <w:u w:val="none"/>
          <w:cs/>
          <w:lang w:val="th-TH"/>
        </w:rPr>
        <w:t>งานดำเนินงาน</w:t>
      </w:r>
      <w:r w:rsidR="00AA3F82" w:rsidRPr="00264633">
        <w:rPr>
          <w:rFonts w:ascii="Angsana New" w:hAnsi="Angsana New" w:hint="cs"/>
          <w:sz w:val="30"/>
          <w:szCs w:val="30"/>
          <w:u w:val="none"/>
          <w:cs/>
          <w:lang w:val="th-TH"/>
        </w:rPr>
        <w:t>และ</w:t>
      </w:r>
      <w:r w:rsidR="00960F80" w:rsidRPr="00264633">
        <w:rPr>
          <w:rFonts w:ascii="Angsana New" w:hAnsi="Angsana New" w:hint="cs"/>
          <w:sz w:val="30"/>
          <w:szCs w:val="30"/>
          <w:u w:val="none"/>
          <w:cs/>
          <w:lang w:val="th-TH"/>
        </w:rPr>
        <w:t>การจำแนก</w:t>
      </w:r>
      <w:r w:rsidR="00AA3F82" w:rsidRPr="00264633">
        <w:rPr>
          <w:rFonts w:ascii="Angsana New" w:hAnsi="Angsana New" w:hint="cs"/>
          <w:sz w:val="30"/>
          <w:szCs w:val="30"/>
          <w:u w:val="none"/>
          <w:cs/>
          <w:lang w:val="th-TH"/>
        </w:rPr>
        <w:t>รายได้</w:t>
      </w:r>
    </w:p>
    <w:p w14:paraId="619A046F" w14:textId="77777777" w:rsidR="0079023D" w:rsidRPr="00DD0B12" w:rsidRDefault="0079023D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b w:val="0"/>
          <w:bCs w:val="0"/>
          <w:i/>
          <w:iCs/>
          <w:sz w:val="20"/>
          <w:szCs w:val="20"/>
        </w:rPr>
      </w:pPr>
    </w:p>
    <w:p w14:paraId="6CA90AD6" w14:textId="77777777" w:rsidR="004F39B6" w:rsidRDefault="004F39B6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9C6A56">
        <w:rPr>
          <w:rFonts w:ascii="Angsana New" w:hAnsi="Angsana New" w:cs="Angsana New" w:hint="cs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</w:t>
      </w:r>
      <w:r w:rsidRPr="009C6A56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Pr="009C6A56">
        <w:rPr>
          <w:rFonts w:ascii="Angsana New" w:hAnsi="Angsana New" w:cs="Angsana New" w:hint="cs"/>
          <w:sz w:val="30"/>
          <w:szCs w:val="30"/>
          <w:cs/>
        </w:rPr>
        <w:t>และให้บริการซ่อม</w:t>
      </w:r>
      <w:r w:rsidRPr="009C6A56">
        <w:rPr>
          <w:rFonts w:ascii="Angsana New" w:hAnsi="Angsana New" w:cs="Angsana New"/>
          <w:sz w:val="30"/>
          <w:szCs w:val="30"/>
          <w:cs/>
        </w:rPr>
        <w:t>เครื่องคอมพิวเตอร์</w:t>
      </w:r>
      <w:r w:rsidR="00A650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161F">
        <w:rPr>
          <w:rFonts w:ascii="Angsana New" w:hAnsi="Angsana New" w:cs="Angsana New" w:hint="cs"/>
          <w:sz w:val="30"/>
          <w:szCs w:val="30"/>
          <w:cs/>
        </w:rPr>
        <w:t>มือถือ</w:t>
      </w:r>
      <w:r w:rsidRPr="009C6A56">
        <w:rPr>
          <w:rFonts w:ascii="Angsana New" w:hAnsi="Angsana New" w:cs="Angsana New" w:hint="cs"/>
          <w:sz w:val="30"/>
          <w:szCs w:val="30"/>
          <w:cs/>
        </w:rPr>
        <w:t>และ</w:t>
      </w:r>
      <w:r w:rsidRPr="009C6A56">
        <w:rPr>
          <w:rFonts w:ascii="Angsana New" w:hAnsi="Angsana New" w:cs="Angsana New"/>
          <w:sz w:val="30"/>
          <w:szCs w:val="30"/>
          <w:cs/>
        </w:rPr>
        <w:t>อุปกรณ์</w:t>
      </w:r>
      <w:r w:rsidRPr="009C6A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/>
          <w:sz w:val="30"/>
          <w:szCs w:val="30"/>
          <w:cs/>
        </w:rPr>
        <w:t>และดำเนินธุรกิจในส่วนงานภูมิศาสตร์เฉพาะในประเทศไทย</w:t>
      </w:r>
      <w:r w:rsidRPr="009C6A56">
        <w:rPr>
          <w:rFonts w:ascii="Angsana New" w:hAnsi="Angsana New" w:cs="Angsana New" w:hint="cs"/>
          <w:sz w:val="30"/>
          <w:szCs w:val="30"/>
          <w:cs/>
        </w:rPr>
        <w:t>เท่านั้น</w:t>
      </w:r>
      <w:r w:rsidRPr="009C6A5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A56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C119EE4" w14:textId="77777777" w:rsidR="00E43588" w:rsidRPr="00140632" w:rsidRDefault="00E43588" w:rsidP="004F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14"/>
          <w:szCs w:val="14"/>
        </w:rPr>
      </w:pPr>
    </w:p>
    <w:p w14:paraId="3B096114" w14:textId="77777777" w:rsidR="0079023D" w:rsidRPr="00AA3F82" w:rsidRDefault="00AA3F82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         </w:t>
      </w:r>
      <w:r w:rsidRPr="00AA3F82">
        <w:rPr>
          <w:rFonts w:ascii="Angsana New" w:hAnsi="Angsana New" w:hint="cs"/>
          <w:i/>
          <w:iCs/>
          <w:sz w:val="30"/>
          <w:szCs w:val="30"/>
          <w:u w:val="none"/>
          <w:cs/>
          <w:lang w:val="th-TH"/>
        </w:rPr>
        <w:t xml:space="preserve"> </w:t>
      </w:r>
      <w:r w:rsidR="00960F80">
        <w:rPr>
          <w:rFonts w:ascii="Angsana New" w:hAnsi="Angsana New" w:hint="cs"/>
          <w:i/>
          <w:iCs/>
          <w:sz w:val="30"/>
          <w:szCs w:val="30"/>
          <w:u w:val="none"/>
          <w:cs/>
          <w:lang w:val="th-TH"/>
        </w:rPr>
        <w:t>การจำแนก</w:t>
      </w:r>
      <w:r w:rsidR="00792C02" w:rsidRPr="00AA3F82">
        <w:rPr>
          <w:rFonts w:ascii="Angsana New" w:hAnsi="Angsana New" w:hint="cs"/>
          <w:i/>
          <w:iCs/>
          <w:sz w:val="30"/>
          <w:szCs w:val="30"/>
          <w:u w:val="none"/>
          <w:cs/>
          <w:lang w:val="th-TH"/>
        </w:rPr>
        <w:t>รายได้</w:t>
      </w:r>
    </w:p>
    <w:p w14:paraId="71DE0458" w14:textId="77777777" w:rsidR="00BF6C64" w:rsidRPr="00140632" w:rsidRDefault="00BF6C64" w:rsidP="00BF6C64">
      <w:pPr>
        <w:rPr>
          <w:rFonts w:cs="Cordia New"/>
          <w:sz w:val="14"/>
          <w:szCs w:val="14"/>
          <w:lang w:eastAsia="x-none"/>
        </w:rPr>
      </w:pPr>
    </w:p>
    <w:p w14:paraId="6D599A21" w14:textId="77777777" w:rsidR="00BF6C64" w:rsidRPr="00E67FCF" w:rsidRDefault="00BF6C64" w:rsidP="00BF6C6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</w:pPr>
      <w:r w:rsidRPr="00E67FCF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E67FCF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E67FCF">
        <w:rPr>
          <w:rFonts w:ascii="Angsana New" w:hAnsi="Angsana New" w:cs="Angsana New"/>
          <w:sz w:val="30"/>
          <w:szCs w:val="30"/>
          <w:cs/>
        </w:rPr>
        <w:t>ของ กลุ่มบริษัท</w:t>
      </w:r>
      <w:r w:rsidRPr="00E67FCF">
        <w:rPr>
          <w:rFonts w:ascii="Angsana New" w:hAnsi="Angsana New" w:cs="Angsana New" w:hint="cs"/>
          <w:sz w:val="30"/>
          <w:szCs w:val="30"/>
          <w:cs/>
        </w:rPr>
        <w:t>และ</w:t>
      </w:r>
      <w:r w:rsidRPr="00E67FCF">
        <w:rPr>
          <w:rFonts w:ascii="Angsana New" w:hAnsi="Angsana New" w:cs="Angsana New"/>
          <w:sz w:val="30"/>
          <w:szCs w:val="30"/>
          <w:cs/>
        </w:rPr>
        <w:t>บริษัทได้มาจาก</w:t>
      </w:r>
      <w:r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480EFB">
        <w:rPr>
          <w:rFonts w:ascii="Angsana New" w:hAnsi="Angsana New" w:cs="Angsana New" w:hint="cs"/>
          <w:sz w:val="30"/>
          <w:szCs w:val="30"/>
          <w:cs/>
        </w:rPr>
        <w:t>และการให้บริการ</w:t>
      </w:r>
    </w:p>
    <w:p w14:paraId="217ACF10" w14:textId="77777777" w:rsidR="00BF6C64" w:rsidRPr="00140632" w:rsidRDefault="00BF6C64" w:rsidP="00BF6C6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5CB1F0E" w14:textId="63E8DB8D" w:rsidR="002906BE" w:rsidRDefault="00BF6C64" w:rsidP="00140632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7FCF">
        <w:rPr>
          <w:rFonts w:ascii="Angsana New" w:hAnsi="Angsana New" w:cs="Angsana New"/>
          <w:sz w:val="30"/>
          <w:szCs w:val="30"/>
          <w:cs/>
        </w:rPr>
        <w:t>ตาราง</w:t>
      </w:r>
      <w:r w:rsidRPr="00E67FCF">
        <w:rPr>
          <w:rFonts w:ascii="Angsana New" w:hAnsi="Angsana New" w:cs="Angsana New" w:hint="cs"/>
          <w:sz w:val="30"/>
          <w:szCs w:val="30"/>
          <w:cs/>
        </w:rPr>
        <w:t>ต่อไปนี้แสดง</w:t>
      </w:r>
      <w:r w:rsidRPr="00E67FCF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E67FCF">
        <w:rPr>
          <w:rFonts w:ascii="Angsana New" w:hAnsi="Angsana New" w:cs="Angsana New" w:hint="cs"/>
          <w:sz w:val="30"/>
          <w:szCs w:val="30"/>
          <w:cs/>
        </w:rPr>
        <w:t>ที่</w:t>
      </w:r>
      <w:r w:rsidRPr="00E67FCF">
        <w:rPr>
          <w:rFonts w:ascii="Angsana New" w:hAnsi="Angsana New" w:cs="Angsana New"/>
          <w:sz w:val="30"/>
          <w:szCs w:val="30"/>
          <w:cs/>
        </w:rPr>
        <w:t>ถูกจำแนกตาม</w:t>
      </w:r>
      <w:r w:rsidR="00732124">
        <w:rPr>
          <w:rFonts w:ascii="Angsana New" w:hAnsi="Angsana New" w:cs="Angsana New" w:hint="cs"/>
          <w:sz w:val="30"/>
          <w:szCs w:val="30"/>
          <w:cs/>
        </w:rPr>
        <w:t>ส่วนงานภูมิศาสตร์หลัก</w:t>
      </w:r>
      <w:r w:rsidR="008F58E6">
        <w:rPr>
          <w:rFonts w:ascii="Angsana New" w:hAnsi="Angsana New" w:cs="Angsana New"/>
          <w:sz w:val="30"/>
          <w:szCs w:val="30"/>
        </w:rPr>
        <w:t xml:space="preserve"> </w:t>
      </w:r>
      <w:r w:rsidRPr="00E67FCF">
        <w:rPr>
          <w:rFonts w:ascii="Angsana New" w:hAnsi="Angsana New" w:cs="Angsana New" w:hint="cs"/>
          <w:sz w:val="30"/>
          <w:szCs w:val="30"/>
          <w:cs/>
        </w:rPr>
        <w:t xml:space="preserve">ประเภทของผลิตภัณฑ์และบริการหลัก </w:t>
      </w:r>
      <w:r w:rsidRPr="00E67FCF">
        <w:rPr>
          <w:rFonts w:ascii="Angsana New" w:hAnsi="Angsana New" w:cs="Angsana New"/>
          <w:sz w:val="30"/>
          <w:szCs w:val="30"/>
          <w:cs/>
        </w:rPr>
        <w:t>และจังหวะเวลาในการรับรู้รายได้</w:t>
      </w:r>
    </w:p>
    <w:p w14:paraId="773B9F57" w14:textId="108F3C8A" w:rsidR="00140632" w:rsidRPr="00140632" w:rsidRDefault="00140632" w:rsidP="00140632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</w:rPr>
      </w:pPr>
    </w:p>
    <w:tbl>
      <w:tblPr>
        <w:tblW w:w="9277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3721"/>
        <w:gridCol w:w="1225"/>
        <w:gridCol w:w="270"/>
        <w:gridCol w:w="1143"/>
        <w:gridCol w:w="459"/>
        <w:gridCol w:w="1165"/>
        <w:gridCol w:w="240"/>
        <w:gridCol w:w="1054"/>
      </w:tblGrid>
      <w:tr w:rsidR="002906BE" w:rsidRPr="003A110D" w14:paraId="42C04844" w14:textId="77777777" w:rsidTr="00577ACA">
        <w:tc>
          <w:tcPr>
            <w:tcW w:w="3721" w:type="dxa"/>
            <w:vAlign w:val="bottom"/>
          </w:tcPr>
          <w:p w14:paraId="2C730945" w14:textId="77777777" w:rsidR="002906BE" w:rsidRPr="0074161F" w:rsidRDefault="002906BE" w:rsidP="00577AC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543763D9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459" w:type="dxa"/>
          </w:tcPr>
          <w:p w14:paraId="6BFE561E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173AB862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906BE" w:rsidRPr="003A110D" w14:paraId="569B560E" w14:textId="77777777" w:rsidTr="00577ACA">
        <w:tc>
          <w:tcPr>
            <w:tcW w:w="3721" w:type="dxa"/>
            <w:vAlign w:val="bottom"/>
          </w:tcPr>
          <w:p w14:paraId="65A1292D" w14:textId="77777777" w:rsidR="002906BE" w:rsidRPr="0074161F" w:rsidRDefault="002906BE" w:rsidP="00577AC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72B58055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สาม</w:t>
            </w: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459" w:type="dxa"/>
          </w:tcPr>
          <w:p w14:paraId="380926AE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521DA6F8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สาม</w:t>
            </w: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2906BE" w:rsidRPr="003A110D" w14:paraId="08BF92FF" w14:textId="77777777" w:rsidTr="00577ACA">
        <w:tc>
          <w:tcPr>
            <w:tcW w:w="3721" w:type="dxa"/>
            <w:vAlign w:val="bottom"/>
          </w:tcPr>
          <w:p w14:paraId="20412863" w14:textId="77777777" w:rsidR="002906BE" w:rsidRPr="0074161F" w:rsidRDefault="002906BE" w:rsidP="00577AC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7EB71482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59" w:type="dxa"/>
          </w:tcPr>
          <w:p w14:paraId="509AC86B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5D07A130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906BE" w:rsidRPr="003A110D" w14:paraId="13A23F55" w14:textId="77777777" w:rsidTr="00577ACA">
        <w:tc>
          <w:tcPr>
            <w:tcW w:w="3721" w:type="dxa"/>
            <w:vAlign w:val="bottom"/>
          </w:tcPr>
          <w:p w14:paraId="3876EAF9" w14:textId="77777777" w:rsidR="002906BE" w:rsidRPr="0074161F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1225" w:type="dxa"/>
          </w:tcPr>
          <w:p w14:paraId="45211DFC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70" w:type="dxa"/>
          </w:tcPr>
          <w:p w14:paraId="228829FC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CBF6F6D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  <w:tc>
          <w:tcPr>
            <w:tcW w:w="459" w:type="dxa"/>
          </w:tcPr>
          <w:p w14:paraId="3722A25B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6BB5D44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40" w:type="dxa"/>
          </w:tcPr>
          <w:p w14:paraId="1CF5DC3C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1F0EBE2B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</w:tr>
      <w:tr w:rsidR="002906BE" w:rsidRPr="000F0740" w14:paraId="161B31D7" w14:textId="77777777" w:rsidTr="00577ACA">
        <w:tc>
          <w:tcPr>
            <w:tcW w:w="3721" w:type="dxa"/>
            <w:vAlign w:val="bottom"/>
          </w:tcPr>
          <w:p w14:paraId="52644CD6" w14:textId="77777777" w:rsidR="002906BE" w:rsidRPr="0074161F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556" w:type="dxa"/>
            <w:gridSpan w:val="7"/>
          </w:tcPr>
          <w:p w14:paraId="6CE486FB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74161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74161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74161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74161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2906BE" w:rsidRPr="000F0740" w14:paraId="6DA8597E" w14:textId="77777777" w:rsidTr="00577ACA">
        <w:tc>
          <w:tcPr>
            <w:tcW w:w="3721" w:type="dxa"/>
            <w:hideMark/>
          </w:tcPr>
          <w:p w14:paraId="2C53B2E3" w14:textId="77777777" w:rsidR="002906BE" w:rsidRPr="0074161F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4161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74161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20287A2" w14:textId="77777777" w:rsidR="002906BE" w:rsidRPr="0074161F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561A0B2C" w14:textId="77777777" w:rsidR="002906BE" w:rsidRPr="0074161F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402B6F1A" w14:textId="77777777" w:rsidR="002906BE" w:rsidRPr="0074161F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59" w:type="dxa"/>
          </w:tcPr>
          <w:p w14:paraId="5D52034C" w14:textId="77777777" w:rsidR="002906BE" w:rsidRPr="0074161F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2E55660F" w14:textId="77777777" w:rsidR="002906BE" w:rsidRPr="0074161F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D39130F" w14:textId="77777777" w:rsidR="002906BE" w:rsidRPr="0074161F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319CF679" w14:textId="77777777" w:rsidR="002906BE" w:rsidRPr="0074161F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2906BE" w:rsidRPr="000F0740" w14:paraId="1992784B" w14:textId="77777777" w:rsidTr="00577ACA">
        <w:tc>
          <w:tcPr>
            <w:tcW w:w="3721" w:type="dxa"/>
            <w:hideMark/>
          </w:tcPr>
          <w:p w14:paraId="6E7E394C" w14:textId="77777777" w:rsidR="002906BE" w:rsidRPr="0074161F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74161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7B6902A1" w14:textId="77777777" w:rsidR="002906BE" w:rsidRPr="00786B40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745</w:t>
            </w:r>
            <w:r w:rsidRPr="00786B4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631</w:t>
            </w:r>
          </w:p>
        </w:tc>
        <w:tc>
          <w:tcPr>
            <w:tcW w:w="270" w:type="dxa"/>
            <w:vAlign w:val="bottom"/>
          </w:tcPr>
          <w:p w14:paraId="0696DB98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6473087E" w14:textId="77777777" w:rsidR="002906BE" w:rsidRPr="00FE3CFA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715</w:t>
            </w:r>
            <w:r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,87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459" w:type="dxa"/>
            <w:vAlign w:val="bottom"/>
          </w:tcPr>
          <w:p w14:paraId="2C19C568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73B6F561" w14:textId="77777777" w:rsidR="002906BE" w:rsidRPr="002906BE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/>
                <w:sz w:val="30"/>
                <w:szCs w:val="30"/>
                <w:lang w:val="en-US" w:eastAsia="en-US"/>
              </w:rPr>
              <w:t>714,203</w:t>
            </w:r>
          </w:p>
        </w:tc>
        <w:tc>
          <w:tcPr>
            <w:tcW w:w="240" w:type="dxa"/>
            <w:vAlign w:val="bottom"/>
          </w:tcPr>
          <w:p w14:paraId="4CF078D5" w14:textId="77777777" w:rsidR="002906BE" w:rsidRPr="002906BE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  <w:vAlign w:val="bottom"/>
          </w:tcPr>
          <w:p w14:paraId="4058611D" w14:textId="77777777" w:rsidR="002906BE" w:rsidRPr="001B2627" w:rsidRDefault="001B2627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2627">
              <w:rPr>
                <w:rFonts w:ascii="Angsana New" w:hAnsi="Angsana New"/>
                <w:sz w:val="30"/>
                <w:szCs w:val="30"/>
                <w:lang w:val="en-US" w:eastAsia="en-US"/>
              </w:rPr>
              <w:t>68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="002906BE" w:rsidRPr="001B2627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B2627">
              <w:rPr>
                <w:rFonts w:ascii="Angsana New" w:hAnsi="Angsana New"/>
                <w:sz w:val="30"/>
                <w:szCs w:val="30"/>
                <w:lang w:val="en-US" w:eastAsia="en-US"/>
              </w:rPr>
              <w:t>103</w:t>
            </w:r>
          </w:p>
        </w:tc>
      </w:tr>
      <w:tr w:rsidR="002906BE" w:rsidRPr="000F0740" w14:paraId="790BC31F" w14:textId="77777777" w:rsidTr="00577ACA">
        <w:tc>
          <w:tcPr>
            <w:tcW w:w="3721" w:type="dxa"/>
            <w:hideMark/>
          </w:tcPr>
          <w:p w14:paraId="231D9829" w14:textId="77777777" w:rsidR="002906BE" w:rsidRPr="0074161F" w:rsidRDefault="002906BE" w:rsidP="00577ACA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74161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3183D" w14:textId="77777777" w:rsidR="002906BE" w:rsidRPr="00786B40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745,631</w:t>
            </w:r>
          </w:p>
        </w:tc>
        <w:tc>
          <w:tcPr>
            <w:tcW w:w="270" w:type="dxa"/>
          </w:tcPr>
          <w:p w14:paraId="11A5B09C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4F8FC" w14:textId="77777777" w:rsidR="002906BE" w:rsidRPr="00FE3CFA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2906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715,872</w:t>
            </w:r>
          </w:p>
        </w:tc>
        <w:tc>
          <w:tcPr>
            <w:tcW w:w="459" w:type="dxa"/>
          </w:tcPr>
          <w:p w14:paraId="4E80AABF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33B00" w14:textId="77777777" w:rsidR="002906BE" w:rsidRPr="002906BE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714,203</w:t>
            </w:r>
          </w:p>
        </w:tc>
        <w:tc>
          <w:tcPr>
            <w:tcW w:w="240" w:type="dxa"/>
          </w:tcPr>
          <w:p w14:paraId="179B5222" w14:textId="77777777" w:rsidR="002906BE" w:rsidRPr="002906BE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AA1BE" w14:textId="77777777" w:rsidR="002906BE" w:rsidRPr="001B2627" w:rsidRDefault="001B2627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B262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680,103</w:t>
            </w:r>
          </w:p>
        </w:tc>
      </w:tr>
      <w:tr w:rsidR="002906BE" w:rsidRPr="0074161F" w14:paraId="7DCDB419" w14:textId="77777777" w:rsidTr="00140632">
        <w:trPr>
          <w:trHeight w:val="224"/>
        </w:trPr>
        <w:tc>
          <w:tcPr>
            <w:tcW w:w="3721" w:type="dxa"/>
          </w:tcPr>
          <w:p w14:paraId="534978F1" w14:textId="77777777" w:rsidR="002906BE" w:rsidRPr="0074161F" w:rsidRDefault="002906BE" w:rsidP="00577ACA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44B198FB" w14:textId="77777777" w:rsidR="002906BE" w:rsidRPr="00786B40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6C46B072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EEBE864" w14:textId="77777777" w:rsidR="002906BE" w:rsidRPr="00FE3CFA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highlight w:val="yellow"/>
                <w:lang w:val="en-US" w:eastAsia="en-US"/>
              </w:rPr>
            </w:pPr>
          </w:p>
        </w:tc>
        <w:tc>
          <w:tcPr>
            <w:tcW w:w="459" w:type="dxa"/>
          </w:tcPr>
          <w:p w14:paraId="6B3F4294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74EA2A83" w14:textId="77777777" w:rsidR="002906BE" w:rsidRPr="00786B40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40" w:type="dxa"/>
          </w:tcPr>
          <w:p w14:paraId="566DE271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</w:tcPr>
          <w:p w14:paraId="5094F6D2" w14:textId="77777777" w:rsidR="002906BE" w:rsidRPr="00FE3CFA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highlight w:val="yellow"/>
                <w:lang w:val="en-US" w:eastAsia="en-US"/>
              </w:rPr>
            </w:pPr>
          </w:p>
        </w:tc>
      </w:tr>
      <w:tr w:rsidR="002906BE" w:rsidRPr="000F0740" w14:paraId="652358CC" w14:textId="77777777" w:rsidTr="00577ACA">
        <w:tc>
          <w:tcPr>
            <w:tcW w:w="3721" w:type="dxa"/>
            <w:hideMark/>
          </w:tcPr>
          <w:p w14:paraId="57830CCE" w14:textId="77777777" w:rsidR="002906BE" w:rsidRPr="00BD6D50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598F2010" w14:textId="77777777" w:rsidR="002906BE" w:rsidRPr="00786B40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2CDEEDC" w14:textId="77777777" w:rsidR="002906BE" w:rsidRPr="00FE3CFA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143" w:type="dxa"/>
          </w:tcPr>
          <w:p w14:paraId="11516117" w14:textId="77777777" w:rsidR="002906BE" w:rsidRPr="00FE3CFA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459" w:type="dxa"/>
          </w:tcPr>
          <w:p w14:paraId="7A0669CC" w14:textId="77777777" w:rsidR="002906BE" w:rsidRPr="00FE3CFA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165" w:type="dxa"/>
          </w:tcPr>
          <w:p w14:paraId="6315AB06" w14:textId="77777777" w:rsidR="002906BE" w:rsidRPr="00786B40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514EDF05" w14:textId="77777777" w:rsidR="002906BE" w:rsidRPr="00FE3CFA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054" w:type="dxa"/>
          </w:tcPr>
          <w:p w14:paraId="59CE947D" w14:textId="77777777" w:rsidR="002906BE" w:rsidRPr="00FE3CFA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</w:tr>
      <w:tr w:rsidR="002906BE" w:rsidRPr="000F0740" w14:paraId="3BF81E13" w14:textId="77777777" w:rsidTr="00577ACA">
        <w:tc>
          <w:tcPr>
            <w:tcW w:w="3721" w:type="dxa"/>
            <w:hideMark/>
          </w:tcPr>
          <w:p w14:paraId="18127EB3" w14:textId="77777777" w:rsidR="002906BE" w:rsidRPr="00BD6D50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BD6D5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189364C8" w14:textId="77777777" w:rsidR="002906BE" w:rsidRPr="001B2627" w:rsidRDefault="000E7A6C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730,385</w:t>
            </w:r>
          </w:p>
        </w:tc>
        <w:tc>
          <w:tcPr>
            <w:tcW w:w="270" w:type="dxa"/>
          </w:tcPr>
          <w:p w14:paraId="698E18A2" w14:textId="77777777" w:rsidR="002906BE" w:rsidRPr="002906BE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143" w:type="dxa"/>
          </w:tcPr>
          <w:p w14:paraId="0B53DFBD" w14:textId="77777777" w:rsidR="002906BE" w:rsidRPr="000E7A6C" w:rsidRDefault="000E7A6C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7A6C">
              <w:rPr>
                <w:rFonts w:ascii="Angsana New" w:hAnsi="Angsana New"/>
                <w:sz w:val="30"/>
                <w:szCs w:val="30"/>
                <w:lang w:val="en-US" w:eastAsia="en-US"/>
              </w:rPr>
              <w:t>690,566</w:t>
            </w:r>
          </w:p>
        </w:tc>
        <w:tc>
          <w:tcPr>
            <w:tcW w:w="459" w:type="dxa"/>
          </w:tcPr>
          <w:p w14:paraId="2BBB03D1" w14:textId="77777777" w:rsidR="002906BE" w:rsidRPr="000E7A6C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08E3E92" w14:textId="77777777" w:rsidR="002906BE" w:rsidRPr="000E7A6C" w:rsidRDefault="000E7A6C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7A6C">
              <w:rPr>
                <w:rFonts w:ascii="Angsana New" w:hAnsi="Angsana New"/>
                <w:sz w:val="30"/>
                <w:szCs w:val="30"/>
                <w:lang w:val="en-US" w:eastAsia="en-US"/>
              </w:rPr>
              <w:t>698,936</w:t>
            </w:r>
          </w:p>
        </w:tc>
        <w:tc>
          <w:tcPr>
            <w:tcW w:w="240" w:type="dxa"/>
          </w:tcPr>
          <w:p w14:paraId="2C03321E" w14:textId="77777777" w:rsidR="002906BE" w:rsidRPr="000E7A6C" w:rsidRDefault="002906BE" w:rsidP="00577ACA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11A682E4" w14:textId="77777777" w:rsidR="002906BE" w:rsidRPr="000E7A6C" w:rsidRDefault="000E7A6C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7A6C">
              <w:rPr>
                <w:rFonts w:ascii="Angsana New" w:hAnsi="Angsana New"/>
                <w:sz w:val="30"/>
                <w:szCs w:val="30"/>
                <w:lang w:val="en-US" w:eastAsia="en-US"/>
              </w:rPr>
              <w:t>655,390</w:t>
            </w:r>
          </w:p>
        </w:tc>
      </w:tr>
      <w:tr w:rsidR="002906BE" w:rsidRPr="000F0740" w14:paraId="262B319F" w14:textId="77777777" w:rsidTr="00577ACA">
        <w:tc>
          <w:tcPr>
            <w:tcW w:w="3721" w:type="dxa"/>
            <w:hideMark/>
          </w:tcPr>
          <w:p w14:paraId="38A6900D" w14:textId="77777777" w:rsidR="002906BE" w:rsidRPr="00BD6D50" w:rsidRDefault="002906BE" w:rsidP="00577ACA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BD6D5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225" w:type="dxa"/>
          </w:tcPr>
          <w:p w14:paraId="68F111B2" w14:textId="77777777" w:rsidR="002906BE" w:rsidRPr="001B2627" w:rsidRDefault="000E7A6C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15,246</w:t>
            </w:r>
          </w:p>
        </w:tc>
        <w:tc>
          <w:tcPr>
            <w:tcW w:w="270" w:type="dxa"/>
          </w:tcPr>
          <w:p w14:paraId="0340C4BE" w14:textId="77777777" w:rsidR="002906BE" w:rsidRPr="002906BE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43" w:type="dxa"/>
          </w:tcPr>
          <w:p w14:paraId="66C84FCA" w14:textId="77777777" w:rsidR="002906BE" w:rsidRPr="000E7A6C" w:rsidRDefault="000E7A6C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7A6C">
              <w:rPr>
                <w:rFonts w:ascii="Angsana New" w:hAnsi="Angsana New"/>
                <w:sz w:val="30"/>
                <w:szCs w:val="30"/>
                <w:lang w:val="en-US" w:eastAsia="en-US"/>
              </w:rPr>
              <w:t>25,306</w:t>
            </w:r>
          </w:p>
        </w:tc>
        <w:tc>
          <w:tcPr>
            <w:tcW w:w="459" w:type="dxa"/>
          </w:tcPr>
          <w:p w14:paraId="2DA9DD04" w14:textId="77777777" w:rsidR="002906BE" w:rsidRPr="000E7A6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890AAC2" w14:textId="77777777" w:rsidR="002906BE" w:rsidRPr="000E7A6C" w:rsidRDefault="000E7A6C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7A6C">
              <w:rPr>
                <w:rFonts w:ascii="Angsana New" w:hAnsi="Angsana New"/>
                <w:sz w:val="30"/>
                <w:szCs w:val="30"/>
                <w:lang w:val="en-US" w:eastAsia="en-US"/>
              </w:rPr>
              <w:t>15,267</w:t>
            </w:r>
          </w:p>
        </w:tc>
        <w:tc>
          <w:tcPr>
            <w:tcW w:w="240" w:type="dxa"/>
          </w:tcPr>
          <w:p w14:paraId="10F3B92F" w14:textId="77777777" w:rsidR="002906BE" w:rsidRPr="000E7A6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7113F858" w14:textId="77777777" w:rsidR="002906BE" w:rsidRPr="000E7A6C" w:rsidRDefault="000E7A6C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7A6C">
              <w:rPr>
                <w:rFonts w:ascii="Angsana New" w:hAnsi="Angsana New"/>
                <w:sz w:val="30"/>
                <w:szCs w:val="30"/>
                <w:lang w:val="en-US" w:eastAsia="en-US"/>
              </w:rPr>
              <w:t>24,713</w:t>
            </w:r>
          </w:p>
        </w:tc>
      </w:tr>
      <w:tr w:rsidR="002906BE" w:rsidRPr="00480EFB" w14:paraId="124BF288" w14:textId="77777777" w:rsidTr="00577ACA">
        <w:tc>
          <w:tcPr>
            <w:tcW w:w="3721" w:type="dxa"/>
            <w:hideMark/>
          </w:tcPr>
          <w:p w14:paraId="621B58BB" w14:textId="77777777" w:rsidR="002906BE" w:rsidRPr="00BD6D50" w:rsidRDefault="002906BE" w:rsidP="00577ACA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7F212" w14:textId="77777777" w:rsidR="002906BE" w:rsidRPr="002906BE" w:rsidRDefault="001B2627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2906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745,631</w:t>
            </w:r>
          </w:p>
        </w:tc>
        <w:tc>
          <w:tcPr>
            <w:tcW w:w="270" w:type="dxa"/>
          </w:tcPr>
          <w:p w14:paraId="6D7E8B35" w14:textId="77777777" w:rsidR="002906BE" w:rsidRPr="002906BE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F54F6" w14:textId="77777777" w:rsidR="002906BE" w:rsidRPr="000E7A6C" w:rsidRDefault="002906BE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E7A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715,872</w:t>
            </w:r>
          </w:p>
        </w:tc>
        <w:tc>
          <w:tcPr>
            <w:tcW w:w="459" w:type="dxa"/>
          </w:tcPr>
          <w:p w14:paraId="235B19A4" w14:textId="77777777" w:rsidR="002906BE" w:rsidRPr="000E7A6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36BDC" w14:textId="77777777" w:rsidR="002906BE" w:rsidRPr="000E7A6C" w:rsidRDefault="001B2627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E7A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714,203</w:t>
            </w:r>
          </w:p>
        </w:tc>
        <w:tc>
          <w:tcPr>
            <w:tcW w:w="240" w:type="dxa"/>
          </w:tcPr>
          <w:p w14:paraId="2D7DDB79" w14:textId="77777777" w:rsidR="002906BE" w:rsidRPr="000E7A6C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5970DF" w14:textId="77777777" w:rsidR="002906BE" w:rsidRPr="000E7A6C" w:rsidRDefault="001B2627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E7A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680,103</w:t>
            </w:r>
          </w:p>
        </w:tc>
      </w:tr>
      <w:tr w:rsidR="002906BE" w:rsidRPr="000F0740" w14:paraId="1747A0BA" w14:textId="77777777" w:rsidTr="00577ACA">
        <w:tc>
          <w:tcPr>
            <w:tcW w:w="3721" w:type="dxa"/>
          </w:tcPr>
          <w:p w14:paraId="06A404E1" w14:textId="77777777" w:rsidR="002906BE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5D5BEB6D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459" w:type="dxa"/>
          </w:tcPr>
          <w:p w14:paraId="2A639D93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2459" w:type="dxa"/>
            <w:gridSpan w:val="3"/>
          </w:tcPr>
          <w:p w14:paraId="4AA0D63C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906BE" w:rsidRPr="000F0740" w14:paraId="6F6DDF0F" w14:textId="77777777" w:rsidTr="00577ACA">
        <w:tc>
          <w:tcPr>
            <w:tcW w:w="3721" w:type="dxa"/>
          </w:tcPr>
          <w:p w14:paraId="31EDCCBF" w14:textId="77777777" w:rsidR="002906BE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0AD498AD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1B262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สาม</w:t>
            </w: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459" w:type="dxa"/>
          </w:tcPr>
          <w:p w14:paraId="18F1DDCC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2459" w:type="dxa"/>
            <w:gridSpan w:val="3"/>
          </w:tcPr>
          <w:p w14:paraId="11D69063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1B262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สาม</w:t>
            </w: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2906BE" w:rsidRPr="000F0740" w14:paraId="66CD28CD" w14:textId="77777777" w:rsidTr="00577ACA">
        <w:tc>
          <w:tcPr>
            <w:tcW w:w="3721" w:type="dxa"/>
          </w:tcPr>
          <w:p w14:paraId="65132C05" w14:textId="77777777" w:rsidR="002906BE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2B8CB979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59" w:type="dxa"/>
          </w:tcPr>
          <w:p w14:paraId="50B421E2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2459" w:type="dxa"/>
            <w:gridSpan w:val="3"/>
          </w:tcPr>
          <w:p w14:paraId="2984CD85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906BE" w:rsidRPr="000F0740" w14:paraId="141A919C" w14:textId="77777777" w:rsidTr="00577ACA">
        <w:tc>
          <w:tcPr>
            <w:tcW w:w="3721" w:type="dxa"/>
          </w:tcPr>
          <w:p w14:paraId="67A3373B" w14:textId="77777777" w:rsidR="002906BE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25" w:type="dxa"/>
          </w:tcPr>
          <w:p w14:paraId="7B8ACED0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70" w:type="dxa"/>
          </w:tcPr>
          <w:p w14:paraId="172CEF7C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1EC2D82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  <w:tc>
          <w:tcPr>
            <w:tcW w:w="459" w:type="dxa"/>
          </w:tcPr>
          <w:p w14:paraId="4C9A9650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1855CD8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40" w:type="dxa"/>
          </w:tcPr>
          <w:p w14:paraId="5447A5E1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5BB399A7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</w:tr>
      <w:tr w:rsidR="002906BE" w:rsidRPr="000F0740" w14:paraId="2D6E932E" w14:textId="77777777" w:rsidTr="00577ACA">
        <w:tc>
          <w:tcPr>
            <w:tcW w:w="3721" w:type="dxa"/>
          </w:tcPr>
          <w:p w14:paraId="5A50BD66" w14:textId="77777777" w:rsidR="002906BE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556" w:type="dxa"/>
            <w:gridSpan w:val="7"/>
          </w:tcPr>
          <w:p w14:paraId="667EE6F1" w14:textId="77777777" w:rsidR="002906BE" w:rsidRPr="0074161F" w:rsidRDefault="002906BE" w:rsidP="00577A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74161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74161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74161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2906BE" w:rsidRPr="000F0740" w14:paraId="4C8FCDFB" w14:textId="77777777" w:rsidTr="00577ACA">
        <w:tc>
          <w:tcPr>
            <w:tcW w:w="3721" w:type="dxa"/>
          </w:tcPr>
          <w:p w14:paraId="06110735" w14:textId="77777777" w:rsidR="002906BE" w:rsidRDefault="002906BE" w:rsidP="00577A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564E3845" w14:textId="77777777" w:rsidR="002906BE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1D19BDE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43" w:type="dxa"/>
          </w:tcPr>
          <w:p w14:paraId="31553D3C" w14:textId="77777777" w:rsidR="002906BE" w:rsidRPr="00DD0B12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GB" w:eastAsia="en-US"/>
              </w:rPr>
            </w:pPr>
          </w:p>
        </w:tc>
        <w:tc>
          <w:tcPr>
            <w:tcW w:w="459" w:type="dxa"/>
          </w:tcPr>
          <w:p w14:paraId="2E1AF95F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65" w:type="dxa"/>
          </w:tcPr>
          <w:p w14:paraId="5BDD6B6E" w14:textId="77777777" w:rsidR="002906BE" w:rsidRPr="00FE3CFA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586F4475" w14:textId="77777777" w:rsidR="002906BE" w:rsidRPr="00FE3CFA" w:rsidRDefault="002906BE" w:rsidP="00577A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3FA2331E" w14:textId="77777777" w:rsidR="002906BE" w:rsidRPr="00FE3CFA" w:rsidRDefault="002906BE" w:rsidP="00577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</w:tr>
      <w:tr w:rsidR="001B2627" w:rsidRPr="000F0740" w14:paraId="4970C7FE" w14:textId="77777777" w:rsidTr="00577ACA">
        <w:tc>
          <w:tcPr>
            <w:tcW w:w="3721" w:type="dxa"/>
            <w:vAlign w:val="bottom"/>
            <w:hideMark/>
          </w:tcPr>
          <w:p w14:paraId="43DDE5FB" w14:textId="77777777" w:rsidR="001B2627" w:rsidRPr="00BD6D50" w:rsidRDefault="001B2627" w:rsidP="001B2627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BD6D5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32CCB92F" w14:textId="77777777" w:rsidR="001B2627" w:rsidRPr="00786B40" w:rsidRDefault="001B2627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745</w:t>
            </w:r>
            <w:r w:rsidRPr="00786B4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631</w:t>
            </w:r>
          </w:p>
        </w:tc>
        <w:tc>
          <w:tcPr>
            <w:tcW w:w="270" w:type="dxa"/>
            <w:vAlign w:val="bottom"/>
          </w:tcPr>
          <w:p w14:paraId="72E9023C" w14:textId="77777777" w:rsidR="001B2627" w:rsidRPr="002906BE" w:rsidRDefault="001B2627" w:rsidP="001B2627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7007A08B" w14:textId="77777777" w:rsidR="001B2627" w:rsidRPr="00FE3CFA" w:rsidRDefault="001B2627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715</w:t>
            </w:r>
            <w:r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,87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459" w:type="dxa"/>
            <w:vAlign w:val="bottom"/>
          </w:tcPr>
          <w:p w14:paraId="6FA6F24C" w14:textId="77777777" w:rsidR="001B2627" w:rsidRPr="002906BE" w:rsidRDefault="001B2627" w:rsidP="001B2627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72AA4CE9" w14:textId="77777777" w:rsidR="001B2627" w:rsidRPr="002906BE" w:rsidRDefault="001B2627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/>
                <w:sz w:val="30"/>
                <w:szCs w:val="30"/>
                <w:lang w:val="en-US" w:eastAsia="en-US"/>
              </w:rPr>
              <w:t>714,203</w:t>
            </w:r>
          </w:p>
        </w:tc>
        <w:tc>
          <w:tcPr>
            <w:tcW w:w="240" w:type="dxa"/>
            <w:vAlign w:val="bottom"/>
          </w:tcPr>
          <w:p w14:paraId="0A5577DD" w14:textId="77777777" w:rsidR="001B2627" w:rsidRPr="002906BE" w:rsidRDefault="001B2627" w:rsidP="001B2627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  <w:vAlign w:val="bottom"/>
          </w:tcPr>
          <w:p w14:paraId="0BE41E73" w14:textId="77777777" w:rsidR="001B2627" w:rsidRPr="001B2627" w:rsidRDefault="001B2627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2627">
              <w:rPr>
                <w:rFonts w:ascii="Angsana New" w:hAnsi="Angsana New"/>
                <w:sz w:val="30"/>
                <w:szCs w:val="30"/>
                <w:lang w:val="en-US" w:eastAsia="en-US"/>
              </w:rPr>
              <w:t>68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1B2627">
              <w:rPr>
                <w:rFonts w:ascii="Angsana New" w:hAnsi="Angsana New"/>
                <w:sz w:val="30"/>
                <w:szCs w:val="30"/>
                <w:lang w:val="en-US" w:eastAsia="en-US"/>
              </w:rPr>
              <w:t>,103</w:t>
            </w:r>
          </w:p>
        </w:tc>
      </w:tr>
      <w:tr w:rsidR="001B2627" w:rsidRPr="000F0740" w14:paraId="2071A76A" w14:textId="77777777" w:rsidTr="00577ACA">
        <w:tc>
          <w:tcPr>
            <w:tcW w:w="3721" w:type="dxa"/>
            <w:hideMark/>
          </w:tcPr>
          <w:p w14:paraId="06B5272E" w14:textId="77777777" w:rsidR="001B2627" w:rsidRPr="00BD6D50" w:rsidRDefault="001B2627" w:rsidP="001B2627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CC342" w14:textId="77777777" w:rsidR="001B2627" w:rsidRPr="00786B40" w:rsidRDefault="001B2627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745,631</w:t>
            </w:r>
          </w:p>
        </w:tc>
        <w:tc>
          <w:tcPr>
            <w:tcW w:w="270" w:type="dxa"/>
          </w:tcPr>
          <w:p w14:paraId="74CBB9FA" w14:textId="77777777" w:rsidR="001B2627" w:rsidRPr="002906BE" w:rsidRDefault="001B2627" w:rsidP="001B2627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AA787" w14:textId="77777777" w:rsidR="001B2627" w:rsidRPr="00FE3CFA" w:rsidRDefault="001B2627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2906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715,872</w:t>
            </w:r>
          </w:p>
        </w:tc>
        <w:tc>
          <w:tcPr>
            <w:tcW w:w="459" w:type="dxa"/>
          </w:tcPr>
          <w:p w14:paraId="1BE9BBB0" w14:textId="77777777" w:rsidR="001B2627" w:rsidRPr="002906BE" w:rsidRDefault="001B2627" w:rsidP="001B2627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D21A03" w14:textId="77777777" w:rsidR="001B2627" w:rsidRPr="002906BE" w:rsidRDefault="001B2627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906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714,203</w:t>
            </w:r>
          </w:p>
        </w:tc>
        <w:tc>
          <w:tcPr>
            <w:tcW w:w="240" w:type="dxa"/>
          </w:tcPr>
          <w:p w14:paraId="473CE571" w14:textId="77777777" w:rsidR="001B2627" w:rsidRPr="002906BE" w:rsidRDefault="001B2627" w:rsidP="001B2627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AFFBD" w14:textId="77777777" w:rsidR="001B2627" w:rsidRPr="001B2627" w:rsidRDefault="001B2627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B262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680,103</w:t>
            </w:r>
          </w:p>
        </w:tc>
      </w:tr>
    </w:tbl>
    <w:p w14:paraId="4330585C" w14:textId="77777777" w:rsidR="002906BE" w:rsidRDefault="002906BE" w:rsidP="001B2627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7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3721"/>
        <w:gridCol w:w="1225"/>
        <w:gridCol w:w="270"/>
        <w:gridCol w:w="1143"/>
        <w:gridCol w:w="459"/>
        <w:gridCol w:w="1165"/>
        <w:gridCol w:w="240"/>
        <w:gridCol w:w="1054"/>
      </w:tblGrid>
      <w:tr w:rsidR="00237C8B" w:rsidRPr="003A110D" w14:paraId="64AAB91C" w14:textId="77777777" w:rsidTr="00480EFB">
        <w:tc>
          <w:tcPr>
            <w:tcW w:w="3721" w:type="dxa"/>
            <w:vAlign w:val="bottom"/>
          </w:tcPr>
          <w:p w14:paraId="30BAACDF" w14:textId="77777777" w:rsidR="00237C8B" w:rsidRPr="0074161F" w:rsidRDefault="00C25F22" w:rsidP="0074161F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0486ACA0" w14:textId="77777777" w:rsidR="00237C8B" w:rsidRPr="0074161F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459" w:type="dxa"/>
          </w:tcPr>
          <w:p w14:paraId="3D991FC9" w14:textId="77777777" w:rsidR="00237C8B" w:rsidRPr="0074161F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36653B8F" w14:textId="77777777" w:rsidR="00237C8B" w:rsidRPr="0074161F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37C8B" w:rsidRPr="003A110D" w14:paraId="3951A01D" w14:textId="77777777" w:rsidTr="00480EFB">
        <w:tc>
          <w:tcPr>
            <w:tcW w:w="3721" w:type="dxa"/>
            <w:vAlign w:val="bottom"/>
          </w:tcPr>
          <w:p w14:paraId="048C510D" w14:textId="77777777" w:rsidR="00237C8B" w:rsidRPr="0074161F" w:rsidRDefault="00237C8B" w:rsidP="0074161F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160E0617" w14:textId="77777777" w:rsidR="00237C8B" w:rsidRPr="0074161F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E656B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หก</w:t>
            </w: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459" w:type="dxa"/>
          </w:tcPr>
          <w:p w14:paraId="330C53D5" w14:textId="77777777" w:rsidR="00237C8B" w:rsidRPr="0074161F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7AF8E40C" w14:textId="77777777" w:rsidR="00237C8B" w:rsidRPr="0074161F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E656B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หก</w:t>
            </w: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237C8B" w:rsidRPr="003A110D" w14:paraId="65F2A03F" w14:textId="77777777" w:rsidTr="00480EFB">
        <w:tc>
          <w:tcPr>
            <w:tcW w:w="3721" w:type="dxa"/>
            <w:vAlign w:val="bottom"/>
          </w:tcPr>
          <w:p w14:paraId="0B7846D7" w14:textId="77777777" w:rsidR="00237C8B" w:rsidRPr="0074161F" w:rsidRDefault="00237C8B" w:rsidP="0074161F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20425277" w14:textId="77777777" w:rsidR="00237C8B" w:rsidRPr="0074161F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E656B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656B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59" w:type="dxa"/>
          </w:tcPr>
          <w:p w14:paraId="2B626717" w14:textId="77777777" w:rsidR="00237C8B" w:rsidRPr="0074161F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59" w:type="dxa"/>
            <w:gridSpan w:val="3"/>
          </w:tcPr>
          <w:p w14:paraId="7919983F" w14:textId="77777777" w:rsidR="00237C8B" w:rsidRPr="0074161F" w:rsidRDefault="00237C8B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74161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E656B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656B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F0740" w:rsidRPr="003A110D" w14:paraId="4F4A329B" w14:textId="77777777" w:rsidTr="00480EFB">
        <w:tc>
          <w:tcPr>
            <w:tcW w:w="3721" w:type="dxa"/>
            <w:vAlign w:val="bottom"/>
          </w:tcPr>
          <w:p w14:paraId="27FA785D" w14:textId="77777777" w:rsidR="000F0740" w:rsidRPr="0074161F" w:rsidRDefault="000F0740" w:rsidP="0074161F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1225" w:type="dxa"/>
          </w:tcPr>
          <w:p w14:paraId="4EE85BB4" w14:textId="77777777" w:rsidR="000F0740" w:rsidRPr="0074161F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70" w:type="dxa"/>
          </w:tcPr>
          <w:p w14:paraId="4312F304" w14:textId="77777777" w:rsidR="000F0740" w:rsidRPr="0074161F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4901A623" w14:textId="77777777" w:rsidR="000F0740" w:rsidRPr="0074161F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  <w:tc>
          <w:tcPr>
            <w:tcW w:w="459" w:type="dxa"/>
          </w:tcPr>
          <w:p w14:paraId="5F4F63B4" w14:textId="77777777" w:rsidR="000F0740" w:rsidRPr="0074161F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3B0EC2D" w14:textId="77777777" w:rsidR="000F0740" w:rsidRPr="0074161F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240" w:type="dxa"/>
          </w:tcPr>
          <w:p w14:paraId="35613086" w14:textId="77777777" w:rsidR="000F0740" w:rsidRPr="0074161F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6C8F44AB" w14:textId="77777777" w:rsidR="000F0740" w:rsidRPr="0074161F" w:rsidRDefault="000F0740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4161F">
              <w:rPr>
                <w:rFonts w:ascii="Angsana New" w:hAnsi="Angsana New"/>
                <w:sz w:val="30"/>
                <w:szCs w:val="30"/>
                <w:lang w:val="en-US" w:eastAsia="en-GB"/>
              </w:rPr>
              <w:t>2561</w:t>
            </w:r>
          </w:p>
        </w:tc>
      </w:tr>
      <w:tr w:rsidR="00237C8B" w:rsidRPr="000F0740" w14:paraId="7B0C27DD" w14:textId="77777777" w:rsidTr="00480EFB">
        <w:tc>
          <w:tcPr>
            <w:tcW w:w="3721" w:type="dxa"/>
            <w:vAlign w:val="bottom"/>
          </w:tcPr>
          <w:p w14:paraId="6C844018" w14:textId="77777777" w:rsidR="00237C8B" w:rsidRPr="0074161F" w:rsidRDefault="00237C8B" w:rsidP="0074161F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556" w:type="dxa"/>
            <w:gridSpan w:val="7"/>
          </w:tcPr>
          <w:p w14:paraId="289BC61E" w14:textId="77777777" w:rsidR="00237C8B" w:rsidRPr="0074161F" w:rsidRDefault="00630A78" w:rsidP="0074161F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74161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="00480EFB" w:rsidRPr="0074161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="00237C8B" w:rsidRPr="0074161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 w:rsidRPr="0074161F"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480EFB" w:rsidRPr="000F0740" w14:paraId="4AF2B506" w14:textId="77777777" w:rsidTr="00480EFB">
        <w:tc>
          <w:tcPr>
            <w:tcW w:w="3721" w:type="dxa"/>
            <w:hideMark/>
          </w:tcPr>
          <w:p w14:paraId="1C62479E" w14:textId="77777777" w:rsidR="00237C8B" w:rsidRPr="0074161F" w:rsidRDefault="00237C8B" w:rsidP="0074161F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4161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74161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01623578" w14:textId="77777777" w:rsidR="00237C8B" w:rsidRPr="0074161F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FA9F17F" w14:textId="77777777" w:rsidR="00237C8B" w:rsidRPr="0074161F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25A251C2" w14:textId="77777777" w:rsidR="00237C8B" w:rsidRPr="0074161F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459" w:type="dxa"/>
          </w:tcPr>
          <w:p w14:paraId="5F273C6E" w14:textId="77777777" w:rsidR="00237C8B" w:rsidRPr="0074161F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F462BF3" w14:textId="77777777" w:rsidR="00237C8B" w:rsidRPr="0074161F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421105A9" w14:textId="77777777" w:rsidR="00237C8B" w:rsidRPr="0074161F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2212EBF4" w14:textId="77777777" w:rsidR="00237C8B" w:rsidRPr="0074161F" w:rsidRDefault="00237C8B" w:rsidP="0074161F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EA409D" w:rsidRPr="000F0740" w14:paraId="586FAFF2" w14:textId="77777777" w:rsidTr="00480EFB">
        <w:tc>
          <w:tcPr>
            <w:tcW w:w="3721" w:type="dxa"/>
            <w:hideMark/>
          </w:tcPr>
          <w:p w14:paraId="5C1788A9" w14:textId="77777777" w:rsidR="00EA409D" w:rsidRPr="0074161F" w:rsidRDefault="00EA409D" w:rsidP="00EA409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74161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0DE2A14D" w14:textId="77777777" w:rsidR="00EA409D" w:rsidRPr="00786B40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6B40">
              <w:rPr>
                <w:rFonts w:ascii="Angsana New" w:hAnsi="Angsana New"/>
                <w:sz w:val="30"/>
                <w:szCs w:val="30"/>
                <w:lang w:val="en-US" w:eastAsia="en-US"/>
              </w:rPr>
              <w:t>1,566,720</w:t>
            </w:r>
          </w:p>
        </w:tc>
        <w:tc>
          <w:tcPr>
            <w:tcW w:w="270" w:type="dxa"/>
            <w:vAlign w:val="bottom"/>
          </w:tcPr>
          <w:p w14:paraId="4A52BBA6" w14:textId="77777777" w:rsidR="00EA409D" w:rsidRPr="00FE3CFA" w:rsidRDefault="00EA409D" w:rsidP="00EA409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62F59D61" w14:textId="77777777" w:rsidR="00EA409D" w:rsidRPr="00FE3CFA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1,4</w:t>
            </w:r>
            <w:r w:rsidR="00264633"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  <w:r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264633"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807</w:t>
            </w:r>
          </w:p>
        </w:tc>
        <w:tc>
          <w:tcPr>
            <w:tcW w:w="459" w:type="dxa"/>
            <w:vAlign w:val="bottom"/>
          </w:tcPr>
          <w:p w14:paraId="03A3766C" w14:textId="77777777" w:rsidR="00EA409D" w:rsidRPr="00FE3CFA" w:rsidRDefault="00EA409D" w:rsidP="00EA409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3102BB17" w14:textId="77777777" w:rsidR="00EA409D" w:rsidRPr="00786B40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6B40">
              <w:rPr>
                <w:rFonts w:ascii="Angsana New" w:hAnsi="Angsana New"/>
                <w:sz w:val="30"/>
                <w:szCs w:val="30"/>
                <w:lang w:val="en-US" w:eastAsia="en-US"/>
              </w:rPr>
              <w:t>1,490,409</w:t>
            </w:r>
          </w:p>
        </w:tc>
        <w:tc>
          <w:tcPr>
            <w:tcW w:w="240" w:type="dxa"/>
            <w:vAlign w:val="bottom"/>
          </w:tcPr>
          <w:p w14:paraId="50D0417D" w14:textId="77777777" w:rsidR="00EA409D" w:rsidRPr="00FE3CFA" w:rsidRDefault="00EA409D" w:rsidP="00EA409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  <w:vAlign w:val="bottom"/>
          </w:tcPr>
          <w:p w14:paraId="606D33F9" w14:textId="77777777" w:rsidR="00EA409D" w:rsidRPr="00264633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1,3</w:t>
            </w:r>
            <w:r w:rsidR="003E1346"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  <w:r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3E1346"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229</w:t>
            </w:r>
          </w:p>
        </w:tc>
      </w:tr>
      <w:tr w:rsidR="00EA409D" w:rsidRPr="000F0740" w14:paraId="1A03101F" w14:textId="77777777" w:rsidTr="00480EFB">
        <w:tc>
          <w:tcPr>
            <w:tcW w:w="3721" w:type="dxa"/>
            <w:hideMark/>
          </w:tcPr>
          <w:p w14:paraId="4FBDC49C" w14:textId="77777777" w:rsidR="00EA409D" w:rsidRPr="0074161F" w:rsidRDefault="00EA409D" w:rsidP="00EA409D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74161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C6B84" w14:textId="77777777" w:rsidR="00EA409D" w:rsidRPr="00786B40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86B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1,566,720</w:t>
            </w:r>
          </w:p>
        </w:tc>
        <w:tc>
          <w:tcPr>
            <w:tcW w:w="270" w:type="dxa"/>
          </w:tcPr>
          <w:p w14:paraId="49256E6F" w14:textId="77777777" w:rsidR="00EA409D" w:rsidRPr="00FE3CFA" w:rsidRDefault="00EA409D" w:rsidP="00EA409D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A7D1A" w14:textId="77777777" w:rsidR="00EA409D" w:rsidRPr="00FE3CFA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26463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1,473,807</w:t>
            </w:r>
          </w:p>
        </w:tc>
        <w:tc>
          <w:tcPr>
            <w:tcW w:w="459" w:type="dxa"/>
          </w:tcPr>
          <w:p w14:paraId="796E340B" w14:textId="77777777" w:rsidR="00EA409D" w:rsidRPr="00FE3CFA" w:rsidRDefault="00EA409D" w:rsidP="00EA409D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F95E4" w14:textId="77777777" w:rsidR="00EA409D" w:rsidRPr="00786B40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86B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1,490,409</w:t>
            </w:r>
          </w:p>
        </w:tc>
        <w:tc>
          <w:tcPr>
            <w:tcW w:w="240" w:type="dxa"/>
          </w:tcPr>
          <w:p w14:paraId="1DB6041A" w14:textId="77777777" w:rsidR="00EA409D" w:rsidRPr="00FE3CFA" w:rsidRDefault="00EA409D" w:rsidP="00EA409D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1CBB" w14:textId="77777777" w:rsidR="00EA409D" w:rsidRPr="00264633" w:rsidRDefault="003E1346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463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1,388,229</w:t>
            </w:r>
          </w:p>
        </w:tc>
      </w:tr>
      <w:tr w:rsidR="00EA409D" w:rsidRPr="0074161F" w14:paraId="276BD9D3" w14:textId="77777777" w:rsidTr="001B2627">
        <w:trPr>
          <w:trHeight w:val="359"/>
        </w:trPr>
        <w:tc>
          <w:tcPr>
            <w:tcW w:w="3721" w:type="dxa"/>
          </w:tcPr>
          <w:p w14:paraId="028E352E" w14:textId="77777777" w:rsidR="00EA409D" w:rsidRPr="0074161F" w:rsidRDefault="00EA409D" w:rsidP="00EA409D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249AD6DE" w14:textId="77777777" w:rsidR="00EA409D" w:rsidRPr="00786B40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6331BC1E" w14:textId="77777777" w:rsidR="00EA409D" w:rsidRPr="00FE3CFA" w:rsidRDefault="00EA409D" w:rsidP="00EA409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060AC7F5" w14:textId="77777777" w:rsidR="00EA409D" w:rsidRPr="00FE3CFA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highlight w:val="yellow"/>
                <w:lang w:val="en-US" w:eastAsia="en-US"/>
              </w:rPr>
            </w:pPr>
          </w:p>
        </w:tc>
        <w:tc>
          <w:tcPr>
            <w:tcW w:w="459" w:type="dxa"/>
          </w:tcPr>
          <w:p w14:paraId="66A5BB8C" w14:textId="77777777" w:rsidR="00EA409D" w:rsidRPr="00FE3CFA" w:rsidRDefault="00EA409D" w:rsidP="00EA409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7F18D6E0" w14:textId="77777777" w:rsidR="00EA409D" w:rsidRPr="00786B40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40" w:type="dxa"/>
          </w:tcPr>
          <w:p w14:paraId="76F85A97" w14:textId="77777777" w:rsidR="00EA409D" w:rsidRPr="00FE3CFA" w:rsidRDefault="00EA409D" w:rsidP="00EA409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</w:tcPr>
          <w:p w14:paraId="30B83F94" w14:textId="77777777" w:rsidR="00EA409D" w:rsidRPr="00FE3CFA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  <w:highlight w:val="yellow"/>
                <w:lang w:val="en-US" w:eastAsia="en-US"/>
              </w:rPr>
            </w:pPr>
          </w:p>
        </w:tc>
      </w:tr>
      <w:tr w:rsidR="00EA409D" w:rsidRPr="000F0740" w14:paraId="2B393852" w14:textId="77777777" w:rsidTr="00480EFB">
        <w:tc>
          <w:tcPr>
            <w:tcW w:w="3721" w:type="dxa"/>
            <w:hideMark/>
          </w:tcPr>
          <w:p w14:paraId="6F902AF2" w14:textId="77777777" w:rsidR="00EA409D" w:rsidRPr="00BD6D50" w:rsidRDefault="00EA409D" w:rsidP="00EA409D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08CC8811" w14:textId="77777777" w:rsidR="00EA409D" w:rsidRPr="00786B40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98CBB49" w14:textId="77777777" w:rsidR="00EA409D" w:rsidRPr="00FE3CFA" w:rsidRDefault="00EA409D" w:rsidP="00EA409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143" w:type="dxa"/>
          </w:tcPr>
          <w:p w14:paraId="16F9A176" w14:textId="77777777" w:rsidR="00EA409D" w:rsidRPr="00FE3CFA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459" w:type="dxa"/>
          </w:tcPr>
          <w:p w14:paraId="01B3D95A" w14:textId="77777777" w:rsidR="00EA409D" w:rsidRPr="00FE3CFA" w:rsidRDefault="00EA409D" w:rsidP="00EA409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165" w:type="dxa"/>
          </w:tcPr>
          <w:p w14:paraId="6BA60EFC" w14:textId="77777777" w:rsidR="00EA409D" w:rsidRPr="00786B40" w:rsidRDefault="00EA409D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</w:tcPr>
          <w:p w14:paraId="5C99C9B7" w14:textId="77777777" w:rsidR="00EA409D" w:rsidRPr="00FE3CFA" w:rsidRDefault="00EA409D" w:rsidP="00EA409D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054" w:type="dxa"/>
          </w:tcPr>
          <w:p w14:paraId="12DC5F1B" w14:textId="77777777" w:rsidR="00EA409D" w:rsidRPr="00FE3CFA" w:rsidRDefault="00EA409D" w:rsidP="00EA4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</w:tr>
      <w:tr w:rsidR="00B104F6" w:rsidRPr="000F0740" w14:paraId="7820CF16" w14:textId="77777777" w:rsidTr="00480EFB">
        <w:tc>
          <w:tcPr>
            <w:tcW w:w="3721" w:type="dxa"/>
            <w:hideMark/>
          </w:tcPr>
          <w:p w14:paraId="4D326D64" w14:textId="77777777" w:rsidR="00B104F6" w:rsidRPr="00BD6D50" w:rsidRDefault="00B104F6" w:rsidP="00B104F6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BD6D5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229B79BC" w14:textId="77777777" w:rsidR="00B104F6" w:rsidRPr="00A11A51" w:rsidRDefault="00A11A51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sz w:val="30"/>
                <w:szCs w:val="30"/>
                <w:lang w:val="en-US" w:eastAsia="en-US"/>
              </w:rPr>
              <w:t>1,528,356</w:t>
            </w:r>
          </w:p>
        </w:tc>
        <w:tc>
          <w:tcPr>
            <w:tcW w:w="270" w:type="dxa"/>
          </w:tcPr>
          <w:p w14:paraId="4199E40F" w14:textId="77777777" w:rsidR="00B104F6" w:rsidRPr="00A11A51" w:rsidRDefault="00B104F6" w:rsidP="00B104F6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47CEE738" w14:textId="77777777" w:rsidR="00B104F6" w:rsidRPr="00A11A51" w:rsidRDefault="00A11A51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sz w:val="30"/>
                <w:szCs w:val="30"/>
                <w:lang w:val="en-US" w:eastAsia="en-US"/>
              </w:rPr>
              <w:t>1,429,779</w:t>
            </w:r>
          </w:p>
        </w:tc>
        <w:tc>
          <w:tcPr>
            <w:tcW w:w="459" w:type="dxa"/>
          </w:tcPr>
          <w:p w14:paraId="67892C07" w14:textId="77777777" w:rsidR="00B104F6" w:rsidRPr="00A11A51" w:rsidRDefault="00B104F6" w:rsidP="00B104F6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146AFCD6" w14:textId="77777777" w:rsidR="00B104F6" w:rsidRPr="00A11A51" w:rsidRDefault="007118A4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sz w:val="30"/>
                <w:szCs w:val="30"/>
                <w:lang w:val="en-US" w:eastAsia="en-US"/>
              </w:rPr>
              <w:t>1,452,024</w:t>
            </w:r>
          </w:p>
        </w:tc>
        <w:tc>
          <w:tcPr>
            <w:tcW w:w="240" w:type="dxa"/>
          </w:tcPr>
          <w:p w14:paraId="67724D9F" w14:textId="77777777" w:rsidR="00B104F6" w:rsidRPr="00A11A51" w:rsidRDefault="00B104F6" w:rsidP="00B104F6">
            <w:pPr>
              <w:tabs>
                <w:tab w:val="clear" w:pos="454"/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4" w:type="dxa"/>
          </w:tcPr>
          <w:p w14:paraId="2718A93A" w14:textId="77777777" w:rsidR="00B104F6" w:rsidRPr="00A11A51" w:rsidRDefault="00A11A51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sz w:val="30"/>
                <w:szCs w:val="30"/>
                <w:lang w:val="en-US" w:eastAsia="en-US"/>
              </w:rPr>
              <w:t>1,344,910</w:t>
            </w:r>
          </w:p>
        </w:tc>
      </w:tr>
      <w:tr w:rsidR="00B104F6" w:rsidRPr="000F0740" w14:paraId="2FF9D096" w14:textId="77777777" w:rsidTr="00480EFB">
        <w:tc>
          <w:tcPr>
            <w:tcW w:w="3721" w:type="dxa"/>
            <w:hideMark/>
          </w:tcPr>
          <w:p w14:paraId="1DB587F7" w14:textId="77777777" w:rsidR="00B104F6" w:rsidRPr="00BD6D50" w:rsidRDefault="00B104F6" w:rsidP="00B104F6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</w:t>
            </w:r>
            <w:r w:rsidRPr="00BD6D5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บริการ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ซ่อม</w:t>
            </w:r>
          </w:p>
        </w:tc>
        <w:tc>
          <w:tcPr>
            <w:tcW w:w="1225" w:type="dxa"/>
          </w:tcPr>
          <w:p w14:paraId="582DC3B4" w14:textId="77777777" w:rsidR="00B104F6" w:rsidRPr="00A11A51" w:rsidRDefault="007118A4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  <w:r w:rsidRPr="00A11A5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,</w:t>
            </w:r>
            <w:r w:rsidRPr="00A11A51">
              <w:rPr>
                <w:rFonts w:ascii="Angsana New" w:hAnsi="Angsana New"/>
                <w:sz w:val="30"/>
                <w:szCs w:val="30"/>
                <w:lang w:val="en-US" w:eastAsia="en-US"/>
              </w:rPr>
              <w:t>364</w:t>
            </w:r>
          </w:p>
        </w:tc>
        <w:tc>
          <w:tcPr>
            <w:tcW w:w="270" w:type="dxa"/>
          </w:tcPr>
          <w:p w14:paraId="6EB9BA56" w14:textId="77777777" w:rsidR="00B104F6" w:rsidRPr="00A11A51" w:rsidRDefault="00B104F6" w:rsidP="00B104F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62E6F4C" w14:textId="77777777" w:rsidR="00B104F6" w:rsidRPr="00A11A51" w:rsidRDefault="00A11A51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sz w:val="30"/>
                <w:szCs w:val="30"/>
                <w:lang w:val="en-US" w:eastAsia="en-US"/>
              </w:rPr>
              <w:t>44,028</w:t>
            </w:r>
          </w:p>
        </w:tc>
        <w:tc>
          <w:tcPr>
            <w:tcW w:w="459" w:type="dxa"/>
          </w:tcPr>
          <w:p w14:paraId="1E70B2C5" w14:textId="77777777" w:rsidR="00B104F6" w:rsidRPr="00A11A51" w:rsidRDefault="00B104F6" w:rsidP="00B104F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486E237" w14:textId="77777777" w:rsidR="00B104F6" w:rsidRPr="00A11A51" w:rsidRDefault="00743970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  <w:r w:rsidR="00B104F6" w:rsidRPr="00A11A5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,</w:t>
            </w:r>
            <w:r w:rsidRPr="00A11A51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  <w:r w:rsidR="00B104F6" w:rsidRPr="00A11A5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240" w:type="dxa"/>
          </w:tcPr>
          <w:p w14:paraId="25A15018" w14:textId="77777777" w:rsidR="00B104F6" w:rsidRPr="00A11A51" w:rsidRDefault="00B104F6" w:rsidP="00B104F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388A62B7" w14:textId="77777777" w:rsidR="00B104F6" w:rsidRPr="00A11A51" w:rsidRDefault="00A11A51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sz w:val="30"/>
                <w:szCs w:val="30"/>
                <w:lang w:val="en-US" w:eastAsia="en-US"/>
              </w:rPr>
              <w:t>43,319</w:t>
            </w:r>
          </w:p>
        </w:tc>
      </w:tr>
      <w:tr w:rsidR="00B104F6" w:rsidRPr="00480EFB" w14:paraId="41D656B1" w14:textId="77777777" w:rsidTr="00480EFB">
        <w:tc>
          <w:tcPr>
            <w:tcW w:w="3721" w:type="dxa"/>
            <w:hideMark/>
          </w:tcPr>
          <w:p w14:paraId="1DC3D69F" w14:textId="77777777" w:rsidR="00B104F6" w:rsidRPr="00BD6D50" w:rsidRDefault="00B104F6" w:rsidP="00B104F6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D5A37" w14:textId="77777777" w:rsidR="00B104F6" w:rsidRPr="00A11A51" w:rsidRDefault="00B104F6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1,566,720</w:t>
            </w:r>
          </w:p>
        </w:tc>
        <w:tc>
          <w:tcPr>
            <w:tcW w:w="270" w:type="dxa"/>
          </w:tcPr>
          <w:p w14:paraId="044AE2A0" w14:textId="77777777" w:rsidR="00B104F6" w:rsidRPr="00A11A51" w:rsidRDefault="00B104F6" w:rsidP="00B104F6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4C44E" w14:textId="77777777" w:rsidR="00B104F6" w:rsidRPr="00A11A51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1,473,807</w:t>
            </w:r>
          </w:p>
        </w:tc>
        <w:tc>
          <w:tcPr>
            <w:tcW w:w="459" w:type="dxa"/>
          </w:tcPr>
          <w:p w14:paraId="2E4BB64F" w14:textId="77777777" w:rsidR="00B104F6" w:rsidRPr="00A11A51" w:rsidRDefault="00B104F6" w:rsidP="00B104F6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DC39A" w14:textId="77777777" w:rsidR="00B104F6" w:rsidRPr="00A11A51" w:rsidRDefault="00B104F6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1,490,409</w:t>
            </w:r>
          </w:p>
        </w:tc>
        <w:tc>
          <w:tcPr>
            <w:tcW w:w="240" w:type="dxa"/>
          </w:tcPr>
          <w:p w14:paraId="2465A8B0" w14:textId="77777777" w:rsidR="00B104F6" w:rsidRPr="00A11A51" w:rsidRDefault="00B104F6" w:rsidP="00B104F6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53530" w14:textId="77777777" w:rsidR="00B104F6" w:rsidRPr="00A11A51" w:rsidRDefault="003E1346" w:rsidP="00B104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11A5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1,388,229</w:t>
            </w:r>
          </w:p>
        </w:tc>
      </w:tr>
      <w:tr w:rsidR="001B2627" w:rsidRPr="000F0740" w14:paraId="6CCEB977" w14:textId="77777777" w:rsidTr="001B2627">
        <w:trPr>
          <w:trHeight w:val="332"/>
        </w:trPr>
        <w:tc>
          <w:tcPr>
            <w:tcW w:w="3721" w:type="dxa"/>
          </w:tcPr>
          <w:p w14:paraId="56C89FA3" w14:textId="77777777" w:rsidR="001B2627" w:rsidRPr="001B2627" w:rsidRDefault="001B2627" w:rsidP="001B2627">
            <w:pPr>
              <w:ind w:right="-115"/>
              <w:rPr>
                <w:rFonts w:ascii="Angsana New" w:hAnsi="Angsana New" w:cs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9A11A29" w14:textId="77777777" w:rsidR="001B2627" w:rsidRPr="001B2627" w:rsidRDefault="001B2627" w:rsidP="001B2627">
            <w:pPr>
              <w:pStyle w:val="BodyText"/>
              <w:tabs>
                <w:tab w:val="clear" w:pos="907"/>
                <w:tab w:val="decimal" w:pos="930"/>
                <w:tab w:val="decimal" w:pos="987"/>
              </w:tabs>
              <w:spacing w:after="0"/>
              <w:ind w:right="-89"/>
              <w:rPr>
                <w:rFonts w:ascii="Angsana New" w:hAnsi="Angsana New"/>
                <w:b/>
                <w:bCs/>
                <w:sz w:val="16"/>
                <w:szCs w:val="16"/>
                <w:lang w:val="en-US" w:eastAsia="en-GB"/>
              </w:rPr>
            </w:pPr>
          </w:p>
        </w:tc>
        <w:tc>
          <w:tcPr>
            <w:tcW w:w="459" w:type="dxa"/>
          </w:tcPr>
          <w:p w14:paraId="647590F3" w14:textId="77777777" w:rsidR="001B2627" w:rsidRPr="001B2627" w:rsidRDefault="001B2627" w:rsidP="001B2627">
            <w:pPr>
              <w:pStyle w:val="acctfourfigures"/>
              <w:tabs>
                <w:tab w:val="decimal" w:pos="436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2459" w:type="dxa"/>
            <w:gridSpan w:val="3"/>
          </w:tcPr>
          <w:p w14:paraId="0D46B65D" w14:textId="77777777" w:rsidR="001B2627" w:rsidRPr="001B2627" w:rsidRDefault="001B2627" w:rsidP="001B2627">
            <w:pPr>
              <w:pStyle w:val="BodyText"/>
              <w:tabs>
                <w:tab w:val="decimal" w:pos="975"/>
              </w:tabs>
              <w:spacing w:after="0"/>
              <w:ind w:right="-89"/>
              <w:rPr>
                <w:rFonts w:ascii="Angsana New" w:hAnsi="Angsana New"/>
                <w:b/>
                <w:bCs/>
                <w:sz w:val="16"/>
                <w:szCs w:val="16"/>
                <w:lang w:val="en-US" w:eastAsia="en-GB"/>
              </w:rPr>
            </w:pPr>
          </w:p>
        </w:tc>
      </w:tr>
      <w:tr w:rsidR="00264633" w:rsidRPr="000F0740" w14:paraId="41C7C2CB" w14:textId="77777777" w:rsidTr="00480EFB">
        <w:tc>
          <w:tcPr>
            <w:tcW w:w="3721" w:type="dxa"/>
          </w:tcPr>
          <w:p w14:paraId="51AE0676" w14:textId="77777777" w:rsidR="00264633" w:rsidRDefault="00264633" w:rsidP="00264633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1C3ABD01" w14:textId="77777777" w:rsidR="00264633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4718491" w14:textId="77777777" w:rsidR="00264633" w:rsidRPr="00FE3CFA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43" w:type="dxa"/>
          </w:tcPr>
          <w:p w14:paraId="61F760CD" w14:textId="77777777" w:rsidR="00264633" w:rsidRPr="00DD0B12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GB" w:eastAsia="en-US"/>
              </w:rPr>
            </w:pPr>
          </w:p>
        </w:tc>
        <w:tc>
          <w:tcPr>
            <w:tcW w:w="459" w:type="dxa"/>
          </w:tcPr>
          <w:p w14:paraId="6A49862A" w14:textId="77777777" w:rsidR="00264633" w:rsidRPr="00FE3CFA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65" w:type="dxa"/>
          </w:tcPr>
          <w:p w14:paraId="21ACF677" w14:textId="77777777" w:rsidR="00264633" w:rsidRPr="00FE3CFA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eastAsia="en-US"/>
              </w:rPr>
            </w:pPr>
          </w:p>
        </w:tc>
        <w:tc>
          <w:tcPr>
            <w:tcW w:w="240" w:type="dxa"/>
          </w:tcPr>
          <w:p w14:paraId="0377FAB7" w14:textId="77777777" w:rsidR="00264633" w:rsidRPr="00FE3CFA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</w:tcPr>
          <w:p w14:paraId="2CD9FCE6" w14:textId="77777777" w:rsidR="00264633" w:rsidRPr="00FE3CFA" w:rsidRDefault="00264633" w:rsidP="00264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</w:tr>
      <w:tr w:rsidR="00264633" w:rsidRPr="000F0740" w14:paraId="4A73DA39" w14:textId="77777777" w:rsidTr="00480EFB">
        <w:tc>
          <w:tcPr>
            <w:tcW w:w="3721" w:type="dxa"/>
            <w:vAlign w:val="bottom"/>
            <w:hideMark/>
          </w:tcPr>
          <w:p w14:paraId="2788CB47" w14:textId="77777777" w:rsidR="00264633" w:rsidRPr="00BD6D50" w:rsidRDefault="00264633" w:rsidP="00264633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BD6D50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45EB1AFD" w14:textId="77777777" w:rsidR="00264633" w:rsidRPr="00786B40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D0B12">
              <w:rPr>
                <w:rFonts w:ascii="Angsana New" w:hAnsi="Angsana New"/>
                <w:sz w:val="30"/>
                <w:szCs w:val="30"/>
                <w:lang w:val="en-US" w:eastAsia="en-US"/>
              </w:rPr>
              <w:t>1,566,720</w:t>
            </w:r>
          </w:p>
        </w:tc>
        <w:tc>
          <w:tcPr>
            <w:tcW w:w="270" w:type="dxa"/>
            <w:vAlign w:val="bottom"/>
          </w:tcPr>
          <w:p w14:paraId="67773E97" w14:textId="77777777" w:rsidR="00264633" w:rsidRPr="00FE3CFA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64A90929" w14:textId="77777777" w:rsidR="00264633" w:rsidRPr="00DD0B12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1,473,807</w:t>
            </w:r>
          </w:p>
        </w:tc>
        <w:tc>
          <w:tcPr>
            <w:tcW w:w="459" w:type="dxa"/>
            <w:vAlign w:val="bottom"/>
          </w:tcPr>
          <w:p w14:paraId="43D14FB9" w14:textId="77777777" w:rsidR="00264633" w:rsidRPr="00FE3CFA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4FEC4047" w14:textId="77777777" w:rsidR="00264633" w:rsidRPr="00FE3CFA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DD0B12">
              <w:rPr>
                <w:rFonts w:ascii="Angsana New" w:hAnsi="Angsana New"/>
                <w:sz w:val="30"/>
                <w:szCs w:val="30"/>
                <w:lang w:val="en-US" w:eastAsia="en-US"/>
              </w:rPr>
              <w:t>1,490,409</w:t>
            </w:r>
          </w:p>
        </w:tc>
        <w:tc>
          <w:tcPr>
            <w:tcW w:w="240" w:type="dxa"/>
            <w:vAlign w:val="bottom"/>
          </w:tcPr>
          <w:p w14:paraId="356AB5FE" w14:textId="77777777" w:rsidR="00264633" w:rsidRPr="00FE3CFA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  <w:vAlign w:val="bottom"/>
          </w:tcPr>
          <w:p w14:paraId="59D48EB7" w14:textId="77777777" w:rsidR="00264633" w:rsidRPr="00264633" w:rsidRDefault="00264633" w:rsidP="00264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64633">
              <w:rPr>
                <w:rFonts w:ascii="Angsana New" w:hAnsi="Angsana New"/>
                <w:sz w:val="30"/>
                <w:szCs w:val="30"/>
                <w:lang w:val="en-US" w:eastAsia="en-US"/>
              </w:rPr>
              <w:t>1,388,229</w:t>
            </w:r>
          </w:p>
        </w:tc>
      </w:tr>
      <w:tr w:rsidR="00264633" w:rsidRPr="000F0740" w14:paraId="5E7D3B67" w14:textId="77777777" w:rsidTr="00345545">
        <w:tc>
          <w:tcPr>
            <w:tcW w:w="3721" w:type="dxa"/>
            <w:hideMark/>
          </w:tcPr>
          <w:p w14:paraId="59878B15" w14:textId="77777777" w:rsidR="00264633" w:rsidRPr="00BD6D50" w:rsidRDefault="00264633" w:rsidP="00264633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BD6D5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F7E52" w14:textId="77777777" w:rsidR="00264633" w:rsidRPr="00786B40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86B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1,566,720</w:t>
            </w:r>
          </w:p>
        </w:tc>
        <w:tc>
          <w:tcPr>
            <w:tcW w:w="270" w:type="dxa"/>
          </w:tcPr>
          <w:p w14:paraId="61CDD386" w14:textId="77777777" w:rsidR="00264633" w:rsidRPr="00264633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89D50" w14:textId="77777777" w:rsidR="00264633" w:rsidRPr="00264633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463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1,473,807</w:t>
            </w:r>
          </w:p>
        </w:tc>
        <w:tc>
          <w:tcPr>
            <w:tcW w:w="459" w:type="dxa"/>
          </w:tcPr>
          <w:p w14:paraId="06F7D38B" w14:textId="77777777" w:rsidR="00264633" w:rsidRPr="00FE3CFA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B27ED" w14:textId="77777777" w:rsidR="00264633" w:rsidRPr="00786B40" w:rsidRDefault="00264633" w:rsidP="001B2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86B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1,490,409</w:t>
            </w:r>
          </w:p>
        </w:tc>
        <w:tc>
          <w:tcPr>
            <w:tcW w:w="240" w:type="dxa"/>
          </w:tcPr>
          <w:p w14:paraId="4BB7A449" w14:textId="77777777" w:rsidR="00264633" w:rsidRPr="00FE3CFA" w:rsidRDefault="00264633" w:rsidP="00264633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661A7" w14:textId="77777777" w:rsidR="00264633" w:rsidRPr="00264633" w:rsidRDefault="00264633" w:rsidP="002646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6463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1,388,229</w:t>
            </w:r>
          </w:p>
        </w:tc>
      </w:tr>
    </w:tbl>
    <w:p w14:paraId="055CC24D" w14:textId="77777777" w:rsidR="00F67E38" w:rsidRDefault="00F67E38" w:rsidP="00AA3F8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5296BC51" w14:textId="77777777" w:rsidR="001B2627" w:rsidRDefault="001B2627" w:rsidP="001B2627">
      <w:pPr>
        <w:rPr>
          <w:rFonts w:cs="Arial"/>
          <w:cs/>
          <w:lang w:val="th-TH" w:eastAsia="x-none"/>
        </w:rPr>
      </w:pPr>
    </w:p>
    <w:p w14:paraId="7BC3600A" w14:textId="77777777" w:rsidR="001B2627" w:rsidRDefault="001B2627" w:rsidP="001B2627">
      <w:pPr>
        <w:rPr>
          <w:rFonts w:cs="Arial"/>
          <w:cs/>
          <w:lang w:val="th-TH" w:eastAsia="x-none"/>
        </w:rPr>
      </w:pPr>
    </w:p>
    <w:p w14:paraId="11486010" w14:textId="77777777" w:rsidR="001B2627" w:rsidRDefault="001B2627" w:rsidP="001B2627">
      <w:pPr>
        <w:rPr>
          <w:rFonts w:cs="Arial"/>
          <w:cs/>
          <w:lang w:val="th-TH" w:eastAsia="x-none"/>
        </w:rPr>
      </w:pPr>
    </w:p>
    <w:p w14:paraId="209A062E" w14:textId="77777777" w:rsidR="001B2627" w:rsidRDefault="001B2627" w:rsidP="001B2627">
      <w:pPr>
        <w:rPr>
          <w:rFonts w:cs="Arial"/>
          <w:cs/>
          <w:lang w:val="th-TH" w:eastAsia="x-none"/>
        </w:rPr>
      </w:pPr>
    </w:p>
    <w:p w14:paraId="4FEBC74F" w14:textId="77777777" w:rsidR="001B2627" w:rsidRDefault="001B2627" w:rsidP="001B2627">
      <w:pPr>
        <w:rPr>
          <w:rFonts w:cs="Arial"/>
          <w:cs/>
          <w:lang w:val="th-TH" w:eastAsia="x-none"/>
        </w:rPr>
      </w:pPr>
    </w:p>
    <w:p w14:paraId="234A0F2C" w14:textId="77777777" w:rsidR="001B2627" w:rsidRDefault="001B2627" w:rsidP="001B2627">
      <w:pPr>
        <w:rPr>
          <w:rFonts w:cs="Arial"/>
          <w:cs/>
          <w:lang w:val="th-TH" w:eastAsia="x-none"/>
        </w:rPr>
      </w:pPr>
    </w:p>
    <w:p w14:paraId="6B34CCEB" w14:textId="77777777" w:rsidR="001B2627" w:rsidRDefault="001B2627" w:rsidP="001B2627">
      <w:pPr>
        <w:rPr>
          <w:rFonts w:cs="Arial"/>
          <w:cs/>
          <w:lang w:val="th-TH" w:eastAsia="x-none"/>
        </w:rPr>
      </w:pPr>
    </w:p>
    <w:p w14:paraId="63A64D94" w14:textId="77777777" w:rsidR="00AF78F7" w:rsidRDefault="00AF78F7" w:rsidP="001B2627">
      <w:pPr>
        <w:rPr>
          <w:rFonts w:cstheme="minorBidi"/>
          <w:cs/>
          <w:lang w:val="th-TH" w:eastAsia="x-none"/>
        </w:rPr>
      </w:pPr>
    </w:p>
    <w:p w14:paraId="7DFB0A7E" w14:textId="77777777" w:rsidR="001B2627" w:rsidRDefault="001B2627" w:rsidP="001B2627">
      <w:pPr>
        <w:rPr>
          <w:rFonts w:cs="Arial"/>
          <w:cs/>
          <w:lang w:val="th-TH" w:eastAsia="x-none"/>
        </w:rPr>
      </w:pPr>
    </w:p>
    <w:p w14:paraId="22CE7AE9" w14:textId="77777777" w:rsidR="001B2627" w:rsidRPr="001B2627" w:rsidRDefault="001B2627" w:rsidP="001B2627">
      <w:pPr>
        <w:rPr>
          <w:rFonts w:cstheme="minorBidi"/>
          <w:cs/>
          <w:lang w:val="th-TH" w:eastAsia="x-none"/>
        </w:rPr>
      </w:pPr>
    </w:p>
    <w:p w14:paraId="664E0F4A" w14:textId="77777777" w:rsidR="00AA3F82" w:rsidRPr="0074161F" w:rsidRDefault="00AA3F82" w:rsidP="00AA3F8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450BAC">
        <w:rPr>
          <w:rFonts w:ascii="Angsana New" w:hAnsi="Angsana New" w:hint="cs"/>
          <w:sz w:val="30"/>
          <w:szCs w:val="30"/>
          <w:u w:val="none"/>
          <w:cs/>
          <w:lang w:val="th-TH"/>
        </w:rPr>
        <w:t>5</w:t>
      </w:r>
      <w:r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Pr="0074161F">
        <w:rPr>
          <w:rFonts w:ascii="Angsana New" w:hAnsi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5BAD7122" w14:textId="77777777" w:rsidR="00AF5233" w:rsidRPr="0074161F" w:rsidRDefault="00AF5233" w:rsidP="00AF5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72"/>
        <w:jc w:val="thaiDistribute"/>
        <w:textAlignment w:val="baseline"/>
        <w:rPr>
          <w:rFonts w:ascii="Angsana New" w:hAnsi="Angsana New" w:cs="Angsana New"/>
          <w:b/>
          <w:sz w:val="16"/>
          <w:szCs w:val="16"/>
        </w:rPr>
      </w:pPr>
    </w:p>
    <w:p w14:paraId="2F4D4D43" w14:textId="5D87E07C" w:rsidR="00816428" w:rsidRDefault="00B35DA9" w:rsidP="00B3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42BF7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16428" w:rsidRPr="00816428">
        <w:rPr>
          <w:rFonts w:ascii="Angsana New" w:hAnsi="Angsana New" w:cs="Angsana New" w:hint="cs"/>
          <w:sz w:val="30"/>
          <w:szCs w:val="30"/>
          <w:cs/>
        </w:rPr>
        <w:t>อัตราภาษีเงินได้ที่แท้จริงรวมของบริษัทในการดำเนินงานต่อเนื่องเป็นระยะเวลาหกเดือนสิ้นสุดวันที่</w:t>
      </w:r>
      <w:r w:rsidR="00816428" w:rsidRPr="00816428">
        <w:rPr>
          <w:rFonts w:ascii="Angsana New" w:hAnsi="Angsana New" w:cs="Angsana New"/>
          <w:sz w:val="30"/>
          <w:szCs w:val="30"/>
          <w:cs/>
        </w:rPr>
        <w:t xml:space="preserve"> 30 </w:t>
      </w:r>
      <w:r w:rsidR="00816428" w:rsidRPr="0081642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16428" w:rsidRPr="00816428">
        <w:rPr>
          <w:rFonts w:ascii="Angsana New" w:hAnsi="Angsana New" w:cs="Angsana New"/>
          <w:sz w:val="30"/>
          <w:szCs w:val="30"/>
          <w:cs/>
        </w:rPr>
        <w:t xml:space="preserve"> 2562</w:t>
      </w:r>
      <w:r w:rsidR="00393D16">
        <w:rPr>
          <w:rFonts w:ascii="Angsana New" w:hAnsi="Angsana New" w:cs="Angsana New"/>
          <w:sz w:val="30"/>
          <w:szCs w:val="30"/>
        </w:rPr>
        <w:br/>
      </w:r>
      <w:r w:rsidR="00816428" w:rsidRPr="00C10ECC">
        <w:rPr>
          <w:rFonts w:ascii="Angsana New" w:hAnsi="Angsana New" w:cs="Angsana New" w:hint="cs"/>
          <w:sz w:val="30"/>
          <w:szCs w:val="30"/>
          <w:cs/>
        </w:rPr>
        <w:t>คือร้อยละ</w:t>
      </w:r>
      <w:r w:rsidR="00816428" w:rsidRPr="00C10ECC">
        <w:rPr>
          <w:rFonts w:ascii="Angsana New" w:hAnsi="Angsana New" w:cs="Angsana New"/>
          <w:sz w:val="30"/>
          <w:szCs w:val="30"/>
          <w:cs/>
        </w:rPr>
        <w:t xml:space="preserve"> </w:t>
      </w:r>
      <w:r w:rsidR="00C10ECC" w:rsidRPr="00C10ECC">
        <w:rPr>
          <w:rFonts w:ascii="Angsana New" w:hAnsi="Angsana New" w:cs="Angsana New"/>
          <w:sz w:val="30"/>
          <w:szCs w:val="30"/>
        </w:rPr>
        <w:t>4.0</w:t>
      </w:r>
      <w:r w:rsidR="00816428" w:rsidRPr="00C10ECC">
        <w:rPr>
          <w:rFonts w:ascii="Angsana New" w:hAnsi="Angsana New" w:cs="Angsana New"/>
          <w:sz w:val="30"/>
          <w:szCs w:val="30"/>
        </w:rPr>
        <w:t xml:space="preserve"> (2561: </w:t>
      </w:r>
      <w:r w:rsidR="00816428" w:rsidRPr="00C10ECC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816428" w:rsidRPr="00C10ECC">
        <w:rPr>
          <w:rFonts w:ascii="Angsana New" w:hAnsi="Angsana New" w:cs="Angsana New"/>
          <w:sz w:val="30"/>
          <w:szCs w:val="30"/>
          <w:cs/>
        </w:rPr>
        <w:t xml:space="preserve"> </w:t>
      </w:r>
      <w:r w:rsidR="00C10ECC" w:rsidRPr="00C10ECC">
        <w:rPr>
          <w:rFonts w:ascii="Angsana New" w:hAnsi="Angsana New" w:cs="Angsana New"/>
          <w:sz w:val="30"/>
          <w:szCs w:val="30"/>
        </w:rPr>
        <w:t>15.9</w:t>
      </w:r>
      <w:r w:rsidR="00816428" w:rsidRPr="00C10ECC">
        <w:rPr>
          <w:rFonts w:ascii="Angsana New" w:hAnsi="Angsana New" w:cs="Angsana New"/>
          <w:sz w:val="30"/>
          <w:szCs w:val="30"/>
        </w:rPr>
        <w:t xml:space="preserve">) </w:t>
      </w:r>
      <w:r w:rsidR="00816428" w:rsidRPr="00C10ECC">
        <w:rPr>
          <w:rFonts w:ascii="Angsana New" w:hAnsi="Angsana New" w:cs="Angsana New" w:hint="cs"/>
          <w:sz w:val="30"/>
          <w:szCs w:val="30"/>
          <w:cs/>
        </w:rPr>
        <w:t>การ</w:t>
      </w:r>
      <w:r w:rsidR="00816428" w:rsidRPr="00816428">
        <w:rPr>
          <w:rFonts w:ascii="Angsana New" w:hAnsi="Angsana New" w:cs="Angsana New" w:hint="cs"/>
          <w:sz w:val="30"/>
          <w:szCs w:val="30"/>
          <w:cs/>
        </w:rPr>
        <w:t>เปลี่ยนแปลงในอัตราภาษีเงินได้ที่แท้จริงมีสาเหตุหลักจากปัจจัยดังต่อไปนี้</w:t>
      </w:r>
    </w:p>
    <w:p w14:paraId="1913A7CC" w14:textId="0DF000DE" w:rsidR="00393D16" w:rsidRPr="00393D16" w:rsidRDefault="00816428" w:rsidP="00816428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59"/>
        </w:tabs>
        <w:ind w:left="862"/>
        <w:jc w:val="thaiDistribute"/>
        <w:rPr>
          <w:rFonts w:ascii="Angsana New" w:hAnsi="Angsana New"/>
          <w:sz w:val="30"/>
          <w:szCs w:val="30"/>
        </w:rPr>
      </w:pPr>
      <w:r w:rsidRPr="00816428">
        <w:rPr>
          <w:rFonts w:ascii="Angsana New" w:hAnsi="Angsana New"/>
          <w:sz w:val="30"/>
          <w:szCs w:val="30"/>
          <w:cs/>
        </w:rPr>
        <w:t>ความแตกต่างระหว่างการรับรู้ค่าใช้จ่ายทางบัญชีกับค่าใช้จ่ายทางภาษีบางรายการ</w:t>
      </w:r>
      <w:r w:rsidRPr="00816428">
        <w:rPr>
          <w:rFonts w:ascii="Angsana New" w:hAnsi="Angsana New" w:hint="cs"/>
          <w:sz w:val="30"/>
          <w:szCs w:val="30"/>
          <w:cs/>
        </w:rPr>
        <w:t xml:space="preserve"> </w:t>
      </w:r>
      <w:r w:rsidRPr="00816428">
        <w:rPr>
          <w:rFonts w:ascii="Angsana New" w:hAnsi="Angsana New"/>
          <w:sz w:val="30"/>
          <w:szCs w:val="30"/>
          <w:cs/>
        </w:rPr>
        <w:t>โดยเฉพาะอย่างยิ่งในเรื่อง</w:t>
      </w:r>
      <w:r w:rsidRPr="00816428">
        <w:rPr>
          <w:rFonts w:ascii="Angsana New" w:hAnsi="Angsana New" w:hint="cs"/>
          <w:sz w:val="30"/>
          <w:szCs w:val="30"/>
          <w:cs/>
        </w:rPr>
        <w:t>สิทธิยกเว้นภาษีเงินได้จากรายได้เงินปันผลรับ</w:t>
      </w:r>
      <w:r w:rsidRPr="00816428">
        <w:rPr>
          <w:rFonts w:ascii="Angsana New" w:hAnsi="Angsana New" w:hint="cs"/>
          <w:b/>
          <w:sz w:val="30"/>
          <w:szCs w:val="30"/>
          <w:cs/>
        </w:rPr>
        <w:t>และค่าใช้จ่ายบางรายการที่ไม่ต้องรับรู้เป็นค่าใช้จ่ายทางบัญชีแต่สามารถหักเป็นค่าใช้จ่ายทางภาษี</w:t>
      </w:r>
    </w:p>
    <w:p w14:paraId="4B5DED2F" w14:textId="77777777" w:rsidR="00393D16" w:rsidRPr="00393D16" w:rsidRDefault="00393D16" w:rsidP="00393D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62"/>
        <w:jc w:val="thaiDistribute"/>
        <w:rPr>
          <w:rFonts w:ascii="Angsana New" w:hAnsi="Angsana New"/>
          <w:sz w:val="30"/>
          <w:szCs w:val="30"/>
        </w:rPr>
      </w:pPr>
    </w:p>
    <w:p w14:paraId="424FCA82" w14:textId="77777777" w:rsidR="00B036A2" w:rsidRPr="00D50A39" w:rsidRDefault="009E3702" w:rsidP="00AF5233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0" w:right="-45" w:firstLine="0"/>
        <w:jc w:val="thaiDistribute"/>
        <w:rPr>
          <w:rFonts w:ascii="Angsana New" w:hAnsi="Angsana New"/>
          <w:i/>
          <w:iCs/>
          <w:color w:val="0070C0"/>
          <w:sz w:val="30"/>
          <w:szCs w:val="30"/>
          <w:u w:val="none"/>
          <w:cs/>
          <w:lang w:val="th-TH"/>
        </w:rPr>
      </w:pPr>
      <w:r w:rsidRPr="00617417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450BAC" w:rsidRPr="00617417">
        <w:rPr>
          <w:rFonts w:ascii="Angsana New" w:hAnsi="Angsana New" w:hint="cs"/>
          <w:sz w:val="30"/>
          <w:szCs w:val="30"/>
          <w:u w:val="none"/>
          <w:cs/>
          <w:lang w:val="th-TH"/>
        </w:rPr>
        <w:t>6</w:t>
      </w:r>
      <w:r w:rsidR="00AF5233" w:rsidRPr="00617417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      </w:t>
      </w:r>
      <w:r w:rsidR="00050D39" w:rsidRPr="00617417">
        <w:rPr>
          <w:rFonts w:ascii="Angsana New" w:hAnsi="Angsana New" w:hint="cs"/>
          <w:sz w:val="30"/>
          <w:szCs w:val="30"/>
          <w:u w:val="none"/>
          <w:cs/>
          <w:lang w:val="th-TH"/>
        </w:rPr>
        <w:t>กำไร</w:t>
      </w:r>
      <w:r w:rsidRPr="00617417">
        <w:rPr>
          <w:rFonts w:ascii="Angsana New" w:hAnsi="Angsana New" w:hint="cs"/>
          <w:sz w:val="30"/>
          <w:szCs w:val="30"/>
          <w:u w:val="none"/>
          <w:cs/>
          <w:lang w:val="th-TH"/>
        </w:rPr>
        <w:t>ต่อหุ้น</w:t>
      </w:r>
    </w:p>
    <w:p w14:paraId="0A18BEDD" w14:textId="77777777" w:rsidR="00B036A2" w:rsidRPr="001F0EB6" w:rsidRDefault="00B036A2" w:rsidP="00D50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25ECB65" w14:textId="77777777" w:rsidR="00B73A80" w:rsidRDefault="00050D39" w:rsidP="00C621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B036A2" w:rsidRPr="00D50A39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</w:t>
      </w:r>
      <w:r w:rsidR="00BB662D">
        <w:rPr>
          <w:rFonts w:ascii="Angsana New" w:hAnsi="Angsana New"/>
          <w:sz w:val="30"/>
          <w:szCs w:val="30"/>
          <w:cs/>
        </w:rPr>
        <w:t>ดือน</w:t>
      </w:r>
      <w:r w:rsidR="00E656B4">
        <w:rPr>
          <w:rFonts w:ascii="Angsana New" w:hAnsi="Angsana New" w:hint="cs"/>
          <w:sz w:val="30"/>
          <w:szCs w:val="30"/>
          <w:cs/>
        </w:rPr>
        <w:t>และหกเดือน</w:t>
      </w:r>
      <w:r w:rsidR="00BB662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656B4">
        <w:rPr>
          <w:rFonts w:ascii="Angsana New" w:hAnsi="Angsana New"/>
          <w:sz w:val="30"/>
          <w:szCs w:val="30"/>
        </w:rPr>
        <w:t xml:space="preserve">30 </w:t>
      </w:r>
      <w:r w:rsidR="00E656B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/>
          <w:sz w:val="30"/>
          <w:szCs w:val="30"/>
          <w:cs/>
        </w:rPr>
        <w:t xml:space="preserve"> และ 25</w:t>
      </w:r>
      <w:r>
        <w:rPr>
          <w:rFonts w:ascii="Angsana New" w:hAnsi="Angsana New"/>
          <w:sz w:val="30"/>
          <w:szCs w:val="30"/>
        </w:rPr>
        <w:t>61</w:t>
      </w:r>
      <w:r w:rsidR="000063F2">
        <w:rPr>
          <w:rFonts w:ascii="Angsana New" w:hAnsi="Angsana New"/>
          <w:sz w:val="30"/>
          <w:szCs w:val="30"/>
        </w:rPr>
        <w:t xml:space="preserve"> </w:t>
      </w:r>
      <w:r w:rsidR="00BA64A5">
        <w:rPr>
          <w:rFonts w:ascii="Angsana New" w:hAnsi="Angsana New"/>
          <w:sz w:val="30"/>
          <w:szCs w:val="30"/>
          <w:cs/>
        </w:rPr>
        <w:t>คำนวณจาก</w:t>
      </w:r>
      <w:r w:rsidR="009014AE">
        <w:rPr>
          <w:rFonts w:ascii="Angsana New" w:hAnsi="Angsana New" w:hint="cs"/>
          <w:sz w:val="30"/>
          <w:szCs w:val="30"/>
          <w:cs/>
        </w:rPr>
        <w:t>กำไร</w:t>
      </w:r>
      <w:r w:rsidR="00B036A2" w:rsidRPr="00D50A39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="00D71BA8">
        <w:rPr>
          <w:rFonts w:ascii="Angsana New" w:hAnsi="Angsana New"/>
          <w:sz w:val="30"/>
          <w:szCs w:val="30"/>
          <w:cs/>
        </w:rPr>
        <w:br/>
      </w:r>
      <w:r w:rsidR="002D2B84">
        <w:rPr>
          <w:rFonts w:ascii="Angsana New" w:hAnsi="Angsana New" w:hint="cs"/>
          <w:sz w:val="30"/>
          <w:szCs w:val="30"/>
          <w:cs/>
        </w:rPr>
        <w:t>วิธีถัวเฉลี่ย</w:t>
      </w:r>
      <w:r w:rsidR="003C6FC4">
        <w:rPr>
          <w:rFonts w:ascii="Angsana New" w:hAnsi="Angsana New" w:hint="cs"/>
          <w:sz w:val="30"/>
          <w:szCs w:val="30"/>
          <w:cs/>
        </w:rPr>
        <w:t>ถ่วงน้ำหนัก</w:t>
      </w:r>
      <w:r w:rsidR="005606A7">
        <w:rPr>
          <w:rFonts w:ascii="Angsana New" w:hAnsi="Angsana New"/>
          <w:sz w:val="30"/>
          <w:szCs w:val="30"/>
        </w:rPr>
        <w:t xml:space="preserve"> </w:t>
      </w:r>
      <w:r w:rsidR="00EE1713">
        <w:rPr>
          <w:rFonts w:ascii="Angsana New" w:hAnsi="Angsana New" w:hint="cs"/>
          <w:sz w:val="30"/>
          <w:szCs w:val="30"/>
          <w:cs/>
        </w:rPr>
        <w:t>การคำนวณกำไรต่อหุ้นขั้นพื้นฐานทุกงวดที่แสดง คำนวณโดยใช้จำนวนหุ้นใหม่ด้วยวิธีปรับปรุงย้อนหลัง</w:t>
      </w:r>
      <w:r w:rsidR="002D2B84">
        <w:rPr>
          <w:rFonts w:ascii="Angsana New" w:hAnsi="Angsana New" w:hint="cs"/>
          <w:sz w:val="30"/>
          <w:szCs w:val="30"/>
          <w:cs/>
        </w:rPr>
        <w:t xml:space="preserve"> </w:t>
      </w:r>
      <w:r w:rsidR="00B036A2" w:rsidRPr="00D50A39">
        <w:rPr>
          <w:rFonts w:ascii="Angsana New" w:hAnsi="Angsana New"/>
          <w:sz w:val="30"/>
          <w:szCs w:val="30"/>
          <w:cs/>
        </w:rPr>
        <w:t>แสดงการคำนวณดังนี้</w:t>
      </w:r>
      <w:r w:rsidR="00B036A2" w:rsidRPr="00D50A39">
        <w:rPr>
          <w:rFonts w:ascii="Angsana New" w:hAnsi="Angsana New"/>
          <w:sz w:val="30"/>
          <w:szCs w:val="30"/>
        </w:rPr>
        <w:t xml:space="preserve"> </w:t>
      </w:r>
    </w:p>
    <w:p w14:paraId="39ADDADA" w14:textId="77777777" w:rsidR="00B73A80" w:rsidRPr="001F0EB6" w:rsidRDefault="00B73A80" w:rsidP="00C621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  <w:bookmarkStart w:id="2" w:name="_Hlk13821625"/>
    </w:p>
    <w:tbl>
      <w:tblPr>
        <w:tblW w:w="92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68"/>
        <w:gridCol w:w="1087"/>
        <w:gridCol w:w="263"/>
        <w:gridCol w:w="1080"/>
        <w:gridCol w:w="270"/>
        <w:gridCol w:w="1172"/>
        <w:gridCol w:w="270"/>
        <w:gridCol w:w="1080"/>
      </w:tblGrid>
      <w:tr w:rsidR="00972EF5" w:rsidRPr="00D50A39" w14:paraId="14F48853" w14:textId="77777777" w:rsidTr="00ED757A">
        <w:trPr>
          <w:trHeight w:val="434"/>
        </w:trPr>
        <w:tc>
          <w:tcPr>
            <w:tcW w:w="4068" w:type="dxa"/>
          </w:tcPr>
          <w:p w14:paraId="5DB1AC18" w14:textId="77777777" w:rsidR="00B036A2" w:rsidRPr="00D50A39" w:rsidRDefault="00B73A80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2069CF">
              <w:rPr>
                <w:rFonts w:ascii="Angsana New" w:hAnsi="Angsana New"/>
                <w:sz w:val="20"/>
                <w:szCs w:val="20"/>
              </w:rPr>
              <w:br w:type="page"/>
            </w:r>
            <w:r w:rsidR="00BA57AC" w:rsidRPr="00B85C9C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2430" w:type="dxa"/>
            <w:gridSpan w:val="3"/>
          </w:tcPr>
          <w:p w14:paraId="0423F8D4" w14:textId="77777777" w:rsidR="00B036A2" w:rsidRPr="00D50A39" w:rsidRDefault="00B036A2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0D83E7" w14:textId="77777777" w:rsidR="00B036A2" w:rsidRPr="00D50A39" w:rsidRDefault="00B036A2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688A192B" w14:textId="77777777" w:rsidR="00B036A2" w:rsidRPr="00D50A39" w:rsidRDefault="00B036A2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D39" w:rsidRPr="00D50A39" w14:paraId="4B0E6B36" w14:textId="77777777" w:rsidTr="00ED757A">
        <w:tc>
          <w:tcPr>
            <w:tcW w:w="4068" w:type="dxa"/>
          </w:tcPr>
          <w:p w14:paraId="041E9BBE" w14:textId="77777777" w:rsidR="00050D39" w:rsidRPr="00FE4293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E429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656B4" w:rsidRPr="00E656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656B4" w:rsidRPr="00E656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7" w:type="dxa"/>
          </w:tcPr>
          <w:p w14:paraId="2549755B" w14:textId="77777777" w:rsidR="00050D39" w:rsidRPr="00D50A39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14:paraId="0E27F9C8" w14:textId="77777777" w:rsidR="00050D39" w:rsidRPr="00D50A39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A61957" w14:textId="77777777" w:rsidR="00050D39" w:rsidRPr="00D50A39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526F479" w14:textId="77777777" w:rsidR="00050D39" w:rsidRPr="00D50A39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7DA5F1" w14:textId="77777777" w:rsidR="00050D39" w:rsidRPr="00D50A39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953DC2E" w14:textId="77777777" w:rsidR="00050D39" w:rsidRPr="00D50A39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28B15" w14:textId="77777777" w:rsidR="00050D39" w:rsidRPr="00D50A39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0063F2" w:rsidRPr="00D50A39" w14:paraId="2D8EEFD6" w14:textId="77777777" w:rsidTr="00ED757A">
        <w:tc>
          <w:tcPr>
            <w:tcW w:w="4068" w:type="dxa"/>
          </w:tcPr>
          <w:p w14:paraId="0333D482" w14:textId="77777777" w:rsidR="000063F2" w:rsidRPr="00D50A39" w:rsidRDefault="000063F2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766C2330" w14:textId="77777777" w:rsidR="000063F2" w:rsidRPr="00D50A39" w:rsidRDefault="000063F2" w:rsidP="00BA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0A3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CA7E9C" w:rsidRPr="00CA7E9C" w14:paraId="3CDA2777" w14:textId="77777777" w:rsidTr="00ED757A">
        <w:tc>
          <w:tcPr>
            <w:tcW w:w="4068" w:type="dxa"/>
          </w:tcPr>
          <w:p w14:paraId="5F93B7D6" w14:textId="77777777" w:rsidR="00CA7E9C" w:rsidRPr="00CA7E9C" w:rsidRDefault="00CA7E9C" w:rsidP="00CA7E9C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7E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41007771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7E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CA7E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49F2F6B4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8EF2A44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02469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3</w:t>
            </w: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024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885</w:t>
            </w:r>
          </w:p>
        </w:tc>
        <w:tc>
          <w:tcPr>
            <w:tcW w:w="263" w:type="dxa"/>
          </w:tcPr>
          <w:p w14:paraId="5A352222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36B4B5E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63726E6" w14:textId="77777777" w:rsidR="00CA7E9C" w:rsidRPr="00CA7E9C" w:rsidRDefault="00902469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CA7E9C"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270" w:type="dxa"/>
          </w:tcPr>
          <w:p w14:paraId="0CDBFF8D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EE78E53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44BF8A5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</w:t>
            </w:r>
            <w:r w:rsidR="009024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318E9A66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6C60755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6141E46" w14:textId="77777777" w:rsidR="00CA7E9C" w:rsidRPr="00CA7E9C" w:rsidRDefault="005606A7" w:rsidP="00CA7E9C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 w:rsidR="00CA7E9C" w:rsidRPr="00CA7E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355</w:t>
            </w:r>
          </w:p>
        </w:tc>
      </w:tr>
      <w:tr w:rsidR="00CA7E9C" w:rsidRPr="00CA7E9C" w14:paraId="65D73A2D" w14:textId="77777777" w:rsidTr="00ED757A">
        <w:tc>
          <w:tcPr>
            <w:tcW w:w="4068" w:type="dxa"/>
          </w:tcPr>
          <w:p w14:paraId="1828D760" w14:textId="77777777" w:rsidR="00CA7E9C" w:rsidRPr="00CA7E9C" w:rsidRDefault="00CA7E9C" w:rsidP="00CA7E9C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7" w:type="dxa"/>
          </w:tcPr>
          <w:p w14:paraId="71DB3ADD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14:paraId="026E2AF2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77246BA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6102BFB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457427EE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42CB6F2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2732175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CA7E9C" w:rsidRPr="00CA7E9C" w14:paraId="08689740" w14:textId="77777777" w:rsidTr="00ED757A">
        <w:tc>
          <w:tcPr>
            <w:tcW w:w="4068" w:type="dxa"/>
          </w:tcPr>
          <w:p w14:paraId="0CDFC4CA" w14:textId="5CD4508E" w:rsidR="00CA7E9C" w:rsidRPr="00CA7E9C" w:rsidRDefault="00CA7E9C" w:rsidP="00CA7E9C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CA7E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CA7E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CA7E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7E9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CC2DBA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87" w:type="dxa"/>
          </w:tcPr>
          <w:p w14:paraId="7F8D3732" w14:textId="62D4251F" w:rsidR="00CA7E9C" w:rsidRPr="00CC2DBA" w:rsidRDefault="00902469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1B262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A7E9C" w:rsidRPr="001B26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C2DBA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200</w:t>
            </w:r>
          </w:p>
        </w:tc>
        <w:tc>
          <w:tcPr>
            <w:tcW w:w="263" w:type="dxa"/>
          </w:tcPr>
          <w:p w14:paraId="678B73BF" w14:textId="77777777" w:rsidR="00CA7E9C" w:rsidRPr="001B2627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E44684" w14:textId="77777777" w:rsidR="00CA7E9C" w:rsidRPr="001B2627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2627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</w:tcPr>
          <w:p w14:paraId="2F7237E1" w14:textId="77777777" w:rsidR="00CA7E9C" w:rsidRPr="001B2627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BD68B61" w14:textId="40A89731" w:rsidR="00CA7E9C" w:rsidRPr="001B2627" w:rsidRDefault="00CC2DBA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2627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200</w:t>
            </w:r>
          </w:p>
        </w:tc>
        <w:tc>
          <w:tcPr>
            <w:tcW w:w="270" w:type="dxa"/>
          </w:tcPr>
          <w:p w14:paraId="00ADDD83" w14:textId="77777777" w:rsidR="00CA7E9C" w:rsidRPr="001B2627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1792D4" w14:textId="77777777" w:rsidR="00CA7E9C" w:rsidRPr="001B2627" w:rsidRDefault="00CA7E9C" w:rsidP="00CA7E9C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2627">
              <w:rPr>
                <w:rFonts w:ascii="Angsana New" w:hAnsi="Angsana New" w:cs="Angsana New"/>
                <w:sz w:val="30"/>
                <w:szCs w:val="30"/>
                <w:lang w:bidi="th-TH"/>
              </w:rPr>
              <w:t>2,060</w:t>
            </w:r>
          </w:p>
        </w:tc>
      </w:tr>
      <w:tr w:rsidR="004C02ED" w:rsidRPr="00CA7E9C" w14:paraId="42EC80FA" w14:textId="77777777" w:rsidTr="004C02ED">
        <w:tc>
          <w:tcPr>
            <w:tcW w:w="4068" w:type="dxa"/>
          </w:tcPr>
          <w:p w14:paraId="4F511534" w14:textId="77777777" w:rsidR="004C02ED" w:rsidRPr="00CA7E9C" w:rsidRDefault="004C02ED" w:rsidP="004C02ED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121C06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มูลค่าหุ้น</w:t>
            </w:r>
            <w:r w:rsidR="00121C06">
              <w:rPr>
                <w:rFonts w:ascii="Angsana New" w:hAnsi="Angsana New" w:cs="Angsana New" w:hint="cs"/>
                <w:sz w:val="30"/>
                <w:szCs w:val="30"/>
                <w:cs/>
              </w:rPr>
              <w:t>ที่ตราไว้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4A74D5F" w14:textId="77777777" w:rsidR="004C02ED" w:rsidRDefault="004C02ED" w:rsidP="004C02ED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437,800</w:t>
            </w:r>
          </w:p>
        </w:tc>
        <w:tc>
          <w:tcPr>
            <w:tcW w:w="263" w:type="dxa"/>
          </w:tcPr>
          <w:p w14:paraId="51501B6A" w14:textId="77777777" w:rsidR="004C02ED" w:rsidRPr="00CA7E9C" w:rsidRDefault="004C02ED" w:rsidP="004C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388C8D" w14:textId="77777777" w:rsidR="004C02ED" w:rsidRPr="00CA7E9C" w:rsidRDefault="004C02ED" w:rsidP="004C02ED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409,940</w:t>
            </w:r>
          </w:p>
        </w:tc>
        <w:tc>
          <w:tcPr>
            <w:tcW w:w="270" w:type="dxa"/>
          </w:tcPr>
          <w:p w14:paraId="5974A4EF" w14:textId="77777777" w:rsidR="004C02ED" w:rsidRPr="00CA7E9C" w:rsidRDefault="004C02ED" w:rsidP="004C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AE84900" w14:textId="77777777" w:rsidR="004C02ED" w:rsidRDefault="004C02ED" w:rsidP="004C02ED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437,800</w:t>
            </w:r>
          </w:p>
        </w:tc>
        <w:tc>
          <w:tcPr>
            <w:tcW w:w="270" w:type="dxa"/>
          </w:tcPr>
          <w:p w14:paraId="6C457F95" w14:textId="77777777" w:rsidR="004C02ED" w:rsidRPr="00CA7E9C" w:rsidRDefault="004C02ED" w:rsidP="004C0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3C5743" w14:textId="77777777" w:rsidR="004C02ED" w:rsidRPr="00CA7E9C" w:rsidRDefault="004C02ED" w:rsidP="004C02ED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409,940</w:t>
            </w:r>
          </w:p>
        </w:tc>
      </w:tr>
      <w:tr w:rsidR="00CA7E9C" w:rsidRPr="00CA7E9C" w14:paraId="3B30E98C" w14:textId="77777777" w:rsidTr="00ED757A">
        <w:tc>
          <w:tcPr>
            <w:tcW w:w="4068" w:type="dxa"/>
          </w:tcPr>
          <w:p w14:paraId="061CD648" w14:textId="77777777" w:rsidR="00CA7E9C" w:rsidRPr="00CA7E9C" w:rsidRDefault="00CA7E9C" w:rsidP="00CA7E9C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A7E9C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B554B5F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612"/>
                <w:tab w:val="left" w:pos="8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32392C5E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67D61B" w14:textId="77777777" w:rsidR="00CA7E9C" w:rsidRPr="00CA7E9C" w:rsidRDefault="00CA7E9C" w:rsidP="00CA7E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8DC058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118D772" w14:textId="77777777" w:rsidR="00CA7E9C" w:rsidRPr="00CA7E9C" w:rsidRDefault="00CA7E9C" w:rsidP="00CA7E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10E0455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C91B81" w14:textId="77777777" w:rsidR="00CA7E9C" w:rsidRPr="00CA7E9C" w:rsidRDefault="00CA7E9C" w:rsidP="00CA7E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922CF5" w:rsidRPr="00CA7E9C" w14:paraId="3F7339AE" w14:textId="77777777" w:rsidTr="00ED757A">
        <w:tc>
          <w:tcPr>
            <w:tcW w:w="4068" w:type="dxa"/>
          </w:tcPr>
          <w:p w14:paraId="5E7C76D9" w14:textId="77777777" w:rsidR="00922CF5" w:rsidRPr="00CA7E9C" w:rsidRDefault="00922CF5" w:rsidP="00922CF5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67E85E9D" w14:textId="77777777" w:rsidR="00922CF5" w:rsidRPr="00CA7E9C" w:rsidRDefault="00922CF5" w:rsidP="00922CF5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40</w:t>
            </w: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3" w:type="dxa"/>
          </w:tcPr>
          <w:p w14:paraId="58828992" w14:textId="77777777" w:rsidR="00922CF5" w:rsidRPr="00CA7E9C" w:rsidRDefault="00922CF5" w:rsidP="00922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E48C65" w14:textId="77777777" w:rsidR="00922CF5" w:rsidRPr="00CA7E9C" w:rsidRDefault="00922CF5" w:rsidP="00922CF5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</w:t>
            </w: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4EAB6D0" w14:textId="77777777" w:rsidR="00922CF5" w:rsidRPr="00CA7E9C" w:rsidRDefault="00922CF5" w:rsidP="00922CF5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2B742547" w14:textId="77777777" w:rsidR="00922CF5" w:rsidRPr="00CA7E9C" w:rsidRDefault="00922CF5" w:rsidP="00922CF5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40</w:t>
            </w: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1C6D4DC" w14:textId="77777777" w:rsidR="00922CF5" w:rsidRPr="00CA7E9C" w:rsidRDefault="00922CF5" w:rsidP="00922CF5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3E0BB02" w14:textId="77777777" w:rsidR="00922CF5" w:rsidRPr="00CA7E9C" w:rsidRDefault="00922CF5" w:rsidP="00922CF5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CA7E9C" w:rsidRPr="00CA7E9C" w14:paraId="64EFF19F" w14:textId="77777777" w:rsidTr="00ED757A">
        <w:tc>
          <w:tcPr>
            <w:tcW w:w="4068" w:type="dxa"/>
          </w:tcPr>
          <w:p w14:paraId="4278AF03" w14:textId="77777777" w:rsidR="00CA7E9C" w:rsidRPr="00CA7E9C" w:rsidRDefault="00CA7E9C" w:rsidP="00CA7E9C">
            <w:pPr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2ADEE806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14:paraId="4477F12A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86BC0EF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8D56125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CFCBDDA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70C463C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CEF572B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CA7E9C" w:rsidRPr="00CA7E9C" w14:paraId="0B08EBA4" w14:textId="77777777" w:rsidTr="00ED757A">
        <w:tc>
          <w:tcPr>
            <w:tcW w:w="4068" w:type="dxa"/>
          </w:tcPr>
          <w:p w14:paraId="64155B45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7E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CA7E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225B3F3C" w14:textId="77777777" w:rsidR="00CA7E9C" w:rsidRPr="00764FAD" w:rsidRDefault="00CA7E9C" w:rsidP="00CA7E9C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4F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</w:t>
            </w:r>
            <w:r w:rsidR="00764FAD" w:rsidRPr="00764F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3" w:type="dxa"/>
          </w:tcPr>
          <w:p w14:paraId="21959A1F" w14:textId="77777777" w:rsidR="00CA7E9C" w:rsidRPr="00764FAD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3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464905" w14:textId="77777777" w:rsidR="00CA7E9C" w:rsidRPr="00764FAD" w:rsidRDefault="00764FAD" w:rsidP="00CA7E9C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4F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="00CA7E9C" w:rsidRPr="00764F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764F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05</w:t>
            </w:r>
          </w:p>
        </w:tc>
        <w:tc>
          <w:tcPr>
            <w:tcW w:w="270" w:type="dxa"/>
          </w:tcPr>
          <w:p w14:paraId="3A6BE94F" w14:textId="77777777" w:rsidR="00CA7E9C" w:rsidRPr="00922CF5" w:rsidRDefault="00CA7E9C" w:rsidP="00CA7E9C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8E240C9" w14:textId="77777777" w:rsidR="00CA7E9C" w:rsidRPr="00922CF5" w:rsidRDefault="00CA7E9C" w:rsidP="00CA7E9C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764F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0.05</w:t>
            </w:r>
          </w:p>
        </w:tc>
        <w:tc>
          <w:tcPr>
            <w:tcW w:w="270" w:type="dxa"/>
          </w:tcPr>
          <w:p w14:paraId="7ADC3BA1" w14:textId="77777777" w:rsidR="00CA7E9C" w:rsidRPr="00922CF5" w:rsidRDefault="00CA7E9C" w:rsidP="00CA7E9C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DE87CCE" w14:textId="77777777" w:rsidR="00CA7E9C" w:rsidRPr="00922CF5" w:rsidRDefault="00764FAD" w:rsidP="00CA7E9C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764F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="00CA7E9C" w:rsidRPr="00764F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764FA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02</w:t>
            </w:r>
          </w:p>
        </w:tc>
      </w:tr>
      <w:bookmarkEnd w:id="2"/>
    </w:tbl>
    <w:p w14:paraId="7044AF58" w14:textId="77777777" w:rsidR="00E656B4" w:rsidRDefault="00E656B4" w:rsidP="00E656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1607A8B9" w14:textId="1EBD1290" w:rsidR="001F0EB6" w:rsidRDefault="001F0EB6" w:rsidP="00E656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567DD708" w14:textId="34AF3B01" w:rsidR="00CC2DBA" w:rsidRDefault="00CC2DBA" w:rsidP="00E656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41775AD2" w14:textId="77777777" w:rsidR="00CC2DBA" w:rsidRDefault="00CC2DBA" w:rsidP="00E656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47C602C2" w14:textId="77777777" w:rsidR="001F0EB6" w:rsidRPr="00BB29D0" w:rsidRDefault="001F0EB6" w:rsidP="00BB2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2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68"/>
        <w:gridCol w:w="1087"/>
        <w:gridCol w:w="263"/>
        <w:gridCol w:w="1080"/>
        <w:gridCol w:w="270"/>
        <w:gridCol w:w="1172"/>
        <w:gridCol w:w="270"/>
        <w:gridCol w:w="1080"/>
      </w:tblGrid>
      <w:tr w:rsidR="00E656B4" w:rsidRPr="00CA7E9C" w14:paraId="2559D279" w14:textId="77777777" w:rsidTr="001F0EB6">
        <w:trPr>
          <w:trHeight w:val="434"/>
        </w:trPr>
        <w:tc>
          <w:tcPr>
            <w:tcW w:w="4068" w:type="dxa"/>
          </w:tcPr>
          <w:p w14:paraId="1264A7AB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A7E9C">
              <w:rPr>
                <w:rFonts w:ascii="Angsana New" w:hAnsi="Angsana New"/>
                <w:sz w:val="30"/>
                <w:szCs w:val="30"/>
              </w:rPr>
              <w:br w:type="page"/>
            </w:r>
            <w:r w:rsidRPr="00CA7E9C">
              <w:rPr>
                <w:rFonts w:ascii="Angsana New" w:hAnsi="Angsana New"/>
                <w:sz w:val="20"/>
                <w:szCs w:val="20"/>
              </w:rPr>
              <w:br w:type="page"/>
              <w:t xml:space="preserve"> </w:t>
            </w:r>
          </w:p>
        </w:tc>
        <w:tc>
          <w:tcPr>
            <w:tcW w:w="2430" w:type="dxa"/>
            <w:gridSpan w:val="3"/>
          </w:tcPr>
          <w:p w14:paraId="3A8100C5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A7E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076182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703466D4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A7E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56B4" w:rsidRPr="00CA7E9C" w14:paraId="593F8A7A" w14:textId="77777777" w:rsidTr="001F0EB6">
        <w:tc>
          <w:tcPr>
            <w:tcW w:w="4068" w:type="dxa"/>
          </w:tcPr>
          <w:p w14:paraId="01EC3551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A7E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752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A7E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A7E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A7E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7" w:type="dxa"/>
          </w:tcPr>
          <w:p w14:paraId="5DC6113B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A7E9C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14:paraId="128FF61B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122FB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A7E9C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307C15D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91DFE1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A7E9C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646A56F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58656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A7E9C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</w:tr>
      <w:tr w:rsidR="00E656B4" w:rsidRPr="00CA7E9C" w14:paraId="20D5D3E7" w14:textId="77777777" w:rsidTr="001F0EB6">
        <w:tc>
          <w:tcPr>
            <w:tcW w:w="4068" w:type="dxa"/>
          </w:tcPr>
          <w:p w14:paraId="75B04043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059E314C" w14:textId="77777777" w:rsidR="00E656B4" w:rsidRPr="00CA7E9C" w:rsidRDefault="00E656B4" w:rsidP="0080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CA7E9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CA7E9C" w:rsidRPr="00CA7E9C" w14:paraId="53D88684" w14:textId="77777777" w:rsidTr="001F0EB6">
        <w:tc>
          <w:tcPr>
            <w:tcW w:w="4068" w:type="dxa"/>
          </w:tcPr>
          <w:p w14:paraId="462F0D99" w14:textId="77777777" w:rsidR="00CA7E9C" w:rsidRPr="00CA7E9C" w:rsidRDefault="00CA7E9C" w:rsidP="00CA7E9C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7E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162987C4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7E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CA7E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524A343B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3C2A6F6" w14:textId="77777777" w:rsidR="00CA7E9C" w:rsidRPr="00CA7E9C" w:rsidRDefault="000C5F10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5F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26,485</w:t>
            </w:r>
          </w:p>
        </w:tc>
        <w:tc>
          <w:tcPr>
            <w:tcW w:w="263" w:type="dxa"/>
          </w:tcPr>
          <w:p w14:paraId="5D8BD194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F40D08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8A4C5D2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39,72</w:t>
            </w:r>
            <w:r w:rsidR="001F0E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445E1ED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37F93CBB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F9BA0AE" w14:textId="77777777" w:rsidR="00CA7E9C" w:rsidRPr="00CA7E9C" w:rsidRDefault="000C5F10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5F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27,205</w:t>
            </w:r>
          </w:p>
        </w:tc>
        <w:tc>
          <w:tcPr>
            <w:tcW w:w="270" w:type="dxa"/>
          </w:tcPr>
          <w:p w14:paraId="40702FBE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E461AB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1683A834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22,046</w:t>
            </w:r>
          </w:p>
        </w:tc>
      </w:tr>
      <w:tr w:rsidR="00CA7E9C" w:rsidRPr="00CA7E9C" w14:paraId="01ADDF58" w14:textId="77777777" w:rsidTr="001F0EB6">
        <w:tc>
          <w:tcPr>
            <w:tcW w:w="4068" w:type="dxa"/>
          </w:tcPr>
          <w:p w14:paraId="34AD5590" w14:textId="77777777" w:rsidR="00CA7E9C" w:rsidRPr="00CA7E9C" w:rsidRDefault="00CA7E9C" w:rsidP="00CA7E9C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7" w:type="dxa"/>
          </w:tcPr>
          <w:p w14:paraId="78B84675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14:paraId="5073EBD7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A2B8255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233A795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52B0DB84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5E22F5E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1400FE0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CA7E9C" w:rsidRPr="00CA7E9C" w14:paraId="19CBF6F9" w14:textId="77777777" w:rsidTr="001F0EB6">
        <w:tc>
          <w:tcPr>
            <w:tcW w:w="4068" w:type="dxa"/>
          </w:tcPr>
          <w:p w14:paraId="065DD3B7" w14:textId="77777777" w:rsidR="00CA7E9C" w:rsidRPr="00CA7E9C" w:rsidRDefault="00CA7E9C" w:rsidP="00CA7E9C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CA7E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CA7E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CA7E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7E9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7" w:type="dxa"/>
          </w:tcPr>
          <w:p w14:paraId="588FD56B" w14:textId="77777777" w:rsidR="00CA7E9C" w:rsidRPr="00121C06" w:rsidRDefault="001F0EB6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C06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3" w:type="dxa"/>
          </w:tcPr>
          <w:p w14:paraId="20FB54B6" w14:textId="77777777" w:rsidR="00CA7E9C" w:rsidRPr="00121C06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ED956B" w14:textId="77777777" w:rsidR="00CA7E9C" w:rsidRPr="00121C06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C06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</w:tcPr>
          <w:p w14:paraId="098A18C5" w14:textId="77777777" w:rsidR="00CA7E9C" w:rsidRPr="00121C06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1E4EA74" w14:textId="77777777" w:rsidR="00CA7E9C" w:rsidRPr="00121C06" w:rsidRDefault="001F0EB6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C06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</w:tcPr>
          <w:p w14:paraId="1603100D" w14:textId="77777777" w:rsidR="00CA7E9C" w:rsidRPr="00121C06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8B8723" w14:textId="77777777" w:rsidR="00CA7E9C" w:rsidRPr="00121C06" w:rsidRDefault="00CA7E9C" w:rsidP="00CA7E9C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1C06">
              <w:rPr>
                <w:rFonts w:ascii="Angsana New" w:hAnsi="Angsana New" w:cs="Angsana New"/>
                <w:sz w:val="30"/>
                <w:szCs w:val="30"/>
                <w:lang w:bidi="th-TH"/>
              </w:rPr>
              <w:t>2,060</w:t>
            </w:r>
          </w:p>
        </w:tc>
      </w:tr>
      <w:tr w:rsidR="00CA7E9C" w:rsidRPr="00CA7E9C" w14:paraId="76F21258" w14:textId="77777777" w:rsidTr="001F0EB6">
        <w:tc>
          <w:tcPr>
            <w:tcW w:w="4068" w:type="dxa"/>
          </w:tcPr>
          <w:p w14:paraId="40CE7D35" w14:textId="77777777" w:rsidR="00CA7E9C" w:rsidRPr="00CA7E9C" w:rsidRDefault="00CA7E9C" w:rsidP="00CA7E9C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CA7E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7" w:type="dxa"/>
          </w:tcPr>
          <w:p w14:paraId="4CA6306C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E9C74BB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36E713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4BA623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D31454A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3BE0AF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2740E9" w14:textId="77777777" w:rsidR="00CA7E9C" w:rsidRPr="00CA7E9C" w:rsidRDefault="00CA7E9C" w:rsidP="00CA7E9C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A7E9C" w:rsidRPr="00CA7E9C" w14:paraId="542E962C" w14:textId="77777777" w:rsidTr="001F0EB6">
        <w:tc>
          <w:tcPr>
            <w:tcW w:w="4068" w:type="dxa"/>
          </w:tcPr>
          <w:p w14:paraId="3FB6A2CB" w14:textId="77777777" w:rsidR="00CA7E9C" w:rsidRPr="00CA7E9C" w:rsidRDefault="00CA7E9C" w:rsidP="00CA7E9C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A7E9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เมื่อวันที่ </w:t>
            </w:r>
            <w:r w:rsidRPr="00CA7E9C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CA7E9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087" w:type="dxa"/>
          </w:tcPr>
          <w:p w14:paraId="5C902414" w14:textId="77777777" w:rsidR="00CA7E9C" w:rsidRPr="00121C06" w:rsidRDefault="001F0EB6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21C0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</w:p>
        </w:tc>
        <w:tc>
          <w:tcPr>
            <w:tcW w:w="263" w:type="dxa"/>
          </w:tcPr>
          <w:p w14:paraId="20C50768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B9E916" w14:textId="77777777" w:rsidR="00CA7E9C" w:rsidRPr="00CA7E9C" w:rsidRDefault="00CA7E9C" w:rsidP="00CA7E9C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A7E9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142FD5B3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25EC4D" w14:textId="77777777" w:rsidR="00CA7E9C" w:rsidRPr="00CA7E9C" w:rsidRDefault="001F0EB6" w:rsidP="00CA7E9C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21C0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BE70942" w14:textId="77777777" w:rsidR="00CA7E9C" w:rsidRPr="00CA7E9C" w:rsidRDefault="00CA7E9C" w:rsidP="00CA7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5B072A" w14:textId="77777777" w:rsidR="00CA7E9C" w:rsidRPr="00CA7E9C" w:rsidRDefault="00CA7E9C" w:rsidP="00CA7E9C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A7E9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1F0EB6" w:rsidRPr="00CA7E9C" w14:paraId="3F39CC64" w14:textId="77777777" w:rsidTr="001F0EB6">
        <w:tc>
          <w:tcPr>
            <w:tcW w:w="4068" w:type="dxa"/>
          </w:tcPr>
          <w:p w14:paraId="1A43ED81" w14:textId="77777777" w:rsidR="001F0EB6" w:rsidRPr="00CA7E9C" w:rsidRDefault="001F0EB6" w:rsidP="001F0EB6">
            <w:pPr>
              <w:tabs>
                <w:tab w:val="left" w:pos="213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A7E9C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121C06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AFB2755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121C0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121C06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63" w:type="dxa"/>
          </w:tcPr>
          <w:p w14:paraId="5020CDEE" w14:textId="77777777" w:rsidR="001F0EB6" w:rsidRPr="00CA7E9C" w:rsidRDefault="001F0EB6" w:rsidP="001F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890C70" w14:textId="77777777" w:rsidR="001F0EB6" w:rsidRPr="00CA7E9C" w:rsidRDefault="001F0EB6" w:rsidP="001F0EB6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409,940</w:t>
            </w:r>
          </w:p>
        </w:tc>
        <w:tc>
          <w:tcPr>
            <w:tcW w:w="270" w:type="dxa"/>
          </w:tcPr>
          <w:p w14:paraId="45AEEA85" w14:textId="77777777" w:rsidR="001F0EB6" w:rsidRPr="00CA7E9C" w:rsidRDefault="001F0EB6" w:rsidP="001F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267D53E" w14:textId="77777777" w:rsidR="001F0EB6" w:rsidRPr="00CA7E9C" w:rsidRDefault="00121C06" w:rsidP="001F0EB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426,059</w:t>
            </w:r>
          </w:p>
        </w:tc>
        <w:tc>
          <w:tcPr>
            <w:tcW w:w="270" w:type="dxa"/>
          </w:tcPr>
          <w:p w14:paraId="446C9F10" w14:textId="77777777" w:rsidR="001F0EB6" w:rsidRPr="00CA7E9C" w:rsidRDefault="001F0EB6" w:rsidP="001F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1F061A" w14:textId="77777777" w:rsidR="001F0EB6" w:rsidRPr="00CA7E9C" w:rsidRDefault="001F0EB6" w:rsidP="001F0EB6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409,940</w:t>
            </w:r>
          </w:p>
        </w:tc>
      </w:tr>
      <w:tr w:rsidR="001F0EB6" w:rsidRPr="00CA7E9C" w14:paraId="5E41E49D" w14:textId="77777777" w:rsidTr="001F0EB6">
        <w:tc>
          <w:tcPr>
            <w:tcW w:w="4068" w:type="dxa"/>
          </w:tcPr>
          <w:p w14:paraId="2762F3F8" w14:textId="77777777" w:rsidR="001F0EB6" w:rsidRPr="00CA7E9C" w:rsidRDefault="001F0EB6" w:rsidP="001F0EB6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A7E9C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1A362A31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AFD5D03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E6134E" w14:textId="77777777" w:rsidR="001F0EB6" w:rsidRPr="00CA7E9C" w:rsidRDefault="001F0EB6" w:rsidP="001F0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7F81A9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B9E0091" w14:textId="77777777" w:rsidR="001F0EB6" w:rsidRPr="00CA7E9C" w:rsidRDefault="001F0EB6" w:rsidP="001F0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788A228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C18617" w14:textId="77777777" w:rsidR="001F0EB6" w:rsidRPr="00CA7E9C" w:rsidRDefault="001F0EB6" w:rsidP="001F0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1F0EB6" w:rsidRPr="00CA7E9C" w14:paraId="1143262D" w14:textId="77777777" w:rsidTr="001F0EB6">
        <w:tc>
          <w:tcPr>
            <w:tcW w:w="4068" w:type="dxa"/>
          </w:tcPr>
          <w:p w14:paraId="20EC4715" w14:textId="77777777" w:rsidR="001F0EB6" w:rsidRPr="00CA7E9C" w:rsidRDefault="001F0EB6" w:rsidP="001F0EB6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236FC79F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428,</w:t>
            </w:r>
            <w:r w:rsidR="00121C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63" w:type="dxa"/>
          </w:tcPr>
          <w:p w14:paraId="1249F42F" w14:textId="77777777" w:rsidR="001F0EB6" w:rsidRPr="00CA7E9C" w:rsidRDefault="001F0EB6" w:rsidP="001F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296540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</w:t>
            </w: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11E083D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82EEAA5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428,</w:t>
            </w:r>
            <w:r w:rsidR="00121C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1AEC97A8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82C819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</w:t>
            </w: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A7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1F0EB6" w:rsidRPr="00CA7E9C" w14:paraId="147CD1D0" w14:textId="77777777" w:rsidTr="001F0EB6">
        <w:tc>
          <w:tcPr>
            <w:tcW w:w="4068" w:type="dxa"/>
          </w:tcPr>
          <w:p w14:paraId="581C3D93" w14:textId="77777777" w:rsidR="001F0EB6" w:rsidRPr="00CA7E9C" w:rsidRDefault="001F0EB6" w:rsidP="001F0EB6">
            <w:pPr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4E7322B4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3" w:type="dxa"/>
          </w:tcPr>
          <w:p w14:paraId="320743EF" w14:textId="77777777" w:rsidR="001F0EB6" w:rsidRPr="00CA7E9C" w:rsidRDefault="001F0EB6" w:rsidP="001F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left" w:pos="871"/>
              </w:tabs>
              <w:spacing w:line="240" w:lineRule="auto"/>
              <w:ind w:left="-333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BC5FAEB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 w:cstheme="minorBidi"/>
                <w:b/>
                <w:bCs/>
                <w:sz w:val="16"/>
                <w:lang w:val="en-US" w:bidi="th-TH"/>
              </w:rPr>
            </w:pPr>
          </w:p>
        </w:tc>
        <w:tc>
          <w:tcPr>
            <w:tcW w:w="270" w:type="dxa"/>
          </w:tcPr>
          <w:p w14:paraId="5537F411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E9B2330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94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0A1E1AD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5B5947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87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1F0EB6" w:rsidRPr="00D50A39" w14:paraId="69AAEB9D" w14:textId="77777777" w:rsidTr="001F0EB6">
        <w:tc>
          <w:tcPr>
            <w:tcW w:w="4068" w:type="dxa"/>
          </w:tcPr>
          <w:p w14:paraId="1389CF6A" w14:textId="77777777" w:rsidR="001F0EB6" w:rsidRPr="00CA7E9C" w:rsidRDefault="001F0EB6" w:rsidP="001F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33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7E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CA7E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28E6C77D" w14:textId="77777777" w:rsidR="001F0EB6" w:rsidRPr="00CA7E9C" w:rsidRDefault="001F0EB6" w:rsidP="001F0EB6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0.06</w:t>
            </w:r>
          </w:p>
        </w:tc>
        <w:tc>
          <w:tcPr>
            <w:tcW w:w="263" w:type="dxa"/>
          </w:tcPr>
          <w:p w14:paraId="387FBFCE" w14:textId="77777777" w:rsidR="001F0EB6" w:rsidRPr="00CA7E9C" w:rsidRDefault="001F0EB6" w:rsidP="001F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3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7EE20EC" w14:textId="77777777" w:rsidR="001F0EB6" w:rsidRPr="00CA7E9C" w:rsidRDefault="001F0EB6" w:rsidP="001F0EB6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</w:t>
            </w: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</w:tcPr>
          <w:p w14:paraId="2571C478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188AF50E" w14:textId="77777777" w:rsidR="001F0EB6" w:rsidRPr="00CA7E9C" w:rsidRDefault="001F0EB6" w:rsidP="001F0EB6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0.06</w:t>
            </w:r>
          </w:p>
        </w:tc>
        <w:tc>
          <w:tcPr>
            <w:tcW w:w="270" w:type="dxa"/>
          </w:tcPr>
          <w:p w14:paraId="25E7DC2D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2133"/>
              </w:tabs>
              <w:spacing w:line="240" w:lineRule="auto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AF665C4" w14:textId="77777777" w:rsidR="001F0EB6" w:rsidRPr="00CA7E9C" w:rsidRDefault="001F0EB6" w:rsidP="001F0EB6">
            <w:pPr>
              <w:pStyle w:val="acctfourfigures"/>
              <w:tabs>
                <w:tab w:val="clear" w:pos="765"/>
                <w:tab w:val="left" w:pos="882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A7E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</w:tbl>
    <w:p w14:paraId="5D1DD6F3" w14:textId="77777777" w:rsidR="001F0EB6" w:rsidRDefault="001F0EB6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5CCC1E37" w14:textId="77777777" w:rsidR="00024FAF" w:rsidRDefault="00564A00" w:rsidP="00D50A39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1</w:t>
      </w:r>
      <w:r w:rsidR="00450BAC">
        <w:rPr>
          <w:rFonts w:ascii="Angsana New" w:hAnsi="Angsana New" w:hint="cs"/>
          <w:sz w:val="30"/>
          <w:szCs w:val="30"/>
          <w:u w:val="none"/>
          <w:cs/>
          <w:lang w:val="th-TH"/>
        </w:rPr>
        <w:t>7</w:t>
      </w:r>
      <w:r w:rsidR="00B036A2" w:rsidRPr="000063F2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024FAF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1DAFFA13" w14:textId="77777777" w:rsidR="00024FAF" w:rsidRPr="00014453" w:rsidRDefault="00024FAF" w:rsidP="00024FAF">
      <w:pPr>
        <w:rPr>
          <w:rFonts w:cs="Arial"/>
          <w:cs/>
          <w:lang w:val="th-TH" w:eastAsia="x-none"/>
        </w:rPr>
      </w:pPr>
    </w:p>
    <w:p w14:paraId="3C91808F" w14:textId="195FC693" w:rsidR="006B4C71" w:rsidRDefault="006B4C71" w:rsidP="006B4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  <w:r w:rsidRPr="006B4C71">
        <w:rPr>
          <w:rFonts w:ascii="Angsana New" w:hAnsi="Angsana New" w:hint="cs"/>
          <w:sz w:val="30"/>
          <w:szCs w:val="30"/>
          <w:cs/>
        </w:rPr>
        <w:t>เงินปันผลที่กลุ่มบริษัท จ่ายให้ผู้ถือหุ้น</w:t>
      </w:r>
      <w:r w:rsidRPr="006B4C71">
        <w:rPr>
          <w:rFonts w:ascii="Angsana New" w:hAnsi="Angsana New"/>
          <w:sz w:val="30"/>
          <w:szCs w:val="30"/>
          <w:cs/>
        </w:rPr>
        <w:t xml:space="preserve"> </w:t>
      </w:r>
      <w:r w:rsidRPr="006B4C71">
        <w:rPr>
          <w:rFonts w:ascii="Angsana New" w:hAnsi="Angsana New" w:hint="cs"/>
          <w:sz w:val="30"/>
          <w:szCs w:val="30"/>
          <w:cs/>
        </w:rPr>
        <w:t>มีดังนี้</w:t>
      </w:r>
      <w:r>
        <w:rPr>
          <w:rFonts w:ascii="Angsana New" w:hAnsi="Angsana New"/>
          <w:sz w:val="30"/>
          <w:szCs w:val="30"/>
        </w:rPr>
        <w:br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890"/>
        <w:gridCol w:w="1350"/>
        <w:gridCol w:w="236"/>
        <w:gridCol w:w="1474"/>
      </w:tblGrid>
      <w:tr w:rsidR="00651367" w:rsidRPr="000307FB" w14:paraId="3704F3E2" w14:textId="77777777" w:rsidTr="00755A6A">
        <w:tc>
          <w:tcPr>
            <w:tcW w:w="2610" w:type="dxa"/>
            <w:vAlign w:val="bottom"/>
          </w:tcPr>
          <w:p w14:paraId="7C8E9177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6F6D88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1D5C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41C9B214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1D5C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71C18187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D5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7931733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D5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0EDBC71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4B632EBD" w14:textId="77777777" w:rsidR="00651367" w:rsidRPr="00B81D5C" w:rsidDel="00D43E7A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D5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51367" w:rsidRPr="000307FB" w14:paraId="2570F825" w14:textId="77777777" w:rsidTr="00755A6A">
        <w:tc>
          <w:tcPr>
            <w:tcW w:w="2610" w:type="dxa"/>
          </w:tcPr>
          <w:p w14:paraId="540CFC2B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32DA03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E25724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35E6CF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81D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2E447CC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3AA34A95" w14:textId="1619F2FC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81D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F04B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81D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1367" w:rsidRPr="000307FB" w14:paraId="50985EC6" w14:textId="77777777" w:rsidTr="00755A6A">
        <w:tc>
          <w:tcPr>
            <w:tcW w:w="2610" w:type="dxa"/>
          </w:tcPr>
          <w:p w14:paraId="79EC57E3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81D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81D5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7AF4A55C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78AB0B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4678C6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40B1C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7B2071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1367" w14:paraId="62A9D5AB" w14:textId="77777777" w:rsidTr="00755A6A">
        <w:tc>
          <w:tcPr>
            <w:tcW w:w="2610" w:type="dxa"/>
          </w:tcPr>
          <w:p w14:paraId="0078B5F7" w14:textId="34AA863A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D5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31E964A7" w14:textId="2279D3D5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1D5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B81D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B81D5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81D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61C71CAE" w14:textId="6AB15885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1D5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B81D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1D5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A42587" w14:textId="6717890A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1D5C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6A4073D2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5A83FF1" w14:textId="5C00B42D" w:rsidR="00651367" w:rsidRPr="00B81D5C" w:rsidRDefault="00651367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1D5C">
              <w:rPr>
                <w:rFonts w:ascii="Angsana New" w:hAnsi="Angsana New" w:cs="Angsana New"/>
                <w:sz w:val="30"/>
                <w:szCs w:val="30"/>
              </w:rPr>
              <w:t>103</w:t>
            </w:r>
            <w:r w:rsidR="00093CF2" w:rsidRPr="00B81D5C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651367" w:rsidRPr="00526E2F" w14:paraId="1CB4B5BC" w14:textId="77777777" w:rsidTr="00755A6A">
        <w:tc>
          <w:tcPr>
            <w:tcW w:w="2610" w:type="dxa"/>
          </w:tcPr>
          <w:p w14:paraId="2876E826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4B4CA46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56C0E2C7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0C8D62B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3CCFC58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9F9BC2C" w14:textId="77777777" w:rsidR="00651367" w:rsidRPr="00B81D5C" w:rsidRDefault="00651367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51367" w:rsidRPr="000307FB" w14:paraId="053AE906" w14:textId="77777777" w:rsidTr="00755A6A">
        <w:tc>
          <w:tcPr>
            <w:tcW w:w="2610" w:type="dxa"/>
          </w:tcPr>
          <w:p w14:paraId="5BACA74A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81D5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81D5C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30" w:type="dxa"/>
          </w:tcPr>
          <w:p w14:paraId="099AB25B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B8F2D3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48511B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C6B73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992F12C" w14:textId="77777777" w:rsidR="00651367" w:rsidRPr="00B81D5C" w:rsidRDefault="00651367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1367" w:rsidRPr="000307FB" w14:paraId="5E18A118" w14:textId="77777777" w:rsidTr="00755A6A">
        <w:tc>
          <w:tcPr>
            <w:tcW w:w="2610" w:type="dxa"/>
          </w:tcPr>
          <w:p w14:paraId="400A3BF5" w14:textId="1B721604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1D5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B81D5C" w:rsidRPr="00B81D5C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30" w:type="dxa"/>
          </w:tcPr>
          <w:p w14:paraId="63AB095B" w14:textId="390AF502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1D5C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B81D5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B81D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81D5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90" w:type="dxa"/>
          </w:tcPr>
          <w:p w14:paraId="3392E2B8" w14:textId="0804CA4C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1D5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B81D5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55A6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5106D95" w14:textId="020EEF42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1D5C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0248C493" w14:textId="77777777" w:rsidR="00651367" w:rsidRPr="00B81D5C" w:rsidRDefault="00651367" w:rsidP="00651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CA9EDE8" w14:textId="090655C1" w:rsidR="00651367" w:rsidRPr="00B81D5C" w:rsidRDefault="00651367" w:rsidP="007B2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1D5C">
              <w:rPr>
                <w:rFonts w:ascii="Angsana New" w:hAnsi="Angsana New" w:cs="Angsana New"/>
                <w:sz w:val="30"/>
                <w:szCs w:val="30"/>
              </w:rPr>
              <w:t>41.20</w:t>
            </w:r>
          </w:p>
        </w:tc>
      </w:tr>
    </w:tbl>
    <w:p w14:paraId="33F80BB1" w14:textId="77777777" w:rsidR="00E737A7" w:rsidRDefault="00E737A7" w:rsidP="00B81D5C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0" w:right="-45" w:firstLine="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4DE56163" w14:textId="77777777" w:rsidR="00E737A7" w:rsidRDefault="00E737A7" w:rsidP="00E737A7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 xml:space="preserve">18 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3D5F5DE" w14:textId="77777777" w:rsidR="007F1D87" w:rsidRDefault="007F1D87" w:rsidP="007F1D8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463CDB" w14:textId="77777777" w:rsidR="007F1D87" w:rsidRPr="00F67E38" w:rsidRDefault="007F1D87" w:rsidP="00F67E3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A0D2E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มูลค่ายุติธรรมของสินทรัพย์และหนี้สินทางการเงินส่วนที่หมุนเวียน 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0B999D77" w14:textId="77777777" w:rsidR="001A636B" w:rsidRDefault="001A636B" w:rsidP="00CF0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3BD17E" w14:textId="77777777" w:rsidR="00B036A2" w:rsidRPr="00E737A7" w:rsidRDefault="00024FAF" w:rsidP="00E737A7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E737A7">
        <w:rPr>
          <w:rFonts w:ascii="Angsana New" w:hAnsi="Angsana New"/>
          <w:sz w:val="30"/>
          <w:szCs w:val="30"/>
          <w:u w:val="none"/>
          <w:lang w:val="en-US"/>
        </w:rPr>
        <w:t>9</w:t>
      </w:r>
      <w:r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="00B036A2" w:rsidRPr="000063F2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1E082A0" w14:textId="77777777" w:rsidR="00B036A2" w:rsidRPr="00060829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5"/>
        <w:gridCol w:w="1073"/>
        <w:gridCol w:w="267"/>
        <w:gridCol w:w="1110"/>
        <w:gridCol w:w="267"/>
        <w:gridCol w:w="1173"/>
        <w:gridCol w:w="269"/>
        <w:gridCol w:w="1070"/>
      </w:tblGrid>
      <w:tr w:rsidR="00B036A2" w:rsidRPr="000063F2" w14:paraId="1B5AD8CA" w14:textId="77777777" w:rsidTr="008954B7">
        <w:tc>
          <w:tcPr>
            <w:tcW w:w="2160" w:type="pct"/>
          </w:tcPr>
          <w:p w14:paraId="0D000247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  <w:gridSpan w:val="3"/>
          </w:tcPr>
          <w:p w14:paraId="54642294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208F57DE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4" w:type="pct"/>
            <w:gridSpan w:val="3"/>
          </w:tcPr>
          <w:p w14:paraId="362A99CB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50D39" w:rsidRPr="000063F2" w14:paraId="599AF482" w14:textId="77777777" w:rsidTr="008954B7">
        <w:tc>
          <w:tcPr>
            <w:tcW w:w="2160" w:type="pct"/>
          </w:tcPr>
          <w:p w14:paraId="073B8146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0DAFD46" w14:textId="77777777" w:rsidR="00050D39" w:rsidRPr="000063F2" w:rsidRDefault="00CD3E20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50D39" w:rsidRPr="000063F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050D39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5" w:type="pct"/>
          </w:tcPr>
          <w:p w14:paraId="3C332BAA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21EEC4E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0063F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5" w:type="pct"/>
          </w:tcPr>
          <w:p w14:paraId="475C341E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7483D30" w14:textId="77777777" w:rsidR="00050D39" w:rsidRPr="000063F2" w:rsidRDefault="00CD3E20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D3E2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Pr="00CD3E2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  <w:r w:rsidR="00050D39" w:rsidRPr="000063F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25</w:t>
            </w:r>
            <w:r w:rsidR="00050D39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6" w:type="pct"/>
          </w:tcPr>
          <w:p w14:paraId="69602F8E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A0D419D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0063F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B036A2" w:rsidRPr="000063F2" w14:paraId="4FE807A1" w14:textId="77777777" w:rsidTr="008954B7">
        <w:tc>
          <w:tcPr>
            <w:tcW w:w="2160" w:type="pct"/>
          </w:tcPr>
          <w:p w14:paraId="28A2FC37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40" w:type="pct"/>
            <w:gridSpan w:val="7"/>
          </w:tcPr>
          <w:p w14:paraId="0FB28D6B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036A2" w:rsidRPr="00D24482" w14:paraId="781FDD34" w14:textId="77777777" w:rsidTr="008954B7">
        <w:tc>
          <w:tcPr>
            <w:tcW w:w="2160" w:type="pct"/>
          </w:tcPr>
          <w:p w14:paraId="13798974" w14:textId="77777777" w:rsidR="00B036A2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</w:tcPr>
          <w:p w14:paraId="389AD213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679FFD1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157B165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C3D3993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3D673A0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1E95F1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16B3012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35A6" w:rsidRPr="00D24482" w14:paraId="5CD54C8C" w14:textId="77777777" w:rsidTr="008954B7">
        <w:tc>
          <w:tcPr>
            <w:tcW w:w="2160" w:type="pct"/>
          </w:tcPr>
          <w:p w14:paraId="79761CB5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สัญญาที่ยังไม่รับรู้</w:t>
            </w:r>
          </w:p>
        </w:tc>
        <w:tc>
          <w:tcPr>
            <w:tcW w:w="583" w:type="pct"/>
          </w:tcPr>
          <w:p w14:paraId="43383FAB" w14:textId="77777777" w:rsidR="00CB35A6" w:rsidRPr="00CB35A6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FEF5CF5" w14:textId="77777777" w:rsidR="00CB35A6" w:rsidRPr="00CB35A6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CCE1B09" w14:textId="77777777" w:rsidR="00CB35A6" w:rsidRPr="00CB35A6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9F02807" w14:textId="77777777" w:rsidR="00CB35A6" w:rsidRPr="00CB35A6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14:paraId="5D3C3C7A" w14:textId="77777777" w:rsidR="00CB35A6" w:rsidRPr="00CB35A6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AE90D67" w14:textId="77777777" w:rsidR="00CB35A6" w:rsidRPr="00CB35A6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09B416A4" w14:textId="77777777" w:rsidR="00CB35A6" w:rsidRPr="00CB35A6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35A6" w:rsidRPr="00D24482" w14:paraId="004BFC36" w14:textId="77777777" w:rsidTr="008954B7">
        <w:tc>
          <w:tcPr>
            <w:tcW w:w="2160" w:type="pct"/>
          </w:tcPr>
          <w:p w14:paraId="7DE66ED2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0C3677F0" w14:textId="77777777" w:rsidR="00CB35A6" w:rsidRPr="008A66B6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66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145" w:type="pct"/>
          </w:tcPr>
          <w:p w14:paraId="20A3D93A" w14:textId="77777777" w:rsidR="00CB35A6" w:rsidRPr="008A66B6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48D151E6" w14:textId="77777777" w:rsidR="00CB35A6" w:rsidRPr="008A66B6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66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8A66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13FB781" w14:textId="77777777" w:rsidR="00CB35A6" w:rsidRPr="008A66B6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46F8643" w14:textId="77777777" w:rsidR="00CB35A6" w:rsidRPr="008A66B6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66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678</w:t>
            </w:r>
          </w:p>
        </w:tc>
        <w:tc>
          <w:tcPr>
            <w:tcW w:w="146" w:type="pct"/>
          </w:tcPr>
          <w:p w14:paraId="657E8D3B" w14:textId="77777777" w:rsidR="00CB35A6" w:rsidRPr="008A66B6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2FD08EB" w14:textId="77777777" w:rsidR="00CB35A6" w:rsidRPr="008A66B6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66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8A66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B35A6" w:rsidRPr="00D24482" w14:paraId="548AB8A6" w14:textId="77777777" w:rsidTr="008954B7">
        <w:tc>
          <w:tcPr>
            <w:tcW w:w="2160" w:type="pct"/>
          </w:tcPr>
          <w:p w14:paraId="7E17591D" w14:textId="77777777" w:rsidR="00CB35A6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0C2A1E6" w14:textId="77777777" w:rsidR="00CB35A6" w:rsidRDefault="00CB35A6" w:rsidP="00CB35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5C9E03B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4CABEB95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A799D26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68EBBD5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CC8AC20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498027FC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35A6" w:rsidRPr="00D24482" w14:paraId="35213B36" w14:textId="77777777" w:rsidTr="008954B7">
        <w:tc>
          <w:tcPr>
            <w:tcW w:w="2160" w:type="pct"/>
          </w:tcPr>
          <w:p w14:paraId="68DAAACB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06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</w:t>
            </w:r>
          </w:p>
        </w:tc>
        <w:tc>
          <w:tcPr>
            <w:tcW w:w="583" w:type="pct"/>
          </w:tcPr>
          <w:p w14:paraId="27D71C91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26FB2F5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2311109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F674A4E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89A807B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A3FC920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C138D52" w14:textId="77777777" w:rsidR="00CB35A6" w:rsidRPr="000063F2" w:rsidRDefault="00CB35A6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036A2" w:rsidRPr="000063F2" w14:paraId="422AAAFF" w14:textId="77777777" w:rsidTr="008954B7">
        <w:tc>
          <w:tcPr>
            <w:tcW w:w="2160" w:type="pct"/>
          </w:tcPr>
          <w:p w14:paraId="56E957D7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ที่ยกเลิกไม่ได้</w:t>
            </w:r>
          </w:p>
        </w:tc>
        <w:tc>
          <w:tcPr>
            <w:tcW w:w="583" w:type="pct"/>
          </w:tcPr>
          <w:p w14:paraId="50DBA90C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5F11850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5D3E7E91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18A61C8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74D61F14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57331E8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F4E83FF" w14:textId="77777777" w:rsidR="00B036A2" w:rsidRPr="000063F2" w:rsidRDefault="00B036A2" w:rsidP="005A6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50D39" w:rsidRPr="000063F2" w14:paraId="5D7B15BD" w14:textId="77777777" w:rsidTr="008954B7">
        <w:tc>
          <w:tcPr>
            <w:tcW w:w="2160" w:type="pct"/>
          </w:tcPr>
          <w:p w14:paraId="79EEDEE9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ภายในหนึ่งปี</w:t>
            </w:r>
          </w:p>
        </w:tc>
        <w:tc>
          <w:tcPr>
            <w:tcW w:w="583" w:type="pct"/>
          </w:tcPr>
          <w:p w14:paraId="5BEA8E86" w14:textId="77777777" w:rsidR="00050D39" w:rsidRPr="00C133DD" w:rsidRDefault="00C133DD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FC17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C17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145" w:type="pct"/>
          </w:tcPr>
          <w:p w14:paraId="506A8A83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2250A9A5" w14:textId="77777777" w:rsidR="00050D39" w:rsidRPr="00FC172A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FC172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C172A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  <w:tc>
          <w:tcPr>
            <w:tcW w:w="145" w:type="pct"/>
          </w:tcPr>
          <w:p w14:paraId="0B88E18E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1D41CA6C" w14:textId="77777777" w:rsidR="00050D39" w:rsidRPr="000063F2" w:rsidRDefault="00D24482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="00FC172A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FC172A">
              <w:rPr>
                <w:rFonts w:ascii="Angsana New" w:hAnsi="Angsana New" w:cs="Angsana New"/>
                <w:sz w:val="30"/>
                <w:szCs w:val="30"/>
                <w:lang w:bidi="th-TH"/>
              </w:rPr>
              <w:t>288</w:t>
            </w:r>
          </w:p>
        </w:tc>
        <w:tc>
          <w:tcPr>
            <w:tcW w:w="146" w:type="pct"/>
          </w:tcPr>
          <w:p w14:paraId="7FFF4FCC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0A538A7" w14:textId="77777777" w:rsidR="00050D39" w:rsidRPr="00FC172A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FC17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C172A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</w:tr>
      <w:tr w:rsidR="00050D39" w:rsidRPr="000063F2" w14:paraId="1F342900" w14:textId="77777777" w:rsidTr="008954B7">
        <w:tc>
          <w:tcPr>
            <w:tcW w:w="2160" w:type="pct"/>
          </w:tcPr>
          <w:p w14:paraId="55FDE0E8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หลังจากหนึ่งปีแต่ไม่เกินห้าปี</w:t>
            </w:r>
          </w:p>
        </w:tc>
        <w:tc>
          <w:tcPr>
            <w:tcW w:w="583" w:type="pct"/>
          </w:tcPr>
          <w:p w14:paraId="07AA0325" w14:textId="77777777" w:rsidR="00050D39" w:rsidRPr="009017C4" w:rsidRDefault="00FC172A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98</w:t>
            </w:r>
            <w:r w:rsidR="00C133DD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200</w:t>
            </w:r>
          </w:p>
        </w:tc>
        <w:tc>
          <w:tcPr>
            <w:tcW w:w="145" w:type="pct"/>
          </w:tcPr>
          <w:p w14:paraId="20475445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B78ACE3" w14:textId="77777777" w:rsidR="00050D39" w:rsidRPr="00FC172A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FC17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C172A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  <w:tc>
          <w:tcPr>
            <w:tcW w:w="145" w:type="pct"/>
          </w:tcPr>
          <w:p w14:paraId="0F8D67CB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ED39CCE" w14:textId="77777777" w:rsidR="00050D39" w:rsidRPr="000063F2" w:rsidRDefault="00FC172A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98</w:t>
            </w:r>
            <w:r w:rsidR="00D2448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200</w:t>
            </w:r>
          </w:p>
        </w:tc>
        <w:tc>
          <w:tcPr>
            <w:tcW w:w="146" w:type="pct"/>
          </w:tcPr>
          <w:p w14:paraId="57335E4E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8B5BD83" w14:textId="77777777" w:rsidR="00050D39" w:rsidRPr="00FC172A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FC17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C172A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</w:tr>
      <w:tr w:rsidR="00050D39" w:rsidRPr="000063F2" w14:paraId="037EB40F" w14:textId="77777777" w:rsidTr="008954B7">
        <w:tc>
          <w:tcPr>
            <w:tcW w:w="2160" w:type="pct"/>
          </w:tcPr>
          <w:p w14:paraId="2F15B9BF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F839892" w14:textId="77777777" w:rsidR="00050D39" w:rsidRPr="009017C4" w:rsidRDefault="00C133DD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FC17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FC17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889</w:t>
            </w:r>
          </w:p>
        </w:tc>
        <w:tc>
          <w:tcPr>
            <w:tcW w:w="145" w:type="pct"/>
          </w:tcPr>
          <w:p w14:paraId="2680FE1F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DA1A016" w14:textId="77777777" w:rsidR="00050D39" w:rsidRPr="00FC172A" w:rsidRDefault="00FC172A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239</w:t>
            </w:r>
            <w:r w:rsidR="00050D39" w:rsidRPr="00F46C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145" w:type="pct"/>
          </w:tcPr>
          <w:p w14:paraId="7C874800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CE22A4C" w14:textId="77777777" w:rsidR="00050D39" w:rsidRPr="000063F2" w:rsidRDefault="00D24482" w:rsidP="00050D3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FC17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8954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FC17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488</w:t>
            </w:r>
          </w:p>
        </w:tc>
        <w:tc>
          <w:tcPr>
            <w:tcW w:w="146" w:type="pct"/>
          </w:tcPr>
          <w:p w14:paraId="3B7DA104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D96F696" w14:textId="77777777" w:rsidR="00050D39" w:rsidRPr="00FC172A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C17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C17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088</w:t>
            </w:r>
          </w:p>
        </w:tc>
      </w:tr>
      <w:tr w:rsidR="00050D39" w:rsidRPr="000063F2" w14:paraId="1D96F936" w14:textId="77777777" w:rsidTr="008954B7">
        <w:tc>
          <w:tcPr>
            <w:tcW w:w="2160" w:type="pct"/>
          </w:tcPr>
          <w:p w14:paraId="2ECE5594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3" w:type="pct"/>
          </w:tcPr>
          <w:p w14:paraId="3CB5D619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6E353ED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A177293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0937C8B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651DC62C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248728E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05F92FD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D3E20" w:rsidRPr="000063F2" w14:paraId="5EA3AC6B" w14:textId="77777777" w:rsidTr="008954B7">
        <w:tc>
          <w:tcPr>
            <w:tcW w:w="2160" w:type="pct"/>
          </w:tcPr>
          <w:p w14:paraId="43E3457D" w14:textId="77777777" w:rsidR="00CD3E20" w:rsidRPr="000063F2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06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583" w:type="pct"/>
          </w:tcPr>
          <w:p w14:paraId="00EDA115" w14:textId="77777777" w:rsidR="00CD3E20" w:rsidRDefault="00CD3E20" w:rsidP="00CD3E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37495FD9" w14:textId="77777777" w:rsidR="00CD3E20" w:rsidRPr="000063F2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4EECAAC" w14:textId="77777777" w:rsidR="00CD3E20" w:rsidRPr="009C6A56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E1E853" w14:textId="77777777" w:rsidR="00CD3E20" w:rsidRPr="000063F2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09A88B4" w14:textId="77777777" w:rsidR="00CD3E20" w:rsidRDefault="00CD3E20" w:rsidP="00CD3E20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637B1EFB" w14:textId="77777777" w:rsidR="00CD3E20" w:rsidRPr="000063F2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056068DD" w14:textId="77777777" w:rsidR="00CD3E20" w:rsidRPr="009C6A56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E20" w:rsidRPr="000063F2" w14:paraId="40B71345" w14:textId="77777777" w:rsidTr="008954B7">
        <w:tc>
          <w:tcPr>
            <w:tcW w:w="2160" w:type="pct"/>
          </w:tcPr>
          <w:p w14:paraId="481A5F4F" w14:textId="77777777" w:rsidR="00CD3E20" w:rsidRPr="000063F2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หนังสือค้ำประกันจากธนาคาร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36C73CC1" w14:textId="113966BD" w:rsidR="00CD3E20" w:rsidRPr="008A66B6" w:rsidRDefault="00F0039F" w:rsidP="00CD3E2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5432DF" w:rsidRPr="008A66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6,400</w:t>
            </w:r>
          </w:p>
        </w:tc>
        <w:tc>
          <w:tcPr>
            <w:tcW w:w="145" w:type="pct"/>
          </w:tcPr>
          <w:p w14:paraId="147296E7" w14:textId="77777777" w:rsidR="00CD3E20" w:rsidRPr="008A66B6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0B13C6C8" w14:textId="77777777" w:rsidR="00CD3E20" w:rsidRPr="008A66B6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66B6">
              <w:rPr>
                <w:rFonts w:ascii="Angsana New" w:hAnsi="Angsana New"/>
                <w:b/>
                <w:bCs/>
                <w:sz w:val="30"/>
                <w:szCs w:val="30"/>
              </w:rPr>
              <w:t>46,100</w:t>
            </w:r>
          </w:p>
        </w:tc>
        <w:tc>
          <w:tcPr>
            <w:tcW w:w="145" w:type="pct"/>
          </w:tcPr>
          <w:p w14:paraId="10BD963D" w14:textId="77777777" w:rsidR="00CD3E20" w:rsidRPr="008A66B6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6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543962BF" w14:textId="0F2B40AD" w:rsidR="00CD3E20" w:rsidRPr="008A66B6" w:rsidRDefault="00F0039F" w:rsidP="00CD3E20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 w:rsidR="00D24482" w:rsidRPr="008A66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6,400</w:t>
            </w:r>
          </w:p>
        </w:tc>
        <w:tc>
          <w:tcPr>
            <w:tcW w:w="146" w:type="pct"/>
          </w:tcPr>
          <w:p w14:paraId="388E2941" w14:textId="77777777" w:rsidR="00CD3E20" w:rsidRPr="008A66B6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0D183B8" w14:textId="77777777" w:rsidR="00CD3E20" w:rsidRPr="008A66B6" w:rsidRDefault="00CD3E20" w:rsidP="00CD3E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66B6">
              <w:rPr>
                <w:rFonts w:ascii="Angsana New" w:hAnsi="Angsana New"/>
                <w:b/>
                <w:bCs/>
                <w:sz w:val="30"/>
                <w:szCs w:val="30"/>
              </w:rPr>
              <w:t>46,100</w:t>
            </w:r>
          </w:p>
        </w:tc>
      </w:tr>
    </w:tbl>
    <w:p w14:paraId="4A6B0759" w14:textId="77777777" w:rsidR="00981B36" w:rsidRDefault="00981B36" w:rsidP="00050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rPr>
          <w:rFonts w:ascii="Angsana New" w:hAnsi="Angsana New" w:cs="Angsana New"/>
          <w:i/>
          <w:iCs/>
          <w:sz w:val="30"/>
          <w:szCs w:val="30"/>
        </w:rPr>
      </w:pPr>
    </w:p>
    <w:p w14:paraId="0705AD8A" w14:textId="77777777" w:rsidR="007D1ACA" w:rsidRPr="006E1C60" w:rsidRDefault="00024FAF" w:rsidP="008A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024FAF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การค้ำประกัน</w:t>
      </w:r>
    </w:p>
    <w:p w14:paraId="7FDF3031" w14:textId="77777777" w:rsidR="007D1ACA" w:rsidRPr="008056C7" w:rsidRDefault="007D1ACA" w:rsidP="007D1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048B652" w14:textId="77777777" w:rsidR="007D1ACA" w:rsidRPr="008056C7" w:rsidRDefault="000504F2" w:rsidP="008A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บริษัทมีสัญญาบริการค้ำประกันที่จัดทำขึ้นระหว่างบริษัทและบริษัทย่อย ประกอบด้วยรายละเอียดดังนี้</w:t>
      </w:r>
    </w:p>
    <w:p w14:paraId="70873EA1" w14:textId="77777777" w:rsidR="007D1ACA" w:rsidRPr="008056C7" w:rsidRDefault="007D1ACA" w:rsidP="007D1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80"/>
      </w:tblGrid>
      <w:tr w:rsidR="007D1ACA" w:rsidRPr="008056C7" w14:paraId="11D7DEF3" w14:textId="77777777" w:rsidTr="00606493">
        <w:trPr>
          <w:cantSplit/>
        </w:trPr>
        <w:tc>
          <w:tcPr>
            <w:tcW w:w="4230" w:type="dxa"/>
          </w:tcPr>
          <w:p w14:paraId="0F7A9456" w14:textId="77777777" w:rsidR="007D1ACA" w:rsidRPr="008056C7" w:rsidRDefault="007D1ACA" w:rsidP="0060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C9965CE" w14:textId="77777777" w:rsidR="007D1ACA" w:rsidRPr="008056C7" w:rsidRDefault="007D1ACA" w:rsidP="0060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56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E38360" w14:textId="77777777" w:rsidR="007D1ACA" w:rsidRPr="008056C7" w:rsidRDefault="007D1ACA" w:rsidP="0060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5A33D74F" w14:textId="77777777" w:rsidR="007D1ACA" w:rsidRPr="008056C7" w:rsidRDefault="007D1ACA" w:rsidP="0060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56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D39" w:rsidRPr="008056C7" w14:paraId="6D27660F" w14:textId="77777777" w:rsidTr="00606493">
        <w:trPr>
          <w:cantSplit/>
        </w:trPr>
        <w:tc>
          <w:tcPr>
            <w:tcW w:w="4230" w:type="dxa"/>
          </w:tcPr>
          <w:p w14:paraId="2190BD50" w14:textId="77777777" w:rsidR="00050D39" w:rsidRPr="008056C7" w:rsidRDefault="00050D39" w:rsidP="0005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BB5FE8" w14:textId="77777777" w:rsidR="00050D39" w:rsidRPr="000063F2" w:rsidRDefault="00CD3E20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50D3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2562</w:t>
            </w:r>
          </w:p>
        </w:tc>
        <w:tc>
          <w:tcPr>
            <w:tcW w:w="270" w:type="dxa"/>
          </w:tcPr>
          <w:p w14:paraId="575B29D0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5FE4EE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0063F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14:paraId="7CDE6C87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BF670B9" w14:textId="77777777" w:rsidR="00050D39" w:rsidRPr="000063F2" w:rsidRDefault="00CD3E20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D3E2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 w:rsidRPr="00CD3E2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  <w:r w:rsidRPr="00CD3E2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="00050D3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2562</w:t>
            </w:r>
          </w:p>
        </w:tc>
        <w:tc>
          <w:tcPr>
            <w:tcW w:w="270" w:type="dxa"/>
          </w:tcPr>
          <w:p w14:paraId="384F68D0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974B3ED" w14:textId="77777777" w:rsidR="00050D39" w:rsidRPr="000063F2" w:rsidRDefault="00050D39" w:rsidP="00050D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63F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0063F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7D1ACA" w:rsidRPr="008056C7" w14:paraId="62194733" w14:textId="77777777" w:rsidTr="00606493">
        <w:trPr>
          <w:cantSplit/>
        </w:trPr>
        <w:tc>
          <w:tcPr>
            <w:tcW w:w="4230" w:type="dxa"/>
          </w:tcPr>
          <w:p w14:paraId="1B833AEC" w14:textId="77777777" w:rsidR="007D1ACA" w:rsidRPr="008056C7" w:rsidRDefault="007D1ACA" w:rsidP="0060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40" w:type="dxa"/>
            <w:gridSpan w:val="7"/>
          </w:tcPr>
          <w:p w14:paraId="147831C0" w14:textId="77777777" w:rsidR="007D1ACA" w:rsidRPr="008056C7" w:rsidRDefault="007D1ACA" w:rsidP="00601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56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1ACA" w:rsidRPr="008056C7" w14:paraId="7878F1A2" w14:textId="77777777" w:rsidTr="00606493">
        <w:trPr>
          <w:cantSplit/>
        </w:trPr>
        <w:tc>
          <w:tcPr>
            <w:tcW w:w="4230" w:type="dxa"/>
          </w:tcPr>
          <w:p w14:paraId="7ECD4F0F" w14:textId="7BAB932E" w:rsidR="007D1ACA" w:rsidRPr="008056C7" w:rsidRDefault="007D1ACA" w:rsidP="007D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6C7">
              <w:rPr>
                <w:rFonts w:ascii="Angsana New" w:hAnsi="Angsana New" w:cs="Angsana New"/>
                <w:sz w:val="30"/>
                <w:szCs w:val="30"/>
                <w:cs/>
              </w:rPr>
              <w:t>การค้ำประกันเงินกู้ของ</w:t>
            </w:r>
            <w:r w:rsidR="00B9754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8056C7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55EE2FE" w14:textId="77777777" w:rsidR="007D1ACA" w:rsidRPr="008A66B6" w:rsidRDefault="00CA7E9C" w:rsidP="006244B1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66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36FD85" w14:textId="77777777" w:rsidR="007D1ACA" w:rsidRPr="008A66B6" w:rsidRDefault="007D1ACA" w:rsidP="003A5B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CA8A997" w14:textId="77777777" w:rsidR="007D1ACA" w:rsidRPr="008A66B6" w:rsidRDefault="00050D39" w:rsidP="00907A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66B6">
              <w:rPr>
                <w:rFonts w:ascii="Angsana New" w:hAnsi="Angsana New" w:cs="Angsana New" w:hint="cs"/>
                <w:b/>
                <w:bCs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7ECA44" w14:textId="77777777" w:rsidR="007D1ACA" w:rsidRPr="008A66B6" w:rsidRDefault="007D1ACA" w:rsidP="003A5B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4226653" w14:textId="77777777" w:rsidR="007D1ACA" w:rsidRPr="008A66B6" w:rsidRDefault="004F72DB" w:rsidP="003A5B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66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1,158</w:t>
            </w:r>
          </w:p>
        </w:tc>
        <w:tc>
          <w:tcPr>
            <w:tcW w:w="270" w:type="dxa"/>
          </w:tcPr>
          <w:p w14:paraId="76BC4CE6" w14:textId="77777777" w:rsidR="007D1ACA" w:rsidRPr="008A66B6" w:rsidRDefault="007D1ACA" w:rsidP="003A5B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DF1016" w14:textId="77777777" w:rsidR="007D1ACA" w:rsidRPr="008A66B6" w:rsidRDefault="00050D39" w:rsidP="003A5BD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66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1,459</w:t>
            </w:r>
          </w:p>
        </w:tc>
      </w:tr>
    </w:tbl>
    <w:p w14:paraId="52DAC54B" w14:textId="77777777" w:rsidR="007D1ACA" w:rsidRDefault="007D1ACA" w:rsidP="000A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CFA863" w14:textId="66F0B0BE" w:rsidR="00DE3B34" w:rsidRDefault="00DE3B34" w:rsidP="000A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AB95D04" w14:textId="77777777" w:rsidR="00FC6F6F" w:rsidRDefault="00FC6F6F" w:rsidP="000A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7BA526" w14:textId="41E81CB5" w:rsidR="006E023B" w:rsidRDefault="008C00DC" w:rsidP="00212504">
      <w:pPr>
        <w:pStyle w:val="Heading1"/>
        <w:keepLines/>
        <w:tabs>
          <w:tab w:val="clear" w:pos="414"/>
          <w:tab w:val="left" w:pos="450"/>
          <w:tab w:val="left" w:pos="72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20</w:t>
      </w:r>
      <w:r w:rsidR="006E023B" w:rsidRPr="000063F2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6E023B" w:rsidRPr="006E023B">
        <w:rPr>
          <w:rFonts w:ascii="Angsana New" w:hAnsi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0A221A0" w14:textId="77777777" w:rsidR="00FC6F6F" w:rsidRPr="00FC6F6F" w:rsidRDefault="00FC6F6F" w:rsidP="00FC6F6F">
      <w:pPr>
        <w:rPr>
          <w:rFonts w:cstheme="minorBidi"/>
          <w:cs/>
          <w:lang w:val="th-TH" w:eastAsia="x-none"/>
        </w:rPr>
      </w:pPr>
    </w:p>
    <w:p w14:paraId="2C7B6BB6" w14:textId="5B79C0C3" w:rsidR="00C878B2" w:rsidRPr="00A5267E" w:rsidRDefault="00FC6F6F" w:rsidP="00A52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เมื่อวันที่</w:t>
      </w:r>
      <w:r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13 </w:t>
      </w:r>
      <w:r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สิงหาคม</w:t>
      </w:r>
      <w:r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2562 </w:t>
      </w:r>
      <w:r w:rsidR="00A42EBE"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ในการประชุมคณะกรรมการของบริษัท</w:t>
      </w:r>
      <w:r w:rsidR="00A42EBE"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A42EBE"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คณะกรรมการมีมติอนุมัติให้บริษัทจ่าย</w:t>
      </w:r>
      <w:r w:rsidR="00A5267E">
        <w:rPr>
          <w:rFonts w:asciiTheme="majorBidi" w:hAnsiTheme="majorBidi" w:cs="Angsana New"/>
          <w:sz w:val="30"/>
          <w:szCs w:val="30"/>
          <w:cs/>
          <w:lang w:val="th-TH" w:eastAsia="x-none"/>
        </w:rPr>
        <w:br/>
      </w:r>
      <w:r w:rsidR="00A42EBE"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เงินปันผลระหว่างกาล</w:t>
      </w:r>
      <w:r w:rsidR="00A42EBE"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A42EBE"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ในอัตราหุ้นละ</w:t>
      </w:r>
      <w:r w:rsidR="00A42EBE"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0.05 </w:t>
      </w:r>
      <w:r w:rsidR="00A42EBE"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บาท</w:t>
      </w:r>
      <w:r w:rsidR="00A42EBE"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A42EBE"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สำหรับหุ้นสามัญจำนวน</w:t>
      </w:r>
      <w:r w:rsidR="00A42EBE"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440 </w:t>
      </w:r>
      <w:r w:rsidR="00A42EBE"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ล้านหุ้น</w:t>
      </w:r>
      <w:r w:rsidR="00A42EBE"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A42EBE"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เป็นจำนวนเงินรวม</w:t>
      </w:r>
      <w:r w:rsidR="00A5267E">
        <w:rPr>
          <w:rFonts w:asciiTheme="majorBidi" w:hAnsiTheme="majorBidi" w:cs="Angsana New"/>
          <w:sz w:val="30"/>
          <w:szCs w:val="30"/>
          <w:cs/>
          <w:lang w:val="th-TH" w:eastAsia="x-none"/>
        </w:rPr>
        <w:br/>
      </w:r>
      <w:r w:rsidR="00A42EBE"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>22</w:t>
      </w:r>
      <w:r w:rsidR="00A5267E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 </w:t>
      </w:r>
      <w:r w:rsidR="00A42EBE"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ล้านบาท</w:t>
      </w:r>
      <w:r w:rsidR="00A42EBE"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A42EBE"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เงินปันผลดังกล่าวจะจ่ายให้แก่ผู้ถือหุ้นในวันที่</w:t>
      </w:r>
      <w:r w:rsidR="00A42EBE"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30 </w:t>
      </w:r>
      <w:r w:rsidR="00A42EBE" w:rsidRPr="00FC6F6F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สิงหาคม</w:t>
      </w:r>
      <w:r w:rsidR="00A42EBE" w:rsidRPr="00FC6F6F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2562</w:t>
      </w:r>
    </w:p>
    <w:p w14:paraId="4BC0C022" w14:textId="77777777" w:rsidR="00672330" w:rsidRPr="00A5267E" w:rsidRDefault="00672330" w:rsidP="005717B1">
      <w:pPr>
        <w:tabs>
          <w:tab w:val="clear" w:pos="227"/>
          <w:tab w:val="clear" w:pos="454"/>
          <w:tab w:val="left" w:pos="540"/>
        </w:tabs>
        <w:ind w:left="810" w:hanging="72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3C97C500" w14:textId="77777777" w:rsidR="006E023B" w:rsidRPr="000063F2" w:rsidRDefault="002A5A34" w:rsidP="00FC335B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450" w:right="-45" w:hanging="45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2</w:t>
      </w:r>
      <w:r w:rsidR="008C00DC"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6E023B" w:rsidRPr="006E023B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6E023B" w:rsidRPr="006E023B">
        <w:rPr>
          <w:rFonts w:ascii="Angsana New" w:hAnsi="Angsana New" w:hint="cs"/>
          <w:sz w:val="30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256D5304" w14:textId="77777777" w:rsidR="006E023B" w:rsidRPr="00A5267E" w:rsidRDefault="006E023B" w:rsidP="006E0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E1674E7" w14:textId="77777777" w:rsidR="00E43588" w:rsidRPr="00331460" w:rsidRDefault="00E43588" w:rsidP="00E4358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331460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331460">
        <w:rPr>
          <w:rFonts w:ascii="Angsana New" w:hAnsi="Angsana New" w:hint="cs"/>
          <w:sz w:val="30"/>
          <w:szCs w:val="30"/>
          <w:cs/>
          <w:lang w:bidi="th-TH"/>
        </w:rPr>
        <w:t>ที่ออก</w:t>
      </w:r>
      <w:r w:rsidR="00E03578">
        <w:rPr>
          <w:rFonts w:ascii="Angsana New" w:hAnsi="Angsana New" w:hint="cs"/>
          <w:sz w:val="30"/>
          <w:szCs w:val="30"/>
          <w:cs/>
          <w:lang w:bidi="th-TH"/>
        </w:rPr>
        <w:t>และปรับปรุง</w:t>
      </w:r>
      <w:r w:rsidRPr="00331460">
        <w:rPr>
          <w:rFonts w:ascii="Angsana New" w:hAnsi="Angsana New" w:hint="cs"/>
          <w:sz w:val="30"/>
          <w:szCs w:val="30"/>
          <w:cs/>
          <w:lang w:bidi="th-TH"/>
        </w:rPr>
        <w:t>ใหม่</w:t>
      </w:r>
      <w:r w:rsidRPr="00331460">
        <w:rPr>
          <w:rFonts w:ascii="Angsana New" w:hAnsi="Angsana New"/>
          <w:sz w:val="30"/>
          <w:szCs w:val="30"/>
          <w:cs/>
          <w:lang w:bidi="th-TH"/>
        </w:rPr>
        <w:t>ซึ่ง</w:t>
      </w:r>
      <w:r w:rsidRPr="00331460">
        <w:rPr>
          <w:rFonts w:ascii="Angsana New" w:hAnsi="Angsana New" w:hint="cs"/>
          <w:sz w:val="30"/>
          <w:szCs w:val="30"/>
          <w:cs/>
          <w:lang w:bidi="th-TH"/>
        </w:rPr>
        <w:t>เกี่ยวกับการดำเนินงานขอ</w:t>
      </w:r>
      <w:r w:rsidR="00331460" w:rsidRPr="00331460">
        <w:rPr>
          <w:rFonts w:ascii="Angsana New" w:hAnsi="Angsana New" w:hint="cs"/>
          <w:sz w:val="30"/>
          <w:szCs w:val="30"/>
          <w:cs/>
          <w:lang w:bidi="th-TH"/>
        </w:rPr>
        <w:t>งกลุ่มบริษัท</w:t>
      </w:r>
      <w:r w:rsidRPr="0033146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31460">
        <w:rPr>
          <w:rFonts w:ascii="Angsana New" w:hAnsi="Angsana New"/>
          <w:sz w:val="30"/>
          <w:szCs w:val="30"/>
          <w:cs/>
          <w:lang w:bidi="th-TH"/>
        </w:rPr>
        <w:t>และ</w:t>
      </w:r>
      <w:r w:rsidRPr="00331460">
        <w:rPr>
          <w:rFonts w:ascii="Angsana New" w:hAnsi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331460">
        <w:rPr>
          <w:rFonts w:ascii="Angsana New" w:hAnsi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งบการเงินรวมและงบการเงินเฉพาะกิจการของบริษัท</w:t>
      </w:r>
      <w:r w:rsidRPr="0033146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31460">
        <w:rPr>
          <w:rFonts w:ascii="Angsana New" w:hAnsi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33146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31460">
        <w:rPr>
          <w:rFonts w:ascii="Angsana New" w:hAnsi="Angsana New"/>
          <w:sz w:val="30"/>
          <w:szCs w:val="30"/>
          <w:cs/>
          <w:lang w:val="en-US" w:bidi="th-TH"/>
        </w:rPr>
        <w:t>โดยมาตรฐานการรายงานทางการเงิน</w:t>
      </w:r>
      <w:r w:rsidRPr="00331460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331460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33146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31460">
        <w:rPr>
          <w:rFonts w:ascii="Angsana New" w:hAnsi="Angsana New"/>
          <w:sz w:val="30"/>
          <w:szCs w:val="30"/>
        </w:rPr>
        <w:t>1</w:t>
      </w:r>
      <w:r w:rsidRPr="00331460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331460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331460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331460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14:paraId="6E8FA173" w14:textId="77777777" w:rsidR="00E43588" w:rsidRPr="00A5267E" w:rsidRDefault="00E43588" w:rsidP="00E4358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20"/>
          <w:shd w:val="clear" w:color="auto" w:fill="E0E0E0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AE4F9E" w:rsidRPr="00331460" w14:paraId="1281EF90" w14:textId="77777777" w:rsidTr="00AE4F9E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1731A966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AE4F9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673C61D4" w14:textId="77777777" w:rsidR="00E43588" w:rsidRPr="00AE4F9E" w:rsidRDefault="00121C06" w:rsidP="00121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 xml:space="preserve">                           </w:t>
            </w:r>
            <w:r w:rsidR="00E43588" w:rsidRPr="00AE4F9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E4F9E" w:rsidRPr="00331460" w14:paraId="03610436" w14:textId="77777777" w:rsidTr="00AE4F9E">
        <w:tc>
          <w:tcPr>
            <w:tcW w:w="3960" w:type="dxa"/>
            <w:shd w:val="clear" w:color="auto" w:fill="auto"/>
          </w:tcPr>
          <w:p w14:paraId="1DD03038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E4F9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E4F9E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14:paraId="56D6A411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E4F9E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AE4F9E" w:rsidRPr="00331460" w14:paraId="2C3BD942" w14:textId="77777777" w:rsidTr="00AE4F9E">
        <w:tc>
          <w:tcPr>
            <w:tcW w:w="3960" w:type="dxa"/>
            <w:shd w:val="clear" w:color="auto" w:fill="auto"/>
          </w:tcPr>
          <w:p w14:paraId="3BEB2B8A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E4F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E4F9E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14:paraId="47F20F25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E4F9E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E4F9E" w:rsidRPr="00331460" w14:paraId="4288C7A4" w14:textId="77777777" w:rsidTr="00AE4F9E">
        <w:tc>
          <w:tcPr>
            <w:tcW w:w="3960" w:type="dxa"/>
            <w:shd w:val="clear" w:color="auto" w:fill="auto"/>
          </w:tcPr>
          <w:p w14:paraId="0F0A7226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E4F9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E4F9E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1EC9E5FC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E4F9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AE4F9E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AE4F9E" w:rsidRPr="00331460" w14:paraId="1ADB694A" w14:textId="77777777" w:rsidTr="00AE4F9E">
        <w:tc>
          <w:tcPr>
            <w:tcW w:w="3960" w:type="dxa"/>
            <w:shd w:val="clear" w:color="auto" w:fill="auto"/>
          </w:tcPr>
          <w:p w14:paraId="145FC947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E4F9E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AE4F9E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AE4F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AE4F9E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14:paraId="39B97572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AE4F9E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AE4F9E" w:rsidRPr="00331460" w14:paraId="2B031204" w14:textId="77777777" w:rsidTr="00AE4F9E">
        <w:tc>
          <w:tcPr>
            <w:tcW w:w="3960" w:type="dxa"/>
            <w:shd w:val="clear" w:color="auto" w:fill="auto"/>
          </w:tcPr>
          <w:p w14:paraId="6E62EB4F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F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E4F9E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14:paraId="63EA3513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F9E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E4F9E" w:rsidRPr="00331460" w14:paraId="0A629FE5" w14:textId="77777777" w:rsidTr="00AE4F9E">
        <w:tc>
          <w:tcPr>
            <w:tcW w:w="3960" w:type="dxa"/>
            <w:shd w:val="clear" w:color="auto" w:fill="auto"/>
          </w:tcPr>
          <w:p w14:paraId="2FD6DD73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F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E4F9E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14:paraId="60FA4EE1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DB1003A" w14:textId="77777777" w:rsidR="00E43588" w:rsidRPr="00AE4F9E" w:rsidRDefault="00E43588" w:rsidP="00AE4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F9E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49CBA2F" w14:textId="77777777" w:rsidR="00E43588" w:rsidRPr="00A5267E" w:rsidRDefault="00E43588" w:rsidP="00E43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  <w:shd w:val="clear" w:color="auto" w:fill="D9D9D9"/>
        </w:rPr>
      </w:pPr>
    </w:p>
    <w:p w14:paraId="0B9F5413" w14:textId="77777777" w:rsidR="00FE51AE" w:rsidRPr="00482B78" w:rsidRDefault="00FE51AE" w:rsidP="00FE5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82B78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482B78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Pr="00482B7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ที่เกี่ยวข้องกับ</w:t>
      </w:r>
      <w:r w:rsidRPr="00482B78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7A691CD0" w14:textId="77777777" w:rsidR="00FE51AE" w:rsidRPr="00A5267E" w:rsidRDefault="00FE51AE" w:rsidP="00FE5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2D835572" w14:textId="77777777" w:rsidR="00FE51AE" w:rsidRPr="00482B78" w:rsidRDefault="00FE51AE" w:rsidP="00FE51A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82B7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271AFE3" w14:textId="77777777" w:rsidR="00FE51AE" w:rsidRPr="00A5267E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0"/>
          <w:szCs w:val="20"/>
          <w:shd w:val="clear" w:color="auto" w:fill="D9D9D9"/>
        </w:rPr>
      </w:pPr>
    </w:p>
    <w:p w14:paraId="7E755727" w14:textId="04059573" w:rsidR="00121C06" w:rsidRDefault="00FE51AE" w:rsidP="00121C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82B7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82B78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482B78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482B7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482B78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14:paraId="654321EF" w14:textId="77777777" w:rsidR="00A5267E" w:rsidRPr="00A5267E" w:rsidRDefault="00A5267E" w:rsidP="00121C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2"/>
        </w:rPr>
      </w:pPr>
    </w:p>
    <w:p w14:paraId="0DE4BD5A" w14:textId="77777777" w:rsidR="00FE51AE" w:rsidRPr="00A5267E" w:rsidRDefault="00482B78" w:rsidP="00A52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5267E">
        <w:rPr>
          <w:rFonts w:ascii="Angsana New" w:hAnsi="Angsana New" w:cs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A5267E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1B40EB4E" w14:textId="77777777" w:rsidR="00FE51AE" w:rsidRPr="00482B78" w:rsidRDefault="00FE51AE" w:rsidP="00482B7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482B7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82B7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482B7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248FDF5D" w14:textId="77777777" w:rsidR="00FE51AE" w:rsidRPr="00482B78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3E78A5F6" w14:textId="77777777" w:rsidR="00FE51AE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82B78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482B78">
        <w:rPr>
          <w:rFonts w:asciiTheme="majorBidi" w:hAnsiTheme="majorBidi" w:cstheme="majorBidi"/>
          <w:sz w:val="30"/>
          <w:szCs w:val="30"/>
        </w:rPr>
        <w:t>16</w:t>
      </w:r>
      <w:r w:rsidRPr="00482B78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482B78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482B7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82B78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</w:t>
      </w:r>
      <w:r w:rsidRPr="00482B78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</w:t>
      </w:r>
      <w:r w:rsidRPr="00482B7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r w:rsidRPr="00482B78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482B7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3583AA88" w14:textId="77777777" w:rsidR="00121C06" w:rsidRPr="00482B78" w:rsidRDefault="00121C06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1731E6EB" w14:textId="77777777" w:rsidR="00FE51AE" w:rsidRPr="00482B78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2B78">
        <w:rPr>
          <w:rFonts w:ascii="Angsana New" w:eastAsia="Calibri" w:hAnsi="Angsana New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และรับรู้สินทรัพย์และหนี้สิน</w:t>
      </w:r>
      <w:r w:rsidRPr="00482B78">
        <w:rPr>
          <w:rFonts w:ascii="Angsana New" w:eastAsia="Calibri" w:hAnsi="Angsana New" w:hint="cs"/>
          <w:sz w:val="30"/>
          <w:szCs w:val="30"/>
          <w:cs/>
        </w:rPr>
        <w:t>ใน</w:t>
      </w:r>
      <w:r w:rsidRPr="00482B78">
        <w:rPr>
          <w:rFonts w:ascii="Angsana New" w:eastAsia="Calibri" w:hAnsi="Angsana New"/>
          <w:sz w:val="30"/>
          <w:szCs w:val="30"/>
          <w:cs/>
        </w:rPr>
        <w:t>กรณีที่การจ่ายเงิน</w:t>
      </w:r>
      <w:r w:rsidR="00482B78" w:rsidRPr="00482B78">
        <w:rPr>
          <w:rFonts w:ascii="Angsana New" w:eastAsia="Calibri" w:hAnsi="Angsana New"/>
          <w:sz w:val="30"/>
          <w:szCs w:val="30"/>
        </w:rPr>
        <w:br/>
      </w:r>
      <w:r w:rsidRPr="00482B78">
        <w:rPr>
          <w:rFonts w:ascii="Angsana New" w:eastAsia="Calibri" w:hAnsi="Angsana New"/>
          <w:sz w:val="30"/>
          <w:szCs w:val="30"/>
          <w:cs/>
        </w:rPr>
        <w:t>ตามสัญญาเช่ามี</w:t>
      </w:r>
      <w:r w:rsidRPr="00482B78">
        <w:rPr>
          <w:rFonts w:ascii="Angsana New" w:eastAsia="Calibri" w:hAnsi="Angsana New" w:hint="cs"/>
          <w:sz w:val="30"/>
          <w:szCs w:val="30"/>
          <w:cs/>
        </w:rPr>
        <w:t>ช่วงเวลา</w:t>
      </w:r>
      <w:r w:rsidRPr="00482B78">
        <w:rPr>
          <w:rFonts w:ascii="Angsana New" w:eastAsia="Calibri" w:hAnsi="Angsana New"/>
          <w:sz w:val="30"/>
          <w:szCs w:val="30"/>
          <w:cs/>
        </w:rPr>
        <w:t>แตกต่างจาก</w:t>
      </w:r>
      <w:r w:rsidRPr="00482B78">
        <w:rPr>
          <w:rFonts w:ascii="Angsana New" w:eastAsia="Calibri" w:hAnsi="Angsana New" w:hint="cs"/>
          <w:sz w:val="30"/>
          <w:szCs w:val="30"/>
          <w:cs/>
        </w:rPr>
        <w:t>การรับรู้</w:t>
      </w:r>
      <w:r w:rsidRPr="00482B78">
        <w:rPr>
          <w:rFonts w:ascii="Angsana New" w:eastAsia="Calibri" w:hAnsi="Angsana New"/>
          <w:sz w:val="30"/>
          <w:szCs w:val="30"/>
          <w:cs/>
        </w:rPr>
        <w:t xml:space="preserve">ค่าเช่าจ่าย </w:t>
      </w:r>
      <w:r w:rsidRPr="00482B78">
        <w:rPr>
          <w:rFonts w:ascii="Angsana New" w:eastAsia="Calibri" w:hAnsi="Angsana New" w:hint="cs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Pr="00482B78">
        <w:rPr>
          <w:rFonts w:ascii="Angsana New" w:eastAsia="Calibri" w:hAnsi="Angsana New"/>
          <w:sz w:val="30"/>
          <w:szCs w:val="30"/>
        </w:rPr>
        <w:t xml:space="preserve">16 </w:t>
      </w:r>
      <w:r w:rsidR="00482B78" w:rsidRPr="00482B78">
        <w:rPr>
          <w:rFonts w:ascii="Angsana New" w:eastAsia="Calibri" w:hAnsi="Angsana New"/>
          <w:sz w:val="30"/>
          <w:szCs w:val="30"/>
        </w:rPr>
        <w:br/>
      </w:r>
      <w:r w:rsidRPr="00482B78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482B78">
        <w:rPr>
          <w:rFonts w:ascii="Angsana New" w:eastAsia="Calibri" w:hAnsi="Angsana New"/>
          <w:sz w:val="30"/>
          <w:szCs w:val="30"/>
          <w:cs/>
        </w:rPr>
        <w:t>จะรับรู้สินทรัพย์</w:t>
      </w:r>
      <w:r w:rsidRPr="00482B78">
        <w:rPr>
          <w:rFonts w:ascii="Angsana New" w:eastAsia="Calibri" w:hAnsi="Angsana New" w:hint="cs"/>
          <w:sz w:val="30"/>
          <w:szCs w:val="30"/>
          <w:cs/>
        </w:rPr>
        <w:t>สิทธิการใช้</w:t>
      </w:r>
      <w:r w:rsidRPr="00482B78">
        <w:rPr>
          <w:rFonts w:ascii="Angsana New" w:eastAsia="Calibri" w:hAnsi="Angsana New"/>
          <w:sz w:val="30"/>
          <w:szCs w:val="30"/>
          <w:cs/>
        </w:rPr>
        <w:t>และหนี้สิน</w:t>
      </w:r>
      <w:r w:rsidRPr="00482B78">
        <w:rPr>
          <w:rFonts w:ascii="Angsana New" w:eastAsia="Calibri" w:hAnsi="Angsana New" w:hint="cs"/>
          <w:sz w:val="30"/>
          <w:szCs w:val="30"/>
          <w:cs/>
        </w:rPr>
        <w:t>ตามสัญญาเช่า</w:t>
      </w:r>
      <w:r w:rsidRPr="00482B78">
        <w:rPr>
          <w:rFonts w:ascii="Angsana New" w:eastAsia="Calibri" w:hAnsi="Angsana New"/>
          <w:sz w:val="30"/>
          <w:szCs w:val="30"/>
          <w:cs/>
        </w:rPr>
        <w:t>สำหรับสัญญาเช่าดำเนินงานทั้งหมด</w:t>
      </w:r>
      <w:r w:rsidR="00482B78" w:rsidRPr="00482B78">
        <w:rPr>
          <w:rFonts w:ascii="Angsana New" w:eastAsia="Calibri" w:hAnsi="Angsana New"/>
          <w:sz w:val="30"/>
          <w:szCs w:val="30"/>
        </w:rPr>
        <w:br/>
      </w:r>
      <w:r w:rsidRPr="00482B78">
        <w:rPr>
          <w:rFonts w:ascii="Angsana New" w:eastAsia="Calibri" w:hAnsi="Angsana New" w:hint="cs"/>
          <w:sz w:val="30"/>
          <w:szCs w:val="30"/>
          <w:cs/>
        </w:rPr>
        <w:t>ที่</w:t>
      </w:r>
      <w:r w:rsidRPr="00482B78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482B78">
        <w:rPr>
          <w:rFonts w:ascii="Angsana New" w:eastAsia="Calibri" w:hAnsi="Angsana New" w:hint="cs"/>
          <w:sz w:val="30"/>
          <w:szCs w:val="30"/>
          <w:cs/>
        </w:rPr>
        <w:t>เป็นผู้เช่า</w:t>
      </w:r>
      <w:r w:rsidRPr="00482B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82B78">
        <w:rPr>
          <w:rFonts w:ascii="Angsana New" w:eastAsia="Calibri" w:hAnsi="Angsana New" w:hint="cs"/>
          <w:sz w:val="30"/>
          <w:szCs w:val="30"/>
          <w:cs/>
        </w:rPr>
        <w:t>ส่งผลให้</w:t>
      </w:r>
      <w:r w:rsidRPr="00482B78">
        <w:rPr>
          <w:rFonts w:ascii="Angsana New" w:eastAsia="Calibri" w:hAnsi="Angsana New"/>
          <w:sz w:val="30"/>
          <w:szCs w:val="30"/>
          <w:cs/>
        </w:rPr>
        <w:t>ลักษณะของค่าใช้จ่ายที่เกี่ยวข้องกับสัญญาเช่า</w:t>
      </w:r>
      <w:r w:rsidRPr="00482B78">
        <w:rPr>
          <w:rFonts w:ascii="Angsana New" w:eastAsia="Calibri" w:hAnsi="Angsana New" w:hint="cs"/>
          <w:sz w:val="30"/>
          <w:szCs w:val="30"/>
          <w:cs/>
        </w:rPr>
        <w:t>ดังกล่าว</w:t>
      </w:r>
      <w:r w:rsidRPr="00482B78">
        <w:rPr>
          <w:rFonts w:ascii="Angsana New" w:eastAsia="Calibri" w:hAnsi="Angsana New"/>
          <w:sz w:val="30"/>
          <w:szCs w:val="30"/>
          <w:cs/>
        </w:rPr>
        <w:t>เปลี่ยน</w:t>
      </w:r>
      <w:r w:rsidRPr="00482B78">
        <w:rPr>
          <w:rFonts w:ascii="Angsana New" w:eastAsia="Calibri" w:hAnsi="Angsana New" w:hint="cs"/>
          <w:sz w:val="30"/>
          <w:szCs w:val="30"/>
          <w:cs/>
        </w:rPr>
        <w:t>แปลง</w:t>
      </w:r>
      <w:r w:rsidRPr="00482B78">
        <w:rPr>
          <w:rFonts w:ascii="Angsana New" w:eastAsia="Calibri" w:hAnsi="Angsana New"/>
          <w:sz w:val="30"/>
          <w:szCs w:val="30"/>
          <w:cs/>
        </w:rPr>
        <w:t>ไป</w:t>
      </w:r>
      <w:r w:rsidRPr="00482B78">
        <w:rPr>
          <w:rFonts w:ascii="Angsana New" w:eastAsia="Calibri" w:hAnsi="Angsana New" w:hint="cs"/>
          <w:sz w:val="30"/>
          <w:szCs w:val="30"/>
          <w:cs/>
        </w:rPr>
        <w:t>โดย</w:t>
      </w:r>
      <w:r w:rsidRPr="00482B78">
        <w:rPr>
          <w:rFonts w:ascii="Angsana New" w:eastAsia="Calibri" w:hAnsi="Angsana New"/>
          <w:sz w:val="30"/>
          <w:szCs w:val="30"/>
          <w:cs/>
        </w:rPr>
        <w:t xml:space="preserve">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0749218" w14:textId="77777777" w:rsidR="00FE51AE" w:rsidRPr="007C5CE5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4315A2EC" w14:textId="77777777" w:rsidR="007C5CE5" w:rsidRPr="007C5CE5" w:rsidRDefault="00FE51AE" w:rsidP="007C5C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7C5CE5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7C5CE5">
        <w:rPr>
          <w:rFonts w:ascii="Angsana New" w:eastAsia="Calibri" w:hAnsi="Angsana New"/>
          <w:sz w:val="30"/>
          <w:szCs w:val="30"/>
          <w:cs/>
        </w:rPr>
        <w:t>บริษัท</w:t>
      </w:r>
      <w:r w:rsidRPr="007C5CE5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7C5CE5">
        <w:rPr>
          <w:rFonts w:ascii="Angsana New" w:hAnsi="Angsana New" w:hint="cs"/>
          <w:color w:val="000000"/>
          <w:sz w:val="30"/>
          <w:szCs w:val="30"/>
          <w:cs/>
        </w:rPr>
        <w:t>รับรู้ผลกระทบสะสมจากการถือปฏิบัติตามมาตรฐานการรายงานทางการเงินฉบับนี้เป็นครั้งแรกโดยปรับปรุงกับยอดยกมาของกำไรสะสม ณ วันที่</w:t>
      </w:r>
      <w:r w:rsidRPr="007C5CE5">
        <w:rPr>
          <w:rFonts w:ascii="Angsana New" w:hAnsi="Angsana New"/>
          <w:color w:val="000000"/>
          <w:sz w:val="30"/>
          <w:szCs w:val="30"/>
        </w:rPr>
        <w:t xml:space="preserve"> 1 </w:t>
      </w:r>
      <w:r w:rsidRPr="007C5CE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Pr="007C5CE5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7C5CE5">
        <w:rPr>
          <w:rFonts w:ascii="Angsana New" w:hAnsi="Angsana New" w:hint="cs"/>
          <w:color w:val="000000"/>
          <w:sz w:val="30"/>
          <w:szCs w:val="30"/>
          <w:cs/>
        </w:rPr>
        <w:t xml:space="preserve">โดยไม่ต้องปรับปรุงงบการเงินที่แสดงเปรียบเทียบ </w:t>
      </w:r>
    </w:p>
    <w:p w14:paraId="3018097C" w14:textId="77777777" w:rsidR="00FE51AE" w:rsidRPr="00811A7B" w:rsidRDefault="00FE51AE" w:rsidP="0012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530940B" w14:textId="77777777" w:rsidR="00FE51AE" w:rsidRPr="00811A7B" w:rsidRDefault="00FE51AE" w:rsidP="00FE5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11A7B">
        <w:rPr>
          <w:rFonts w:asciiTheme="majorBidi" w:hAnsiTheme="majorBidi" w:cstheme="majorBidi" w:hint="cs"/>
          <w:color w:val="000000"/>
          <w:sz w:val="30"/>
          <w:szCs w:val="30"/>
          <w:cs/>
        </w:rPr>
        <w:t>ตารางต่อไปนี้</w:t>
      </w:r>
      <w:r w:rsidR="00121C06">
        <w:rPr>
          <w:rFonts w:asciiTheme="majorBidi" w:hAnsiTheme="majorBidi" w:cstheme="majorBidi" w:hint="cs"/>
          <w:color w:val="000000"/>
          <w:sz w:val="30"/>
          <w:szCs w:val="30"/>
          <w:cs/>
        </w:rPr>
        <w:t>สรุป</w:t>
      </w:r>
      <w:r w:rsidRPr="00811A7B">
        <w:rPr>
          <w:rFonts w:asciiTheme="majorBidi" w:hAnsiTheme="majorBidi" w:cstheme="majorBidi" w:hint="cs"/>
          <w:color w:val="000000"/>
          <w:sz w:val="30"/>
          <w:szCs w:val="30"/>
          <w:cs/>
        </w:rPr>
        <w:t>ผลกระทบ</w:t>
      </w:r>
      <w:r w:rsidR="00121C06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ที่คาดว่าจะมี</w:t>
      </w:r>
      <w:r w:rsidRPr="00811A7B">
        <w:rPr>
          <w:rFonts w:asciiTheme="majorBidi" w:hAnsiTheme="majorBidi" w:cstheme="majorBidi" w:hint="cs"/>
          <w:color w:val="000000"/>
          <w:sz w:val="30"/>
          <w:szCs w:val="30"/>
          <w:cs/>
        </w:rPr>
        <w:t>ต่องบการเงินของกลุ่มบริษัทจากการถือปฏิบัติตามมาตรฐานการรายงานทางการเงินดังกล่าวข้างต้นเป็นครั้งแรก</w:t>
      </w:r>
      <w:r w:rsidRPr="00811A7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11A7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ณ วันที่ </w:t>
      </w:r>
      <w:r w:rsidRPr="00811A7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811A7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มกราคม </w:t>
      </w:r>
      <w:r w:rsidRPr="00811A7B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811A7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53AC3419" w14:textId="77777777" w:rsidR="00FE51AE" w:rsidRDefault="00FE51AE" w:rsidP="00FE5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green"/>
        </w:rPr>
      </w:pPr>
    </w:p>
    <w:tbl>
      <w:tblPr>
        <w:tblStyle w:val="TableGrid"/>
        <w:tblW w:w="854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990"/>
        <w:gridCol w:w="1454"/>
        <w:gridCol w:w="236"/>
        <w:gridCol w:w="1454"/>
      </w:tblGrid>
      <w:tr w:rsidR="00DE3B34" w14:paraId="7E24EE1B" w14:textId="77777777" w:rsidTr="008B7A27">
        <w:trPr>
          <w:tblHeader/>
        </w:trPr>
        <w:tc>
          <w:tcPr>
            <w:tcW w:w="4410" w:type="dxa"/>
            <w:vAlign w:val="bottom"/>
          </w:tcPr>
          <w:p w14:paraId="10579593" w14:textId="77777777" w:rsidR="00DE3B34" w:rsidRPr="00811A7B" w:rsidRDefault="00DE3B34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A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Pr="00811A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811A7B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2563</w:t>
            </w:r>
          </w:p>
        </w:tc>
        <w:tc>
          <w:tcPr>
            <w:tcW w:w="990" w:type="dxa"/>
            <w:vAlign w:val="bottom"/>
          </w:tcPr>
          <w:p w14:paraId="0B11F0DD" w14:textId="77777777" w:rsidR="00DE3B34" w:rsidRPr="004B44CC" w:rsidRDefault="00DE3B34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4A51F433" w14:textId="77777777" w:rsidR="00DE3B34" w:rsidRPr="00FA026D" w:rsidRDefault="00DE3B34" w:rsidP="00DE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A026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5121EEB" w14:textId="77777777" w:rsidR="00DE3B34" w:rsidRDefault="00DE3B34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633907C4" w14:textId="77777777" w:rsidR="00DE3B34" w:rsidRDefault="00DE3B34" w:rsidP="00DE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A026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1DEBE7B6" w14:textId="77777777" w:rsidR="00DE3B34" w:rsidRPr="00FA026D" w:rsidRDefault="00DE3B34" w:rsidP="00DE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A026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FE51AE" w14:paraId="4B7D588B" w14:textId="77777777" w:rsidTr="00121C06">
        <w:trPr>
          <w:tblHeader/>
        </w:trPr>
        <w:tc>
          <w:tcPr>
            <w:tcW w:w="4410" w:type="dxa"/>
          </w:tcPr>
          <w:p w14:paraId="69CF7C77" w14:textId="77777777" w:rsidR="00FE51AE" w:rsidRPr="00811A7B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7E6C868" w14:textId="77777777" w:rsidR="00FE51AE" w:rsidRPr="004B44C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44" w:type="dxa"/>
            <w:gridSpan w:val="3"/>
            <w:vAlign w:val="bottom"/>
          </w:tcPr>
          <w:p w14:paraId="4BA31C31" w14:textId="77777777" w:rsidR="00FE51AE" w:rsidRPr="00C232A7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C232A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CE3B7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C232A7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E51AE" w14:paraId="0BD762C3" w14:textId="77777777" w:rsidTr="008B7A27">
        <w:tc>
          <w:tcPr>
            <w:tcW w:w="4410" w:type="dxa"/>
          </w:tcPr>
          <w:p w14:paraId="22BAB70C" w14:textId="77777777" w:rsidR="00FE51AE" w:rsidRPr="00811A7B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1A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990" w:type="dxa"/>
          </w:tcPr>
          <w:p w14:paraId="700D0612" w14:textId="77777777" w:rsidR="00FE51AE" w:rsidRPr="004B44C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3EAEE204" w14:textId="77777777" w:rsidR="00FE51AE" w:rsidRDefault="00AF78F7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77ACA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  <w:r w:rsidR="00FE51A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77ACA">
              <w:rPr>
                <w:rFonts w:ascii="Angsana New" w:hAnsi="Angsana New" w:cs="Angsana New"/>
                <w:color w:val="000000"/>
                <w:sz w:val="30"/>
                <w:szCs w:val="30"/>
              </w:rPr>
              <w:t>702</w:t>
            </w:r>
          </w:p>
        </w:tc>
        <w:tc>
          <w:tcPr>
            <w:tcW w:w="236" w:type="dxa"/>
          </w:tcPr>
          <w:p w14:paraId="5621887F" w14:textId="77777777" w:rsidR="00FE51AE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5F7E5031" w14:textId="77777777" w:rsidR="00FE51AE" w:rsidRDefault="00834A8D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136</w:t>
            </w:r>
            <w:r w:rsidR="00FE51A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323</w:t>
            </w:r>
          </w:p>
        </w:tc>
      </w:tr>
      <w:tr w:rsidR="00FE51AE" w14:paraId="05357589" w14:textId="77777777" w:rsidTr="00AF78F7">
        <w:tc>
          <w:tcPr>
            <w:tcW w:w="4410" w:type="dxa"/>
          </w:tcPr>
          <w:p w14:paraId="60F48916" w14:textId="77777777" w:rsidR="00FE51AE" w:rsidRPr="00811A7B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1A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990" w:type="dxa"/>
          </w:tcPr>
          <w:p w14:paraId="203BFE51" w14:textId="77777777" w:rsidR="00FE51AE" w:rsidRPr="004B44CC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38981D6D" w14:textId="77777777" w:rsidR="00FE51AE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834A8D" w:rsidRPr="00834A8D">
              <w:rPr>
                <w:rFonts w:ascii="Angsana New" w:hAnsi="Angsana New" w:cs="Angsana New"/>
                <w:color w:val="000000"/>
                <w:sz w:val="30"/>
                <w:szCs w:val="30"/>
              </w:rPr>
              <w:t>138,702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ADBAAF" w14:textId="77777777" w:rsidR="00FE51AE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9DFAE7B" w14:textId="77777777" w:rsidR="00FE51AE" w:rsidRDefault="00AF78F7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834A8D" w:rsidRPr="00834A8D">
              <w:rPr>
                <w:rFonts w:ascii="Angsana New" w:hAnsi="Angsana New" w:cs="Angsana New"/>
                <w:color w:val="000000"/>
                <w:sz w:val="30"/>
                <w:szCs w:val="30"/>
              </w:rPr>
              <w:t>136,323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FE51AE" w:rsidRPr="00690AE0" w14:paraId="7A098112" w14:textId="77777777" w:rsidTr="00AF78F7">
        <w:tc>
          <w:tcPr>
            <w:tcW w:w="4410" w:type="dxa"/>
          </w:tcPr>
          <w:p w14:paraId="6EEABBDE" w14:textId="77777777" w:rsidR="00FE51AE" w:rsidRPr="00AF78F7" w:rsidRDefault="00AF78F7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green"/>
                <w:cs/>
              </w:rPr>
            </w:pPr>
            <w:r w:rsidRPr="00AF78F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รวมส่วนของผู้ถือหุ้น (เพิ่มขึ้น) ลดลง</w:t>
            </w:r>
          </w:p>
        </w:tc>
        <w:tc>
          <w:tcPr>
            <w:tcW w:w="990" w:type="dxa"/>
          </w:tcPr>
          <w:p w14:paraId="3E362F35" w14:textId="77777777" w:rsidR="00FE51AE" w:rsidRPr="00690AE0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DCBF6" w14:textId="77777777" w:rsidR="00FE51AE" w:rsidRPr="00690AE0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F466FAF" w14:textId="77777777" w:rsidR="00FE51AE" w:rsidRPr="00690AE0" w:rsidRDefault="00FE51AE" w:rsidP="008B7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78C2C" w14:textId="77777777" w:rsidR="00FE51AE" w:rsidRPr="00690AE0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F78F7" w:rsidRPr="00E32A6D" w14:paraId="630E95C6" w14:textId="77777777" w:rsidTr="00AF78F7">
        <w:tc>
          <w:tcPr>
            <w:tcW w:w="4410" w:type="dxa"/>
          </w:tcPr>
          <w:p w14:paraId="59A990F0" w14:textId="77777777" w:rsidR="00AF78F7" w:rsidRPr="00811A7B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F78F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หนี้สินและส่วน</w:t>
            </w:r>
            <w:r w:rsidRPr="00AF78F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ของผู้ถือหุ้น (เพิ่มขึ้น) ลดลง</w:t>
            </w:r>
          </w:p>
        </w:tc>
        <w:tc>
          <w:tcPr>
            <w:tcW w:w="990" w:type="dxa"/>
            <w:vAlign w:val="bottom"/>
          </w:tcPr>
          <w:p w14:paraId="592A3BB3" w14:textId="77777777" w:rsidR="00AF78F7" w:rsidRPr="004B44CC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12D2D" w14:textId="77777777" w:rsidR="00AF78F7" w:rsidRPr="00AF78F7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F78F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834A8D" w:rsidRPr="00834A8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138,702</w:t>
            </w:r>
            <w:r w:rsidRPr="00AF78F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36EE773" w14:textId="77777777" w:rsidR="00AF78F7" w:rsidRPr="00AF78F7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1E0ED" w14:textId="77777777" w:rsidR="00AF78F7" w:rsidRPr="00AF78F7" w:rsidRDefault="00AF78F7" w:rsidP="00AF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F78F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834A8D" w:rsidRPr="00834A8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136,323</w:t>
            </w:r>
            <w:r w:rsidRPr="00AF78F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4194B72E" w14:textId="77777777" w:rsidR="00480284" w:rsidRDefault="008A515B" w:rsidP="008A5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color w:val="000000"/>
          <w:sz w:val="30"/>
          <w:szCs w:val="30"/>
          <w:cs/>
        </w:rPr>
      </w:pPr>
      <w:r>
        <w:rPr>
          <w:rFonts w:ascii="Angsana New" w:hAnsi="Angsana New" w:cstheme="minorBidi" w:hint="cs"/>
          <w:color w:val="000000"/>
          <w:sz w:val="30"/>
          <w:szCs w:val="30"/>
          <w:cs/>
        </w:rPr>
        <w:t xml:space="preserve">  </w:t>
      </w:r>
    </w:p>
    <w:sectPr w:rsidR="00480284" w:rsidSect="005C0F4F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B599F" w14:textId="77777777" w:rsidR="002456E8" w:rsidRDefault="002456E8">
      <w:r>
        <w:separator/>
      </w:r>
    </w:p>
  </w:endnote>
  <w:endnote w:type="continuationSeparator" w:id="0">
    <w:p w14:paraId="5D057F7D" w14:textId="77777777" w:rsidR="002456E8" w:rsidRDefault="00245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81C52" w14:textId="77777777" w:rsidR="00BC1A9D" w:rsidRDefault="00BC1A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74825" w14:textId="77777777" w:rsidR="00414666" w:rsidRPr="003F549D" w:rsidRDefault="002456E8" w:rsidP="003E202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90147602"/>
        <w:docPartObj>
          <w:docPartGallery w:val="Page Numbers (Bottom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414666"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14666"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14666"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C1A9D">
          <w:rPr>
            <w:rFonts w:asciiTheme="majorBidi" w:hAnsiTheme="majorBidi" w:cstheme="majorBidi"/>
            <w:noProof/>
            <w:sz w:val="30"/>
            <w:szCs w:val="30"/>
          </w:rPr>
          <w:t>15</w:t>
        </w:r>
        <w:r w:rsidR="00414666"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AD6F4" w14:textId="415869F4" w:rsidR="00414666" w:rsidRPr="00E96CB5" w:rsidRDefault="00414666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8"/>
      </w:rPr>
    </w:pPr>
    <w:r>
      <w:rPr>
        <w:rFonts w:ascii="Angsana New" w:hAnsi="Angsana New"/>
        <w:sz w:val="30"/>
        <w:szCs w:val="30"/>
        <w:lang w:val="fr-FR"/>
      </w:rPr>
      <w:t>2</w:t>
    </w:r>
    <w:r w:rsidR="00E96CB5">
      <w:rPr>
        <w:rFonts w:ascii="Angsana New" w:hAnsi="Angsana New" w:cs="Angsana New"/>
        <w:sz w:val="30"/>
        <w:szCs w:val="38"/>
      </w:rPr>
      <w:t>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5B8E" w14:textId="77777777" w:rsidR="00414666" w:rsidRPr="002B54E9" w:rsidRDefault="00414666">
    <w:pPr>
      <w:pStyle w:val="Footer"/>
      <w:jc w:val="center"/>
      <w:rPr>
        <w:rFonts w:ascii="Angsana New" w:hAnsi="Angsana New"/>
        <w:sz w:val="30"/>
        <w:szCs w:val="30"/>
      </w:rPr>
    </w:pP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\* 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92803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C915F5" w14:textId="77777777" w:rsidR="00414666" w:rsidRPr="00676D9D" w:rsidRDefault="00414666" w:rsidP="00676D9D">
        <w:pPr>
          <w:pStyle w:val="Footer"/>
          <w:jc w:val="center"/>
        </w:pPr>
        <w:r w:rsidRPr="003F54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F54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F54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85D8A">
          <w:rPr>
            <w:rFonts w:asciiTheme="majorBidi" w:hAnsiTheme="majorBidi" w:cstheme="majorBidi"/>
            <w:noProof/>
            <w:sz w:val="30"/>
            <w:szCs w:val="30"/>
          </w:rPr>
          <w:t>31</w:t>
        </w:r>
        <w:r w:rsidRPr="003F54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89726" w14:textId="3F19D833" w:rsidR="00414666" w:rsidRPr="00C827F6" w:rsidRDefault="00414666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  <w:lang w:val="fr-FR"/>
      </w:rPr>
      <w:t>2</w:t>
    </w:r>
    <w:r w:rsidR="00E96CB5">
      <w:rPr>
        <w:rFonts w:ascii="Angsana New" w:hAnsi="Angsana New"/>
        <w:sz w:val="30"/>
        <w:szCs w:val="30"/>
        <w:lang w:val="fr-FR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1D6C8" w14:textId="77777777" w:rsidR="002456E8" w:rsidRDefault="002456E8">
      <w:r>
        <w:separator/>
      </w:r>
    </w:p>
  </w:footnote>
  <w:footnote w:type="continuationSeparator" w:id="0">
    <w:p w14:paraId="75CD1D64" w14:textId="77777777" w:rsidR="002456E8" w:rsidRDefault="00245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2D30B" w14:textId="77777777" w:rsidR="00414666" w:rsidRPr="00FA7747" w:rsidRDefault="0041466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EE7215E" w14:textId="77777777" w:rsidR="00414666" w:rsidRPr="00FA7747" w:rsidRDefault="0041466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3F7DADB" w14:textId="77777777" w:rsidR="00414666" w:rsidRPr="00074891" w:rsidRDefault="00414666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74EFA" w14:textId="77777777" w:rsidR="00414666" w:rsidRPr="00D50A39" w:rsidRDefault="00414666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3D8DB379" w14:textId="77777777" w:rsidR="00414666" w:rsidRPr="00D50A39" w:rsidRDefault="00414666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02AFCF5" w14:textId="77777777" w:rsidR="00414666" w:rsidRPr="00D50A39" w:rsidRDefault="00414666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rtl/>
        <w:cs/>
      </w:rPr>
      <w:t xml:space="preserve">0 </w:t>
    </w:r>
    <w:r>
      <w:rPr>
        <w:rFonts w:ascii="Angsana New" w:hAnsi="Angsana New" w:cs="Angsana New" w:hint="cs"/>
        <w:bCs/>
        <w:sz w:val="32"/>
        <w:szCs w:val="32"/>
        <w:rtl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050D39">
      <w:rPr>
        <w:rFonts w:ascii="Angsana New" w:hAnsi="Angsana New" w:cs="Angsana New"/>
        <w:sz w:val="32"/>
        <w:szCs w:val="32"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C36E7DF" w14:textId="77777777" w:rsidR="00414666" w:rsidRPr="00D50A39" w:rsidRDefault="00414666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1F2E1" w14:textId="77777777" w:rsidR="00414666" w:rsidRPr="00D50A39" w:rsidRDefault="00414666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5C8F7C7A" w14:textId="77777777" w:rsidR="00414666" w:rsidRPr="00D50A39" w:rsidRDefault="00414666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7A72CE4" w14:textId="77777777" w:rsidR="00414666" w:rsidRPr="00D50A39" w:rsidRDefault="00414666" w:rsidP="006A094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rtl/>
        <w:cs/>
      </w:rPr>
      <w:t xml:space="preserve">0 </w:t>
    </w:r>
    <w:r>
      <w:rPr>
        <w:rFonts w:ascii="Angsana New" w:hAnsi="Angsana New" w:cs="Angsana New" w:hint="cs"/>
        <w:bCs/>
        <w:sz w:val="32"/>
        <w:szCs w:val="32"/>
        <w:rtl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</w:t>
    </w:r>
    <w:r w:rsidRPr="00E26BB0">
      <w:rPr>
        <w:rFonts w:ascii="Angsana New" w:hAnsi="Angsana New" w:cs="Angsana New"/>
        <w:b w:val="0"/>
        <w:bCs/>
        <w:sz w:val="32"/>
        <w:szCs w:val="32"/>
        <w:cs/>
        <w:lang w:bidi="th-TH"/>
      </w:rPr>
      <w:t>5</w:t>
    </w:r>
    <w:r>
      <w:rPr>
        <w:rFonts w:ascii="Angsana New" w:hAnsi="Angsana New" w:cs="Angsana New"/>
        <w:sz w:val="32"/>
        <w:szCs w:val="32"/>
        <w:lang w:bidi="th-TH"/>
      </w:rPr>
      <w:t xml:space="preserve">62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371CEC4" w14:textId="77777777" w:rsidR="00414666" w:rsidRDefault="00414666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B2214" w14:textId="77777777" w:rsidR="00414666" w:rsidRPr="00FA7747" w:rsidRDefault="0041466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323721A6" w14:textId="77777777" w:rsidR="00414666" w:rsidRPr="00FA7747" w:rsidRDefault="0041466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812A29E" w14:textId="77777777" w:rsidR="00414666" w:rsidRPr="00410770" w:rsidRDefault="00414666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DF53B8C" w14:textId="77777777" w:rsidR="00414666" w:rsidRPr="00074891" w:rsidRDefault="00414666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0DFC4" w14:textId="77777777" w:rsidR="00414666" w:rsidRPr="00D50A39" w:rsidRDefault="00414666" w:rsidP="00D143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208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164533CE" w14:textId="77777777" w:rsidR="00414666" w:rsidRPr="00D50A39" w:rsidRDefault="00414666" w:rsidP="00587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7E111E4" w14:textId="77777777" w:rsidR="00414666" w:rsidRPr="00D50A39" w:rsidRDefault="00414666" w:rsidP="0052606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rtl/>
        <w:cs/>
      </w:rPr>
      <w:t xml:space="preserve">0 </w:t>
    </w:r>
    <w:r>
      <w:rPr>
        <w:rFonts w:ascii="Angsana New" w:hAnsi="Angsana New" w:cs="Angsana New" w:hint="cs"/>
        <w:bCs/>
        <w:sz w:val="32"/>
        <w:szCs w:val="32"/>
        <w:rtl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6E023B">
      <w:rPr>
        <w:rFonts w:ascii="Angsana New" w:hAnsi="Angsana New" w:cs="Angsana New"/>
        <w:sz w:val="32"/>
        <w:szCs w:val="32"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078508A" w14:textId="77777777" w:rsidR="00414666" w:rsidRPr="00526069" w:rsidRDefault="00414666" w:rsidP="00587B8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D5446" w14:textId="77777777" w:rsidR="00414666" w:rsidRPr="00D50A39" w:rsidRDefault="00414666" w:rsidP="00E375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3756E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7616DCEA" w14:textId="77777777" w:rsidR="00414666" w:rsidRPr="00D50A39" w:rsidRDefault="00414666" w:rsidP="004655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625F4E4" w14:textId="77777777" w:rsidR="00414666" w:rsidRPr="00D50A39" w:rsidRDefault="00414666" w:rsidP="0046552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Cs/>
        <w:sz w:val="32"/>
        <w:szCs w:val="32"/>
      </w:rPr>
      <w:t xml:space="preserve"> 3</w:t>
    </w:r>
    <w:r>
      <w:rPr>
        <w:rFonts w:ascii="Angsana New" w:hAnsi="Angsana New" w:cs="Angsana New" w:hint="cs"/>
        <w:bCs/>
        <w:sz w:val="32"/>
        <w:szCs w:val="32"/>
        <w:rtl/>
        <w:cs/>
      </w:rPr>
      <w:t xml:space="preserve">0 </w:t>
    </w:r>
    <w:r>
      <w:rPr>
        <w:rFonts w:ascii="Angsana New" w:hAnsi="Angsana New" w:cs="Angsana New" w:hint="cs"/>
        <w:bCs/>
        <w:sz w:val="32"/>
        <w:szCs w:val="32"/>
        <w:rtl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6E023B">
      <w:rPr>
        <w:rFonts w:ascii="Angsana New" w:hAnsi="Angsana New" w:cs="Angsana New"/>
        <w:sz w:val="32"/>
        <w:szCs w:val="32"/>
        <w:lang w:bidi="th-TH"/>
      </w:rPr>
      <w:t>62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930C0A5" w14:textId="77777777" w:rsidR="00414666" w:rsidRPr="00D50A39" w:rsidRDefault="00414666" w:rsidP="0046552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7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8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1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2"/>
  </w:num>
  <w:num w:numId="10">
    <w:abstractNumId w:val="11"/>
  </w:num>
  <w:num w:numId="11">
    <w:abstractNumId w:val="9"/>
  </w:num>
  <w:num w:numId="1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_x000a_Ŭá䤟}_x000a__x000a_k耀＀dЀЀЀ＀＀＀＀"/>
  </w:docVars>
  <w:rsids>
    <w:rsidRoot w:val="00385CFC"/>
    <w:rsid w:val="00001175"/>
    <w:rsid w:val="00001BEF"/>
    <w:rsid w:val="0000257E"/>
    <w:rsid w:val="00002D6B"/>
    <w:rsid w:val="000039AE"/>
    <w:rsid w:val="0000435C"/>
    <w:rsid w:val="0000464A"/>
    <w:rsid w:val="00005ACB"/>
    <w:rsid w:val="00005BAB"/>
    <w:rsid w:val="0000610F"/>
    <w:rsid w:val="000063F2"/>
    <w:rsid w:val="00007B57"/>
    <w:rsid w:val="00010374"/>
    <w:rsid w:val="00010E15"/>
    <w:rsid w:val="000110E8"/>
    <w:rsid w:val="00011182"/>
    <w:rsid w:val="0001192B"/>
    <w:rsid w:val="00011F8D"/>
    <w:rsid w:val="00012E83"/>
    <w:rsid w:val="000135F7"/>
    <w:rsid w:val="0001364C"/>
    <w:rsid w:val="00014453"/>
    <w:rsid w:val="00015C52"/>
    <w:rsid w:val="000179F5"/>
    <w:rsid w:val="00017F32"/>
    <w:rsid w:val="00020021"/>
    <w:rsid w:val="0002055E"/>
    <w:rsid w:val="000205A8"/>
    <w:rsid w:val="00020882"/>
    <w:rsid w:val="00020E35"/>
    <w:rsid w:val="00020F5A"/>
    <w:rsid w:val="00021255"/>
    <w:rsid w:val="00021B62"/>
    <w:rsid w:val="00022087"/>
    <w:rsid w:val="00023CE6"/>
    <w:rsid w:val="000241C7"/>
    <w:rsid w:val="0002440D"/>
    <w:rsid w:val="00024953"/>
    <w:rsid w:val="00024E37"/>
    <w:rsid w:val="00024F30"/>
    <w:rsid w:val="00024FAF"/>
    <w:rsid w:val="000251F8"/>
    <w:rsid w:val="00026132"/>
    <w:rsid w:val="0002666D"/>
    <w:rsid w:val="00027A4F"/>
    <w:rsid w:val="00031021"/>
    <w:rsid w:val="00031980"/>
    <w:rsid w:val="00031ADE"/>
    <w:rsid w:val="00032088"/>
    <w:rsid w:val="00032ABF"/>
    <w:rsid w:val="0003340E"/>
    <w:rsid w:val="00033EFB"/>
    <w:rsid w:val="0003418A"/>
    <w:rsid w:val="000351D6"/>
    <w:rsid w:val="00035A15"/>
    <w:rsid w:val="000364A0"/>
    <w:rsid w:val="000366ED"/>
    <w:rsid w:val="00036C24"/>
    <w:rsid w:val="00036E95"/>
    <w:rsid w:val="00037651"/>
    <w:rsid w:val="00037979"/>
    <w:rsid w:val="00037DFC"/>
    <w:rsid w:val="00040306"/>
    <w:rsid w:val="000404E2"/>
    <w:rsid w:val="0004055C"/>
    <w:rsid w:val="00040791"/>
    <w:rsid w:val="00040952"/>
    <w:rsid w:val="00041597"/>
    <w:rsid w:val="00041C82"/>
    <w:rsid w:val="00041E72"/>
    <w:rsid w:val="00042213"/>
    <w:rsid w:val="00042F74"/>
    <w:rsid w:val="000432FE"/>
    <w:rsid w:val="00043355"/>
    <w:rsid w:val="000434F1"/>
    <w:rsid w:val="00043DDD"/>
    <w:rsid w:val="00043EF5"/>
    <w:rsid w:val="0004445C"/>
    <w:rsid w:val="000444A8"/>
    <w:rsid w:val="00044B94"/>
    <w:rsid w:val="00045E6A"/>
    <w:rsid w:val="000463AC"/>
    <w:rsid w:val="00046A73"/>
    <w:rsid w:val="00046A90"/>
    <w:rsid w:val="00046B12"/>
    <w:rsid w:val="00047022"/>
    <w:rsid w:val="000504F2"/>
    <w:rsid w:val="000506CE"/>
    <w:rsid w:val="00050935"/>
    <w:rsid w:val="00050D39"/>
    <w:rsid w:val="00050DDE"/>
    <w:rsid w:val="000512BB"/>
    <w:rsid w:val="00051417"/>
    <w:rsid w:val="00052251"/>
    <w:rsid w:val="000529F4"/>
    <w:rsid w:val="0005331B"/>
    <w:rsid w:val="00054433"/>
    <w:rsid w:val="00054A54"/>
    <w:rsid w:val="0005542F"/>
    <w:rsid w:val="000558C4"/>
    <w:rsid w:val="00055B09"/>
    <w:rsid w:val="0005637A"/>
    <w:rsid w:val="00060829"/>
    <w:rsid w:val="00060C7C"/>
    <w:rsid w:val="00061B0E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5008"/>
    <w:rsid w:val="0006537A"/>
    <w:rsid w:val="0006543E"/>
    <w:rsid w:val="00065604"/>
    <w:rsid w:val="00065C76"/>
    <w:rsid w:val="000672F9"/>
    <w:rsid w:val="000675C1"/>
    <w:rsid w:val="00070D40"/>
    <w:rsid w:val="000710E3"/>
    <w:rsid w:val="00071E82"/>
    <w:rsid w:val="00072552"/>
    <w:rsid w:val="00072C45"/>
    <w:rsid w:val="00073367"/>
    <w:rsid w:val="00074891"/>
    <w:rsid w:val="00074F14"/>
    <w:rsid w:val="000754F4"/>
    <w:rsid w:val="00075907"/>
    <w:rsid w:val="00075927"/>
    <w:rsid w:val="00075B9F"/>
    <w:rsid w:val="00075FFE"/>
    <w:rsid w:val="00077245"/>
    <w:rsid w:val="00077E11"/>
    <w:rsid w:val="0008036A"/>
    <w:rsid w:val="000803DF"/>
    <w:rsid w:val="000822F7"/>
    <w:rsid w:val="000823FA"/>
    <w:rsid w:val="00082881"/>
    <w:rsid w:val="00084552"/>
    <w:rsid w:val="00084630"/>
    <w:rsid w:val="00084E43"/>
    <w:rsid w:val="00084E93"/>
    <w:rsid w:val="00085378"/>
    <w:rsid w:val="00085479"/>
    <w:rsid w:val="000857A9"/>
    <w:rsid w:val="00085EAB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217B"/>
    <w:rsid w:val="00092224"/>
    <w:rsid w:val="00092A0F"/>
    <w:rsid w:val="00092B09"/>
    <w:rsid w:val="0009353D"/>
    <w:rsid w:val="000936BB"/>
    <w:rsid w:val="00093B30"/>
    <w:rsid w:val="00093CF2"/>
    <w:rsid w:val="0009470A"/>
    <w:rsid w:val="00094BAF"/>
    <w:rsid w:val="00094D1B"/>
    <w:rsid w:val="00094FB4"/>
    <w:rsid w:val="00095A5F"/>
    <w:rsid w:val="00095E09"/>
    <w:rsid w:val="000967D6"/>
    <w:rsid w:val="00097659"/>
    <w:rsid w:val="000A0061"/>
    <w:rsid w:val="000A0559"/>
    <w:rsid w:val="000A0BB9"/>
    <w:rsid w:val="000A0FBB"/>
    <w:rsid w:val="000A12A1"/>
    <w:rsid w:val="000A171A"/>
    <w:rsid w:val="000A1E4E"/>
    <w:rsid w:val="000A1F36"/>
    <w:rsid w:val="000A2ED9"/>
    <w:rsid w:val="000A2F44"/>
    <w:rsid w:val="000A48BA"/>
    <w:rsid w:val="000A49A3"/>
    <w:rsid w:val="000A4D19"/>
    <w:rsid w:val="000A6B33"/>
    <w:rsid w:val="000A6D5A"/>
    <w:rsid w:val="000A74A7"/>
    <w:rsid w:val="000A74FD"/>
    <w:rsid w:val="000A78E1"/>
    <w:rsid w:val="000B00A5"/>
    <w:rsid w:val="000B0D32"/>
    <w:rsid w:val="000B13F1"/>
    <w:rsid w:val="000B142E"/>
    <w:rsid w:val="000B14A1"/>
    <w:rsid w:val="000B1A31"/>
    <w:rsid w:val="000B1B9A"/>
    <w:rsid w:val="000B287F"/>
    <w:rsid w:val="000B33FE"/>
    <w:rsid w:val="000B444E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C00BB"/>
    <w:rsid w:val="000C1276"/>
    <w:rsid w:val="000C1616"/>
    <w:rsid w:val="000C18FA"/>
    <w:rsid w:val="000C1EA0"/>
    <w:rsid w:val="000C1FA9"/>
    <w:rsid w:val="000C2252"/>
    <w:rsid w:val="000C2873"/>
    <w:rsid w:val="000C37D4"/>
    <w:rsid w:val="000C4DF0"/>
    <w:rsid w:val="000C539F"/>
    <w:rsid w:val="000C582A"/>
    <w:rsid w:val="000C5F10"/>
    <w:rsid w:val="000C698D"/>
    <w:rsid w:val="000C6B3B"/>
    <w:rsid w:val="000C6CBC"/>
    <w:rsid w:val="000C7169"/>
    <w:rsid w:val="000C7536"/>
    <w:rsid w:val="000C7AD5"/>
    <w:rsid w:val="000D01B3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629"/>
    <w:rsid w:val="000D3EDE"/>
    <w:rsid w:val="000D3F3E"/>
    <w:rsid w:val="000D4AED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7A6C"/>
    <w:rsid w:val="000E7BE0"/>
    <w:rsid w:val="000F0740"/>
    <w:rsid w:val="000F0BC6"/>
    <w:rsid w:val="000F0E7C"/>
    <w:rsid w:val="000F1A6F"/>
    <w:rsid w:val="000F1B66"/>
    <w:rsid w:val="000F1F35"/>
    <w:rsid w:val="000F24CC"/>
    <w:rsid w:val="000F2C64"/>
    <w:rsid w:val="000F3AF2"/>
    <w:rsid w:val="000F3B52"/>
    <w:rsid w:val="000F6D31"/>
    <w:rsid w:val="000F6F02"/>
    <w:rsid w:val="000F70F5"/>
    <w:rsid w:val="00100142"/>
    <w:rsid w:val="00100A6A"/>
    <w:rsid w:val="00101B47"/>
    <w:rsid w:val="00101DC0"/>
    <w:rsid w:val="00101E1D"/>
    <w:rsid w:val="00102218"/>
    <w:rsid w:val="0010274F"/>
    <w:rsid w:val="00102A15"/>
    <w:rsid w:val="00103D5A"/>
    <w:rsid w:val="00103EA7"/>
    <w:rsid w:val="00104960"/>
    <w:rsid w:val="001054ED"/>
    <w:rsid w:val="00106290"/>
    <w:rsid w:val="00107BAC"/>
    <w:rsid w:val="00107E7D"/>
    <w:rsid w:val="0011021A"/>
    <w:rsid w:val="00110C30"/>
    <w:rsid w:val="001111E1"/>
    <w:rsid w:val="00111498"/>
    <w:rsid w:val="001116BF"/>
    <w:rsid w:val="00112677"/>
    <w:rsid w:val="00112C87"/>
    <w:rsid w:val="0011380D"/>
    <w:rsid w:val="00113C05"/>
    <w:rsid w:val="00113FF0"/>
    <w:rsid w:val="00114699"/>
    <w:rsid w:val="00115D9F"/>
    <w:rsid w:val="0011673B"/>
    <w:rsid w:val="00116B45"/>
    <w:rsid w:val="00116EC2"/>
    <w:rsid w:val="00116F93"/>
    <w:rsid w:val="001201B0"/>
    <w:rsid w:val="001202FD"/>
    <w:rsid w:val="00120B65"/>
    <w:rsid w:val="00120C4E"/>
    <w:rsid w:val="001210C0"/>
    <w:rsid w:val="00121944"/>
    <w:rsid w:val="00121C06"/>
    <w:rsid w:val="00123587"/>
    <w:rsid w:val="001238A0"/>
    <w:rsid w:val="001239BC"/>
    <w:rsid w:val="00124AB3"/>
    <w:rsid w:val="001253D7"/>
    <w:rsid w:val="0012558E"/>
    <w:rsid w:val="00125754"/>
    <w:rsid w:val="00126617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980"/>
    <w:rsid w:val="00132BA5"/>
    <w:rsid w:val="00132F57"/>
    <w:rsid w:val="00134349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400CC"/>
    <w:rsid w:val="001401E0"/>
    <w:rsid w:val="00140292"/>
    <w:rsid w:val="0014045F"/>
    <w:rsid w:val="00140632"/>
    <w:rsid w:val="00141A20"/>
    <w:rsid w:val="00141D2E"/>
    <w:rsid w:val="00141D86"/>
    <w:rsid w:val="001422FE"/>
    <w:rsid w:val="00142B35"/>
    <w:rsid w:val="00142B3D"/>
    <w:rsid w:val="00143137"/>
    <w:rsid w:val="001435C0"/>
    <w:rsid w:val="00143E4F"/>
    <w:rsid w:val="00143F40"/>
    <w:rsid w:val="0014408E"/>
    <w:rsid w:val="0014517B"/>
    <w:rsid w:val="0014738E"/>
    <w:rsid w:val="001476E8"/>
    <w:rsid w:val="00150273"/>
    <w:rsid w:val="00150A11"/>
    <w:rsid w:val="00150DDF"/>
    <w:rsid w:val="00151CA8"/>
    <w:rsid w:val="00151D2B"/>
    <w:rsid w:val="00152E00"/>
    <w:rsid w:val="00153E26"/>
    <w:rsid w:val="001544E3"/>
    <w:rsid w:val="0015451C"/>
    <w:rsid w:val="00154776"/>
    <w:rsid w:val="001550B0"/>
    <w:rsid w:val="00155479"/>
    <w:rsid w:val="001573FD"/>
    <w:rsid w:val="00157C97"/>
    <w:rsid w:val="00160255"/>
    <w:rsid w:val="0016031D"/>
    <w:rsid w:val="00160769"/>
    <w:rsid w:val="0016178C"/>
    <w:rsid w:val="00161A0D"/>
    <w:rsid w:val="00161AC9"/>
    <w:rsid w:val="0016238B"/>
    <w:rsid w:val="00162451"/>
    <w:rsid w:val="00162E95"/>
    <w:rsid w:val="001630D7"/>
    <w:rsid w:val="00163802"/>
    <w:rsid w:val="00163FB1"/>
    <w:rsid w:val="00164BF3"/>
    <w:rsid w:val="00164FA7"/>
    <w:rsid w:val="001657B2"/>
    <w:rsid w:val="00165A2C"/>
    <w:rsid w:val="0016746A"/>
    <w:rsid w:val="00167728"/>
    <w:rsid w:val="00167D0E"/>
    <w:rsid w:val="00167EB5"/>
    <w:rsid w:val="0017045E"/>
    <w:rsid w:val="00170575"/>
    <w:rsid w:val="00170693"/>
    <w:rsid w:val="00170EB5"/>
    <w:rsid w:val="001711B0"/>
    <w:rsid w:val="00171361"/>
    <w:rsid w:val="001717D4"/>
    <w:rsid w:val="001719AF"/>
    <w:rsid w:val="00171D43"/>
    <w:rsid w:val="00172AFB"/>
    <w:rsid w:val="00173059"/>
    <w:rsid w:val="00174060"/>
    <w:rsid w:val="001750AA"/>
    <w:rsid w:val="001750B3"/>
    <w:rsid w:val="001751A8"/>
    <w:rsid w:val="0017520E"/>
    <w:rsid w:val="00175E89"/>
    <w:rsid w:val="00175F1A"/>
    <w:rsid w:val="0017641D"/>
    <w:rsid w:val="00176469"/>
    <w:rsid w:val="001765EE"/>
    <w:rsid w:val="001771DA"/>
    <w:rsid w:val="00177335"/>
    <w:rsid w:val="0017765D"/>
    <w:rsid w:val="00177841"/>
    <w:rsid w:val="00177CEF"/>
    <w:rsid w:val="0018021B"/>
    <w:rsid w:val="0018075B"/>
    <w:rsid w:val="00182D71"/>
    <w:rsid w:val="00184715"/>
    <w:rsid w:val="001850A3"/>
    <w:rsid w:val="00185228"/>
    <w:rsid w:val="0018561C"/>
    <w:rsid w:val="00185D8A"/>
    <w:rsid w:val="00185EB4"/>
    <w:rsid w:val="00185FDB"/>
    <w:rsid w:val="0018617B"/>
    <w:rsid w:val="0018681D"/>
    <w:rsid w:val="001869EA"/>
    <w:rsid w:val="00186E89"/>
    <w:rsid w:val="00187423"/>
    <w:rsid w:val="001909D1"/>
    <w:rsid w:val="001909F3"/>
    <w:rsid w:val="00191409"/>
    <w:rsid w:val="00191564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D90"/>
    <w:rsid w:val="00195DC1"/>
    <w:rsid w:val="00196228"/>
    <w:rsid w:val="0019669B"/>
    <w:rsid w:val="001966D9"/>
    <w:rsid w:val="0019739F"/>
    <w:rsid w:val="00197591"/>
    <w:rsid w:val="001978A8"/>
    <w:rsid w:val="00197EE5"/>
    <w:rsid w:val="001A00D6"/>
    <w:rsid w:val="001A09D5"/>
    <w:rsid w:val="001A1837"/>
    <w:rsid w:val="001A1BA6"/>
    <w:rsid w:val="001A272B"/>
    <w:rsid w:val="001A2ACE"/>
    <w:rsid w:val="001A33C6"/>
    <w:rsid w:val="001A442F"/>
    <w:rsid w:val="001A485D"/>
    <w:rsid w:val="001A4954"/>
    <w:rsid w:val="001A4ACB"/>
    <w:rsid w:val="001A50F9"/>
    <w:rsid w:val="001A5881"/>
    <w:rsid w:val="001A5E35"/>
    <w:rsid w:val="001A636B"/>
    <w:rsid w:val="001A6BB5"/>
    <w:rsid w:val="001A754E"/>
    <w:rsid w:val="001A7C47"/>
    <w:rsid w:val="001B087C"/>
    <w:rsid w:val="001B0E5A"/>
    <w:rsid w:val="001B1480"/>
    <w:rsid w:val="001B15BE"/>
    <w:rsid w:val="001B1BE6"/>
    <w:rsid w:val="001B1EFC"/>
    <w:rsid w:val="001B24DE"/>
    <w:rsid w:val="001B2627"/>
    <w:rsid w:val="001B2937"/>
    <w:rsid w:val="001B2CCE"/>
    <w:rsid w:val="001B38ED"/>
    <w:rsid w:val="001B3A57"/>
    <w:rsid w:val="001B49E6"/>
    <w:rsid w:val="001B4F5D"/>
    <w:rsid w:val="001B5F95"/>
    <w:rsid w:val="001B662B"/>
    <w:rsid w:val="001B6DC0"/>
    <w:rsid w:val="001B742F"/>
    <w:rsid w:val="001B764A"/>
    <w:rsid w:val="001B7900"/>
    <w:rsid w:val="001B7A52"/>
    <w:rsid w:val="001B7E1F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74C6"/>
    <w:rsid w:val="001D0EFA"/>
    <w:rsid w:val="001D13A9"/>
    <w:rsid w:val="001D1889"/>
    <w:rsid w:val="001D25E0"/>
    <w:rsid w:val="001D4B96"/>
    <w:rsid w:val="001D522E"/>
    <w:rsid w:val="001D5890"/>
    <w:rsid w:val="001D5D99"/>
    <w:rsid w:val="001D73E2"/>
    <w:rsid w:val="001D774B"/>
    <w:rsid w:val="001D7F24"/>
    <w:rsid w:val="001E0976"/>
    <w:rsid w:val="001E0C11"/>
    <w:rsid w:val="001E0CE4"/>
    <w:rsid w:val="001E152F"/>
    <w:rsid w:val="001E1705"/>
    <w:rsid w:val="001E1C32"/>
    <w:rsid w:val="001E2637"/>
    <w:rsid w:val="001E394B"/>
    <w:rsid w:val="001E4733"/>
    <w:rsid w:val="001E4FB5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50F2"/>
    <w:rsid w:val="001F568E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BE3"/>
    <w:rsid w:val="002060D5"/>
    <w:rsid w:val="002068FC"/>
    <w:rsid w:val="0020690E"/>
    <w:rsid w:val="002069CF"/>
    <w:rsid w:val="00206DEC"/>
    <w:rsid w:val="00207168"/>
    <w:rsid w:val="00207B13"/>
    <w:rsid w:val="0021019E"/>
    <w:rsid w:val="00211CAB"/>
    <w:rsid w:val="00211DED"/>
    <w:rsid w:val="00212504"/>
    <w:rsid w:val="0021287D"/>
    <w:rsid w:val="00212EE1"/>
    <w:rsid w:val="0021327E"/>
    <w:rsid w:val="002134EA"/>
    <w:rsid w:val="00213B00"/>
    <w:rsid w:val="00214177"/>
    <w:rsid w:val="002141F0"/>
    <w:rsid w:val="0021449F"/>
    <w:rsid w:val="00214C30"/>
    <w:rsid w:val="0021507E"/>
    <w:rsid w:val="00215113"/>
    <w:rsid w:val="00215A71"/>
    <w:rsid w:val="00215E9F"/>
    <w:rsid w:val="002160B7"/>
    <w:rsid w:val="00216313"/>
    <w:rsid w:val="00216859"/>
    <w:rsid w:val="00216ED9"/>
    <w:rsid w:val="002175E4"/>
    <w:rsid w:val="0021790A"/>
    <w:rsid w:val="00217ABA"/>
    <w:rsid w:val="00217F39"/>
    <w:rsid w:val="002204AD"/>
    <w:rsid w:val="00220E5B"/>
    <w:rsid w:val="00220F81"/>
    <w:rsid w:val="00220FDE"/>
    <w:rsid w:val="00221082"/>
    <w:rsid w:val="0022159F"/>
    <w:rsid w:val="002217C2"/>
    <w:rsid w:val="00221EB8"/>
    <w:rsid w:val="00221F0A"/>
    <w:rsid w:val="0022230B"/>
    <w:rsid w:val="00222360"/>
    <w:rsid w:val="00222558"/>
    <w:rsid w:val="00222634"/>
    <w:rsid w:val="00223650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736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A65"/>
    <w:rsid w:val="002338AE"/>
    <w:rsid w:val="0023412E"/>
    <w:rsid w:val="002349D5"/>
    <w:rsid w:val="00234B12"/>
    <w:rsid w:val="00236096"/>
    <w:rsid w:val="00236EFF"/>
    <w:rsid w:val="00237C8B"/>
    <w:rsid w:val="00237DA6"/>
    <w:rsid w:val="00237EF0"/>
    <w:rsid w:val="00240336"/>
    <w:rsid w:val="002403EE"/>
    <w:rsid w:val="00240B99"/>
    <w:rsid w:val="00241DE9"/>
    <w:rsid w:val="00242AF0"/>
    <w:rsid w:val="002430EB"/>
    <w:rsid w:val="0024351C"/>
    <w:rsid w:val="00243648"/>
    <w:rsid w:val="00243DB9"/>
    <w:rsid w:val="002454A5"/>
    <w:rsid w:val="002456E8"/>
    <w:rsid w:val="00246AA9"/>
    <w:rsid w:val="00250423"/>
    <w:rsid w:val="00250B66"/>
    <w:rsid w:val="0025105F"/>
    <w:rsid w:val="0025164D"/>
    <w:rsid w:val="00251BB8"/>
    <w:rsid w:val="00251BEC"/>
    <w:rsid w:val="002521EB"/>
    <w:rsid w:val="00252319"/>
    <w:rsid w:val="00252647"/>
    <w:rsid w:val="00252A5D"/>
    <w:rsid w:val="0025326E"/>
    <w:rsid w:val="00253343"/>
    <w:rsid w:val="002539C6"/>
    <w:rsid w:val="00253ECD"/>
    <w:rsid w:val="00254FD9"/>
    <w:rsid w:val="00255332"/>
    <w:rsid w:val="00255C1A"/>
    <w:rsid w:val="00255C3F"/>
    <w:rsid w:val="00256750"/>
    <w:rsid w:val="002571B5"/>
    <w:rsid w:val="002573B5"/>
    <w:rsid w:val="002603B1"/>
    <w:rsid w:val="0026092F"/>
    <w:rsid w:val="00260F18"/>
    <w:rsid w:val="00263417"/>
    <w:rsid w:val="00263922"/>
    <w:rsid w:val="00264142"/>
    <w:rsid w:val="00264633"/>
    <w:rsid w:val="00264686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4AC"/>
    <w:rsid w:val="0027358C"/>
    <w:rsid w:val="0027389A"/>
    <w:rsid w:val="0027494D"/>
    <w:rsid w:val="00274B49"/>
    <w:rsid w:val="002752E5"/>
    <w:rsid w:val="00275D10"/>
    <w:rsid w:val="00276171"/>
    <w:rsid w:val="0027659C"/>
    <w:rsid w:val="00276F0F"/>
    <w:rsid w:val="00276F19"/>
    <w:rsid w:val="0027703D"/>
    <w:rsid w:val="0027745D"/>
    <w:rsid w:val="002775DC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E0"/>
    <w:rsid w:val="00286617"/>
    <w:rsid w:val="00286671"/>
    <w:rsid w:val="0028799B"/>
    <w:rsid w:val="00287BD2"/>
    <w:rsid w:val="002900A6"/>
    <w:rsid w:val="002904B9"/>
    <w:rsid w:val="002906BE"/>
    <w:rsid w:val="00290E5A"/>
    <w:rsid w:val="002917DD"/>
    <w:rsid w:val="00291FC2"/>
    <w:rsid w:val="002925F7"/>
    <w:rsid w:val="00293041"/>
    <w:rsid w:val="002931A3"/>
    <w:rsid w:val="00293D74"/>
    <w:rsid w:val="0029489D"/>
    <w:rsid w:val="00294959"/>
    <w:rsid w:val="002949AA"/>
    <w:rsid w:val="00294C8E"/>
    <w:rsid w:val="0029672F"/>
    <w:rsid w:val="002968DE"/>
    <w:rsid w:val="00296A92"/>
    <w:rsid w:val="002975B1"/>
    <w:rsid w:val="00297603"/>
    <w:rsid w:val="00297F7E"/>
    <w:rsid w:val="002A0390"/>
    <w:rsid w:val="002A03F0"/>
    <w:rsid w:val="002A0838"/>
    <w:rsid w:val="002A09C2"/>
    <w:rsid w:val="002A11D5"/>
    <w:rsid w:val="002A1B39"/>
    <w:rsid w:val="002A2D02"/>
    <w:rsid w:val="002A2D24"/>
    <w:rsid w:val="002A2DBB"/>
    <w:rsid w:val="002A41AA"/>
    <w:rsid w:val="002A443C"/>
    <w:rsid w:val="002A447F"/>
    <w:rsid w:val="002A4578"/>
    <w:rsid w:val="002A495F"/>
    <w:rsid w:val="002A4B3E"/>
    <w:rsid w:val="002A4C02"/>
    <w:rsid w:val="002A53DC"/>
    <w:rsid w:val="002A5A34"/>
    <w:rsid w:val="002A6930"/>
    <w:rsid w:val="002A7720"/>
    <w:rsid w:val="002A7BA5"/>
    <w:rsid w:val="002A7D0F"/>
    <w:rsid w:val="002B2C4D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64A4"/>
    <w:rsid w:val="002B75DA"/>
    <w:rsid w:val="002B7C33"/>
    <w:rsid w:val="002C03D9"/>
    <w:rsid w:val="002C08A2"/>
    <w:rsid w:val="002C0C88"/>
    <w:rsid w:val="002C0E3C"/>
    <w:rsid w:val="002C0EED"/>
    <w:rsid w:val="002C26CC"/>
    <w:rsid w:val="002C3FD2"/>
    <w:rsid w:val="002C48B8"/>
    <w:rsid w:val="002C653B"/>
    <w:rsid w:val="002C737B"/>
    <w:rsid w:val="002C753D"/>
    <w:rsid w:val="002D07E9"/>
    <w:rsid w:val="002D0E8D"/>
    <w:rsid w:val="002D2B84"/>
    <w:rsid w:val="002D304C"/>
    <w:rsid w:val="002D3165"/>
    <w:rsid w:val="002D334B"/>
    <w:rsid w:val="002D369B"/>
    <w:rsid w:val="002D36A5"/>
    <w:rsid w:val="002D45A1"/>
    <w:rsid w:val="002D55E7"/>
    <w:rsid w:val="002D5BE0"/>
    <w:rsid w:val="002D5DB7"/>
    <w:rsid w:val="002D60EF"/>
    <w:rsid w:val="002D68ED"/>
    <w:rsid w:val="002D6D42"/>
    <w:rsid w:val="002D7384"/>
    <w:rsid w:val="002D7FA1"/>
    <w:rsid w:val="002E00A6"/>
    <w:rsid w:val="002E07B3"/>
    <w:rsid w:val="002E10A1"/>
    <w:rsid w:val="002E15C5"/>
    <w:rsid w:val="002E1A8E"/>
    <w:rsid w:val="002E2783"/>
    <w:rsid w:val="002E2AD3"/>
    <w:rsid w:val="002E34D3"/>
    <w:rsid w:val="002E3FC1"/>
    <w:rsid w:val="002E4C88"/>
    <w:rsid w:val="002E4D02"/>
    <w:rsid w:val="002E50A6"/>
    <w:rsid w:val="002E573E"/>
    <w:rsid w:val="002E5B83"/>
    <w:rsid w:val="002E6263"/>
    <w:rsid w:val="002E654A"/>
    <w:rsid w:val="002E6591"/>
    <w:rsid w:val="002E68FC"/>
    <w:rsid w:val="002E6F62"/>
    <w:rsid w:val="002F0F2C"/>
    <w:rsid w:val="002F182A"/>
    <w:rsid w:val="002F1907"/>
    <w:rsid w:val="002F1A0B"/>
    <w:rsid w:val="002F1CCE"/>
    <w:rsid w:val="002F22BB"/>
    <w:rsid w:val="002F2734"/>
    <w:rsid w:val="002F33BD"/>
    <w:rsid w:val="002F3848"/>
    <w:rsid w:val="002F54C4"/>
    <w:rsid w:val="002F5A0C"/>
    <w:rsid w:val="002F6148"/>
    <w:rsid w:val="002F6331"/>
    <w:rsid w:val="002F675E"/>
    <w:rsid w:val="002F6A3A"/>
    <w:rsid w:val="00301C87"/>
    <w:rsid w:val="003021AC"/>
    <w:rsid w:val="00302E85"/>
    <w:rsid w:val="00302EE6"/>
    <w:rsid w:val="003034E8"/>
    <w:rsid w:val="003038F3"/>
    <w:rsid w:val="00303BF7"/>
    <w:rsid w:val="0030490B"/>
    <w:rsid w:val="00304D2A"/>
    <w:rsid w:val="00305B63"/>
    <w:rsid w:val="003102D7"/>
    <w:rsid w:val="00310BAA"/>
    <w:rsid w:val="00312D54"/>
    <w:rsid w:val="00313335"/>
    <w:rsid w:val="003133C3"/>
    <w:rsid w:val="00313761"/>
    <w:rsid w:val="0031382D"/>
    <w:rsid w:val="0031394E"/>
    <w:rsid w:val="0031399E"/>
    <w:rsid w:val="00314088"/>
    <w:rsid w:val="00314B8A"/>
    <w:rsid w:val="00315F55"/>
    <w:rsid w:val="003177CF"/>
    <w:rsid w:val="00317E7E"/>
    <w:rsid w:val="0032044C"/>
    <w:rsid w:val="00320AC9"/>
    <w:rsid w:val="00320FCA"/>
    <w:rsid w:val="0032185C"/>
    <w:rsid w:val="00321924"/>
    <w:rsid w:val="00324055"/>
    <w:rsid w:val="00324B27"/>
    <w:rsid w:val="0032529C"/>
    <w:rsid w:val="00325407"/>
    <w:rsid w:val="003259C1"/>
    <w:rsid w:val="00325C89"/>
    <w:rsid w:val="00325FA9"/>
    <w:rsid w:val="003267BF"/>
    <w:rsid w:val="00326801"/>
    <w:rsid w:val="00327557"/>
    <w:rsid w:val="003278AB"/>
    <w:rsid w:val="00331012"/>
    <w:rsid w:val="00331205"/>
    <w:rsid w:val="00331460"/>
    <w:rsid w:val="003316D9"/>
    <w:rsid w:val="003317D7"/>
    <w:rsid w:val="0033196C"/>
    <w:rsid w:val="00333CEF"/>
    <w:rsid w:val="00333E34"/>
    <w:rsid w:val="00334FEB"/>
    <w:rsid w:val="003352AA"/>
    <w:rsid w:val="00335B65"/>
    <w:rsid w:val="00336320"/>
    <w:rsid w:val="0033674A"/>
    <w:rsid w:val="00336CA6"/>
    <w:rsid w:val="003376CB"/>
    <w:rsid w:val="0033781D"/>
    <w:rsid w:val="00337BBB"/>
    <w:rsid w:val="00337C14"/>
    <w:rsid w:val="00340133"/>
    <w:rsid w:val="00340488"/>
    <w:rsid w:val="003414C0"/>
    <w:rsid w:val="00341840"/>
    <w:rsid w:val="0034224C"/>
    <w:rsid w:val="0034250B"/>
    <w:rsid w:val="00342BF7"/>
    <w:rsid w:val="00342EBD"/>
    <w:rsid w:val="00343324"/>
    <w:rsid w:val="00343D43"/>
    <w:rsid w:val="00344913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5AD"/>
    <w:rsid w:val="00347707"/>
    <w:rsid w:val="00347F14"/>
    <w:rsid w:val="003501A3"/>
    <w:rsid w:val="00350981"/>
    <w:rsid w:val="00350AF4"/>
    <w:rsid w:val="00350C01"/>
    <w:rsid w:val="0035173D"/>
    <w:rsid w:val="00351862"/>
    <w:rsid w:val="0035281F"/>
    <w:rsid w:val="00354205"/>
    <w:rsid w:val="003549F5"/>
    <w:rsid w:val="00354A28"/>
    <w:rsid w:val="00354A33"/>
    <w:rsid w:val="003555EA"/>
    <w:rsid w:val="0035585D"/>
    <w:rsid w:val="00355CA1"/>
    <w:rsid w:val="00356569"/>
    <w:rsid w:val="00356AF6"/>
    <w:rsid w:val="0036170C"/>
    <w:rsid w:val="00361B11"/>
    <w:rsid w:val="00361BA2"/>
    <w:rsid w:val="003627C3"/>
    <w:rsid w:val="00362A1B"/>
    <w:rsid w:val="00362A74"/>
    <w:rsid w:val="00362E50"/>
    <w:rsid w:val="00363C35"/>
    <w:rsid w:val="003642E0"/>
    <w:rsid w:val="003651FC"/>
    <w:rsid w:val="00365305"/>
    <w:rsid w:val="003657EC"/>
    <w:rsid w:val="00365C86"/>
    <w:rsid w:val="00365F41"/>
    <w:rsid w:val="003679C8"/>
    <w:rsid w:val="00367C94"/>
    <w:rsid w:val="00367DDB"/>
    <w:rsid w:val="00367E33"/>
    <w:rsid w:val="00367E9C"/>
    <w:rsid w:val="003702BE"/>
    <w:rsid w:val="00371BBF"/>
    <w:rsid w:val="0037248A"/>
    <w:rsid w:val="00372A4F"/>
    <w:rsid w:val="00372AAC"/>
    <w:rsid w:val="00372FB3"/>
    <w:rsid w:val="0037352F"/>
    <w:rsid w:val="00374343"/>
    <w:rsid w:val="003743F7"/>
    <w:rsid w:val="003744FD"/>
    <w:rsid w:val="00374A81"/>
    <w:rsid w:val="00375105"/>
    <w:rsid w:val="0037559B"/>
    <w:rsid w:val="00375E2D"/>
    <w:rsid w:val="003760D4"/>
    <w:rsid w:val="003765F3"/>
    <w:rsid w:val="00376738"/>
    <w:rsid w:val="003767B7"/>
    <w:rsid w:val="0037773C"/>
    <w:rsid w:val="00377CE9"/>
    <w:rsid w:val="0038051B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90943"/>
    <w:rsid w:val="00391515"/>
    <w:rsid w:val="003916EC"/>
    <w:rsid w:val="003920EB"/>
    <w:rsid w:val="00393A9B"/>
    <w:rsid w:val="00393B38"/>
    <w:rsid w:val="00393D16"/>
    <w:rsid w:val="00393E88"/>
    <w:rsid w:val="00394980"/>
    <w:rsid w:val="003955B1"/>
    <w:rsid w:val="00395D09"/>
    <w:rsid w:val="00396930"/>
    <w:rsid w:val="003969E7"/>
    <w:rsid w:val="00396DDB"/>
    <w:rsid w:val="003A00DB"/>
    <w:rsid w:val="003A02A1"/>
    <w:rsid w:val="003A0E2D"/>
    <w:rsid w:val="003A0EF4"/>
    <w:rsid w:val="003A1095"/>
    <w:rsid w:val="003A20B0"/>
    <w:rsid w:val="003A24E7"/>
    <w:rsid w:val="003A2785"/>
    <w:rsid w:val="003A318B"/>
    <w:rsid w:val="003A3354"/>
    <w:rsid w:val="003A3575"/>
    <w:rsid w:val="003A3924"/>
    <w:rsid w:val="003A3B2C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752"/>
    <w:rsid w:val="003B50D2"/>
    <w:rsid w:val="003B53F2"/>
    <w:rsid w:val="003B5BC3"/>
    <w:rsid w:val="003B68CF"/>
    <w:rsid w:val="003B6E9B"/>
    <w:rsid w:val="003B78FE"/>
    <w:rsid w:val="003B7D16"/>
    <w:rsid w:val="003B7E09"/>
    <w:rsid w:val="003C094B"/>
    <w:rsid w:val="003C0DF1"/>
    <w:rsid w:val="003C2133"/>
    <w:rsid w:val="003C2274"/>
    <w:rsid w:val="003C30A8"/>
    <w:rsid w:val="003C30FC"/>
    <w:rsid w:val="003C3236"/>
    <w:rsid w:val="003C37B1"/>
    <w:rsid w:val="003C40AB"/>
    <w:rsid w:val="003C6FC4"/>
    <w:rsid w:val="003C71E0"/>
    <w:rsid w:val="003C763B"/>
    <w:rsid w:val="003C78F0"/>
    <w:rsid w:val="003C7FBB"/>
    <w:rsid w:val="003D0087"/>
    <w:rsid w:val="003D08E1"/>
    <w:rsid w:val="003D0DD8"/>
    <w:rsid w:val="003D1AF0"/>
    <w:rsid w:val="003D1C00"/>
    <w:rsid w:val="003D1DCB"/>
    <w:rsid w:val="003D1E25"/>
    <w:rsid w:val="003D3339"/>
    <w:rsid w:val="003D36A5"/>
    <w:rsid w:val="003D36E9"/>
    <w:rsid w:val="003D3873"/>
    <w:rsid w:val="003D3B95"/>
    <w:rsid w:val="003D3BFF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65E"/>
    <w:rsid w:val="003E2695"/>
    <w:rsid w:val="003E3873"/>
    <w:rsid w:val="003E4FB7"/>
    <w:rsid w:val="003E5029"/>
    <w:rsid w:val="003E63A3"/>
    <w:rsid w:val="003E6A5C"/>
    <w:rsid w:val="003E6D58"/>
    <w:rsid w:val="003E7613"/>
    <w:rsid w:val="003E7D62"/>
    <w:rsid w:val="003F06E0"/>
    <w:rsid w:val="003F148A"/>
    <w:rsid w:val="003F226E"/>
    <w:rsid w:val="003F2371"/>
    <w:rsid w:val="003F2DC4"/>
    <w:rsid w:val="003F31F5"/>
    <w:rsid w:val="003F3D32"/>
    <w:rsid w:val="003F491D"/>
    <w:rsid w:val="003F4CA6"/>
    <w:rsid w:val="003F5100"/>
    <w:rsid w:val="003F51A4"/>
    <w:rsid w:val="003F549D"/>
    <w:rsid w:val="003F759B"/>
    <w:rsid w:val="003F7692"/>
    <w:rsid w:val="004003D7"/>
    <w:rsid w:val="00400A0A"/>
    <w:rsid w:val="004011B4"/>
    <w:rsid w:val="00401310"/>
    <w:rsid w:val="00401335"/>
    <w:rsid w:val="0040297E"/>
    <w:rsid w:val="00402B06"/>
    <w:rsid w:val="0040306B"/>
    <w:rsid w:val="00403A67"/>
    <w:rsid w:val="0040429E"/>
    <w:rsid w:val="0040443D"/>
    <w:rsid w:val="00405062"/>
    <w:rsid w:val="0040570A"/>
    <w:rsid w:val="0040574F"/>
    <w:rsid w:val="00405E43"/>
    <w:rsid w:val="004065C3"/>
    <w:rsid w:val="00406E82"/>
    <w:rsid w:val="0040745C"/>
    <w:rsid w:val="004104F9"/>
    <w:rsid w:val="00410770"/>
    <w:rsid w:val="00410E02"/>
    <w:rsid w:val="0041106F"/>
    <w:rsid w:val="004119BC"/>
    <w:rsid w:val="004123F4"/>
    <w:rsid w:val="00412C32"/>
    <w:rsid w:val="00412F79"/>
    <w:rsid w:val="00413666"/>
    <w:rsid w:val="00414666"/>
    <w:rsid w:val="004146E0"/>
    <w:rsid w:val="00414843"/>
    <w:rsid w:val="00414A88"/>
    <w:rsid w:val="00415345"/>
    <w:rsid w:val="0041541C"/>
    <w:rsid w:val="00415BA7"/>
    <w:rsid w:val="00415E3E"/>
    <w:rsid w:val="00416BD0"/>
    <w:rsid w:val="004172D5"/>
    <w:rsid w:val="00417874"/>
    <w:rsid w:val="00420121"/>
    <w:rsid w:val="00420763"/>
    <w:rsid w:val="004210F2"/>
    <w:rsid w:val="004215F2"/>
    <w:rsid w:val="00422956"/>
    <w:rsid w:val="00422AAB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765C"/>
    <w:rsid w:val="00427724"/>
    <w:rsid w:val="00427D4A"/>
    <w:rsid w:val="00427EB9"/>
    <w:rsid w:val="00431917"/>
    <w:rsid w:val="004319EC"/>
    <w:rsid w:val="00432B27"/>
    <w:rsid w:val="0043315F"/>
    <w:rsid w:val="004331EC"/>
    <w:rsid w:val="004332E8"/>
    <w:rsid w:val="004342D5"/>
    <w:rsid w:val="00435196"/>
    <w:rsid w:val="00435DC0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42F"/>
    <w:rsid w:val="004434FD"/>
    <w:rsid w:val="00445196"/>
    <w:rsid w:val="00446209"/>
    <w:rsid w:val="004464BA"/>
    <w:rsid w:val="00446B86"/>
    <w:rsid w:val="00446CE8"/>
    <w:rsid w:val="00447101"/>
    <w:rsid w:val="00447BB8"/>
    <w:rsid w:val="00450081"/>
    <w:rsid w:val="00450BAC"/>
    <w:rsid w:val="004511FA"/>
    <w:rsid w:val="0045141E"/>
    <w:rsid w:val="00452029"/>
    <w:rsid w:val="00453F18"/>
    <w:rsid w:val="00454289"/>
    <w:rsid w:val="004550BD"/>
    <w:rsid w:val="00455248"/>
    <w:rsid w:val="0045600B"/>
    <w:rsid w:val="004561B5"/>
    <w:rsid w:val="00456D39"/>
    <w:rsid w:val="00457C6E"/>
    <w:rsid w:val="00460722"/>
    <w:rsid w:val="00461139"/>
    <w:rsid w:val="0046129B"/>
    <w:rsid w:val="004625F9"/>
    <w:rsid w:val="00462970"/>
    <w:rsid w:val="00462A98"/>
    <w:rsid w:val="004648B8"/>
    <w:rsid w:val="00464BF2"/>
    <w:rsid w:val="00464CBA"/>
    <w:rsid w:val="00465258"/>
    <w:rsid w:val="004653A1"/>
    <w:rsid w:val="0046552B"/>
    <w:rsid w:val="004655B7"/>
    <w:rsid w:val="00465BE4"/>
    <w:rsid w:val="004661CA"/>
    <w:rsid w:val="00466223"/>
    <w:rsid w:val="0046642E"/>
    <w:rsid w:val="00466578"/>
    <w:rsid w:val="00466E04"/>
    <w:rsid w:val="00466F4F"/>
    <w:rsid w:val="00467D5D"/>
    <w:rsid w:val="00467E46"/>
    <w:rsid w:val="00467F0A"/>
    <w:rsid w:val="00470444"/>
    <w:rsid w:val="00470AC8"/>
    <w:rsid w:val="00470E45"/>
    <w:rsid w:val="004712A2"/>
    <w:rsid w:val="00471DC9"/>
    <w:rsid w:val="0047202B"/>
    <w:rsid w:val="00472BB2"/>
    <w:rsid w:val="00472CE7"/>
    <w:rsid w:val="00473842"/>
    <w:rsid w:val="0047402E"/>
    <w:rsid w:val="004745E7"/>
    <w:rsid w:val="00474AB7"/>
    <w:rsid w:val="004760B1"/>
    <w:rsid w:val="0047798B"/>
    <w:rsid w:val="00480284"/>
    <w:rsid w:val="0048031E"/>
    <w:rsid w:val="004806FA"/>
    <w:rsid w:val="00480EFB"/>
    <w:rsid w:val="00480F13"/>
    <w:rsid w:val="00481826"/>
    <w:rsid w:val="0048188C"/>
    <w:rsid w:val="00481DE9"/>
    <w:rsid w:val="004823CD"/>
    <w:rsid w:val="00482B78"/>
    <w:rsid w:val="00482DAC"/>
    <w:rsid w:val="004830E6"/>
    <w:rsid w:val="00483120"/>
    <w:rsid w:val="00484690"/>
    <w:rsid w:val="004850EE"/>
    <w:rsid w:val="00485AA2"/>
    <w:rsid w:val="00485AD6"/>
    <w:rsid w:val="00485F7F"/>
    <w:rsid w:val="0048612A"/>
    <w:rsid w:val="00486725"/>
    <w:rsid w:val="00486E3E"/>
    <w:rsid w:val="00487F3F"/>
    <w:rsid w:val="00490624"/>
    <w:rsid w:val="00490BF1"/>
    <w:rsid w:val="004910CA"/>
    <w:rsid w:val="00493061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D2E"/>
    <w:rsid w:val="004A0D46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E8"/>
    <w:rsid w:val="004B3CC6"/>
    <w:rsid w:val="004B4180"/>
    <w:rsid w:val="004B48B1"/>
    <w:rsid w:val="004B4B81"/>
    <w:rsid w:val="004B57AF"/>
    <w:rsid w:val="004B5840"/>
    <w:rsid w:val="004B5B8D"/>
    <w:rsid w:val="004B6BB8"/>
    <w:rsid w:val="004B6DD6"/>
    <w:rsid w:val="004C02ED"/>
    <w:rsid w:val="004C067E"/>
    <w:rsid w:val="004C0883"/>
    <w:rsid w:val="004C08CA"/>
    <w:rsid w:val="004C218D"/>
    <w:rsid w:val="004C29E3"/>
    <w:rsid w:val="004C2BB0"/>
    <w:rsid w:val="004C30EA"/>
    <w:rsid w:val="004C331E"/>
    <w:rsid w:val="004C3E0C"/>
    <w:rsid w:val="004C3F86"/>
    <w:rsid w:val="004C44DC"/>
    <w:rsid w:val="004C455E"/>
    <w:rsid w:val="004C5026"/>
    <w:rsid w:val="004C521B"/>
    <w:rsid w:val="004C56AA"/>
    <w:rsid w:val="004C6184"/>
    <w:rsid w:val="004C6642"/>
    <w:rsid w:val="004C7873"/>
    <w:rsid w:val="004C7B6E"/>
    <w:rsid w:val="004D01C2"/>
    <w:rsid w:val="004D051D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B41"/>
    <w:rsid w:val="004E2FA7"/>
    <w:rsid w:val="004E30CC"/>
    <w:rsid w:val="004E390B"/>
    <w:rsid w:val="004E3A1B"/>
    <w:rsid w:val="004E49B3"/>
    <w:rsid w:val="004E4A39"/>
    <w:rsid w:val="004E662D"/>
    <w:rsid w:val="004E69A0"/>
    <w:rsid w:val="004E69B8"/>
    <w:rsid w:val="004E70DA"/>
    <w:rsid w:val="004E7C71"/>
    <w:rsid w:val="004F04EA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5258"/>
    <w:rsid w:val="004F53F4"/>
    <w:rsid w:val="004F63BB"/>
    <w:rsid w:val="004F7037"/>
    <w:rsid w:val="004F72DB"/>
    <w:rsid w:val="004F7310"/>
    <w:rsid w:val="004F78D7"/>
    <w:rsid w:val="004F7BB4"/>
    <w:rsid w:val="00500768"/>
    <w:rsid w:val="00500C77"/>
    <w:rsid w:val="00501565"/>
    <w:rsid w:val="005015EB"/>
    <w:rsid w:val="00502565"/>
    <w:rsid w:val="00502CEB"/>
    <w:rsid w:val="00502E9A"/>
    <w:rsid w:val="005035B5"/>
    <w:rsid w:val="00503A39"/>
    <w:rsid w:val="00503F43"/>
    <w:rsid w:val="00504DC5"/>
    <w:rsid w:val="00505025"/>
    <w:rsid w:val="005053F1"/>
    <w:rsid w:val="00506248"/>
    <w:rsid w:val="00506504"/>
    <w:rsid w:val="0050744D"/>
    <w:rsid w:val="00507CE0"/>
    <w:rsid w:val="00510CCA"/>
    <w:rsid w:val="005112D8"/>
    <w:rsid w:val="0051239F"/>
    <w:rsid w:val="00512FED"/>
    <w:rsid w:val="00513618"/>
    <w:rsid w:val="00513669"/>
    <w:rsid w:val="00514B48"/>
    <w:rsid w:val="00516DAB"/>
    <w:rsid w:val="005170FF"/>
    <w:rsid w:val="005171A5"/>
    <w:rsid w:val="00517632"/>
    <w:rsid w:val="00517792"/>
    <w:rsid w:val="00517A12"/>
    <w:rsid w:val="005200AE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50BE"/>
    <w:rsid w:val="00526069"/>
    <w:rsid w:val="00530CE8"/>
    <w:rsid w:val="00531793"/>
    <w:rsid w:val="005319C4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90F"/>
    <w:rsid w:val="00551171"/>
    <w:rsid w:val="0055212D"/>
    <w:rsid w:val="005528DF"/>
    <w:rsid w:val="00552C6E"/>
    <w:rsid w:val="00553CBB"/>
    <w:rsid w:val="00553D3B"/>
    <w:rsid w:val="00554A2A"/>
    <w:rsid w:val="00555EDF"/>
    <w:rsid w:val="00555F77"/>
    <w:rsid w:val="00556047"/>
    <w:rsid w:val="005563F9"/>
    <w:rsid w:val="00557086"/>
    <w:rsid w:val="00557977"/>
    <w:rsid w:val="00557B07"/>
    <w:rsid w:val="00557EB3"/>
    <w:rsid w:val="00560059"/>
    <w:rsid w:val="005600C3"/>
    <w:rsid w:val="005606A7"/>
    <w:rsid w:val="00561060"/>
    <w:rsid w:val="00561F59"/>
    <w:rsid w:val="005622B8"/>
    <w:rsid w:val="00562399"/>
    <w:rsid w:val="00562729"/>
    <w:rsid w:val="00562944"/>
    <w:rsid w:val="005629E6"/>
    <w:rsid w:val="00563D3B"/>
    <w:rsid w:val="00564279"/>
    <w:rsid w:val="00564A00"/>
    <w:rsid w:val="005654C0"/>
    <w:rsid w:val="00565C0A"/>
    <w:rsid w:val="0056643C"/>
    <w:rsid w:val="005664D4"/>
    <w:rsid w:val="00567E72"/>
    <w:rsid w:val="00570159"/>
    <w:rsid w:val="005707AF"/>
    <w:rsid w:val="0057161B"/>
    <w:rsid w:val="005717B1"/>
    <w:rsid w:val="0057213F"/>
    <w:rsid w:val="00572958"/>
    <w:rsid w:val="005734D5"/>
    <w:rsid w:val="00573FEB"/>
    <w:rsid w:val="0057405E"/>
    <w:rsid w:val="0057451E"/>
    <w:rsid w:val="00574611"/>
    <w:rsid w:val="00574A0F"/>
    <w:rsid w:val="00574A17"/>
    <w:rsid w:val="00575179"/>
    <w:rsid w:val="00575241"/>
    <w:rsid w:val="00575416"/>
    <w:rsid w:val="005754FE"/>
    <w:rsid w:val="00575EE3"/>
    <w:rsid w:val="00576E93"/>
    <w:rsid w:val="00577291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3CF9"/>
    <w:rsid w:val="00585198"/>
    <w:rsid w:val="005861B9"/>
    <w:rsid w:val="005867B8"/>
    <w:rsid w:val="00586ABA"/>
    <w:rsid w:val="0058753F"/>
    <w:rsid w:val="00587B8D"/>
    <w:rsid w:val="00590891"/>
    <w:rsid w:val="0059192C"/>
    <w:rsid w:val="00591A8D"/>
    <w:rsid w:val="005921B5"/>
    <w:rsid w:val="005929F0"/>
    <w:rsid w:val="0059334C"/>
    <w:rsid w:val="005935CE"/>
    <w:rsid w:val="005937ED"/>
    <w:rsid w:val="00595340"/>
    <w:rsid w:val="00595AC6"/>
    <w:rsid w:val="00596437"/>
    <w:rsid w:val="00596686"/>
    <w:rsid w:val="00596934"/>
    <w:rsid w:val="00596E86"/>
    <w:rsid w:val="00596FD1"/>
    <w:rsid w:val="00597128"/>
    <w:rsid w:val="00597442"/>
    <w:rsid w:val="005977E5"/>
    <w:rsid w:val="00597F53"/>
    <w:rsid w:val="005A0990"/>
    <w:rsid w:val="005A1437"/>
    <w:rsid w:val="005A1511"/>
    <w:rsid w:val="005A2674"/>
    <w:rsid w:val="005A33EA"/>
    <w:rsid w:val="005A356F"/>
    <w:rsid w:val="005A3ACE"/>
    <w:rsid w:val="005A3F43"/>
    <w:rsid w:val="005A4225"/>
    <w:rsid w:val="005A468A"/>
    <w:rsid w:val="005A4B77"/>
    <w:rsid w:val="005A58B4"/>
    <w:rsid w:val="005A6C13"/>
    <w:rsid w:val="005A7402"/>
    <w:rsid w:val="005B0722"/>
    <w:rsid w:val="005B0784"/>
    <w:rsid w:val="005B0F57"/>
    <w:rsid w:val="005B125A"/>
    <w:rsid w:val="005B1578"/>
    <w:rsid w:val="005B16DD"/>
    <w:rsid w:val="005B17A9"/>
    <w:rsid w:val="005B1B1E"/>
    <w:rsid w:val="005B2504"/>
    <w:rsid w:val="005B294D"/>
    <w:rsid w:val="005B33F5"/>
    <w:rsid w:val="005B35AB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D30"/>
    <w:rsid w:val="005C0AA0"/>
    <w:rsid w:val="005C0E8F"/>
    <w:rsid w:val="005C0F4F"/>
    <w:rsid w:val="005C1723"/>
    <w:rsid w:val="005C1997"/>
    <w:rsid w:val="005C2AAD"/>
    <w:rsid w:val="005C2B83"/>
    <w:rsid w:val="005C2CD3"/>
    <w:rsid w:val="005C2D1A"/>
    <w:rsid w:val="005C3298"/>
    <w:rsid w:val="005C4256"/>
    <w:rsid w:val="005C478E"/>
    <w:rsid w:val="005C5019"/>
    <w:rsid w:val="005C55F6"/>
    <w:rsid w:val="005C56C2"/>
    <w:rsid w:val="005C5DCD"/>
    <w:rsid w:val="005C5EF2"/>
    <w:rsid w:val="005C6272"/>
    <w:rsid w:val="005C6356"/>
    <w:rsid w:val="005C6B86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1DE1"/>
    <w:rsid w:val="005E43BC"/>
    <w:rsid w:val="005E4547"/>
    <w:rsid w:val="005E4C17"/>
    <w:rsid w:val="005E4C2A"/>
    <w:rsid w:val="005E510E"/>
    <w:rsid w:val="005E5773"/>
    <w:rsid w:val="005E64EF"/>
    <w:rsid w:val="005E693D"/>
    <w:rsid w:val="005E7266"/>
    <w:rsid w:val="005E7466"/>
    <w:rsid w:val="005E7734"/>
    <w:rsid w:val="005E78D6"/>
    <w:rsid w:val="005E7A01"/>
    <w:rsid w:val="005E7B4F"/>
    <w:rsid w:val="005F00A9"/>
    <w:rsid w:val="005F14E1"/>
    <w:rsid w:val="005F17FF"/>
    <w:rsid w:val="005F188E"/>
    <w:rsid w:val="005F2E48"/>
    <w:rsid w:val="005F3E86"/>
    <w:rsid w:val="005F4495"/>
    <w:rsid w:val="005F45C9"/>
    <w:rsid w:val="005F4D0A"/>
    <w:rsid w:val="005F53C4"/>
    <w:rsid w:val="005F5DDB"/>
    <w:rsid w:val="005F61CD"/>
    <w:rsid w:val="005F62ED"/>
    <w:rsid w:val="005F7038"/>
    <w:rsid w:val="00600698"/>
    <w:rsid w:val="0060087D"/>
    <w:rsid w:val="00600CE4"/>
    <w:rsid w:val="00601A61"/>
    <w:rsid w:val="00601BBB"/>
    <w:rsid w:val="00601E38"/>
    <w:rsid w:val="00601E80"/>
    <w:rsid w:val="006021B7"/>
    <w:rsid w:val="00602C00"/>
    <w:rsid w:val="00603102"/>
    <w:rsid w:val="00603A65"/>
    <w:rsid w:val="00603F19"/>
    <w:rsid w:val="006040AC"/>
    <w:rsid w:val="006048DC"/>
    <w:rsid w:val="00605A61"/>
    <w:rsid w:val="00606428"/>
    <w:rsid w:val="00606493"/>
    <w:rsid w:val="00606AD0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41B5"/>
    <w:rsid w:val="006152F1"/>
    <w:rsid w:val="006155F6"/>
    <w:rsid w:val="006156CC"/>
    <w:rsid w:val="00615C6B"/>
    <w:rsid w:val="00615F52"/>
    <w:rsid w:val="00617417"/>
    <w:rsid w:val="006179C5"/>
    <w:rsid w:val="00617F1B"/>
    <w:rsid w:val="00620341"/>
    <w:rsid w:val="00620955"/>
    <w:rsid w:val="00621D39"/>
    <w:rsid w:val="00621F26"/>
    <w:rsid w:val="0062225A"/>
    <w:rsid w:val="006244B1"/>
    <w:rsid w:val="00624B93"/>
    <w:rsid w:val="006250B8"/>
    <w:rsid w:val="00625A0F"/>
    <w:rsid w:val="00626BA6"/>
    <w:rsid w:val="0062761F"/>
    <w:rsid w:val="00627913"/>
    <w:rsid w:val="00627C7B"/>
    <w:rsid w:val="00627E26"/>
    <w:rsid w:val="006304F2"/>
    <w:rsid w:val="0063066B"/>
    <w:rsid w:val="00630A78"/>
    <w:rsid w:val="00630CCC"/>
    <w:rsid w:val="00630D6F"/>
    <w:rsid w:val="00631000"/>
    <w:rsid w:val="0063134C"/>
    <w:rsid w:val="00631B03"/>
    <w:rsid w:val="00631D44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766"/>
    <w:rsid w:val="006378D3"/>
    <w:rsid w:val="00637E0F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5069"/>
    <w:rsid w:val="00645189"/>
    <w:rsid w:val="006474F4"/>
    <w:rsid w:val="006506EA"/>
    <w:rsid w:val="00650BF6"/>
    <w:rsid w:val="006510B8"/>
    <w:rsid w:val="00651289"/>
    <w:rsid w:val="00651313"/>
    <w:rsid w:val="00651367"/>
    <w:rsid w:val="006513C5"/>
    <w:rsid w:val="00651E4F"/>
    <w:rsid w:val="006521CF"/>
    <w:rsid w:val="0065301E"/>
    <w:rsid w:val="00653284"/>
    <w:rsid w:val="006532BF"/>
    <w:rsid w:val="00654A8B"/>
    <w:rsid w:val="00654BA6"/>
    <w:rsid w:val="006551B4"/>
    <w:rsid w:val="00655426"/>
    <w:rsid w:val="00655F3F"/>
    <w:rsid w:val="006564E9"/>
    <w:rsid w:val="0065728B"/>
    <w:rsid w:val="006573FD"/>
    <w:rsid w:val="006579FB"/>
    <w:rsid w:val="00657A2D"/>
    <w:rsid w:val="00657F55"/>
    <w:rsid w:val="0066007E"/>
    <w:rsid w:val="0066066E"/>
    <w:rsid w:val="00660747"/>
    <w:rsid w:val="00660DC7"/>
    <w:rsid w:val="00661609"/>
    <w:rsid w:val="00661CFD"/>
    <w:rsid w:val="006626AF"/>
    <w:rsid w:val="00662BB5"/>
    <w:rsid w:val="0066372A"/>
    <w:rsid w:val="00663FB5"/>
    <w:rsid w:val="00664481"/>
    <w:rsid w:val="00666276"/>
    <w:rsid w:val="00666C58"/>
    <w:rsid w:val="0066727C"/>
    <w:rsid w:val="0066747C"/>
    <w:rsid w:val="00667662"/>
    <w:rsid w:val="00670072"/>
    <w:rsid w:val="0067024C"/>
    <w:rsid w:val="0067030A"/>
    <w:rsid w:val="00670838"/>
    <w:rsid w:val="0067170B"/>
    <w:rsid w:val="00672330"/>
    <w:rsid w:val="006737C8"/>
    <w:rsid w:val="00673A47"/>
    <w:rsid w:val="00674334"/>
    <w:rsid w:val="00674633"/>
    <w:rsid w:val="00674730"/>
    <w:rsid w:val="0067536C"/>
    <w:rsid w:val="0067542F"/>
    <w:rsid w:val="0067588F"/>
    <w:rsid w:val="00675C8F"/>
    <w:rsid w:val="0067606B"/>
    <w:rsid w:val="006763EF"/>
    <w:rsid w:val="006766F8"/>
    <w:rsid w:val="0067693A"/>
    <w:rsid w:val="00676982"/>
    <w:rsid w:val="006769E0"/>
    <w:rsid w:val="00676D9D"/>
    <w:rsid w:val="006776B0"/>
    <w:rsid w:val="00677896"/>
    <w:rsid w:val="00677C9B"/>
    <w:rsid w:val="0068049D"/>
    <w:rsid w:val="006807C8"/>
    <w:rsid w:val="00682A48"/>
    <w:rsid w:val="00682B0F"/>
    <w:rsid w:val="00682EE0"/>
    <w:rsid w:val="006836CC"/>
    <w:rsid w:val="00683869"/>
    <w:rsid w:val="00683FEA"/>
    <w:rsid w:val="0068426B"/>
    <w:rsid w:val="00684291"/>
    <w:rsid w:val="00684642"/>
    <w:rsid w:val="00685002"/>
    <w:rsid w:val="00685444"/>
    <w:rsid w:val="00685B00"/>
    <w:rsid w:val="00685B8F"/>
    <w:rsid w:val="0068633C"/>
    <w:rsid w:val="00687AB4"/>
    <w:rsid w:val="00687E1C"/>
    <w:rsid w:val="00690435"/>
    <w:rsid w:val="006905A4"/>
    <w:rsid w:val="00691761"/>
    <w:rsid w:val="006921D8"/>
    <w:rsid w:val="006941D4"/>
    <w:rsid w:val="00694B77"/>
    <w:rsid w:val="0069563B"/>
    <w:rsid w:val="00695900"/>
    <w:rsid w:val="00695D08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C0B"/>
    <w:rsid w:val="006A2F21"/>
    <w:rsid w:val="006A3427"/>
    <w:rsid w:val="006A3ED8"/>
    <w:rsid w:val="006A61DB"/>
    <w:rsid w:val="006A708F"/>
    <w:rsid w:val="006B105C"/>
    <w:rsid w:val="006B1C94"/>
    <w:rsid w:val="006B2356"/>
    <w:rsid w:val="006B27DE"/>
    <w:rsid w:val="006B29EC"/>
    <w:rsid w:val="006B2F26"/>
    <w:rsid w:val="006B31FD"/>
    <w:rsid w:val="006B3754"/>
    <w:rsid w:val="006B3B4D"/>
    <w:rsid w:val="006B3E7C"/>
    <w:rsid w:val="006B4C71"/>
    <w:rsid w:val="006B5383"/>
    <w:rsid w:val="006B6306"/>
    <w:rsid w:val="006B640E"/>
    <w:rsid w:val="006B6ACF"/>
    <w:rsid w:val="006B70AE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2077"/>
    <w:rsid w:val="006C21ED"/>
    <w:rsid w:val="006C231B"/>
    <w:rsid w:val="006C2465"/>
    <w:rsid w:val="006C2A15"/>
    <w:rsid w:val="006C37EB"/>
    <w:rsid w:val="006C389D"/>
    <w:rsid w:val="006C3C42"/>
    <w:rsid w:val="006C3F9D"/>
    <w:rsid w:val="006C4F56"/>
    <w:rsid w:val="006C5741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F99"/>
    <w:rsid w:val="006D32CA"/>
    <w:rsid w:val="006D32E8"/>
    <w:rsid w:val="006D376F"/>
    <w:rsid w:val="006D3AA0"/>
    <w:rsid w:val="006D3DF5"/>
    <w:rsid w:val="006D4582"/>
    <w:rsid w:val="006D5133"/>
    <w:rsid w:val="006D5174"/>
    <w:rsid w:val="006D5691"/>
    <w:rsid w:val="006D5741"/>
    <w:rsid w:val="006D5D49"/>
    <w:rsid w:val="006D5DA4"/>
    <w:rsid w:val="006D6303"/>
    <w:rsid w:val="006D6464"/>
    <w:rsid w:val="006D6AB4"/>
    <w:rsid w:val="006D6D32"/>
    <w:rsid w:val="006D6F1A"/>
    <w:rsid w:val="006D7274"/>
    <w:rsid w:val="006D745C"/>
    <w:rsid w:val="006D7E58"/>
    <w:rsid w:val="006E023B"/>
    <w:rsid w:val="006E0758"/>
    <w:rsid w:val="006E1138"/>
    <w:rsid w:val="006E1C60"/>
    <w:rsid w:val="006E288C"/>
    <w:rsid w:val="006E3A28"/>
    <w:rsid w:val="006E3C77"/>
    <w:rsid w:val="006E42E5"/>
    <w:rsid w:val="006E4E4B"/>
    <w:rsid w:val="006E5C1C"/>
    <w:rsid w:val="006E5C39"/>
    <w:rsid w:val="006E5CA0"/>
    <w:rsid w:val="006E66A2"/>
    <w:rsid w:val="006E754B"/>
    <w:rsid w:val="006E7928"/>
    <w:rsid w:val="006F03F0"/>
    <w:rsid w:val="006F07AB"/>
    <w:rsid w:val="006F151F"/>
    <w:rsid w:val="006F1B26"/>
    <w:rsid w:val="006F1BB5"/>
    <w:rsid w:val="006F30BF"/>
    <w:rsid w:val="006F347C"/>
    <w:rsid w:val="006F3F05"/>
    <w:rsid w:val="006F43DA"/>
    <w:rsid w:val="006F46DF"/>
    <w:rsid w:val="006F5506"/>
    <w:rsid w:val="006F5D80"/>
    <w:rsid w:val="006F66B2"/>
    <w:rsid w:val="006F6773"/>
    <w:rsid w:val="006F6EEE"/>
    <w:rsid w:val="006F707F"/>
    <w:rsid w:val="00700829"/>
    <w:rsid w:val="00701C8E"/>
    <w:rsid w:val="00701F4D"/>
    <w:rsid w:val="007029D8"/>
    <w:rsid w:val="00702A9F"/>
    <w:rsid w:val="00703280"/>
    <w:rsid w:val="0070380A"/>
    <w:rsid w:val="00703952"/>
    <w:rsid w:val="00703F07"/>
    <w:rsid w:val="007043E8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900"/>
    <w:rsid w:val="00706E1D"/>
    <w:rsid w:val="00706FAA"/>
    <w:rsid w:val="00707617"/>
    <w:rsid w:val="007076E9"/>
    <w:rsid w:val="0070773F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11A"/>
    <w:rsid w:val="007122B4"/>
    <w:rsid w:val="00712F07"/>
    <w:rsid w:val="007132DF"/>
    <w:rsid w:val="007139BC"/>
    <w:rsid w:val="00713C50"/>
    <w:rsid w:val="00713D63"/>
    <w:rsid w:val="00714304"/>
    <w:rsid w:val="00714CB7"/>
    <w:rsid w:val="0071520C"/>
    <w:rsid w:val="00715475"/>
    <w:rsid w:val="00715D75"/>
    <w:rsid w:val="00715F3D"/>
    <w:rsid w:val="007169A9"/>
    <w:rsid w:val="00716A80"/>
    <w:rsid w:val="00716C88"/>
    <w:rsid w:val="0071734D"/>
    <w:rsid w:val="00717E4A"/>
    <w:rsid w:val="00717E8E"/>
    <w:rsid w:val="00720458"/>
    <w:rsid w:val="007206D2"/>
    <w:rsid w:val="007209C6"/>
    <w:rsid w:val="00721067"/>
    <w:rsid w:val="00721152"/>
    <w:rsid w:val="00721723"/>
    <w:rsid w:val="00721E6C"/>
    <w:rsid w:val="00721E8C"/>
    <w:rsid w:val="0072260F"/>
    <w:rsid w:val="007232B2"/>
    <w:rsid w:val="00723937"/>
    <w:rsid w:val="0072440E"/>
    <w:rsid w:val="00725188"/>
    <w:rsid w:val="0072560E"/>
    <w:rsid w:val="00725720"/>
    <w:rsid w:val="00725B26"/>
    <w:rsid w:val="00726220"/>
    <w:rsid w:val="007266DA"/>
    <w:rsid w:val="00726D3A"/>
    <w:rsid w:val="007272AD"/>
    <w:rsid w:val="00727C3E"/>
    <w:rsid w:val="007307C2"/>
    <w:rsid w:val="00730B4D"/>
    <w:rsid w:val="00730C99"/>
    <w:rsid w:val="00731227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803"/>
    <w:rsid w:val="0073586A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136C"/>
    <w:rsid w:val="00741486"/>
    <w:rsid w:val="0074161F"/>
    <w:rsid w:val="00742C89"/>
    <w:rsid w:val="00743106"/>
    <w:rsid w:val="007436C9"/>
    <w:rsid w:val="00743970"/>
    <w:rsid w:val="00743992"/>
    <w:rsid w:val="0074414F"/>
    <w:rsid w:val="00744503"/>
    <w:rsid w:val="00744F2E"/>
    <w:rsid w:val="00746202"/>
    <w:rsid w:val="007464D0"/>
    <w:rsid w:val="00746D72"/>
    <w:rsid w:val="00747354"/>
    <w:rsid w:val="0074786B"/>
    <w:rsid w:val="00747EB5"/>
    <w:rsid w:val="007501BE"/>
    <w:rsid w:val="007508BE"/>
    <w:rsid w:val="00750CE4"/>
    <w:rsid w:val="00750EC8"/>
    <w:rsid w:val="007512BD"/>
    <w:rsid w:val="00751A6B"/>
    <w:rsid w:val="00752892"/>
    <w:rsid w:val="00752DCA"/>
    <w:rsid w:val="00753237"/>
    <w:rsid w:val="00753594"/>
    <w:rsid w:val="00754709"/>
    <w:rsid w:val="00754E32"/>
    <w:rsid w:val="00755579"/>
    <w:rsid w:val="00755A6A"/>
    <w:rsid w:val="007564C5"/>
    <w:rsid w:val="00756736"/>
    <w:rsid w:val="00756886"/>
    <w:rsid w:val="00756C25"/>
    <w:rsid w:val="00756FCA"/>
    <w:rsid w:val="00757032"/>
    <w:rsid w:val="00757185"/>
    <w:rsid w:val="007572A6"/>
    <w:rsid w:val="007601A2"/>
    <w:rsid w:val="0076226D"/>
    <w:rsid w:val="00762817"/>
    <w:rsid w:val="00762D0F"/>
    <w:rsid w:val="00762E13"/>
    <w:rsid w:val="00762E1F"/>
    <w:rsid w:val="00764FAD"/>
    <w:rsid w:val="00765145"/>
    <w:rsid w:val="00766351"/>
    <w:rsid w:val="00766F59"/>
    <w:rsid w:val="00767AED"/>
    <w:rsid w:val="007704E8"/>
    <w:rsid w:val="00770E7F"/>
    <w:rsid w:val="007711FC"/>
    <w:rsid w:val="0077184B"/>
    <w:rsid w:val="00772F4F"/>
    <w:rsid w:val="0077376E"/>
    <w:rsid w:val="00774191"/>
    <w:rsid w:val="00774752"/>
    <w:rsid w:val="0077647D"/>
    <w:rsid w:val="00776941"/>
    <w:rsid w:val="00776F56"/>
    <w:rsid w:val="007770FA"/>
    <w:rsid w:val="007773CD"/>
    <w:rsid w:val="00777BE9"/>
    <w:rsid w:val="00777EA8"/>
    <w:rsid w:val="00780304"/>
    <w:rsid w:val="007803F2"/>
    <w:rsid w:val="007814B0"/>
    <w:rsid w:val="0078164B"/>
    <w:rsid w:val="00782510"/>
    <w:rsid w:val="00782B7B"/>
    <w:rsid w:val="00782EDE"/>
    <w:rsid w:val="00782F39"/>
    <w:rsid w:val="00782FAC"/>
    <w:rsid w:val="007831B1"/>
    <w:rsid w:val="0078614E"/>
    <w:rsid w:val="007863D2"/>
    <w:rsid w:val="0078648C"/>
    <w:rsid w:val="00786729"/>
    <w:rsid w:val="00786B40"/>
    <w:rsid w:val="00787819"/>
    <w:rsid w:val="00787C6A"/>
    <w:rsid w:val="0079023D"/>
    <w:rsid w:val="00790740"/>
    <w:rsid w:val="007916B1"/>
    <w:rsid w:val="007921B2"/>
    <w:rsid w:val="00792B42"/>
    <w:rsid w:val="00792C02"/>
    <w:rsid w:val="00793293"/>
    <w:rsid w:val="0079348E"/>
    <w:rsid w:val="00793B72"/>
    <w:rsid w:val="0079406C"/>
    <w:rsid w:val="007952A2"/>
    <w:rsid w:val="007967A0"/>
    <w:rsid w:val="00797463"/>
    <w:rsid w:val="00797588"/>
    <w:rsid w:val="007977FF"/>
    <w:rsid w:val="00797EFD"/>
    <w:rsid w:val="007A03BA"/>
    <w:rsid w:val="007A03FF"/>
    <w:rsid w:val="007A046F"/>
    <w:rsid w:val="007A1785"/>
    <w:rsid w:val="007A1DA3"/>
    <w:rsid w:val="007A1DDE"/>
    <w:rsid w:val="007A1F1B"/>
    <w:rsid w:val="007A2521"/>
    <w:rsid w:val="007A275A"/>
    <w:rsid w:val="007A2BED"/>
    <w:rsid w:val="007A327F"/>
    <w:rsid w:val="007A3BA2"/>
    <w:rsid w:val="007A3CD6"/>
    <w:rsid w:val="007A3DD1"/>
    <w:rsid w:val="007A4883"/>
    <w:rsid w:val="007A4C22"/>
    <w:rsid w:val="007A53E3"/>
    <w:rsid w:val="007A6A9E"/>
    <w:rsid w:val="007A7E12"/>
    <w:rsid w:val="007B0D41"/>
    <w:rsid w:val="007B1801"/>
    <w:rsid w:val="007B189E"/>
    <w:rsid w:val="007B1A3D"/>
    <w:rsid w:val="007B2246"/>
    <w:rsid w:val="007B2BF0"/>
    <w:rsid w:val="007B301B"/>
    <w:rsid w:val="007B4809"/>
    <w:rsid w:val="007B52BE"/>
    <w:rsid w:val="007B5544"/>
    <w:rsid w:val="007B5F61"/>
    <w:rsid w:val="007B6323"/>
    <w:rsid w:val="007B64D4"/>
    <w:rsid w:val="007B68A4"/>
    <w:rsid w:val="007B6DDF"/>
    <w:rsid w:val="007B6E99"/>
    <w:rsid w:val="007B6FFE"/>
    <w:rsid w:val="007C0141"/>
    <w:rsid w:val="007C022C"/>
    <w:rsid w:val="007C0276"/>
    <w:rsid w:val="007C031C"/>
    <w:rsid w:val="007C0671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F29"/>
    <w:rsid w:val="007C5CE5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40B6"/>
    <w:rsid w:val="007D4155"/>
    <w:rsid w:val="007D44C3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32E8"/>
    <w:rsid w:val="007E411D"/>
    <w:rsid w:val="007E5029"/>
    <w:rsid w:val="007E58F3"/>
    <w:rsid w:val="007E5962"/>
    <w:rsid w:val="007E63AD"/>
    <w:rsid w:val="007E6F26"/>
    <w:rsid w:val="007E6FA2"/>
    <w:rsid w:val="007E7559"/>
    <w:rsid w:val="007E7E60"/>
    <w:rsid w:val="007F1A7F"/>
    <w:rsid w:val="007F1D87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231E"/>
    <w:rsid w:val="008024CF"/>
    <w:rsid w:val="00802732"/>
    <w:rsid w:val="00802C27"/>
    <w:rsid w:val="008034BB"/>
    <w:rsid w:val="00803800"/>
    <w:rsid w:val="00803A47"/>
    <w:rsid w:val="00804175"/>
    <w:rsid w:val="00805D1D"/>
    <w:rsid w:val="00806129"/>
    <w:rsid w:val="00807B5A"/>
    <w:rsid w:val="00810F7C"/>
    <w:rsid w:val="00811848"/>
    <w:rsid w:val="00811A7B"/>
    <w:rsid w:val="008121E7"/>
    <w:rsid w:val="00813ED1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3D6"/>
    <w:rsid w:val="008174D9"/>
    <w:rsid w:val="00820435"/>
    <w:rsid w:val="00820553"/>
    <w:rsid w:val="0082143C"/>
    <w:rsid w:val="00821981"/>
    <w:rsid w:val="008222F5"/>
    <w:rsid w:val="00822988"/>
    <w:rsid w:val="008240F8"/>
    <w:rsid w:val="00824B74"/>
    <w:rsid w:val="00824F69"/>
    <w:rsid w:val="00824FAC"/>
    <w:rsid w:val="00825834"/>
    <w:rsid w:val="0082585C"/>
    <w:rsid w:val="00825E07"/>
    <w:rsid w:val="008261C9"/>
    <w:rsid w:val="008261E4"/>
    <w:rsid w:val="0082699B"/>
    <w:rsid w:val="008273A6"/>
    <w:rsid w:val="00827F45"/>
    <w:rsid w:val="00830657"/>
    <w:rsid w:val="008316E8"/>
    <w:rsid w:val="00831B32"/>
    <w:rsid w:val="00831F23"/>
    <w:rsid w:val="0083218C"/>
    <w:rsid w:val="00833797"/>
    <w:rsid w:val="00834312"/>
    <w:rsid w:val="00834359"/>
    <w:rsid w:val="00834717"/>
    <w:rsid w:val="00834806"/>
    <w:rsid w:val="008349E8"/>
    <w:rsid w:val="00834A8D"/>
    <w:rsid w:val="00835E66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3BF"/>
    <w:rsid w:val="00844579"/>
    <w:rsid w:val="00844B83"/>
    <w:rsid w:val="00844F03"/>
    <w:rsid w:val="008456F6"/>
    <w:rsid w:val="00845998"/>
    <w:rsid w:val="00846506"/>
    <w:rsid w:val="00847836"/>
    <w:rsid w:val="00847A39"/>
    <w:rsid w:val="00847EA7"/>
    <w:rsid w:val="008501C9"/>
    <w:rsid w:val="00850D3B"/>
    <w:rsid w:val="00851069"/>
    <w:rsid w:val="008510B2"/>
    <w:rsid w:val="00851AAD"/>
    <w:rsid w:val="008520C6"/>
    <w:rsid w:val="008524F0"/>
    <w:rsid w:val="00852B06"/>
    <w:rsid w:val="0085380B"/>
    <w:rsid w:val="00853A32"/>
    <w:rsid w:val="00853BC3"/>
    <w:rsid w:val="00853D16"/>
    <w:rsid w:val="008544D2"/>
    <w:rsid w:val="008547C2"/>
    <w:rsid w:val="0085504B"/>
    <w:rsid w:val="008559AE"/>
    <w:rsid w:val="0085643B"/>
    <w:rsid w:val="0085663D"/>
    <w:rsid w:val="00856CF6"/>
    <w:rsid w:val="00856D89"/>
    <w:rsid w:val="0085730E"/>
    <w:rsid w:val="0085758E"/>
    <w:rsid w:val="008579C6"/>
    <w:rsid w:val="0086050C"/>
    <w:rsid w:val="00860B0A"/>
    <w:rsid w:val="00860C89"/>
    <w:rsid w:val="00860DF7"/>
    <w:rsid w:val="00861A00"/>
    <w:rsid w:val="00861A6E"/>
    <w:rsid w:val="008620A9"/>
    <w:rsid w:val="0086216A"/>
    <w:rsid w:val="008621D0"/>
    <w:rsid w:val="00862857"/>
    <w:rsid w:val="00862A8A"/>
    <w:rsid w:val="00862C5F"/>
    <w:rsid w:val="00862E9C"/>
    <w:rsid w:val="00863489"/>
    <w:rsid w:val="00863C19"/>
    <w:rsid w:val="0086418B"/>
    <w:rsid w:val="0086445E"/>
    <w:rsid w:val="00864501"/>
    <w:rsid w:val="0086481B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79A5"/>
    <w:rsid w:val="00887A9B"/>
    <w:rsid w:val="008902C8"/>
    <w:rsid w:val="0089060E"/>
    <w:rsid w:val="00890861"/>
    <w:rsid w:val="00890D38"/>
    <w:rsid w:val="00891242"/>
    <w:rsid w:val="008913DC"/>
    <w:rsid w:val="0089164E"/>
    <w:rsid w:val="00892596"/>
    <w:rsid w:val="008925E3"/>
    <w:rsid w:val="00892D9A"/>
    <w:rsid w:val="008930F4"/>
    <w:rsid w:val="00893D9D"/>
    <w:rsid w:val="0089428C"/>
    <w:rsid w:val="008942F2"/>
    <w:rsid w:val="008948C4"/>
    <w:rsid w:val="008952C7"/>
    <w:rsid w:val="00895419"/>
    <w:rsid w:val="008954B7"/>
    <w:rsid w:val="00895713"/>
    <w:rsid w:val="00895D15"/>
    <w:rsid w:val="0089621A"/>
    <w:rsid w:val="00896465"/>
    <w:rsid w:val="0089661E"/>
    <w:rsid w:val="00896AF4"/>
    <w:rsid w:val="00897262"/>
    <w:rsid w:val="00897795"/>
    <w:rsid w:val="0089785F"/>
    <w:rsid w:val="008978FB"/>
    <w:rsid w:val="00897980"/>
    <w:rsid w:val="008A0A0A"/>
    <w:rsid w:val="008A0B9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604"/>
    <w:rsid w:val="008A515B"/>
    <w:rsid w:val="008A663B"/>
    <w:rsid w:val="008A66B6"/>
    <w:rsid w:val="008A6FFE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D30"/>
    <w:rsid w:val="008B6D6D"/>
    <w:rsid w:val="008B6FE6"/>
    <w:rsid w:val="008B7A27"/>
    <w:rsid w:val="008B7F02"/>
    <w:rsid w:val="008C00DC"/>
    <w:rsid w:val="008C06FA"/>
    <w:rsid w:val="008C1A65"/>
    <w:rsid w:val="008C1AE2"/>
    <w:rsid w:val="008C1C49"/>
    <w:rsid w:val="008C1D14"/>
    <w:rsid w:val="008C2C97"/>
    <w:rsid w:val="008C3634"/>
    <w:rsid w:val="008C3780"/>
    <w:rsid w:val="008C3AE2"/>
    <w:rsid w:val="008C492A"/>
    <w:rsid w:val="008C4A02"/>
    <w:rsid w:val="008C4BD5"/>
    <w:rsid w:val="008C4BEF"/>
    <w:rsid w:val="008C5930"/>
    <w:rsid w:val="008C59C3"/>
    <w:rsid w:val="008C5E39"/>
    <w:rsid w:val="008C60D3"/>
    <w:rsid w:val="008C63B6"/>
    <w:rsid w:val="008C6874"/>
    <w:rsid w:val="008C6B48"/>
    <w:rsid w:val="008C7F47"/>
    <w:rsid w:val="008D06F6"/>
    <w:rsid w:val="008D0CCA"/>
    <w:rsid w:val="008D1038"/>
    <w:rsid w:val="008D10DE"/>
    <w:rsid w:val="008D1460"/>
    <w:rsid w:val="008D2582"/>
    <w:rsid w:val="008D2C1B"/>
    <w:rsid w:val="008D2EAA"/>
    <w:rsid w:val="008D3706"/>
    <w:rsid w:val="008D41DA"/>
    <w:rsid w:val="008D4684"/>
    <w:rsid w:val="008D4E0F"/>
    <w:rsid w:val="008D4E8F"/>
    <w:rsid w:val="008D6387"/>
    <w:rsid w:val="008D7989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5A95"/>
    <w:rsid w:val="008E6196"/>
    <w:rsid w:val="008E629F"/>
    <w:rsid w:val="008E69B4"/>
    <w:rsid w:val="008E6E0F"/>
    <w:rsid w:val="008E716F"/>
    <w:rsid w:val="008E795E"/>
    <w:rsid w:val="008F0B59"/>
    <w:rsid w:val="008F0ED8"/>
    <w:rsid w:val="008F1006"/>
    <w:rsid w:val="008F1D04"/>
    <w:rsid w:val="008F2282"/>
    <w:rsid w:val="008F22A0"/>
    <w:rsid w:val="008F26C0"/>
    <w:rsid w:val="008F3364"/>
    <w:rsid w:val="008F3F48"/>
    <w:rsid w:val="008F436C"/>
    <w:rsid w:val="008F550E"/>
    <w:rsid w:val="008F58E6"/>
    <w:rsid w:val="008F5A23"/>
    <w:rsid w:val="008F5D71"/>
    <w:rsid w:val="008F6123"/>
    <w:rsid w:val="008F656C"/>
    <w:rsid w:val="008F6F36"/>
    <w:rsid w:val="008F7144"/>
    <w:rsid w:val="009003EB"/>
    <w:rsid w:val="009009EF"/>
    <w:rsid w:val="00900CD7"/>
    <w:rsid w:val="009010EC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5F9B"/>
    <w:rsid w:val="00906245"/>
    <w:rsid w:val="00906466"/>
    <w:rsid w:val="009069D2"/>
    <w:rsid w:val="00906B46"/>
    <w:rsid w:val="00907884"/>
    <w:rsid w:val="009079E5"/>
    <w:rsid w:val="00907AEF"/>
    <w:rsid w:val="00907E44"/>
    <w:rsid w:val="00907FF5"/>
    <w:rsid w:val="009106AE"/>
    <w:rsid w:val="0091144B"/>
    <w:rsid w:val="00911699"/>
    <w:rsid w:val="009119E7"/>
    <w:rsid w:val="00911DB1"/>
    <w:rsid w:val="00911EC9"/>
    <w:rsid w:val="00912FFE"/>
    <w:rsid w:val="00913498"/>
    <w:rsid w:val="009139DD"/>
    <w:rsid w:val="00914F63"/>
    <w:rsid w:val="00915626"/>
    <w:rsid w:val="009163C4"/>
    <w:rsid w:val="00916B48"/>
    <w:rsid w:val="009173CE"/>
    <w:rsid w:val="00917866"/>
    <w:rsid w:val="00917B33"/>
    <w:rsid w:val="00917C5F"/>
    <w:rsid w:val="00920E8F"/>
    <w:rsid w:val="00921C74"/>
    <w:rsid w:val="00922772"/>
    <w:rsid w:val="009229CD"/>
    <w:rsid w:val="00922CF5"/>
    <w:rsid w:val="009232AB"/>
    <w:rsid w:val="00923732"/>
    <w:rsid w:val="00923BEB"/>
    <w:rsid w:val="00924041"/>
    <w:rsid w:val="00924365"/>
    <w:rsid w:val="00924499"/>
    <w:rsid w:val="0092526C"/>
    <w:rsid w:val="009256B4"/>
    <w:rsid w:val="00925AFE"/>
    <w:rsid w:val="00925B8C"/>
    <w:rsid w:val="009261A6"/>
    <w:rsid w:val="00926266"/>
    <w:rsid w:val="009262C6"/>
    <w:rsid w:val="00926615"/>
    <w:rsid w:val="00926AFC"/>
    <w:rsid w:val="0092719E"/>
    <w:rsid w:val="009271E5"/>
    <w:rsid w:val="00927FF7"/>
    <w:rsid w:val="0093044F"/>
    <w:rsid w:val="00930746"/>
    <w:rsid w:val="00930EB7"/>
    <w:rsid w:val="00932438"/>
    <w:rsid w:val="0093270F"/>
    <w:rsid w:val="009334D2"/>
    <w:rsid w:val="00933895"/>
    <w:rsid w:val="00933C4A"/>
    <w:rsid w:val="00934809"/>
    <w:rsid w:val="00934842"/>
    <w:rsid w:val="00934DC3"/>
    <w:rsid w:val="009350C9"/>
    <w:rsid w:val="009353C3"/>
    <w:rsid w:val="00935421"/>
    <w:rsid w:val="00935D1B"/>
    <w:rsid w:val="00935FF1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165C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970"/>
    <w:rsid w:val="009553B2"/>
    <w:rsid w:val="00955617"/>
    <w:rsid w:val="00957775"/>
    <w:rsid w:val="00957D00"/>
    <w:rsid w:val="00957F81"/>
    <w:rsid w:val="00960645"/>
    <w:rsid w:val="0096081B"/>
    <w:rsid w:val="00960F80"/>
    <w:rsid w:val="0096189C"/>
    <w:rsid w:val="00962CEF"/>
    <w:rsid w:val="00962E88"/>
    <w:rsid w:val="00962E91"/>
    <w:rsid w:val="009630A5"/>
    <w:rsid w:val="009633E0"/>
    <w:rsid w:val="00963523"/>
    <w:rsid w:val="009635D0"/>
    <w:rsid w:val="00963808"/>
    <w:rsid w:val="009654B8"/>
    <w:rsid w:val="00965EE7"/>
    <w:rsid w:val="009668FC"/>
    <w:rsid w:val="00967476"/>
    <w:rsid w:val="00967806"/>
    <w:rsid w:val="00970866"/>
    <w:rsid w:val="00970AA8"/>
    <w:rsid w:val="00970BB9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872"/>
    <w:rsid w:val="00974B5C"/>
    <w:rsid w:val="009762D7"/>
    <w:rsid w:val="00976523"/>
    <w:rsid w:val="0097689D"/>
    <w:rsid w:val="00977F07"/>
    <w:rsid w:val="009801AA"/>
    <w:rsid w:val="00980875"/>
    <w:rsid w:val="00980C70"/>
    <w:rsid w:val="00981477"/>
    <w:rsid w:val="0098192E"/>
    <w:rsid w:val="00981B36"/>
    <w:rsid w:val="00981B9E"/>
    <w:rsid w:val="00982385"/>
    <w:rsid w:val="009825A1"/>
    <w:rsid w:val="00982985"/>
    <w:rsid w:val="0098396E"/>
    <w:rsid w:val="00983C51"/>
    <w:rsid w:val="00983F64"/>
    <w:rsid w:val="00984619"/>
    <w:rsid w:val="00984BFA"/>
    <w:rsid w:val="00985FAB"/>
    <w:rsid w:val="00986140"/>
    <w:rsid w:val="009869D7"/>
    <w:rsid w:val="00986F20"/>
    <w:rsid w:val="009870DC"/>
    <w:rsid w:val="00987756"/>
    <w:rsid w:val="00987DE5"/>
    <w:rsid w:val="009902D9"/>
    <w:rsid w:val="00990DC0"/>
    <w:rsid w:val="00990F85"/>
    <w:rsid w:val="0099166A"/>
    <w:rsid w:val="009918B9"/>
    <w:rsid w:val="00991995"/>
    <w:rsid w:val="00991E7B"/>
    <w:rsid w:val="00992F46"/>
    <w:rsid w:val="0099306C"/>
    <w:rsid w:val="009936F4"/>
    <w:rsid w:val="009937D0"/>
    <w:rsid w:val="009951D2"/>
    <w:rsid w:val="009956B4"/>
    <w:rsid w:val="00995C97"/>
    <w:rsid w:val="00995CEA"/>
    <w:rsid w:val="00996307"/>
    <w:rsid w:val="0099702D"/>
    <w:rsid w:val="009A0945"/>
    <w:rsid w:val="009A0E1E"/>
    <w:rsid w:val="009A15C0"/>
    <w:rsid w:val="009A1A9E"/>
    <w:rsid w:val="009A1C69"/>
    <w:rsid w:val="009A267F"/>
    <w:rsid w:val="009A2725"/>
    <w:rsid w:val="009A2AEF"/>
    <w:rsid w:val="009A332D"/>
    <w:rsid w:val="009A3330"/>
    <w:rsid w:val="009A33A9"/>
    <w:rsid w:val="009A3B8B"/>
    <w:rsid w:val="009A4328"/>
    <w:rsid w:val="009A436D"/>
    <w:rsid w:val="009A4BCC"/>
    <w:rsid w:val="009A4CD3"/>
    <w:rsid w:val="009A4D9F"/>
    <w:rsid w:val="009A55CA"/>
    <w:rsid w:val="009A5661"/>
    <w:rsid w:val="009A6189"/>
    <w:rsid w:val="009A661F"/>
    <w:rsid w:val="009A6F76"/>
    <w:rsid w:val="009A70DB"/>
    <w:rsid w:val="009A78C9"/>
    <w:rsid w:val="009A7938"/>
    <w:rsid w:val="009A7A53"/>
    <w:rsid w:val="009A7EF8"/>
    <w:rsid w:val="009B0351"/>
    <w:rsid w:val="009B1623"/>
    <w:rsid w:val="009B196F"/>
    <w:rsid w:val="009B1D8C"/>
    <w:rsid w:val="009B1FCD"/>
    <w:rsid w:val="009B34D6"/>
    <w:rsid w:val="009B3B35"/>
    <w:rsid w:val="009B4212"/>
    <w:rsid w:val="009B50AA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C23"/>
    <w:rsid w:val="009D0FB6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60E5"/>
    <w:rsid w:val="009D68C8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D1A"/>
    <w:rsid w:val="009F0516"/>
    <w:rsid w:val="009F0A2A"/>
    <w:rsid w:val="009F184D"/>
    <w:rsid w:val="009F1971"/>
    <w:rsid w:val="009F1DB5"/>
    <w:rsid w:val="009F1DFC"/>
    <w:rsid w:val="009F2978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A01A84"/>
    <w:rsid w:val="00A02D74"/>
    <w:rsid w:val="00A031E2"/>
    <w:rsid w:val="00A036AA"/>
    <w:rsid w:val="00A03939"/>
    <w:rsid w:val="00A03F00"/>
    <w:rsid w:val="00A04302"/>
    <w:rsid w:val="00A04531"/>
    <w:rsid w:val="00A04954"/>
    <w:rsid w:val="00A04BAD"/>
    <w:rsid w:val="00A0548B"/>
    <w:rsid w:val="00A05905"/>
    <w:rsid w:val="00A059B7"/>
    <w:rsid w:val="00A061B3"/>
    <w:rsid w:val="00A065C1"/>
    <w:rsid w:val="00A06BE3"/>
    <w:rsid w:val="00A0707C"/>
    <w:rsid w:val="00A07099"/>
    <w:rsid w:val="00A07AC3"/>
    <w:rsid w:val="00A07AE2"/>
    <w:rsid w:val="00A07CAB"/>
    <w:rsid w:val="00A100FA"/>
    <w:rsid w:val="00A10EDE"/>
    <w:rsid w:val="00A1187B"/>
    <w:rsid w:val="00A11A51"/>
    <w:rsid w:val="00A121B9"/>
    <w:rsid w:val="00A1249D"/>
    <w:rsid w:val="00A12B5B"/>
    <w:rsid w:val="00A12B60"/>
    <w:rsid w:val="00A132B5"/>
    <w:rsid w:val="00A1391A"/>
    <w:rsid w:val="00A152FB"/>
    <w:rsid w:val="00A153CF"/>
    <w:rsid w:val="00A1544E"/>
    <w:rsid w:val="00A15691"/>
    <w:rsid w:val="00A15A80"/>
    <w:rsid w:val="00A15CAB"/>
    <w:rsid w:val="00A15D78"/>
    <w:rsid w:val="00A16777"/>
    <w:rsid w:val="00A171EB"/>
    <w:rsid w:val="00A17675"/>
    <w:rsid w:val="00A17ED2"/>
    <w:rsid w:val="00A20329"/>
    <w:rsid w:val="00A203B3"/>
    <w:rsid w:val="00A204B5"/>
    <w:rsid w:val="00A20844"/>
    <w:rsid w:val="00A2088B"/>
    <w:rsid w:val="00A21000"/>
    <w:rsid w:val="00A21078"/>
    <w:rsid w:val="00A210F9"/>
    <w:rsid w:val="00A21418"/>
    <w:rsid w:val="00A21CF7"/>
    <w:rsid w:val="00A21D4E"/>
    <w:rsid w:val="00A21ECF"/>
    <w:rsid w:val="00A2202D"/>
    <w:rsid w:val="00A220A5"/>
    <w:rsid w:val="00A22430"/>
    <w:rsid w:val="00A23351"/>
    <w:rsid w:val="00A234F3"/>
    <w:rsid w:val="00A24C4E"/>
    <w:rsid w:val="00A256BB"/>
    <w:rsid w:val="00A26764"/>
    <w:rsid w:val="00A2728B"/>
    <w:rsid w:val="00A30160"/>
    <w:rsid w:val="00A301AA"/>
    <w:rsid w:val="00A308B0"/>
    <w:rsid w:val="00A30A41"/>
    <w:rsid w:val="00A31591"/>
    <w:rsid w:val="00A31842"/>
    <w:rsid w:val="00A318AB"/>
    <w:rsid w:val="00A31F27"/>
    <w:rsid w:val="00A322D4"/>
    <w:rsid w:val="00A326B0"/>
    <w:rsid w:val="00A32AFD"/>
    <w:rsid w:val="00A337DA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401CC"/>
    <w:rsid w:val="00A408D6"/>
    <w:rsid w:val="00A41074"/>
    <w:rsid w:val="00A41BFD"/>
    <w:rsid w:val="00A4230F"/>
    <w:rsid w:val="00A42EBE"/>
    <w:rsid w:val="00A43ADA"/>
    <w:rsid w:val="00A43F7E"/>
    <w:rsid w:val="00A44536"/>
    <w:rsid w:val="00A44AA2"/>
    <w:rsid w:val="00A44CD8"/>
    <w:rsid w:val="00A4559F"/>
    <w:rsid w:val="00A4649A"/>
    <w:rsid w:val="00A46657"/>
    <w:rsid w:val="00A46F91"/>
    <w:rsid w:val="00A471F1"/>
    <w:rsid w:val="00A47C49"/>
    <w:rsid w:val="00A47D8E"/>
    <w:rsid w:val="00A47EF1"/>
    <w:rsid w:val="00A50766"/>
    <w:rsid w:val="00A507A2"/>
    <w:rsid w:val="00A5155C"/>
    <w:rsid w:val="00A52172"/>
    <w:rsid w:val="00A5267C"/>
    <w:rsid w:val="00A5267E"/>
    <w:rsid w:val="00A528C8"/>
    <w:rsid w:val="00A52AB3"/>
    <w:rsid w:val="00A5411E"/>
    <w:rsid w:val="00A545FC"/>
    <w:rsid w:val="00A5536E"/>
    <w:rsid w:val="00A55FA3"/>
    <w:rsid w:val="00A575B9"/>
    <w:rsid w:val="00A57ACF"/>
    <w:rsid w:val="00A61497"/>
    <w:rsid w:val="00A619CC"/>
    <w:rsid w:val="00A61DEF"/>
    <w:rsid w:val="00A62A6B"/>
    <w:rsid w:val="00A63504"/>
    <w:rsid w:val="00A638B9"/>
    <w:rsid w:val="00A63E4E"/>
    <w:rsid w:val="00A64D20"/>
    <w:rsid w:val="00A65058"/>
    <w:rsid w:val="00A6567A"/>
    <w:rsid w:val="00A65A25"/>
    <w:rsid w:val="00A65ADB"/>
    <w:rsid w:val="00A65D2C"/>
    <w:rsid w:val="00A67833"/>
    <w:rsid w:val="00A67A0F"/>
    <w:rsid w:val="00A67E3F"/>
    <w:rsid w:val="00A7013A"/>
    <w:rsid w:val="00A70295"/>
    <w:rsid w:val="00A705CB"/>
    <w:rsid w:val="00A70A73"/>
    <w:rsid w:val="00A719F3"/>
    <w:rsid w:val="00A71B5D"/>
    <w:rsid w:val="00A720C2"/>
    <w:rsid w:val="00A72CA4"/>
    <w:rsid w:val="00A72D19"/>
    <w:rsid w:val="00A73DA4"/>
    <w:rsid w:val="00A74414"/>
    <w:rsid w:val="00A7445B"/>
    <w:rsid w:val="00A74461"/>
    <w:rsid w:val="00A7475D"/>
    <w:rsid w:val="00A75847"/>
    <w:rsid w:val="00A75FCC"/>
    <w:rsid w:val="00A764D0"/>
    <w:rsid w:val="00A76588"/>
    <w:rsid w:val="00A765E8"/>
    <w:rsid w:val="00A76DA6"/>
    <w:rsid w:val="00A7748A"/>
    <w:rsid w:val="00A77B4C"/>
    <w:rsid w:val="00A801E7"/>
    <w:rsid w:val="00A8079E"/>
    <w:rsid w:val="00A80D71"/>
    <w:rsid w:val="00A811AF"/>
    <w:rsid w:val="00A813DD"/>
    <w:rsid w:val="00A81952"/>
    <w:rsid w:val="00A81995"/>
    <w:rsid w:val="00A81C89"/>
    <w:rsid w:val="00A82D17"/>
    <w:rsid w:val="00A836C8"/>
    <w:rsid w:val="00A8451C"/>
    <w:rsid w:val="00A8494E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9A"/>
    <w:rsid w:val="00A92AB6"/>
    <w:rsid w:val="00A92EA7"/>
    <w:rsid w:val="00A93858"/>
    <w:rsid w:val="00A93B63"/>
    <w:rsid w:val="00A954BA"/>
    <w:rsid w:val="00A96859"/>
    <w:rsid w:val="00A96E1D"/>
    <w:rsid w:val="00A97979"/>
    <w:rsid w:val="00A979FE"/>
    <w:rsid w:val="00A97CAC"/>
    <w:rsid w:val="00AA0DF7"/>
    <w:rsid w:val="00AA1A60"/>
    <w:rsid w:val="00AA1C99"/>
    <w:rsid w:val="00AA1D8A"/>
    <w:rsid w:val="00AA1FE6"/>
    <w:rsid w:val="00AA284E"/>
    <w:rsid w:val="00AA2ABA"/>
    <w:rsid w:val="00AA3087"/>
    <w:rsid w:val="00AA3F82"/>
    <w:rsid w:val="00AA43EE"/>
    <w:rsid w:val="00AA5F9D"/>
    <w:rsid w:val="00AA681D"/>
    <w:rsid w:val="00AA6B6C"/>
    <w:rsid w:val="00AA706A"/>
    <w:rsid w:val="00AA7325"/>
    <w:rsid w:val="00AB024C"/>
    <w:rsid w:val="00AB0319"/>
    <w:rsid w:val="00AB08D7"/>
    <w:rsid w:val="00AB0F6C"/>
    <w:rsid w:val="00AB1EFF"/>
    <w:rsid w:val="00AB3722"/>
    <w:rsid w:val="00AB39FB"/>
    <w:rsid w:val="00AB3C9D"/>
    <w:rsid w:val="00AB3FD1"/>
    <w:rsid w:val="00AB4279"/>
    <w:rsid w:val="00AB5300"/>
    <w:rsid w:val="00AB7AC3"/>
    <w:rsid w:val="00AC0204"/>
    <w:rsid w:val="00AC0544"/>
    <w:rsid w:val="00AC080E"/>
    <w:rsid w:val="00AC09E6"/>
    <w:rsid w:val="00AC0E42"/>
    <w:rsid w:val="00AC16D0"/>
    <w:rsid w:val="00AC2050"/>
    <w:rsid w:val="00AC305C"/>
    <w:rsid w:val="00AC375F"/>
    <w:rsid w:val="00AC3C4A"/>
    <w:rsid w:val="00AC4402"/>
    <w:rsid w:val="00AC5038"/>
    <w:rsid w:val="00AC54F3"/>
    <w:rsid w:val="00AC5673"/>
    <w:rsid w:val="00AC5AEE"/>
    <w:rsid w:val="00AC6D94"/>
    <w:rsid w:val="00AC6F0A"/>
    <w:rsid w:val="00AC74C7"/>
    <w:rsid w:val="00AC75D7"/>
    <w:rsid w:val="00AD0C61"/>
    <w:rsid w:val="00AD1546"/>
    <w:rsid w:val="00AD1A1A"/>
    <w:rsid w:val="00AD1B19"/>
    <w:rsid w:val="00AD1CAC"/>
    <w:rsid w:val="00AD1D39"/>
    <w:rsid w:val="00AD23B9"/>
    <w:rsid w:val="00AD29B3"/>
    <w:rsid w:val="00AD2CF6"/>
    <w:rsid w:val="00AD3001"/>
    <w:rsid w:val="00AD31F9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E009D"/>
    <w:rsid w:val="00AE0428"/>
    <w:rsid w:val="00AE0974"/>
    <w:rsid w:val="00AE18C0"/>
    <w:rsid w:val="00AE2B3E"/>
    <w:rsid w:val="00AE2BE1"/>
    <w:rsid w:val="00AE373E"/>
    <w:rsid w:val="00AE431A"/>
    <w:rsid w:val="00AE4658"/>
    <w:rsid w:val="00AE4BFC"/>
    <w:rsid w:val="00AE4F6D"/>
    <w:rsid w:val="00AE4F9E"/>
    <w:rsid w:val="00AE4FFB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260"/>
    <w:rsid w:val="00AF0647"/>
    <w:rsid w:val="00AF0DE4"/>
    <w:rsid w:val="00AF0FAA"/>
    <w:rsid w:val="00AF1429"/>
    <w:rsid w:val="00AF1F64"/>
    <w:rsid w:val="00AF21F7"/>
    <w:rsid w:val="00AF2313"/>
    <w:rsid w:val="00AF256D"/>
    <w:rsid w:val="00AF2621"/>
    <w:rsid w:val="00AF2789"/>
    <w:rsid w:val="00AF2A28"/>
    <w:rsid w:val="00AF316E"/>
    <w:rsid w:val="00AF351B"/>
    <w:rsid w:val="00AF367B"/>
    <w:rsid w:val="00AF3BDF"/>
    <w:rsid w:val="00AF4489"/>
    <w:rsid w:val="00AF4E28"/>
    <w:rsid w:val="00AF51DC"/>
    <w:rsid w:val="00AF5233"/>
    <w:rsid w:val="00AF5916"/>
    <w:rsid w:val="00AF5ED3"/>
    <w:rsid w:val="00AF62C4"/>
    <w:rsid w:val="00AF682C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4C0"/>
    <w:rsid w:val="00B016FF"/>
    <w:rsid w:val="00B01949"/>
    <w:rsid w:val="00B022D1"/>
    <w:rsid w:val="00B02437"/>
    <w:rsid w:val="00B0243C"/>
    <w:rsid w:val="00B036A2"/>
    <w:rsid w:val="00B0420D"/>
    <w:rsid w:val="00B048DB"/>
    <w:rsid w:val="00B04DC2"/>
    <w:rsid w:val="00B0511F"/>
    <w:rsid w:val="00B05316"/>
    <w:rsid w:val="00B05467"/>
    <w:rsid w:val="00B06413"/>
    <w:rsid w:val="00B06733"/>
    <w:rsid w:val="00B0698A"/>
    <w:rsid w:val="00B06C0D"/>
    <w:rsid w:val="00B10184"/>
    <w:rsid w:val="00B102FA"/>
    <w:rsid w:val="00B104F6"/>
    <w:rsid w:val="00B10F4D"/>
    <w:rsid w:val="00B112AC"/>
    <w:rsid w:val="00B115C0"/>
    <w:rsid w:val="00B1168F"/>
    <w:rsid w:val="00B1176E"/>
    <w:rsid w:val="00B1199B"/>
    <w:rsid w:val="00B11AB0"/>
    <w:rsid w:val="00B11EC4"/>
    <w:rsid w:val="00B12319"/>
    <w:rsid w:val="00B12C6E"/>
    <w:rsid w:val="00B13C3F"/>
    <w:rsid w:val="00B13C51"/>
    <w:rsid w:val="00B13D58"/>
    <w:rsid w:val="00B13EE0"/>
    <w:rsid w:val="00B13FB5"/>
    <w:rsid w:val="00B144BD"/>
    <w:rsid w:val="00B1472C"/>
    <w:rsid w:val="00B14AA0"/>
    <w:rsid w:val="00B14FD9"/>
    <w:rsid w:val="00B1562E"/>
    <w:rsid w:val="00B1576D"/>
    <w:rsid w:val="00B1591A"/>
    <w:rsid w:val="00B15F66"/>
    <w:rsid w:val="00B166E7"/>
    <w:rsid w:val="00B16898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2555"/>
    <w:rsid w:val="00B22C53"/>
    <w:rsid w:val="00B2323E"/>
    <w:rsid w:val="00B234ED"/>
    <w:rsid w:val="00B23661"/>
    <w:rsid w:val="00B243CF"/>
    <w:rsid w:val="00B24A55"/>
    <w:rsid w:val="00B24D16"/>
    <w:rsid w:val="00B2557D"/>
    <w:rsid w:val="00B259A4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6387"/>
    <w:rsid w:val="00B36414"/>
    <w:rsid w:val="00B3687F"/>
    <w:rsid w:val="00B36AD2"/>
    <w:rsid w:val="00B40ACF"/>
    <w:rsid w:val="00B4125D"/>
    <w:rsid w:val="00B422F9"/>
    <w:rsid w:val="00B428C2"/>
    <w:rsid w:val="00B431B6"/>
    <w:rsid w:val="00B43688"/>
    <w:rsid w:val="00B4399A"/>
    <w:rsid w:val="00B43B69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D2D"/>
    <w:rsid w:val="00B50E4A"/>
    <w:rsid w:val="00B515CB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42C"/>
    <w:rsid w:val="00B54703"/>
    <w:rsid w:val="00B5470F"/>
    <w:rsid w:val="00B5505A"/>
    <w:rsid w:val="00B5556B"/>
    <w:rsid w:val="00B55936"/>
    <w:rsid w:val="00B55A7A"/>
    <w:rsid w:val="00B56712"/>
    <w:rsid w:val="00B56745"/>
    <w:rsid w:val="00B56D68"/>
    <w:rsid w:val="00B56DD4"/>
    <w:rsid w:val="00B574CE"/>
    <w:rsid w:val="00B6126D"/>
    <w:rsid w:val="00B634AD"/>
    <w:rsid w:val="00B63D0A"/>
    <w:rsid w:val="00B67BC4"/>
    <w:rsid w:val="00B70329"/>
    <w:rsid w:val="00B70816"/>
    <w:rsid w:val="00B728C3"/>
    <w:rsid w:val="00B72C17"/>
    <w:rsid w:val="00B732BF"/>
    <w:rsid w:val="00B73787"/>
    <w:rsid w:val="00B73908"/>
    <w:rsid w:val="00B73A80"/>
    <w:rsid w:val="00B73BB4"/>
    <w:rsid w:val="00B73BDA"/>
    <w:rsid w:val="00B73D6E"/>
    <w:rsid w:val="00B73DC3"/>
    <w:rsid w:val="00B73FF6"/>
    <w:rsid w:val="00B74626"/>
    <w:rsid w:val="00B74BF9"/>
    <w:rsid w:val="00B759C8"/>
    <w:rsid w:val="00B75DF7"/>
    <w:rsid w:val="00B767DF"/>
    <w:rsid w:val="00B76BDF"/>
    <w:rsid w:val="00B76C91"/>
    <w:rsid w:val="00B76CD9"/>
    <w:rsid w:val="00B8058C"/>
    <w:rsid w:val="00B8071F"/>
    <w:rsid w:val="00B80788"/>
    <w:rsid w:val="00B80F6D"/>
    <w:rsid w:val="00B81776"/>
    <w:rsid w:val="00B81D5C"/>
    <w:rsid w:val="00B82206"/>
    <w:rsid w:val="00B824EE"/>
    <w:rsid w:val="00B82C96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E2B"/>
    <w:rsid w:val="00B90348"/>
    <w:rsid w:val="00B903CF"/>
    <w:rsid w:val="00B91136"/>
    <w:rsid w:val="00B92A03"/>
    <w:rsid w:val="00B93005"/>
    <w:rsid w:val="00B933F6"/>
    <w:rsid w:val="00B939B0"/>
    <w:rsid w:val="00B94D9C"/>
    <w:rsid w:val="00B95020"/>
    <w:rsid w:val="00B95295"/>
    <w:rsid w:val="00B9578D"/>
    <w:rsid w:val="00B95D4B"/>
    <w:rsid w:val="00B96E6D"/>
    <w:rsid w:val="00B97545"/>
    <w:rsid w:val="00B97568"/>
    <w:rsid w:val="00B97E39"/>
    <w:rsid w:val="00BA00DC"/>
    <w:rsid w:val="00BA0DFB"/>
    <w:rsid w:val="00BA1341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DC"/>
    <w:rsid w:val="00BB1D68"/>
    <w:rsid w:val="00BB2186"/>
    <w:rsid w:val="00BB21B2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F71"/>
    <w:rsid w:val="00BB4FF3"/>
    <w:rsid w:val="00BB61EB"/>
    <w:rsid w:val="00BB662D"/>
    <w:rsid w:val="00BB66B1"/>
    <w:rsid w:val="00BB694F"/>
    <w:rsid w:val="00BB734A"/>
    <w:rsid w:val="00BB7BF9"/>
    <w:rsid w:val="00BC00D3"/>
    <w:rsid w:val="00BC019B"/>
    <w:rsid w:val="00BC0AD9"/>
    <w:rsid w:val="00BC11AF"/>
    <w:rsid w:val="00BC1241"/>
    <w:rsid w:val="00BC1453"/>
    <w:rsid w:val="00BC1A9D"/>
    <w:rsid w:val="00BC2665"/>
    <w:rsid w:val="00BC28F6"/>
    <w:rsid w:val="00BC2B34"/>
    <w:rsid w:val="00BC2E1F"/>
    <w:rsid w:val="00BC3061"/>
    <w:rsid w:val="00BC3B4B"/>
    <w:rsid w:val="00BC3D41"/>
    <w:rsid w:val="00BC4DC9"/>
    <w:rsid w:val="00BC63DD"/>
    <w:rsid w:val="00BC694C"/>
    <w:rsid w:val="00BC69A6"/>
    <w:rsid w:val="00BC6F42"/>
    <w:rsid w:val="00BC7A3F"/>
    <w:rsid w:val="00BC7C1D"/>
    <w:rsid w:val="00BD0766"/>
    <w:rsid w:val="00BD0ACA"/>
    <w:rsid w:val="00BD15E9"/>
    <w:rsid w:val="00BD16C9"/>
    <w:rsid w:val="00BD19AA"/>
    <w:rsid w:val="00BD3166"/>
    <w:rsid w:val="00BD3376"/>
    <w:rsid w:val="00BD3741"/>
    <w:rsid w:val="00BD3E78"/>
    <w:rsid w:val="00BD4A82"/>
    <w:rsid w:val="00BD5B37"/>
    <w:rsid w:val="00BD5B4D"/>
    <w:rsid w:val="00BD5D64"/>
    <w:rsid w:val="00BD6AB0"/>
    <w:rsid w:val="00BD6B70"/>
    <w:rsid w:val="00BD6CD0"/>
    <w:rsid w:val="00BD6D37"/>
    <w:rsid w:val="00BD6D50"/>
    <w:rsid w:val="00BD6DED"/>
    <w:rsid w:val="00BD7D1A"/>
    <w:rsid w:val="00BE00C5"/>
    <w:rsid w:val="00BE08DD"/>
    <w:rsid w:val="00BE0A4E"/>
    <w:rsid w:val="00BE1075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52"/>
    <w:rsid w:val="00BF2148"/>
    <w:rsid w:val="00BF2343"/>
    <w:rsid w:val="00BF23EA"/>
    <w:rsid w:val="00BF294B"/>
    <w:rsid w:val="00BF2E5D"/>
    <w:rsid w:val="00BF35BC"/>
    <w:rsid w:val="00BF36EC"/>
    <w:rsid w:val="00BF3E16"/>
    <w:rsid w:val="00BF41DE"/>
    <w:rsid w:val="00BF431C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1286"/>
    <w:rsid w:val="00C024D4"/>
    <w:rsid w:val="00C0267E"/>
    <w:rsid w:val="00C027A4"/>
    <w:rsid w:val="00C02881"/>
    <w:rsid w:val="00C04DE0"/>
    <w:rsid w:val="00C05553"/>
    <w:rsid w:val="00C06397"/>
    <w:rsid w:val="00C06635"/>
    <w:rsid w:val="00C078A5"/>
    <w:rsid w:val="00C07B49"/>
    <w:rsid w:val="00C07F3A"/>
    <w:rsid w:val="00C10519"/>
    <w:rsid w:val="00C10ECC"/>
    <w:rsid w:val="00C111A9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20CED"/>
    <w:rsid w:val="00C21314"/>
    <w:rsid w:val="00C21752"/>
    <w:rsid w:val="00C221FF"/>
    <w:rsid w:val="00C222A5"/>
    <w:rsid w:val="00C23145"/>
    <w:rsid w:val="00C235C8"/>
    <w:rsid w:val="00C237B9"/>
    <w:rsid w:val="00C23C09"/>
    <w:rsid w:val="00C242A1"/>
    <w:rsid w:val="00C24ED8"/>
    <w:rsid w:val="00C250BB"/>
    <w:rsid w:val="00C257AA"/>
    <w:rsid w:val="00C25A44"/>
    <w:rsid w:val="00C25B92"/>
    <w:rsid w:val="00C25F22"/>
    <w:rsid w:val="00C26FA3"/>
    <w:rsid w:val="00C27116"/>
    <w:rsid w:val="00C2716A"/>
    <w:rsid w:val="00C27235"/>
    <w:rsid w:val="00C31326"/>
    <w:rsid w:val="00C3189B"/>
    <w:rsid w:val="00C31BAD"/>
    <w:rsid w:val="00C326AA"/>
    <w:rsid w:val="00C33799"/>
    <w:rsid w:val="00C3402B"/>
    <w:rsid w:val="00C34496"/>
    <w:rsid w:val="00C34525"/>
    <w:rsid w:val="00C34844"/>
    <w:rsid w:val="00C350C8"/>
    <w:rsid w:val="00C35688"/>
    <w:rsid w:val="00C35F09"/>
    <w:rsid w:val="00C3663C"/>
    <w:rsid w:val="00C36FEB"/>
    <w:rsid w:val="00C37B8F"/>
    <w:rsid w:val="00C37F8D"/>
    <w:rsid w:val="00C40165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787"/>
    <w:rsid w:val="00C471BF"/>
    <w:rsid w:val="00C4795B"/>
    <w:rsid w:val="00C502B4"/>
    <w:rsid w:val="00C50A88"/>
    <w:rsid w:val="00C50E23"/>
    <w:rsid w:val="00C50F40"/>
    <w:rsid w:val="00C51395"/>
    <w:rsid w:val="00C5147F"/>
    <w:rsid w:val="00C51B2F"/>
    <w:rsid w:val="00C51B5B"/>
    <w:rsid w:val="00C5240A"/>
    <w:rsid w:val="00C53091"/>
    <w:rsid w:val="00C544F6"/>
    <w:rsid w:val="00C54580"/>
    <w:rsid w:val="00C54591"/>
    <w:rsid w:val="00C550AA"/>
    <w:rsid w:val="00C55100"/>
    <w:rsid w:val="00C551C8"/>
    <w:rsid w:val="00C55328"/>
    <w:rsid w:val="00C55504"/>
    <w:rsid w:val="00C563F8"/>
    <w:rsid w:val="00C570F6"/>
    <w:rsid w:val="00C576CF"/>
    <w:rsid w:val="00C615A4"/>
    <w:rsid w:val="00C61646"/>
    <w:rsid w:val="00C61D1D"/>
    <w:rsid w:val="00C61DFE"/>
    <w:rsid w:val="00C621E7"/>
    <w:rsid w:val="00C625A4"/>
    <w:rsid w:val="00C64487"/>
    <w:rsid w:val="00C64B07"/>
    <w:rsid w:val="00C64F45"/>
    <w:rsid w:val="00C65111"/>
    <w:rsid w:val="00C6601C"/>
    <w:rsid w:val="00C661E1"/>
    <w:rsid w:val="00C665C5"/>
    <w:rsid w:val="00C66922"/>
    <w:rsid w:val="00C67D57"/>
    <w:rsid w:val="00C67FE9"/>
    <w:rsid w:val="00C703BE"/>
    <w:rsid w:val="00C7144A"/>
    <w:rsid w:val="00C716A9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80570"/>
    <w:rsid w:val="00C815AB"/>
    <w:rsid w:val="00C81E76"/>
    <w:rsid w:val="00C82018"/>
    <w:rsid w:val="00C827F6"/>
    <w:rsid w:val="00C84767"/>
    <w:rsid w:val="00C85186"/>
    <w:rsid w:val="00C85403"/>
    <w:rsid w:val="00C85A09"/>
    <w:rsid w:val="00C860FC"/>
    <w:rsid w:val="00C87861"/>
    <w:rsid w:val="00C878B2"/>
    <w:rsid w:val="00C879AA"/>
    <w:rsid w:val="00C87F86"/>
    <w:rsid w:val="00C90D36"/>
    <w:rsid w:val="00C90E6D"/>
    <w:rsid w:val="00C91A08"/>
    <w:rsid w:val="00C9238F"/>
    <w:rsid w:val="00C932AB"/>
    <w:rsid w:val="00C934D5"/>
    <w:rsid w:val="00C9390B"/>
    <w:rsid w:val="00C93BB1"/>
    <w:rsid w:val="00C93CC2"/>
    <w:rsid w:val="00C954C7"/>
    <w:rsid w:val="00C95AD9"/>
    <w:rsid w:val="00C96E28"/>
    <w:rsid w:val="00CA02AB"/>
    <w:rsid w:val="00CA0C52"/>
    <w:rsid w:val="00CA11D5"/>
    <w:rsid w:val="00CA13FC"/>
    <w:rsid w:val="00CA1A7A"/>
    <w:rsid w:val="00CA1E5B"/>
    <w:rsid w:val="00CA1E6E"/>
    <w:rsid w:val="00CA2370"/>
    <w:rsid w:val="00CA46CA"/>
    <w:rsid w:val="00CA4721"/>
    <w:rsid w:val="00CA4974"/>
    <w:rsid w:val="00CA4F56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F41"/>
    <w:rsid w:val="00CB15C7"/>
    <w:rsid w:val="00CB17C6"/>
    <w:rsid w:val="00CB1910"/>
    <w:rsid w:val="00CB246B"/>
    <w:rsid w:val="00CB35A6"/>
    <w:rsid w:val="00CB47DF"/>
    <w:rsid w:val="00CB504E"/>
    <w:rsid w:val="00CB55EC"/>
    <w:rsid w:val="00CB5A24"/>
    <w:rsid w:val="00CB5BB6"/>
    <w:rsid w:val="00CB61D9"/>
    <w:rsid w:val="00CB6C9A"/>
    <w:rsid w:val="00CB711F"/>
    <w:rsid w:val="00CB71C8"/>
    <w:rsid w:val="00CB7C71"/>
    <w:rsid w:val="00CC0598"/>
    <w:rsid w:val="00CC07B8"/>
    <w:rsid w:val="00CC0DD7"/>
    <w:rsid w:val="00CC1020"/>
    <w:rsid w:val="00CC1621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D95"/>
    <w:rsid w:val="00CD0EA8"/>
    <w:rsid w:val="00CD129C"/>
    <w:rsid w:val="00CD1E43"/>
    <w:rsid w:val="00CD2FA6"/>
    <w:rsid w:val="00CD36F3"/>
    <w:rsid w:val="00CD3E20"/>
    <w:rsid w:val="00CD3E55"/>
    <w:rsid w:val="00CD3F51"/>
    <w:rsid w:val="00CD46DB"/>
    <w:rsid w:val="00CD4D01"/>
    <w:rsid w:val="00CD4FFC"/>
    <w:rsid w:val="00CD54F6"/>
    <w:rsid w:val="00CD6E59"/>
    <w:rsid w:val="00CD6FEE"/>
    <w:rsid w:val="00CD7DC1"/>
    <w:rsid w:val="00CE0B27"/>
    <w:rsid w:val="00CE1345"/>
    <w:rsid w:val="00CE1910"/>
    <w:rsid w:val="00CE1FA0"/>
    <w:rsid w:val="00CE23D6"/>
    <w:rsid w:val="00CE2483"/>
    <w:rsid w:val="00CE30F3"/>
    <w:rsid w:val="00CE323A"/>
    <w:rsid w:val="00CE3B7D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23F3"/>
    <w:rsid w:val="00CF34C0"/>
    <w:rsid w:val="00CF358E"/>
    <w:rsid w:val="00CF3AE4"/>
    <w:rsid w:val="00CF3E45"/>
    <w:rsid w:val="00CF4406"/>
    <w:rsid w:val="00CF451F"/>
    <w:rsid w:val="00CF4EE1"/>
    <w:rsid w:val="00CF55A1"/>
    <w:rsid w:val="00CF5B41"/>
    <w:rsid w:val="00CF6370"/>
    <w:rsid w:val="00CF7221"/>
    <w:rsid w:val="00CF77EC"/>
    <w:rsid w:val="00CF7BEF"/>
    <w:rsid w:val="00CF7EBB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A01"/>
    <w:rsid w:val="00D04F83"/>
    <w:rsid w:val="00D05163"/>
    <w:rsid w:val="00D0568E"/>
    <w:rsid w:val="00D06AF5"/>
    <w:rsid w:val="00D06E02"/>
    <w:rsid w:val="00D0775A"/>
    <w:rsid w:val="00D07D5D"/>
    <w:rsid w:val="00D07E34"/>
    <w:rsid w:val="00D104D0"/>
    <w:rsid w:val="00D11329"/>
    <w:rsid w:val="00D136E9"/>
    <w:rsid w:val="00D13D29"/>
    <w:rsid w:val="00D1400F"/>
    <w:rsid w:val="00D14361"/>
    <w:rsid w:val="00D147B5"/>
    <w:rsid w:val="00D14B37"/>
    <w:rsid w:val="00D1532A"/>
    <w:rsid w:val="00D153B1"/>
    <w:rsid w:val="00D15BA8"/>
    <w:rsid w:val="00D15D9F"/>
    <w:rsid w:val="00D15DC4"/>
    <w:rsid w:val="00D16735"/>
    <w:rsid w:val="00D16ADA"/>
    <w:rsid w:val="00D17348"/>
    <w:rsid w:val="00D177C5"/>
    <w:rsid w:val="00D1788F"/>
    <w:rsid w:val="00D17F01"/>
    <w:rsid w:val="00D2000B"/>
    <w:rsid w:val="00D2027B"/>
    <w:rsid w:val="00D20EE7"/>
    <w:rsid w:val="00D213AC"/>
    <w:rsid w:val="00D215B8"/>
    <w:rsid w:val="00D2163D"/>
    <w:rsid w:val="00D218A4"/>
    <w:rsid w:val="00D24270"/>
    <w:rsid w:val="00D24482"/>
    <w:rsid w:val="00D2454A"/>
    <w:rsid w:val="00D254E9"/>
    <w:rsid w:val="00D25572"/>
    <w:rsid w:val="00D25D5B"/>
    <w:rsid w:val="00D262A5"/>
    <w:rsid w:val="00D2648F"/>
    <w:rsid w:val="00D26AE9"/>
    <w:rsid w:val="00D272E6"/>
    <w:rsid w:val="00D27799"/>
    <w:rsid w:val="00D30050"/>
    <w:rsid w:val="00D3053D"/>
    <w:rsid w:val="00D31286"/>
    <w:rsid w:val="00D31877"/>
    <w:rsid w:val="00D323C3"/>
    <w:rsid w:val="00D32E5E"/>
    <w:rsid w:val="00D33068"/>
    <w:rsid w:val="00D331CA"/>
    <w:rsid w:val="00D33741"/>
    <w:rsid w:val="00D33E5F"/>
    <w:rsid w:val="00D340C9"/>
    <w:rsid w:val="00D3456C"/>
    <w:rsid w:val="00D346EF"/>
    <w:rsid w:val="00D34742"/>
    <w:rsid w:val="00D34EF7"/>
    <w:rsid w:val="00D37961"/>
    <w:rsid w:val="00D40381"/>
    <w:rsid w:val="00D403AD"/>
    <w:rsid w:val="00D41DE3"/>
    <w:rsid w:val="00D41E75"/>
    <w:rsid w:val="00D42057"/>
    <w:rsid w:val="00D42874"/>
    <w:rsid w:val="00D4318E"/>
    <w:rsid w:val="00D43410"/>
    <w:rsid w:val="00D43654"/>
    <w:rsid w:val="00D43CC9"/>
    <w:rsid w:val="00D43DE3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C92"/>
    <w:rsid w:val="00D46CD2"/>
    <w:rsid w:val="00D50A39"/>
    <w:rsid w:val="00D50C86"/>
    <w:rsid w:val="00D50CAE"/>
    <w:rsid w:val="00D51252"/>
    <w:rsid w:val="00D516E2"/>
    <w:rsid w:val="00D519C2"/>
    <w:rsid w:val="00D51E4F"/>
    <w:rsid w:val="00D51FFA"/>
    <w:rsid w:val="00D520EE"/>
    <w:rsid w:val="00D53756"/>
    <w:rsid w:val="00D53E09"/>
    <w:rsid w:val="00D53FD0"/>
    <w:rsid w:val="00D54006"/>
    <w:rsid w:val="00D541BD"/>
    <w:rsid w:val="00D54938"/>
    <w:rsid w:val="00D54B18"/>
    <w:rsid w:val="00D54F32"/>
    <w:rsid w:val="00D55910"/>
    <w:rsid w:val="00D560C8"/>
    <w:rsid w:val="00D564CA"/>
    <w:rsid w:val="00D604D3"/>
    <w:rsid w:val="00D615E5"/>
    <w:rsid w:val="00D61673"/>
    <w:rsid w:val="00D61C09"/>
    <w:rsid w:val="00D61CC2"/>
    <w:rsid w:val="00D63200"/>
    <w:rsid w:val="00D63524"/>
    <w:rsid w:val="00D636D8"/>
    <w:rsid w:val="00D63A0E"/>
    <w:rsid w:val="00D63A62"/>
    <w:rsid w:val="00D63ECE"/>
    <w:rsid w:val="00D64606"/>
    <w:rsid w:val="00D65C2B"/>
    <w:rsid w:val="00D65F3A"/>
    <w:rsid w:val="00D6616F"/>
    <w:rsid w:val="00D66CEC"/>
    <w:rsid w:val="00D6742A"/>
    <w:rsid w:val="00D70494"/>
    <w:rsid w:val="00D70A3C"/>
    <w:rsid w:val="00D71471"/>
    <w:rsid w:val="00D71BA8"/>
    <w:rsid w:val="00D72364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D13"/>
    <w:rsid w:val="00D85060"/>
    <w:rsid w:val="00D871C9"/>
    <w:rsid w:val="00D87B06"/>
    <w:rsid w:val="00D90060"/>
    <w:rsid w:val="00D902D1"/>
    <w:rsid w:val="00D90A48"/>
    <w:rsid w:val="00D91E32"/>
    <w:rsid w:val="00D92EF3"/>
    <w:rsid w:val="00D92F01"/>
    <w:rsid w:val="00D945DA"/>
    <w:rsid w:val="00D946AF"/>
    <w:rsid w:val="00D94FED"/>
    <w:rsid w:val="00D96302"/>
    <w:rsid w:val="00D97790"/>
    <w:rsid w:val="00D97C8A"/>
    <w:rsid w:val="00D97CD0"/>
    <w:rsid w:val="00D97D5F"/>
    <w:rsid w:val="00DA01BE"/>
    <w:rsid w:val="00DA02CE"/>
    <w:rsid w:val="00DA0552"/>
    <w:rsid w:val="00DA056F"/>
    <w:rsid w:val="00DA11D5"/>
    <w:rsid w:val="00DA1355"/>
    <w:rsid w:val="00DA1B47"/>
    <w:rsid w:val="00DA3FD1"/>
    <w:rsid w:val="00DA4A2B"/>
    <w:rsid w:val="00DA4CC0"/>
    <w:rsid w:val="00DA4FDF"/>
    <w:rsid w:val="00DA5120"/>
    <w:rsid w:val="00DA53DD"/>
    <w:rsid w:val="00DA6157"/>
    <w:rsid w:val="00DA6554"/>
    <w:rsid w:val="00DA7CF9"/>
    <w:rsid w:val="00DA7EDD"/>
    <w:rsid w:val="00DB008F"/>
    <w:rsid w:val="00DB0120"/>
    <w:rsid w:val="00DB02D5"/>
    <w:rsid w:val="00DB2227"/>
    <w:rsid w:val="00DB2BA9"/>
    <w:rsid w:val="00DB2BFB"/>
    <w:rsid w:val="00DB34A2"/>
    <w:rsid w:val="00DB474C"/>
    <w:rsid w:val="00DB591A"/>
    <w:rsid w:val="00DB59F6"/>
    <w:rsid w:val="00DB6234"/>
    <w:rsid w:val="00DB624B"/>
    <w:rsid w:val="00DB678D"/>
    <w:rsid w:val="00DB6B97"/>
    <w:rsid w:val="00DB6D8A"/>
    <w:rsid w:val="00DB74F7"/>
    <w:rsid w:val="00DB7DD3"/>
    <w:rsid w:val="00DC0724"/>
    <w:rsid w:val="00DC09FD"/>
    <w:rsid w:val="00DC0AB4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BFC"/>
    <w:rsid w:val="00DC6C8C"/>
    <w:rsid w:val="00DC6E02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33DC"/>
    <w:rsid w:val="00DD34A6"/>
    <w:rsid w:val="00DD36EF"/>
    <w:rsid w:val="00DD3FD0"/>
    <w:rsid w:val="00DD4B89"/>
    <w:rsid w:val="00DD50E2"/>
    <w:rsid w:val="00DD5272"/>
    <w:rsid w:val="00DD5564"/>
    <w:rsid w:val="00DD5F3B"/>
    <w:rsid w:val="00DD638F"/>
    <w:rsid w:val="00DD664E"/>
    <w:rsid w:val="00DD6E94"/>
    <w:rsid w:val="00DD73C0"/>
    <w:rsid w:val="00DD7670"/>
    <w:rsid w:val="00DD7AA9"/>
    <w:rsid w:val="00DD7D1F"/>
    <w:rsid w:val="00DE0324"/>
    <w:rsid w:val="00DE1192"/>
    <w:rsid w:val="00DE1975"/>
    <w:rsid w:val="00DE1C4D"/>
    <w:rsid w:val="00DE2C5A"/>
    <w:rsid w:val="00DE31B5"/>
    <w:rsid w:val="00DE3298"/>
    <w:rsid w:val="00DE3723"/>
    <w:rsid w:val="00DE376B"/>
    <w:rsid w:val="00DE39E4"/>
    <w:rsid w:val="00DE3B1A"/>
    <w:rsid w:val="00DE3B34"/>
    <w:rsid w:val="00DE4D22"/>
    <w:rsid w:val="00DE5971"/>
    <w:rsid w:val="00DE5D25"/>
    <w:rsid w:val="00DE65D6"/>
    <w:rsid w:val="00DE6D8B"/>
    <w:rsid w:val="00DE74BA"/>
    <w:rsid w:val="00DE7CC9"/>
    <w:rsid w:val="00DF1350"/>
    <w:rsid w:val="00DF16A3"/>
    <w:rsid w:val="00DF21BC"/>
    <w:rsid w:val="00DF21E2"/>
    <w:rsid w:val="00DF3658"/>
    <w:rsid w:val="00DF38EA"/>
    <w:rsid w:val="00DF4038"/>
    <w:rsid w:val="00DF4382"/>
    <w:rsid w:val="00DF457E"/>
    <w:rsid w:val="00DF50A7"/>
    <w:rsid w:val="00DF6549"/>
    <w:rsid w:val="00DF69A0"/>
    <w:rsid w:val="00DF710F"/>
    <w:rsid w:val="00DF7233"/>
    <w:rsid w:val="00DF74ED"/>
    <w:rsid w:val="00DF751F"/>
    <w:rsid w:val="00DF7B0A"/>
    <w:rsid w:val="00DF7B4E"/>
    <w:rsid w:val="00DF7B72"/>
    <w:rsid w:val="00DF7CB1"/>
    <w:rsid w:val="00E00440"/>
    <w:rsid w:val="00E00979"/>
    <w:rsid w:val="00E00F89"/>
    <w:rsid w:val="00E01E6D"/>
    <w:rsid w:val="00E02432"/>
    <w:rsid w:val="00E02748"/>
    <w:rsid w:val="00E0315A"/>
    <w:rsid w:val="00E03578"/>
    <w:rsid w:val="00E040DA"/>
    <w:rsid w:val="00E0429F"/>
    <w:rsid w:val="00E045EF"/>
    <w:rsid w:val="00E049A1"/>
    <w:rsid w:val="00E04B21"/>
    <w:rsid w:val="00E05A68"/>
    <w:rsid w:val="00E05DA5"/>
    <w:rsid w:val="00E05DFD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12F3"/>
    <w:rsid w:val="00E118F2"/>
    <w:rsid w:val="00E127CE"/>
    <w:rsid w:val="00E128D7"/>
    <w:rsid w:val="00E1368C"/>
    <w:rsid w:val="00E13722"/>
    <w:rsid w:val="00E150B6"/>
    <w:rsid w:val="00E1612D"/>
    <w:rsid w:val="00E1614C"/>
    <w:rsid w:val="00E163C5"/>
    <w:rsid w:val="00E16966"/>
    <w:rsid w:val="00E1697B"/>
    <w:rsid w:val="00E1774A"/>
    <w:rsid w:val="00E17A74"/>
    <w:rsid w:val="00E2093A"/>
    <w:rsid w:val="00E21308"/>
    <w:rsid w:val="00E214D9"/>
    <w:rsid w:val="00E22007"/>
    <w:rsid w:val="00E22878"/>
    <w:rsid w:val="00E23970"/>
    <w:rsid w:val="00E23D73"/>
    <w:rsid w:val="00E23DE1"/>
    <w:rsid w:val="00E243F9"/>
    <w:rsid w:val="00E2461B"/>
    <w:rsid w:val="00E258C6"/>
    <w:rsid w:val="00E25A73"/>
    <w:rsid w:val="00E25B59"/>
    <w:rsid w:val="00E25E93"/>
    <w:rsid w:val="00E264D3"/>
    <w:rsid w:val="00E26BB0"/>
    <w:rsid w:val="00E27029"/>
    <w:rsid w:val="00E2770A"/>
    <w:rsid w:val="00E27C9D"/>
    <w:rsid w:val="00E27D38"/>
    <w:rsid w:val="00E304B2"/>
    <w:rsid w:val="00E3055E"/>
    <w:rsid w:val="00E30DF2"/>
    <w:rsid w:val="00E31957"/>
    <w:rsid w:val="00E31A1E"/>
    <w:rsid w:val="00E33634"/>
    <w:rsid w:val="00E33ABD"/>
    <w:rsid w:val="00E34800"/>
    <w:rsid w:val="00E35648"/>
    <w:rsid w:val="00E37373"/>
    <w:rsid w:val="00E3746E"/>
    <w:rsid w:val="00E3756E"/>
    <w:rsid w:val="00E37E08"/>
    <w:rsid w:val="00E409C0"/>
    <w:rsid w:val="00E418AE"/>
    <w:rsid w:val="00E41E92"/>
    <w:rsid w:val="00E41EE9"/>
    <w:rsid w:val="00E42114"/>
    <w:rsid w:val="00E43588"/>
    <w:rsid w:val="00E43B9E"/>
    <w:rsid w:val="00E43EC7"/>
    <w:rsid w:val="00E4412E"/>
    <w:rsid w:val="00E4437A"/>
    <w:rsid w:val="00E4459F"/>
    <w:rsid w:val="00E44F72"/>
    <w:rsid w:val="00E4515F"/>
    <w:rsid w:val="00E45796"/>
    <w:rsid w:val="00E45BD5"/>
    <w:rsid w:val="00E45FAE"/>
    <w:rsid w:val="00E46A17"/>
    <w:rsid w:val="00E47B93"/>
    <w:rsid w:val="00E5184E"/>
    <w:rsid w:val="00E51E2A"/>
    <w:rsid w:val="00E52386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CCD"/>
    <w:rsid w:val="00E54DA9"/>
    <w:rsid w:val="00E552BB"/>
    <w:rsid w:val="00E55508"/>
    <w:rsid w:val="00E55AD8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407D"/>
    <w:rsid w:val="00E641FE"/>
    <w:rsid w:val="00E6508F"/>
    <w:rsid w:val="00E656B4"/>
    <w:rsid w:val="00E65BB2"/>
    <w:rsid w:val="00E65BFC"/>
    <w:rsid w:val="00E6651F"/>
    <w:rsid w:val="00E66827"/>
    <w:rsid w:val="00E66E01"/>
    <w:rsid w:val="00E67162"/>
    <w:rsid w:val="00E67F13"/>
    <w:rsid w:val="00E7092A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4163"/>
    <w:rsid w:val="00E7569F"/>
    <w:rsid w:val="00E76B72"/>
    <w:rsid w:val="00E77372"/>
    <w:rsid w:val="00E778DC"/>
    <w:rsid w:val="00E77C21"/>
    <w:rsid w:val="00E8039D"/>
    <w:rsid w:val="00E804D5"/>
    <w:rsid w:val="00E80AEF"/>
    <w:rsid w:val="00E80C3B"/>
    <w:rsid w:val="00E81353"/>
    <w:rsid w:val="00E819CC"/>
    <w:rsid w:val="00E819D0"/>
    <w:rsid w:val="00E836E3"/>
    <w:rsid w:val="00E83C0D"/>
    <w:rsid w:val="00E842A1"/>
    <w:rsid w:val="00E84461"/>
    <w:rsid w:val="00E8547F"/>
    <w:rsid w:val="00E8584A"/>
    <w:rsid w:val="00E85D79"/>
    <w:rsid w:val="00E86510"/>
    <w:rsid w:val="00E86B5E"/>
    <w:rsid w:val="00E8735B"/>
    <w:rsid w:val="00E909EB"/>
    <w:rsid w:val="00E92A27"/>
    <w:rsid w:val="00E93A79"/>
    <w:rsid w:val="00E94304"/>
    <w:rsid w:val="00E94713"/>
    <w:rsid w:val="00E94934"/>
    <w:rsid w:val="00E949BE"/>
    <w:rsid w:val="00E94DEB"/>
    <w:rsid w:val="00E95E6D"/>
    <w:rsid w:val="00E9602C"/>
    <w:rsid w:val="00E9669E"/>
    <w:rsid w:val="00E969F7"/>
    <w:rsid w:val="00E96CB5"/>
    <w:rsid w:val="00E9717B"/>
    <w:rsid w:val="00EA0C4C"/>
    <w:rsid w:val="00EA0D86"/>
    <w:rsid w:val="00EA2550"/>
    <w:rsid w:val="00EA297B"/>
    <w:rsid w:val="00EA32BD"/>
    <w:rsid w:val="00EA3676"/>
    <w:rsid w:val="00EA409D"/>
    <w:rsid w:val="00EA42F2"/>
    <w:rsid w:val="00EA4A90"/>
    <w:rsid w:val="00EA4BB7"/>
    <w:rsid w:val="00EA53D3"/>
    <w:rsid w:val="00EA6783"/>
    <w:rsid w:val="00EA692A"/>
    <w:rsid w:val="00EA6E4C"/>
    <w:rsid w:val="00EA7705"/>
    <w:rsid w:val="00EA7D20"/>
    <w:rsid w:val="00EB0080"/>
    <w:rsid w:val="00EB0FC7"/>
    <w:rsid w:val="00EB2AB1"/>
    <w:rsid w:val="00EB2D2A"/>
    <w:rsid w:val="00EB30F6"/>
    <w:rsid w:val="00EB3C1D"/>
    <w:rsid w:val="00EB49E6"/>
    <w:rsid w:val="00EB4FD8"/>
    <w:rsid w:val="00EB63D2"/>
    <w:rsid w:val="00EB6D0C"/>
    <w:rsid w:val="00EC0F4F"/>
    <w:rsid w:val="00EC12FB"/>
    <w:rsid w:val="00EC2B6C"/>
    <w:rsid w:val="00EC3235"/>
    <w:rsid w:val="00EC3BF9"/>
    <w:rsid w:val="00EC412E"/>
    <w:rsid w:val="00EC492E"/>
    <w:rsid w:val="00EC4976"/>
    <w:rsid w:val="00EC4CD4"/>
    <w:rsid w:val="00EC5856"/>
    <w:rsid w:val="00EC62F8"/>
    <w:rsid w:val="00EC6B79"/>
    <w:rsid w:val="00EC6CC6"/>
    <w:rsid w:val="00EC765C"/>
    <w:rsid w:val="00EC7E73"/>
    <w:rsid w:val="00ED057F"/>
    <w:rsid w:val="00ED082D"/>
    <w:rsid w:val="00ED0E42"/>
    <w:rsid w:val="00ED1776"/>
    <w:rsid w:val="00ED24D1"/>
    <w:rsid w:val="00ED38FA"/>
    <w:rsid w:val="00ED39C8"/>
    <w:rsid w:val="00ED3DF4"/>
    <w:rsid w:val="00ED42B5"/>
    <w:rsid w:val="00ED5695"/>
    <w:rsid w:val="00ED5A28"/>
    <w:rsid w:val="00ED6AFE"/>
    <w:rsid w:val="00ED6C70"/>
    <w:rsid w:val="00ED6EB2"/>
    <w:rsid w:val="00ED6ED6"/>
    <w:rsid w:val="00ED7479"/>
    <w:rsid w:val="00ED757A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58A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652E"/>
    <w:rsid w:val="00EE6DBE"/>
    <w:rsid w:val="00EE73CB"/>
    <w:rsid w:val="00EE742B"/>
    <w:rsid w:val="00EE7510"/>
    <w:rsid w:val="00EF01A2"/>
    <w:rsid w:val="00EF1439"/>
    <w:rsid w:val="00EF1A23"/>
    <w:rsid w:val="00EF245F"/>
    <w:rsid w:val="00EF3109"/>
    <w:rsid w:val="00EF322D"/>
    <w:rsid w:val="00EF4086"/>
    <w:rsid w:val="00EF40B1"/>
    <w:rsid w:val="00EF416F"/>
    <w:rsid w:val="00EF41BB"/>
    <w:rsid w:val="00EF4E88"/>
    <w:rsid w:val="00EF50A3"/>
    <w:rsid w:val="00EF53F2"/>
    <w:rsid w:val="00EF58AA"/>
    <w:rsid w:val="00EF590B"/>
    <w:rsid w:val="00EF69B5"/>
    <w:rsid w:val="00EF735C"/>
    <w:rsid w:val="00EF7504"/>
    <w:rsid w:val="00EF7E34"/>
    <w:rsid w:val="00F0039F"/>
    <w:rsid w:val="00F0073C"/>
    <w:rsid w:val="00F00BC0"/>
    <w:rsid w:val="00F0233B"/>
    <w:rsid w:val="00F0245D"/>
    <w:rsid w:val="00F0253C"/>
    <w:rsid w:val="00F0284D"/>
    <w:rsid w:val="00F03162"/>
    <w:rsid w:val="00F0422E"/>
    <w:rsid w:val="00F0440F"/>
    <w:rsid w:val="00F04B96"/>
    <w:rsid w:val="00F04DE7"/>
    <w:rsid w:val="00F05A35"/>
    <w:rsid w:val="00F067C7"/>
    <w:rsid w:val="00F0760E"/>
    <w:rsid w:val="00F07C4B"/>
    <w:rsid w:val="00F07DAD"/>
    <w:rsid w:val="00F1009F"/>
    <w:rsid w:val="00F10774"/>
    <w:rsid w:val="00F10E89"/>
    <w:rsid w:val="00F11927"/>
    <w:rsid w:val="00F1201E"/>
    <w:rsid w:val="00F12314"/>
    <w:rsid w:val="00F12E4E"/>
    <w:rsid w:val="00F12E94"/>
    <w:rsid w:val="00F13E03"/>
    <w:rsid w:val="00F13E85"/>
    <w:rsid w:val="00F14093"/>
    <w:rsid w:val="00F15451"/>
    <w:rsid w:val="00F15D49"/>
    <w:rsid w:val="00F16969"/>
    <w:rsid w:val="00F17039"/>
    <w:rsid w:val="00F17873"/>
    <w:rsid w:val="00F2000C"/>
    <w:rsid w:val="00F20B0B"/>
    <w:rsid w:val="00F21054"/>
    <w:rsid w:val="00F213F2"/>
    <w:rsid w:val="00F2179A"/>
    <w:rsid w:val="00F21E89"/>
    <w:rsid w:val="00F2327A"/>
    <w:rsid w:val="00F239CD"/>
    <w:rsid w:val="00F24239"/>
    <w:rsid w:val="00F24A87"/>
    <w:rsid w:val="00F24D3E"/>
    <w:rsid w:val="00F24DC0"/>
    <w:rsid w:val="00F24EAF"/>
    <w:rsid w:val="00F25085"/>
    <w:rsid w:val="00F25E13"/>
    <w:rsid w:val="00F2662B"/>
    <w:rsid w:val="00F26BE1"/>
    <w:rsid w:val="00F2798C"/>
    <w:rsid w:val="00F27C95"/>
    <w:rsid w:val="00F31B12"/>
    <w:rsid w:val="00F32038"/>
    <w:rsid w:val="00F32632"/>
    <w:rsid w:val="00F32866"/>
    <w:rsid w:val="00F34438"/>
    <w:rsid w:val="00F34D18"/>
    <w:rsid w:val="00F36926"/>
    <w:rsid w:val="00F370DE"/>
    <w:rsid w:val="00F37D61"/>
    <w:rsid w:val="00F40485"/>
    <w:rsid w:val="00F404A1"/>
    <w:rsid w:val="00F40941"/>
    <w:rsid w:val="00F40A78"/>
    <w:rsid w:val="00F40AD3"/>
    <w:rsid w:val="00F40CCE"/>
    <w:rsid w:val="00F41C4D"/>
    <w:rsid w:val="00F42978"/>
    <w:rsid w:val="00F429F6"/>
    <w:rsid w:val="00F430EB"/>
    <w:rsid w:val="00F4323B"/>
    <w:rsid w:val="00F4325F"/>
    <w:rsid w:val="00F43669"/>
    <w:rsid w:val="00F43EB3"/>
    <w:rsid w:val="00F44639"/>
    <w:rsid w:val="00F44DF0"/>
    <w:rsid w:val="00F45B53"/>
    <w:rsid w:val="00F45E3D"/>
    <w:rsid w:val="00F46896"/>
    <w:rsid w:val="00F47AA4"/>
    <w:rsid w:val="00F47B0A"/>
    <w:rsid w:val="00F512FD"/>
    <w:rsid w:val="00F5178C"/>
    <w:rsid w:val="00F518A5"/>
    <w:rsid w:val="00F51AD7"/>
    <w:rsid w:val="00F5316C"/>
    <w:rsid w:val="00F53C02"/>
    <w:rsid w:val="00F541DD"/>
    <w:rsid w:val="00F54B85"/>
    <w:rsid w:val="00F55640"/>
    <w:rsid w:val="00F5574E"/>
    <w:rsid w:val="00F57C04"/>
    <w:rsid w:val="00F60316"/>
    <w:rsid w:val="00F60634"/>
    <w:rsid w:val="00F609DA"/>
    <w:rsid w:val="00F611FA"/>
    <w:rsid w:val="00F623BE"/>
    <w:rsid w:val="00F6242C"/>
    <w:rsid w:val="00F625FD"/>
    <w:rsid w:val="00F62B0B"/>
    <w:rsid w:val="00F63E2A"/>
    <w:rsid w:val="00F6416A"/>
    <w:rsid w:val="00F6475A"/>
    <w:rsid w:val="00F65F91"/>
    <w:rsid w:val="00F6606A"/>
    <w:rsid w:val="00F662AD"/>
    <w:rsid w:val="00F66570"/>
    <w:rsid w:val="00F667F0"/>
    <w:rsid w:val="00F6711D"/>
    <w:rsid w:val="00F67133"/>
    <w:rsid w:val="00F67E38"/>
    <w:rsid w:val="00F702DB"/>
    <w:rsid w:val="00F70AC2"/>
    <w:rsid w:val="00F713A1"/>
    <w:rsid w:val="00F719C7"/>
    <w:rsid w:val="00F72C96"/>
    <w:rsid w:val="00F73154"/>
    <w:rsid w:val="00F73184"/>
    <w:rsid w:val="00F73509"/>
    <w:rsid w:val="00F73B99"/>
    <w:rsid w:val="00F742EF"/>
    <w:rsid w:val="00F75375"/>
    <w:rsid w:val="00F753DC"/>
    <w:rsid w:val="00F755BC"/>
    <w:rsid w:val="00F756C1"/>
    <w:rsid w:val="00F75AA9"/>
    <w:rsid w:val="00F75CD1"/>
    <w:rsid w:val="00F76402"/>
    <w:rsid w:val="00F768CD"/>
    <w:rsid w:val="00F81185"/>
    <w:rsid w:val="00F81225"/>
    <w:rsid w:val="00F8132E"/>
    <w:rsid w:val="00F8145B"/>
    <w:rsid w:val="00F8282A"/>
    <w:rsid w:val="00F831F3"/>
    <w:rsid w:val="00F83278"/>
    <w:rsid w:val="00F839CD"/>
    <w:rsid w:val="00F83EB4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DB"/>
    <w:rsid w:val="00F87005"/>
    <w:rsid w:val="00F872C2"/>
    <w:rsid w:val="00F874A8"/>
    <w:rsid w:val="00F87580"/>
    <w:rsid w:val="00F876C2"/>
    <w:rsid w:val="00F8792E"/>
    <w:rsid w:val="00F90520"/>
    <w:rsid w:val="00F91527"/>
    <w:rsid w:val="00F9187C"/>
    <w:rsid w:val="00F91998"/>
    <w:rsid w:val="00F91A3D"/>
    <w:rsid w:val="00F92092"/>
    <w:rsid w:val="00F9272A"/>
    <w:rsid w:val="00F9285B"/>
    <w:rsid w:val="00F92A72"/>
    <w:rsid w:val="00F9379F"/>
    <w:rsid w:val="00F93BF8"/>
    <w:rsid w:val="00F93EA0"/>
    <w:rsid w:val="00F946E7"/>
    <w:rsid w:val="00F95223"/>
    <w:rsid w:val="00F957E8"/>
    <w:rsid w:val="00F95A9C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35C3"/>
    <w:rsid w:val="00FA415A"/>
    <w:rsid w:val="00FA416A"/>
    <w:rsid w:val="00FA4439"/>
    <w:rsid w:val="00FA47D8"/>
    <w:rsid w:val="00FA5579"/>
    <w:rsid w:val="00FA5D75"/>
    <w:rsid w:val="00FA65DA"/>
    <w:rsid w:val="00FA676A"/>
    <w:rsid w:val="00FA7747"/>
    <w:rsid w:val="00FB029E"/>
    <w:rsid w:val="00FB0322"/>
    <w:rsid w:val="00FB1864"/>
    <w:rsid w:val="00FB26DC"/>
    <w:rsid w:val="00FB2D40"/>
    <w:rsid w:val="00FB416A"/>
    <w:rsid w:val="00FB49B3"/>
    <w:rsid w:val="00FB59A8"/>
    <w:rsid w:val="00FB5A28"/>
    <w:rsid w:val="00FB5D89"/>
    <w:rsid w:val="00FB5F83"/>
    <w:rsid w:val="00FB6F33"/>
    <w:rsid w:val="00FB7BBF"/>
    <w:rsid w:val="00FC0078"/>
    <w:rsid w:val="00FC172A"/>
    <w:rsid w:val="00FC1C44"/>
    <w:rsid w:val="00FC1E10"/>
    <w:rsid w:val="00FC314A"/>
    <w:rsid w:val="00FC335B"/>
    <w:rsid w:val="00FC33E6"/>
    <w:rsid w:val="00FC34BD"/>
    <w:rsid w:val="00FC3C36"/>
    <w:rsid w:val="00FC3CA0"/>
    <w:rsid w:val="00FC5182"/>
    <w:rsid w:val="00FC58FC"/>
    <w:rsid w:val="00FC598E"/>
    <w:rsid w:val="00FC626E"/>
    <w:rsid w:val="00FC6C0B"/>
    <w:rsid w:val="00FC6F6F"/>
    <w:rsid w:val="00FC74D9"/>
    <w:rsid w:val="00FC74E0"/>
    <w:rsid w:val="00FC7615"/>
    <w:rsid w:val="00FC771A"/>
    <w:rsid w:val="00FC7A9E"/>
    <w:rsid w:val="00FC7BEC"/>
    <w:rsid w:val="00FD0300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EE2"/>
    <w:rsid w:val="00FE4F16"/>
    <w:rsid w:val="00FE4F74"/>
    <w:rsid w:val="00FE51AE"/>
    <w:rsid w:val="00FE52EA"/>
    <w:rsid w:val="00FE68A9"/>
    <w:rsid w:val="00FE6AF3"/>
    <w:rsid w:val="00FE7009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3897"/>
    <w:rsid w:val="00FF3AE1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E49E2-7539-48B4-8340-5DD743330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8</Pages>
  <Words>4210</Words>
  <Characters>24003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Prapapan Apikamolkul (Corporate finance &amp; Equity Products)</cp:lastModifiedBy>
  <cp:revision>3</cp:revision>
  <cp:lastPrinted>2019-08-14T10:05:00Z</cp:lastPrinted>
  <dcterms:created xsi:type="dcterms:W3CDTF">2019-10-10T09:13:00Z</dcterms:created>
  <dcterms:modified xsi:type="dcterms:W3CDTF">2019-10-10T09:17:00Z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