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E628E1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B24D79" w:rsidRPr="009551EE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551EE">
        <w:rPr>
          <w:rFonts w:ascii="Angsana New" w:hAnsi="Angsana New" w:hint="cs"/>
          <w:sz w:val="30"/>
          <w:szCs w:val="30"/>
          <w:cs/>
        </w:rPr>
        <w:t>เงินลงทุน</w:t>
      </w:r>
      <w:r w:rsidR="00CF5967" w:rsidRPr="00CF5967">
        <w:rPr>
          <w:rFonts w:ascii="Angsana New" w:hAnsi="Angsana New"/>
          <w:sz w:val="30"/>
          <w:szCs w:val="30"/>
          <w:cs/>
        </w:rPr>
        <w:t>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13355" w:rsidRPr="00C13355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040C03" w:rsidRDefault="00040C03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:rsidR="00072E4E" w:rsidRPr="00A567E6" w:rsidRDefault="00072E4E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5A0745" w:rsidRPr="00A567E6" w:rsidRDefault="005A0745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:rsidR="00581076" w:rsidRPr="00A567E6" w:rsidRDefault="00581076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Pr="00A567E6" w:rsidRDefault="003776E4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กำไรต่อหุ้น</w:t>
      </w:r>
      <w:r w:rsidR="002C486E" w:rsidRPr="00A567E6">
        <w:rPr>
          <w:rFonts w:ascii="Angsana New" w:hAnsi="Angsana New" w:hint="cs"/>
          <w:sz w:val="30"/>
          <w:szCs w:val="30"/>
          <w:cs/>
          <w:lang w:val="en-US"/>
        </w:rPr>
        <w:t>ขั้นพื้นฐาน</w:t>
      </w:r>
    </w:p>
    <w:p w:rsidR="00072E4E" w:rsidRDefault="00072E4E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เงินปันผล</w:t>
      </w:r>
    </w:p>
    <w:p w:rsidR="00A567E6" w:rsidRPr="00A567E6" w:rsidRDefault="00A567E6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:rsidR="003776E4" w:rsidRDefault="003776E4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:rsidR="001340BE" w:rsidRPr="001340BE" w:rsidRDefault="001340BE" w:rsidP="001340B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1C3193" w:rsidRPr="00A567E6" w:rsidRDefault="001C3193" w:rsidP="00A567E6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:rsidR="007B2482" w:rsidRPr="00602254" w:rsidRDefault="000D77DB" w:rsidP="00435278">
      <w:pPr>
        <w:pStyle w:val="Ang15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>
        <w:rPr>
          <w:rFonts w:hint="cs"/>
          <w:cs/>
        </w:rPr>
        <w:t>ระหว่างกาล</w:t>
      </w:r>
      <w:r w:rsidR="00203EEF" w:rsidRPr="00602254">
        <w:rPr>
          <w:cs/>
        </w:rPr>
        <w:t>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1871C1">
      <w:pPr>
        <w:pStyle w:val="Ang15"/>
        <w:ind w:right="18"/>
        <w:rPr>
          <w:cs/>
          <w:lang w:val="en-US"/>
        </w:rPr>
      </w:pPr>
      <w:r w:rsidRPr="00203EEF">
        <w:rPr>
          <w:cs/>
        </w:rPr>
        <w:t>งบการเงิน</w:t>
      </w:r>
      <w:r w:rsidR="00C41850">
        <w:rPr>
          <w:rFonts w:hint="cs"/>
          <w:cs/>
        </w:rPr>
        <w:t>ระหว่างกาล</w:t>
      </w:r>
      <w:r w:rsidRPr="00203EEF">
        <w:rPr>
          <w:cs/>
        </w:rPr>
        <w:t>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เมื่อวันที่</w:t>
      </w:r>
      <w:r w:rsidRPr="00203EEF">
        <w:rPr>
          <w:cs/>
        </w:rPr>
        <w:t xml:space="preserve"> </w:t>
      </w:r>
      <w:r w:rsidR="00CB00ED">
        <w:rPr>
          <w:lang w:val="en-US"/>
        </w:rPr>
        <w:t>29</w:t>
      </w:r>
      <w:r w:rsidR="00C0380E">
        <w:rPr>
          <w:lang w:val="en-US"/>
        </w:rPr>
        <w:t xml:space="preserve"> </w:t>
      </w:r>
      <w:r w:rsidR="000B30A0">
        <w:rPr>
          <w:rFonts w:hint="cs"/>
          <w:cs/>
          <w:lang w:val="en-US"/>
        </w:rPr>
        <w:t>ตุลาคม</w:t>
      </w:r>
      <w:r w:rsidR="00013A03">
        <w:rPr>
          <w:rFonts w:hint="cs"/>
          <w:cs/>
          <w:lang w:val="en-US"/>
        </w:rPr>
        <w:t xml:space="preserve"> </w:t>
      </w:r>
      <w:r w:rsidR="00526BD5">
        <w:rPr>
          <w:lang w:val="en-US"/>
        </w:rPr>
        <w:t>2562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3A666C" w:rsidRDefault="00B7732B" w:rsidP="00435278">
      <w:pPr>
        <w:pStyle w:val="Caption"/>
        <w:numPr>
          <w:ilvl w:val="0"/>
          <w:numId w:val="0"/>
        </w:numPr>
        <w:ind w:left="900"/>
        <w:rPr>
          <w:b w:val="0"/>
          <w:bCs w:val="0"/>
          <w:sz w:val="20"/>
          <w:szCs w:val="20"/>
        </w:rPr>
      </w:pPr>
    </w:p>
    <w:p w:rsidR="004C37E0" w:rsidRPr="00E34840" w:rsidRDefault="004C37E0" w:rsidP="001871C1">
      <w:pPr>
        <w:pStyle w:val="Ang15"/>
        <w:ind w:right="18"/>
      </w:pPr>
      <w:r w:rsidRPr="00E34840">
        <w:rPr>
          <w:cs/>
        </w:rPr>
        <w:t>บริษัท ทีพีไอ โพลีน</w:t>
      </w:r>
      <w:r w:rsidRPr="00E34840">
        <w:t xml:space="preserve"> </w:t>
      </w:r>
      <w:r w:rsidRPr="00E34840">
        <w:rPr>
          <w:cs/>
        </w:rPr>
        <w:t>เพาเวอร์ จำกัด (มหาชน)</w:t>
      </w:r>
      <w:r w:rsidRPr="00E34840">
        <w:t xml:space="preserve"> “</w:t>
      </w:r>
      <w:r w:rsidRPr="00E34840">
        <w:rPr>
          <w:cs/>
        </w:rPr>
        <w:t>บริษัท</w:t>
      </w:r>
      <w:r w:rsidRPr="00E34840">
        <w:rPr>
          <w:lang w:val="en-US"/>
        </w:rPr>
        <w:t xml:space="preserve">” </w:t>
      </w:r>
      <w:r w:rsidRPr="00E34840">
        <w:rPr>
          <w:cs/>
        </w:rPr>
        <w:t>เป็นนิติบุคคล</w:t>
      </w:r>
      <w:r w:rsidRPr="00E34840">
        <w:rPr>
          <w:cs/>
          <w:lang w:val="en-US"/>
        </w:rPr>
        <w:t>ที่จัดตั้งขึ้นใน</w:t>
      </w:r>
      <w:r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317C85">
        <w:t>26</w:t>
      </w:r>
      <w:r w:rsidRPr="00E34840">
        <w:t>/</w:t>
      </w:r>
      <w:r w:rsidR="00317C85">
        <w:t>56</w:t>
      </w:r>
      <w:r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4C37E0" w:rsidRPr="003A666C" w:rsidRDefault="004C37E0" w:rsidP="004C37E0">
      <w:pPr>
        <w:pStyle w:val="Bo-Blankline"/>
      </w:pPr>
    </w:p>
    <w:p w:rsidR="004C37E0" w:rsidRPr="00E34840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317C85">
        <w:rPr>
          <w:rFonts w:ascii="Angsana New" w:hAnsi="Angsana New"/>
          <w:sz w:val="30"/>
          <w:szCs w:val="30"/>
        </w:rPr>
        <w:t>5</w:t>
      </w:r>
      <w:r w:rsidRPr="00C41850">
        <w:rPr>
          <w:rFonts w:ascii="Angsana New" w:hAnsi="Angsana New"/>
          <w:sz w:val="30"/>
          <w:szCs w:val="30"/>
        </w:rPr>
        <w:t xml:space="preserve"> </w:t>
      </w:r>
      <w:r w:rsidRPr="00C41850">
        <w:rPr>
          <w:rFonts w:ascii="Angsana New" w:hAnsi="Angsana New"/>
          <w:sz w:val="30"/>
          <w:szCs w:val="30"/>
          <w:cs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  <w:cs/>
        </w:rPr>
        <w:t>2560</w:t>
      </w:r>
    </w:p>
    <w:p w:rsidR="004C37E0" w:rsidRPr="003A666C" w:rsidRDefault="004C37E0" w:rsidP="004C37E0">
      <w:pPr>
        <w:pStyle w:val="Bo-Blankline"/>
      </w:pPr>
    </w:p>
    <w:p w:rsidR="004C37E0" w:rsidRPr="005E16DF" w:rsidRDefault="004C37E0" w:rsidP="001871C1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D28C6">
        <w:rPr>
          <w:rFonts w:ascii="Angsana New" w:hAnsi="Angsana New"/>
          <w:sz w:val="30"/>
          <w:szCs w:val="30"/>
          <w:cs/>
        </w:rPr>
        <w:t>บริษัทใหญ่ในระหว่าง</w:t>
      </w:r>
      <w:r w:rsidR="00C41850" w:rsidRPr="000D28C6">
        <w:rPr>
          <w:rFonts w:ascii="Angsana New" w:hAnsi="Angsana New" w:hint="cs"/>
          <w:sz w:val="30"/>
          <w:szCs w:val="30"/>
          <w:cs/>
        </w:rPr>
        <w:t>งวด</w:t>
      </w:r>
      <w:r w:rsidRPr="000D28C6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0D28C6">
        <w:rPr>
          <w:rFonts w:ascii="Angsana New" w:hAnsi="Angsana New"/>
          <w:sz w:val="30"/>
          <w:szCs w:val="30"/>
        </w:rPr>
        <w:t>(</w:t>
      </w:r>
      <w:r w:rsidRPr="000D28C6">
        <w:rPr>
          <w:rFonts w:ascii="Angsana New" w:hAnsi="Angsana New"/>
          <w:sz w:val="30"/>
          <w:szCs w:val="30"/>
          <w:cs/>
        </w:rPr>
        <w:t>มหาชน</w:t>
      </w:r>
      <w:r w:rsidRPr="000D28C6">
        <w:rPr>
          <w:rFonts w:ascii="Angsana New" w:hAnsi="Angsana New"/>
          <w:sz w:val="30"/>
          <w:szCs w:val="30"/>
        </w:rPr>
        <w:t>) “</w:t>
      </w:r>
      <w:r w:rsidRPr="000D28C6">
        <w:rPr>
          <w:rFonts w:ascii="Angsana New" w:hAnsi="Angsana New"/>
          <w:sz w:val="30"/>
          <w:szCs w:val="30"/>
          <w:cs/>
        </w:rPr>
        <w:t>บริษัทใหญ่</w:t>
      </w:r>
      <w:r w:rsidRPr="000D28C6">
        <w:rPr>
          <w:rFonts w:ascii="Angsana New" w:hAnsi="Angsana New"/>
          <w:sz w:val="30"/>
          <w:szCs w:val="30"/>
        </w:rPr>
        <w:t xml:space="preserve">” </w:t>
      </w:r>
      <w:r w:rsidRPr="000D28C6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0D28C6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317C85" w:rsidRPr="000D28C6">
        <w:rPr>
          <w:rFonts w:ascii="Angsana New" w:hAnsi="Angsana New"/>
          <w:sz w:val="30"/>
          <w:szCs w:val="30"/>
        </w:rPr>
        <w:t>70</w:t>
      </w:r>
      <w:r w:rsidRPr="000D28C6">
        <w:rPr>
          <w:rFonts w:ascii="Angsana New" w:hAnsi="Angsana New" w:hint="cs"/>
          <w:sz w:val="30"/>
          <w:szCs w:val="30"/>
          <w:cs/>
        </w:rPr>
        <w:t>.</w:t>
      </w:r>
      <w:r w:rsidR="00317C85" w:rsidRPr="000D28C6">
        <w:rPr>
          <w:rFonts w:ascii="Angsana New" w:hAnsi="Angsana New" w:hint="cs"/>
          <w:sz w:val="30"/>
          <w:szCs w:val="30"/>
          <w:cs/>
        </w:rPr>
        <w:t>24</w:t>
      </w:r>
      <w:r w:rsidRPr="000D28C6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43243A" w:rsidRPr="000D28C6">
        <w:rPr>
          <w:rFonts w:ascii="Angsana New" w:hAnsi="Angsana New"/>
          <w:sz w:val="30"/>
          <w:szCs w:val="30"/>
        </w:rPr>
        <w:t xml:space="preserve">30 </w:t>
      </w:r>
      <w:r w:rsidR="00A63978">
        <w:rPr>
          <w:rFonts w:ascii="Angsana New" w:hAnsi="Angsana New" w:hint="cs"/>
          <w:sz w:val="30"/>
          <w:szCs w:val="30"/>
          <w:cs/>
        </w:rPr>
        <w:t>กันยา</w:t>
      </w:r>
      <w:r w:rsidR="0043243A" w:rsidRPr="000D28C6">
        <w:rPr>
          <w:rFonts w:ascii="Angsana New" w:hAnsi="Angsana New" w:hint="cs"/>
          <w:sz w:val="30"/>
          <w:szCs w:val="30"/>
          <w:cs/>
        </w:rPr>
        <w:t>ยน</w:t>
      </w:r>
      <w:r w:rsidRPr="000D28C6">
        <w:rPr>
          <w:rFonts w:ascii="Angsana New" w:hAnsi="Angsana New" w:hint="cs"/>
          <w:sz w:val="30"/>
          <w:szCs w:val="30"/>
          <w:cs/>
        </w:rPr>
        <w:t xml:space="preserve"> </w:t>
      </w:r>
      <w:r w:rsidR="00317C85" w:rsidRPr="000D28C6">
        <w:rPr>
          <w:rFonts w:ascii="Angsana New" w:hAnsi="Angsana New"/>
          <w:sz w:val="30"/>
          <w:szCs w:val="30"/>
        </w:rPr>
        <w:t>256</w:t>
      </w:r>
      <w:r w:rsidR="00DD1EE3" w:rsidRPr="000D28C6">
        <w:rPr>
          <w:rFonts w:ascii="Angsana New" w:hAnsi="Angsana New"/>
          <w:sz w:val="30"/>
          <w:szCs w:val="30"/>
          <w:lang w:val="en-US"/>
        </w:rPr>
        <w:t>2</w:t>
      </w:r>
      <w:r w:rsidRPr="000D28C6">
        <w:rPr>
          <w:rFonts w:ascii="Angsana New" w:hAnsi="Angsana New" w:hint="cs"/>
          <w:sz w:val="30"/>
          <w:szCs w:val="30"/>
          <w:cs/>
        </w:rPr>
        <w:t xml:space="preserve"> 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17C85" w:rsidRPr="000D28C6">
        <w:rPr>
          <w:rFonts w:ascii="Angsana New" w:hAnsi="Angsana New"/>
          <w:i/>
          <w:iCs/>
          <w:sz w:val="30"/>
          <w:szCs w:val="30"/>
        </w:rPr>
        <w:t>31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17C85" w:rsidRPr="000D28C6">
        <w:rPr>
          <w:rFonts w:ascii="Angsana New" w:hAnsi="Angsana New"/>
          <w:i/>
          <w:iCs/>
          <w:sz w:val="30"/>
          <w:szCs w:val="30"/>
        </w:rPr>
        <w:t>256</w:t>
      </w:r>
      <w:r w:rsidR="00DD1EE3" w:rsidRPr="000D28C6">
        <w:rPr>
          <w:rFonts w:ascii="Angsana New" w:hAnsi="Angsana New"/>
          <w:i/>
          <w:iCs/>
          <w:sz w:val="30"/>
          <w:szCs w:val="30"/>
        </w:rPr>
        <w:t>1</w:t>
      </w:r>
      <w:r w:rsidRPr="000D28C6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Pr="000D28C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ร้อยละ </w:t>
      </w:r>
      <w:r w:rsidR="00317C85" w:rsidRPr="000D28C6">
        <w:rPr>
          <w:rFonts w:ascii="Angsana New" w:hAnsi="Angsana New"/>
          <w:i/>
          <w:iCs/>
          <w:sz w:val="30"/>
          <w:szCs w:val="30"/>
          <w:lang w:val="en-US"/>
        </w:rPr>
        <w:t>70</w:t>
      </w:r>
      <w:r w:rsidR="00C41850" w:rsidRPr="000D28C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317C85" w:rsidRPr="000D28C6">
        <w:rPr>
          <w:rFonts w:ascii="Angsana New" w:hAnsi="Angsana New"/>
          <w:i/>
          <w:iCs/>
          <w:sz w:val="30"/>
          <w:szCs w:val="30"/>
          <w:lang w:val="en-US"/>
        </w:rPr>
        <w:t>24</w:t>
      </w:r>
      <w:r w:rsidRPr="000D28C6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4C37E0" w:rsidRPr="000857F2" w:rsidRDefault="004C37E0" w:rsidP="004C37E0">
      <w:pPr>
        <w:pStyle w:val="Bo-Blankline"/>
      </w:pPr>
    </w:p>
    <w:p w:rsidR="004C37E0" w:rsidRDefault="004C37E0" w:rsidP="00CC240F">
      <w:pPr>
        <w:pStyle w:val="Bo-Blankline"/>
        <w:ind w:right="18"/>
        <w:jc w:val="thaiDistribute"/>
        <w:rPr>
          <w:sz w:val="30"/>
          <w:szCs w:val="30"/>
          <w:cs/>
        </w:rPr>
      </w:pPr>
      <w:r w:rsidRPr="00E34840">
        <w:rPr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 xml:space="preserve">โดยมีสถานีบริการรวม </w:t>
      </w:r>
      <w:r w:rsidR="00317C85">
        <w:rPr>
          <w:sz w:val="30"/>
          <w:szCs w:val="30"/>
        </w:rPr>
        <w:t>12</w:t>
      </w:r>
      <w:r w:rsidRPr="00E34840">
        <w:rPr>
          <w:sz w:val="30"/>
          <w:szCs w:val="30"/>
        </w:rPr>
        <w:t xml:space="preserve"> </w:t>
      </w:r>
      <w:r w:rsidRPr="00E34840">
        <w:rPr>
          <w:sz w:val="30"/>
          <w:szCs w:val="30"/>
          <w:cs/>
        </w:rPr>
        <w:t>แห่ง</w:t>
      </w:r>
    </w:p>
    <w:p w:rsidR="0085153D" w:rsidRDefault="0085153D" w:rsidP="0085153D">
      <w:pPr>
        <w:pStyle w:val="Bo-Blankline"/>
      </w:pPr>
    </w:p>
    <w:p w:rsidR="007B2482" w:rsidRPr="00E76832" w:rsidRDefault="007B2482" w:rsidP="004C37E0">
      <w:pPr>
        <w:pStyle w:val="Caption"/>
        <w:ind w:left="549" w:hanging="549"/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  <w:r w:rsidR="00AA3030">
        <w:rPr>
          <w:rFonts w:hint="cs"/>
          <w:cs/>
        </w:rPr>
        <w:t>ระหว่างกาล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C41850" w:rsidRDefault="00EF58C8" w:rsidP="00A1597D">
      <w:pPr>
        <w:pStyle w:val="Bo-H2Main"/>
        <w:numPr>
          <w:ilvl w:val="0"/>
          <w:numId w:val="28"/>
        </w:numPr>
        <w:tabs>
          <w:tab w:val="left" w:pos="540"/>
        </w:tabs>
        <w:spacing w:line="240" w:lineRule="auto"/>
        <w:ind w:left="630" w:hanging="630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t>เกณฑ์การถือปฏิบัติ</w:t>
      </w:r>
    </w:p>
    <w:p w:rsidR="00B7732B" w:rsidRDefault="00B7732B" w:rsidP="00282D9D">
      <w:pPr>
        <w:pStyle w:val="Bo-Blankline"/>
      </w:pPr>
    </w:p>
    <w:p w:rsidR="000D28C6" w:rsidRPr="00712F07" w:rsidRDefault="000D28C6" w:rsidP="001871C1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D28C6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0D28C6">
        <w:rPr>
          <w:rFonts w:ascii="Angsana New" w:hAnsi="Angsana New"/>
          <w:spacing w:val="2"/>
          <w:sz w:val="30"/>
          <w:szCs w:val="30"/>
          <w:cs/>
        </w:rPr>
        <w:t>การเงินระหว่างกาลแบบย่อนี้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Pr="000D28C6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Pr="000D28C6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Pr="000D28C6">
        <w:rPr>
          <w:rFonts w:ascii="Angsana New" w:hAnsi="Angsana New"/>
          <w:spacing w:val="2"/>
          <w:sz w:val="30"/>
          <w:szCs w:val="30"/>
          <w:cs/>
        </w:rPr>
        <w:t>จัดทำ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0D28C6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0D28C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0D28C6">
        <w:rPr>
          <w:rFonts w:ascii="Angsana New" w:hAnsi="Angsana New"/>
          <w:spacing w:val="-2"/>
          <w:sz w:val="30"/>
          <w:szCs w:val="30"/>
        </w:rPr>
        <w:t>34</w:t>
      </w:r>
      <w:r w:rsidRPr="000D28C6">
        <w:rPr>
          <w:rFonts w:ascii="Angsana New" w:hAnsi="Angsana New"/>
          <w:sz w:val="30"/>
          <w:szCs w:val="30"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 xml:space="preserve">เรื่อง </w:t>
      </w:r>
      <w:r w:rsidRPr="000D28C6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D28C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D28C6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0D28C6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0D28C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82D9D" w:rsidRPr="00026149" w:rsidRDefault="00282D9D" w:rsidP="00282D9D">
      <w:pPr>
        <w:pStyle w:val="Bo-Blankline"/>
      </w:pPr>
    </w:p>
    <w:p w:rsidR="00282D9D" w:rsidRDefault="00282D9D" w:rsidP="001871C1">
      <w:pPr>
        <w:pStyle w:val="Ang15"/>
        <w:ind w:right="18"/>
      </w:pPr>
      <w:r w:rsidRPr="002A59C3">
        <w:rPr>
          <w:spacing w:val="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17C85" w:rsidRPr="002A59C3">
        <w:rPr>
          <w:spacing w:val="6"/>
          <w:cs/>
        </w:rPr>
        <w:t>31</w:t>
      </w:r>
      <w:r w:rsidRPr="002A59C3">
        <w:rPr>
          <w:spacing w:val="6"/>
          <w:cs/>
        </w:rPr>
        <w:t xml:space="preserve"> ธันวาคม </w:t>
      </w:r>
      <w:r w:rsidR="00317C85" w:rsidRPr="002A59C3">
        <w:rPr>
          <w:spacing w:val="6"/>
          <w:cs/>
        </w:rPr>
        <w:t>25</w:t>
      </w:r>
      <w:r w:rsidR="00317C85" w:rsidRPr="002A59C3">
        <w:rPr>
          <w:spacing w:val="6"/>
        </w:rPr>
        <w:t>6</w:t>
      </w:r>
      <w:r w:rsidR="006A458B" w:rsidRPr="002A59C3">
        <w:rPr>
          <w:spacing w:val="6"/>
        </w:rPr>
        <w:t>1</w:t>
      </w:r>
      <w:r w:rsidR="002A59C3">
        <w:t xml:space="preserve"> </w:t>
      </w:r>
      <w:r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>
        <w:rPr>
          <w:rFonts w:hint="cs"/>
          <w:cs/>
        </w:rPr>
        <w:t xml:space="preserve"> </w:t>
      </w:r>
      <w:r>
        <w:rPr>
          <w:cs/>
        </w:rPr>
        <w:t>ๆ เพื่อไม่ให้ซ้ำซ้อนกับข้อ</w:t>
      </w:r>
      <w:r w:rsidR="00B24D79">
        <w:rPr>
          <w:cs/>
        </w:rPr>
        <w:t xml:space="preserve">มูลที่ได้เคยนำเสนอรายงานไปแล้ว </w:t>
      </w:r>
      <w:r w:rsidRPr="006A458B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6A458B" w:rsidRPr="006A458B">
        <w:rPr>
          <w:rFonts w:hint="cs"/>
          <w:cs/>
        </w:rPr>
        <w:t>และบริษัทย่อย</w:t>
      </w:r>
      <w:r w:rsidRPr="006A458B">
        <w:rPr>
          <w:cs/>
        </w:rPr>
        <w:t xml:space="preserve">สำหรับปีสิ้นสุดวันที่ </w:t>
      </w:r>
      <w:r w:rsidR="00317C85" w:rsidRPr="006A458B">
        <w:rPr>
          <w:cs/>
        </w:rPr>
        <w:t>31</w:t>
      </w:r>
      <w:r w:rsidRPr="006A458B">
        <w:rPr>
          <w:cs/>
        </w:rPr>
        <w:t xml:space="preserve"> ธันวาคม </w:t>
      </w:r>
      <w:r w:rsidR="00317C85" w:rsidRPr="006A458B">
        <w:rPr>
          <w:cs/>
        </w:rPr>
        <w:t>25</w:t>
      </w:r>
      <w:r w:rsidR="00317C85" w:rsidRPr="006A458B">
        <w:t>6</w:t>
      </w:r>
      <w:r w:rsidR="006A458B" w:rsidRPr="006A458B">
        <w:t>1</w:t>
      </w:r>
    </w:p>
    <w:p w:rsidR="00E54A0D" w:rsidRPr="00B93CB2" w:rsidRDefault="002A3C5F" w:rsidP="00B93CB2">
      <w:pPr>
        <w:pStyle w:val="Ang15"/>
        <w:rPr>
          <w:lang w:val="en-US"/>
        </w:rPr>
      </w:pPr>
      <w:r>
        <w:rPr>
          <w:cs/>
        </w:rPr>
        <w:br w:type="page"/>
      </w:r>
    </w:p>
    <w:p w:rsidR="0098712A" w:rsidRPr="00C41850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b w:val="0"/>
          <w:bCs w:val="0"/>
        </w:rPr>
      </w:pPr>
      <w:r w:rsidRPr="00C41850">
        <w:rPr>
          <w:b w:val="0"/>
          <w:bCs w:val="0"/>
          <w:cs/>
        </w:rPr>
        <w:lastRenderedPageBreak/>
        <w:t>การ</w:t>
      </w:r>
      <w:r w:rsidR="00F30368" w:rsidRPr="00F30368">
        <w:rPr>
          <w:rFonts w:hint="cs"/>
          <w:b w:val="0"/>
          <w:bCs w:val="0"/>
          <w:cs/>
        </w:rPr>
        <w:t>ใช้วิจารณญาณ การประมาณการ และนโยบายการบัญชี</w:t>
      </w:r>
    </w:p>
    <w:p w:rsidR="005C6BB7" w:rsidRPr="003A666C" w:rsidRDefault="005C6BB7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98712A" w:rsidRDefault="005C6BB7" w:rsidP="001871C1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5C6BB7">
        <w:rPr>
          <w:rFonts w:ascii="Angsana New" w:hAnsi="Angsana New"/>
          <w:sz w:val="30"/>
          <w:szCs w:val="30"/>
          <w:cs/>
        </w:rPr>
        <w:t>และการประมาณการ</w:t>
      </w:r>
      <w:r w:rsidRPr="003F31F5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</w:t>
      </w:r>
      <w:r w:rsidRPr="005C6BB7">
        <w:rPr>
          <w:rFonts w:ascii="Angsana New" w:hAnsi="Angsana New"/>
          <w:sz w:val="30"/>
          <w:szCs w:val="30"/>
          <w:cs/>
        </w:rPr>
        <w:t>กลุ่มบริษัทซึ่งผลที่เกิดขึ้นจริงอาจแตกต่างจากที่ประมาณการไว้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Pr="005C6BB7">
        <w:rPr>
          <w:rFonts w:ascii="Angsana New" w:hAnsi="Angsana New"/>
          <w:sz w:val="30"/>
          <w:szCs w:val="30"/>
          <w:cs/>
        </w:rPr>
        <w:t>ทั้งนี้</w:t>
      </w:r>
      <w:r w:rsidRPr="005C6BB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5C6BB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5C6BB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5C6BB7">
        <w:rPr>
          <w:rFonts w:ascii="Angsana New" w:hAnsi="Angsana New"/>
          <w:sz w:val="30"/>
          <w:szCs w:val="30"/>
          <w:cs/>
        </w:rPr>
        <w:t>นั้น</w:t>
      </w:r>
      <w:r w:rsidRPr="005C6BB7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3F31F5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6BB7">
        <w:rPr>
          <w:rFonts w:ascii="Angsana New" w:hAnsi="Angsana New" w:hint="cs"/>
          <w:sz w:val="30"/>
          <w:szCs w:val="30"/>
          <w:cs/>
        </w:rPr>
        <w:t>เว้นแต่ก</w:t>
      </w:r>
      <w:r w:rsidRPr="005C6BB7">
        <w:rPr>
          <w:rFonts w:ascii="Angsana New" w:hAnsi="Angsana New"/>
          <w:sz w:val="30"/>
          <w:szCs w:val="30"/>
          <w:cs/>
        </w:rPr>
        <w:t>าร</w:t>
      </w:r>
      <w:r w:rsidRPr="005C6BB7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5C6BB7">
        <w:rPr>
          <w:rFonts w:ascii="Angsana New" w:hAnsi="Angsana New"/>
          <w:sz w:val="30"/>
          <w:szCs w:val="30"/>
          <w:cs/>
        </w:rPr>
        <w:t>ใช้</w:t>
      </w:r>
      <w:r w:rsidRPr="005C6BB7">
        <w:rPr>
          <w:rFonts w:ascii="Angsana New" w:hAnsi="Angsana New" w:hint="cs"/>
          <w:sz w:val="30"/>
          <w:szCs w:val="30"/>
          <w:cs/>
        </w:rPr>
        <w:t>วิจารณญาณ</w:t>
      </w:r>
      <w:r w:rsidRPr="005C6BB7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5C6BB7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5C6BB7">
        <w:rPr>
          <w:rFonts w:ascii="Angsana New" w:hAnsi="Angsana New"/>
          <w:sz w:val="30"/>
          <w:szCs w:val="30"/>
        </w:rPr>
        <w:t xml:space="preserve">15 </w:t>
      </w:r>
      <w:r w:rsidRPr="005C6BB7">
        <w:rPr>
          <w:rFonts w:ascii="Angsana New" w:hAnsi="Angsana New" w:hint="cs"/>
          <w:sz w:val="30"/>
          <w:szCs w:val="30"/>
          <w:cs/>
        </w:rPr>
        <w:t>เรื่อง รายได้จากสัญญาที่ทำกับลูกค้า (“</w:t>
      </w:r>
      <w:r w:rsidRPr="005C6BB7">
        <w:rPr>
          <w:rFonts w:ascii="Angsana New" w:hAnsi="Angsana New"/>
          <w:sz w:val="30"/>
          <w:szCs w:val="30"/>
        </w:rPr>
        <w:t>TFRS 15</w:t>
      </w:r>
      <w:r w:rsidRPr="005C6BB7">
        <w:rPr>
          <w:rFonts w:ascii="Angsana New" w:hAnsi="Angsana New" w:hint="cs"/>
          <w:sz w:val="30"/>
          <w:szCs w:val="30"/>
          <w:cs/>
        </w:rPr>
        <w:t>”)</w:t>
      </w:r>
      <w:r w:rsidRPr="005C6BB7">
        <w:rPr>
          <w:rFonts w:ascii="Angsana New" w:hAnsi="Angsana New"/>
          <w:sz w:val="30"/>
          <w:szCs w:val="30"/>
        </w:rPr>
        <w:t xml:space="preserve"> </w:t>
      </w:r>
      <w:r w:rsidRPr="005C6BB7">
        <w:rPr>
          <w:rFonts w:ascii="Angsana New" w:hAnsi="Angsana New" w:hint="cs"/>
          <w:sz w:val="30"/>
          <w:szCs w:val="30"/>
          <w:cs/>
        </w:rPr>
        <w:t>ที่</w:t>
      </w:r>
      <w:r w:rsidRPr="005C6BB7">
        <w:rPr>
          <w:rFonts w:ascii="Angsana New" w:hAnsi="Angsana New"/>
          <w:sz w:val="30"/>
          <w:szCs w:val="30"/>
          <w:cs/>
        </w:rPr>
        <w:t>กลุ่มบริษัท</w:t>
      </w:r>
      <w:r w:rsidRPr="005C6BB7">
        <w:rPr>
          <w:rFonts w:ascii="Angsana New" w:hAnsi="Angsana New" w:hint="cs"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5C6BB7">
        <w:rPr>
          <w:rFonts w:ascii="Angsana New" w:hAnsi="Angsana New"/>
          <w:sz w:val="30"/>
          <w:szCs w:val="30"/>
        </w:rPr>
        <w:t xml:space="preserve">18 </w:t>
      </w:r>
      <w:r w:rsidRPr="005C6BB7">
        <w:rPr>
          <w:rFonts w:ascii="Angsana New" w:hAnsi="Angsana New" w:hint="cs"/>
          <w:sz w:val="30"/>
          <w:szCs w:val="30"/>
          <w:cs/>
        </w:rPr>
        <w:t xml:space="preserve">เรื่อง รายได้ </w:t>
      </w:r>
      <w:r w:rsidRPr="005C6BB7">
        <w:rPr>
          <w:rFonts w:ascii="Angsana New" w:hAnsi="Angsana New"/>
          <w:sz w:val="30"/>
          <w:szCs w:val="30"/>
        </w:rPr>
        <w:t xml:space="preserve">(“TAS 18”) </w:t>
      </w:r>
      <w:r w:rsidRPr="005C6BB7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5C6BB7">
        <w:rPr>
          <w:rFonts w:ascii="Angsana New" w:hAnsi="Angsana New"/>
          <w:sz w:val="30"/>
          <w:szCs w:val="30"/>
        </w:rPr>
        <w:t xml:space="preserve">11 </w:t>
      </w:r>
      <w:r w:rsidRPr="005C6BB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C6BB7">
        <w:rPr>
          <w:rFonts w:ascii="Angsana New" w:hAnsi="Angsana New"/>
          <w:sz w:val="30"/>
          <w:szCs w:val="30"/>
          <w:cs/>
        </w:rPr>
        <w:t xml:space="preserve">สัญญาก่อสร้าง </w:t>
      </w:r>
      <w:r w:rsidRPr="005C6BB7">
        <w:rPr>
          <w:rFonts w:ascii="Angsana New" w:hAnsi="Angsana New"/>
          <w:sz w:val="30"/>
          <w:szCs w:val="30"/>
        </w:rPr>
        <w:t>(“TAS 11”)</w:t>
      </w:r>
      <w:r w:rsidRPr="005C6BB7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2500BA" w:rsidRPr="003A666C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2500BA" w:rsidRPr="002500BA" w:rsidRDefault="002500BA" w:rsidP="001871C1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500BA">
        <w:rPr>
          <w:rFonts w:asciiTheme="majorBidi" w:hAnsiTheme="majorBidi" w:cstheme="majorBidi"/>
          <w:sz w:val="30"/>
          <w:szCs w:val="30"/>
          <w:cs/>
        </w:rPr>
        <w:t>ตาม</w:t>
      </w:r>
      <w:r w:rsidRPr="002500BA">
        <w:rPr>
          <w:rFonts w:ascii="Angsana New" w:hAnsi="Angsana New"/>
          <w:sz w:val="30"/>
          <w:szCs w:val="30"/>
        </w:rPr>
        <w:t xml:space="preserve"> TFRS 15</w:t>
      </w:r>
      <w:r w:rsidRPr="002500BA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2500BA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2500BA">
        <w:rPr>
          <w:rFonts w:ascii="Angsana New" w:hAnsi="Angsana New"/>
          <w:sz w:val="30"/>
          <w:szCs w:val="30"/>
          <w:cs/>
        </w:rPr>
        <w:t>ควบคุม</w:t>
      </w:r>
      <w:r w:rsidRPr="002500BA">
        <w:rPr>
          <w:rFonts w:ascii="Angsana New" w:hAnsi="Angsana New" w:hint="cs"/>
          <w:sz w:val="30"/>
          <w:szCs w:val="30"/>
          <w:cs/>
        </w:rPr>
        <w:t>ใน</w:t>
      </w:r>
      <w:r w:rsidRPr="002500BA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2500BA">
        <w:rPr>
          <w:rFonts w:ascii="Angsana New" w:hAnsi="Angsana New"/>
          <w:sz w:val="30"/>
          <w:szCs w:val="30"/>
        </w:rPr>
        <w:t xml:space="preserve"> </w:t>
      </w:r>
      <w:r w:rsidRPr="002500BA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2500BA">
        <w:rPr>
          <w:rFonts w:ascii="Angsana New" w:hAnsi="Angsana New"/>
          <w:sz w:val="30"/>
          <w:szCs w:val="30"/>
          <w:cs/>
        </w:rPr>
        <w:t>กลุ่มบริษัท</w:t>
      </w:r>
      <w:r w:rsidRPr="002500BA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2500BA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2500BA">
        <w:rPr>
          <w:rFonts w:ascii="Angsana New" w:hAnsi="Angsana New" w:hint="cs"/>
          <w:sz w:val="30"/>
          <w:szCs w:val="30"/>
          <w:cs/>
        </w:rPr>
        <w:t>วิจารณญาณ</w:t>
      </w:r>
      <w:r w:rsidRPr="002500BA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500BA">
        <w:rPr>
          <w:rFonts w:ascii="Angsana New" w:hAnsi="Angsana New" w:hint="cs"/>
          <w:sz w:val="30"/>
          <w:szCs w:val="30"/>
          <w:cs/>
        </w:rPr>
        <w:t xml:space="preserve"> </w:t>
      </w:r>
      <w:r w:rsidRPr="002500BA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2500BA">
        <w:rPr>
          <w:rFonts w:ascii="Angsana New" w:hAnsi="Angsana New"/>
          <w:sz w:val="30"/>
          <w:szCs w:val="30"/>
        </w:rPr>
        <w:t xml:space="preserve">TAS 18 </w:t>
      </w:r>
      <w:r w:rsidRPr="002500BA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2500BA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500BA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2500BA">
        <w:rPr>
          <w:rFonts w:ascii="Angsana New" w:hAnsi="Angsana New" w:hint="cs"/>
          <w:sz w:val="30"/>
          <w:szCs w:val="30"/>
          <w:cs/>
        </w:rPr>
        <w:t xml:space="preserve"> </w:t>
      </w:r>
      <w:r w:rsidRPr="002500BA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2500BA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2500BA" w:rsidRPr="008B0AEE" w:rsidRDefault="002500B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2500BA" w:rsidRPr="004726EC" w:rsidRDefault="002500BA" w:rsidP="001871C1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2500BA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2500BA">
        <w:rPr>
          <w:rFonts w:ascii="Angsana New" w:hAnsi="Angsana New"/>
          <w:sz w:val="30"/>
          <w:szCs w:val="30"/>
          <w:cs/>
        </w:rPr>
        <w:t>และปรับปรุง</w:t>
      </w:r>
      <w:r w:rsidRPr="002500BA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2500B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500BA">
        <w:rPr>
          <w:rFonts w:ascii="Angsana New" w:hAnsi="Angsana New" w:hint="cs"/>
          <w:sz w:val="30"/>
          <w:szCs w:val="30"/>
          <w:cs/>
        </w:rPr>
        <w:t>ที่ออก</w:t>
      </w:r>
      <w:r w:rsidRPr="002500BA">
        <w:rPr>
          <w:rFonts w:ascii="Angsana New" w:hAnsi="Angsana New"/>
          <w:sz w:val="30"/>
          <w:szCs w:val="30"/>
          <w:cs/>
        </w:rPr>
        <w:t>และปรับปรุง</w:t>
      </w:r>
      <w:r w:rsidRPr="002500BA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2500BA">
        <w:rPr>
          <w:rFonts w:ascii="Angsana New" w:hAnsi="Angsana New"/>
          <w:sz w:val="30"/>
          <w:szCs w:val="30"/>
        </w:rPr>
        <w:t>1</w:t>
      </w:r>
      <w:r w:rsidR="00DE3FF7">
        <w:rPr>
          <w:rFonts w:ascii="Angsana New" w:hAnsi="Angsana New"/>
          <w:sz w:val="30"/>
          <w:szCs w:val="30"/>
          <w:lang w:val="en-US"/>
        </w:rPr>
        <w:t>7</w:t>
      </w:r>
    </w:p>
    <w:p w:rsidR="000626DF" w:rsidRPr="005C6BB7" w:rsidRDefault="002500BA" w:rsidP="002500BA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DE6FA4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A3C5F" w:rsidRPr="00F93B9D" w:rsidRDefault="002876CE" w:rsidP="002876CE">
      <w:pPr>
        <w:spacing w:line="240" w:lineRule="auto"/>
        <w:ind w:left="540"/>
        <w:rPr>
          <w:rFonts w:ascii="Angsana New" w:hAnsi="Angsana New"/>
          <w:b/>
          <w:spacing w:val="10"/>
          <w:sz w:val="30"/>
          <w:szCs w:val="30"/>
        </w:rPr>
      </w:pPr>
      <w:r w:rsidRPr="00F93B9D">
        <w:rPr>
          <w:rFonts w:ascii="Angsana New" w:hAnsi="Angsana New"/>
          <w:b/>
          <w:spacing w:val="10"/>
          <w:sz w:val="30"/>
          <w:szCs w:val="30"/>
          <w:cs/>
        </w:rPr>
        <w:t>ความสัมพันธ์ที่มีกับ</w:t>
      </w:r>
      <w:r w:rsidR="00A95E68" w:rsidRPr="00A95E68">
        <w:rPr>
          <w:rFonts w:ascii="Angsana New" w:hAnsi="Angsana New"/>
          <w:b/>
          <w:spacing w:val="10"/>
          <w:sz w:val="30"/>
          <w:szCs w:val="30"/>
          <w:cs/>
        </w:rPr>
        <w:t>ผู้บริหารสำคัญ</w:t>
      </w:r>
      <w:r w:rsidR="00F63BCB">
        <w:rPr>
          <w:rFonts w:ascii="Angsana New" w:hAnsi="Angsana New" w:hint="cs"/>
          <w:b/>
          <w:spacing w:val="10"/>
          <w:sz w:val="30"/>
          <w:szCs w:val="30"/>
          <w:cs/>
        </w:rPr>
        <w:t>หรือ</w:t>
      </w:r>
      <w:r w:rsidR="00F63BCB" w:rsidRPr="00F63BCB">
        <w:rPr>
          <w:rFonts w:ascii="Angsana New" w:hAnsi="Angsana New"/>
          <w:b/>
          <w:spacing w:val="10"/>
          <w:sz w:val="30"/>
          <w:szCs w:val="30"/>
          <w:cs/>
        </w:rPr>
        <w:t>กิจการที่เกี่ยวข้องกัน</w:t>
      </w:r>
      <w:r w:rsidRPr="00F93B9D">
        <w:rPr>
          <w:rFonts w:ascii="Angsana New" w:hAnsi="Angsana New"/>
          <w:b/>
          <w:spacing w:val="10"/>
          <w:sz w:val="30"/>
          <w:szCs w:val="30"/>
          <w:cs/>
        </w:rPr>
        <w:t>มีดังต่อไปนี้</w:t>
      </w:r>
    </w:p>
    <w:p w:rsidR="005950A8" w:rsidRPr="00FF59E6" w:rsidRDefault="005950A8" w:rsidP="002876CE">
      <w:pPr>
        <w:pStyle w:val="Bo-Blankline"/>
        <w:ind w:left="0"/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F63BCB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F63BCB" w:rsidRDefault="00086B7B" w:rsidP="005950A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br w:type="page"/>
            </w:r>
            <w:r w:rsidR="002244ED"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F63BC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DE6FA4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F2156C" w:rsidRPr="00F63BCB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F63BCB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F63BCB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F63BCB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17C85" w:rsidRPr="00F63BCB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3E198D" w:rsidRPr="00F63BC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24</w:t>
            </w:r>
            <w:r w:rsidRPr="00F63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593EC9" w:rsidRDefault="00DE6FA4" w:rsidP="00DE6FA4">
            <w:pPr>
              <w:ind w:right="-108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Polene</w:t>
            </w:r>
            <w:proofErr w:type="spellEnd"/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 Power Investment C</w:t>
            </w:r>
            <w:r w:rsidR="00593EC9">
              <w:rPr>
                <w:rFonts w:ascii="Angsana New" w:hAnsi="Angsana New"/>
                <w:spacing w:val="-2"/>
                <w:sz w:val="30"/>
                <w:szCs w:val="30"/>
              </w:rPr>
              <w:t>o.,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 L</w:t>
            </w:r>
            <w:r w:rsidR="00593EC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td.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100</w:t>
            </w:r>
            <w:r w:rsidR="00303A13" w:rsidRPr="00F63BCB">
              <w:rPr>
                <w:rFonts w:ascii="Angsana New" w:hAnsi="Angsana New"/>
                <w:sz w:val="30"/>
                <w:szCs w:val="30"/>
              </w:rPr>
              <w:t>.</w:t>
            </w:r>
            <w:r w:rsidR="00317C85" w:rsidRPr="00F63BCB">
              <w:rPr>
                <w:rFonts w:ascii="Angsana New" w:hAnsi="Angsana New"/>
                <w:sz w:val="30"/>
                <w:szCs w:val="30"/>
              </w:rPr>
              <w:t>00</w:t>
            </w:r>
            <w:r w:rsidR="002A6521"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56C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7E7446" w:rsidRPr="00F63BCB" w:rsidRDefault="007E7446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F2156C" w:rsidRPr="00F63BCB" w:rsidRDefault="007E7446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F2156C" w:rsidRPr="00F63BCB" w:rsidRDefault="007E7446" w:rsidP="00303A13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 xml:space="preserve">99.99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</w:t>
            </w:r>
            <w:r w:rsidR="002A6521"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ะ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มี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B62387" w:rsidRPr="00B62387" w:rsidTr="00B62387">
        <w:trPr>
          <w:trHeight w:val="20"/>
        </w:trPr>
        <w:tc>
          <w:tcPr>
            <w:tcW w:w="3960" w:type="dxa"/>
            <w:shd w:val="clear" w:color="auto" w:fill="auto"/>
          </w:tcPr>
          <w:p w:rsidR="00B62387" w:rsidRPr="00F63BCB" w:rsidRDefault="00B62387" w:rsidP="00B623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ซีนิธ อินเตอร์เนชั่นแนล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เพาเวอร์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:rsidR="00B62387" w:rsidRPr="00F63BCB" w:rsidRDefault="00DE1C51" w:rsidP="00DE1C51">
            <w:pPr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เทรดดิ้ง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="00D24AF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B62387" w:rsidRPr="00F63BCB" w:rsidRDefault="00B62387" w:rsidP="00B6238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B62387" w:rsidRPr="00F63BCB" w:rsidRDefault="00B62387" w:rsidP="00B62387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317C85" w:rsidRPr="00F63BCB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C635C5" w:rsidP="00123351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635C5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C635C5" w:rsidRPr="00F63BCB" w:rsidRDefault="00C635C5" w:rsidP="00C635C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C635C5" w:rsidRPr="00F63BCB" w:rsidRDefault="00C635C5" w:rsidP="00C635C5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C635C5" w:rsidRPr="00F63BCB" w:rsidRDefault="00C635C5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3960" w:type="dxa"/>
            <w:shd w:val="clear" w:color="auto" w:fill="auto"/>
          </w:tcPr>
          <w:p w:rsidR="00C635C5" w:rsidRPr="00F63BCB" w:rsidRDefault="00C635C5" w:rsidP="00DE6FA4">
            <w:pPr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63BCB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F63BCB">
              <w:rPr>
                <w:rFonts w:ascii="Angsana New" w:hAnsi="Angsana New"/>
                <w:sz w:val="30"/>
                <w:szCs w:val="30"/>
              </w:rPr>
              <w:t>(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63B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E6FA4" w:rsidRPr="00F63BCB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F63BCB" w:rsidRDefault="00DE6FA4" w:rsidP="00DE6FA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F63BCB" w:rsidRDefault="00DE6FA4" w:rsidP="00DE6FA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187D86" w:rsidRPr="00F63BCB" w:rsidRDefault="00DE6FA4" w:rsidP="00435278">
      <w:pPr>
        <w:pStyle w:val="Ang15"/>
      </w:pPr>
      <w:r w:rsidRPr="00F63BCB">
        <w:rPr>
          <w:sz w:val="20"/>
          <w:szCs w:val="20"/>
        </w:rPr>
        <w:br w:type="page"/>
      </w:r>
      <w:r w:rsidR="00187D86" w:rsidRPr="00F63BCB">
        <w:rPr>
          <w:rFonts w:hint="cs"/>
          <w:cs/>
        </w:rPr>
        <w:lastRenderedPageBreak/>
        <w:t>นโยบายการกำหนดราคาสำหรับรายการ</w:t>
      </w:r>
      <w:r w:rsidR="0004140C" w:rsidRPr="00F63BCB">
        <w:rPr>
          <w:rFonts w:hint="cs"/>
          <w:cs/>
        </w:rPr>
        <w:t>แต่ละประเภท</w:t>
      </w:r>
      <w:r w:rsidR="00187D86" w:rsidRPr="00F63BCB">
        <w:rPr>
          <w:rFonts w:hint="cs"/>
          <w:cs/>
        </w:rPr>
        <w:t>อธิบายได้ดังต่อไปนี้</w:t>
      </w:r>
    </w:p>
    <w:p w:rsidR="00F9189B" w:rsidRPr="00F63BCB" w:rsidRDefault="00F9189B" w:rsidP="009A4B8E">
      <w:pPr>
        <w:pStyle w:val="Ang15"/>
        <w:rPr>
          <w:sz w:val="20"/>
          <w:szCs w:val="20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F63BCB" w:rsidTr="00C24709">
        <w:trPr>
          <w:tblHeader/>
        </w:trPr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F63BCB" w:rsidTr="00C24709"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63BCB" w:rsidTr="00C24709">
        <w:tc>
          <w:tcPr>
            <w:tcW w:w="3945" w:type="dxa"/>
          </w:tcPr>
          <w:p w:rsidR="00CD78A1" w:rsidRPr="00F63BCB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CD78A1" w:rsidRPr="00F63BCB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Pr="00F63BC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F63BCB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FC52E9" w:rsidRPr="00F902C1" w:rsidTr="00C24709">
        <w:tc>
          <w:tcPr>
            <w:tcW w:w="3945" w:type="dxa"/>
          </w:tcPr>
          <w:p w:rsidR="00FC52E9" w:rsidRPr="005C563F" w:rsidRDefault="00FC52E9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819" w:type="dxa"/>
          </w:tcPr>
          <w:p w:rsidR="00FC52E9" w:rsidRPr="005C563F" w:rsidRDefault="00FC52E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39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="006E3B91" w:rsidRPr="00F63B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ตามบัญชี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CB0A44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CB0A44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F902C1" w:rsidTr="00C24709">
        <w:tc>
          <w:tcPr>
            <w:tcW w:w="3945" w:type="dxa"/>
          </w:tcPr>
          <w:p w:rsidR="00CD78A1" w:rsidRPr="005C563F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5C563F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317C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CA196F" w:rsidRDefault="00945C89" w:rsidP="00F10B46">
      <w:pPr>
        <w:pStyle w:val="Bo-Blankline"/>
      </w:pPr>
    </w:p>
    <w:p w:rsidR="0043243A" w:rsidRDefault="0043243A" w:rsidP="0043243A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cs/>
        </w:rPr>
        <w:t>สามเดือนและ</w:t>
      </w:r>
      <w:r w:rsidR="00A63978">
        <w:rPr>
          <w:rFonts w:asciiTheme="majorBidi" w:hAnsiTheme="majorBidi" w:cstheme="majorBidi" w:hint="cs"/>
          <w:cs/>
        </w:rPr>
        <w:t>เ</w:t>
      </w:r>
      <w:r w:rsidRPr="004A1B1D">
        <w:rPr>
          <w:rFonts w:asciiTheme="majorBidi" w:hAnsiTheme="majorBidi" w:cstheme="majorBidi"/>
          <w:cs/>
        </w:rPr>
        <w:t>ก</w:t>
      </w:r>
      <w:r w:rsidR="00A63978">
        <w:rPr>
          <w:rFonts w:asciiTheme="majorBidi" w:hAnsiTheme="majorBidi" w:cstheme="majorBidi" w:hint="cs"/>
          <w:cs/>
        </w:rPr>
        <w:t>้า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lang w:val="en-US"/>
        </w:rPr>
        <w:t>30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="00A63978">
        <w:rPr>
          <w:rFonts w:asciiTheme="majorBidi" w:hAnsiTheme="majorBidi" w:cstheme="majorBidi" w:hint="cs"/>
          <w:cs/>
          <w:lang w:val="en-US"/>
        </w:rPr>
        <w:t>กันยา</w:t>
      </w:r>
      <w:r w:rsidRPr="004A1B1D">
        <w:rPr>
          <w:rFonts w:asciiTheme="majorBidi" w:hAnsiTheme="majorBidi" w:cstheme="majorBidi"/>
          <w:cs/>
          <w:lang w:val="en-US"/>
        </w:rPr>
        <w:t xml:space="preserve">ยน </w:t>
      </w:r>
      <w:r w:rsidRPr="004A1B1D">
        <w:rPr>
          <w:rFonts w:asciiTheme="majorBidi" w:hAnsiTheme="majorBidi" w:cstheme="majorBidi"/>
          <w:cs/>
        </w:rPr>
        <w:t>สรุปได้ดังนี้</w:t>
      </w:r>
    </w:p>
    <w:p w:rsidR="00497389" w:rsidRDefault="00497389" w:rsidP="00497389">
      <w:pPr>
        <w:pStyle w:val="Bo-Blankline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440"/>
      </w:tblGrid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</w:tcPr>
          <w:p w:rsidR="00497389" w:rsidRPr="00242972" w:rsidRDefault="00497389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497389" w:rsidRPr="00EB7266" w:rsidRDefault="00497389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  <w:vAlign w:val="bottom"/>
          </w:tcPr>
          <w:p w:rsidR="00497389" w:rsidRPr="004A1B1D" w:rsidRDefault="00497389" w:rsidP="00497389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OLE_LINK2"/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639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:rsidR="00497389" w:rsidRPr="00744476" w:rsidRDefault="00497389" w:rsidP="004973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497389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97389" w:rsidRPr="00322005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497389" w:rsidRPr="00D87537" w:rsidRDefault="00497389" w:rsidP="00497389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97389" w:rsidRPr="00D87537" w:rsidRDefault="00497389" w:rsidP="00497389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7389" w:rsidRPr="005E6955" w:rsidTr="00904E30">
        <w:trPr>
          <w:cantSplit/>
          <w:trHeight w:val="397"/>
          <w:tblHeader/>
        </w:trPr>
        <w:tc>
          <w:tcPr>
            <w:tcW w:w="4410" w:type="dxa"/>
          </w:tcPr>
          <w:p w:rsidR="00497389" w:rsidRPr="00DD78CE" w:rsidRDefault="00497389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497389" w:rsidRDefault="00497389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389" w:rsidRPr="005E6955" w:rsidTr="00904E30">
        <w:tc>
          <w:tcPr>
            <w:tcW w:w="4410" w:type="dxa"/>
          </w:tcPr>
          <w:p w:rsidR="00497389" w:rsidRPr="00C12557" w:rsidRDefault="00497389" w:rsidP="0078324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497389" w:rsidRPr="000458E9" w:rsidRDefault="00497389" w:rsidP="00783240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97389" w:rsidRPr="00604263" w:rsidRDefault="00497389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7389" w:rsidRPr="00604263" w:rsidRDefault="00497389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7389" w:rsidRPr="00604263" w:rsidRDefault="00497389" w:rsidP="007832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7389" w:rsidRPr="00604263" w:rsidRDefault="00497389" w:rsidP="00783240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3978" w:rsidRPr="005E6955" w:rsidTr="00904E30">
        <w:tc>
          <w:tcPr>
            <w:tcW w:w="4410" w:type="dxa"/>
          </w:tcPr>
          <w:p w:rsidR="00A63978" w:rsidRPr="00C12557" w:rsidRDefault="00A63978" w:rsidP="00A6397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530" w:type="dxa"/>
          </w:tcPr>
          <w:p w:rsidR="00A63978" w:rsidRPr="000458E9" w:rsidRDefault="00AA298D" w:rsidP="00A6397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624,469</w:t>
            </w:r>
          </w:p>
        </w:tc>
        <w:tc>
          <w:tcPr>
            <w:tcW w:w="270" w:type="dxa"/>
          </w:tcPr>
          <w:p w:rsidR="00A63978" w:rsidRPr="00C12557" w:rsidRDefault="00A63978" w:rsidP="00A639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A63978" w:rsidRPr="000458E9" w:rsidRDefault="00B62387" w:rsidP="00B62387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624,469</w:t>
            </w:r>
          </w:p>
        </w:tc>
        <w:tc>
          <w:tcPr>
            <w:tcW w:w="270" w:type="dxa"/>
          </w:tcPr>
          <w:p w:rsidR="00A63978" w:rsidRPr="00604263" w:rsidRDefault="00A63978" w:rsidP="00A6397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3978" w:rsidRPr="00EE0007" w:rsidRDefault="00A63978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271,257</w:t>
            </w:r>
          </w:p>
        </w:tc>
      </w:tr>
      <w:tr w:rsidR="00B62387" w:rsidRPr="005E6955" w:rsidTr="00904E30">
        <w:tc>
          <w:tcPr>
            <w:tcW w:w="4410" w:type="dxa"/>
          </w:tcPr>
          <w:p w:rsidR="00B62387" w:rsidRPr="00C12557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530" w:type="dxa"/>
          </w:tcPr>
          <w:p w:rsidR="00B62387" w:rsidRPr="000458E9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710,612</w:t>
            </w:r>
          </w:p>
        </w:tc>
        <w:tc>
          <w:tcPr>
            <w:tcW w:w="270" w:type="dxa"/>
          </w:tcPr>
          <w:p w:rsidR="00B62387" w:rsidRPr="00C1255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62387" w:rsidRPr="00B62387" w:rsidRDefault="00B62387" w:rsidP="00B6238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710,612</w:t>
            </w:r>
          </w:p>
        </w:tc>
        <w:tc>
          <w:tcPr>
            <w:tcW w:w="270" w:type="dxa"/>
          </w:tcPr>
          <w:p w:rsidR="00B62387" w:rsidRPr="00604263" w:rsidRDefault="00B62387" w:rsidP="00B6238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2387" w:rsidRPr="00EE0007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615,243</w:t>
            </w:r>
          </w:p>
        </w:tc>
      </w:tr>
      <w:tr w:rsidR="00B62387" w:rsidRPr="005E6955" w:rsidTr="00904E30">
        <w:tc>
          <w:tcPr>
            <w:tcW w:w="4410" w:type="dxa"/>
          </w:tcPr>
          <w:p w:rsidR="00B62387" w:rsidRPr="00FA31F0" w:rsidRDefault="00815A5C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92A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</w:t>
            </w:r>
            <w:r w:rsidR="00FA31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25A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ดู</w:t>
            </w:r>
            <w:r w:rsidR="00FA31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FA31F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FA31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:rsidR="00B62387" w:rsidRPr="000458E9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105,988</w:t>
            </w:r>
          </w:p>
        </w:tc>
        <w:tc>
          <w:tcPr>
            <w:tcW w:w="270" w:type="dxa"/>
          </w:tcPr>
          <w:p w:rsidR="00B62387" w:rsidRPr="00C1255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62387" w:rsidRPr="00B62387" w:rsidRDefault="00B62387" w:rsidP="00B62387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105,988</w:t>
            </w:r>
          </w:p>
        </w:tc>
        <w:tc>
          <w:tcPr>
            <w:tcW w:w="270" w:type="dxa"/>
          </w:tcPr>
          <w:p w:rsidR="00B62387" w:rsidRPr="00604263" w:rsidRDefault="00B62387" w:rsidP="00B6238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2387" w:rsidRDefault="00FA31F0" w:rsidP="00FA31F0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2387" w:rsidRPr="005E6955" w:rsidTr="00904E30">
        <w:tc>
          <w:tcPr>
            <w:tcW w:w="4410" w:type="dxa"/>
          </w:tcPr>
          <w:p w:rsidR="00B62387" w:rsidRPr="00C12557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B62387" w:rsidRPr="000458E9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:rsidR="00B62387" w:rsidRPr="00C1255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62387" w:rsidRPr="008D7989" w:rsidRDefault="008D7989" w:rsidP="008D7989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:rsidR="00B62387" w:rsidRPr="00604263" w:rsidRDefault="00B62387" w:rsidP="00B6238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2387" w:rsidRPr="00EE0007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</w:tr>
      <w:tr w:rsidR="00B62387" w:rsidRPr="005E6955" w:rsidTr="00B62387">
        <w:tc>
          <w:tcPr>
            <w:tcW w:w="4410" w:type="dxa"/>
          </w:tcPr>
          <w:p w:rsidR="00B62387" w:rsidRPr="00CD78A1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530" w:type="dxa"/>
          </w:tcPr>
          <w:p w:rsidR="00B62387" w:rsidRPr="00CD78A1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</w:t>
            </w:r>
            <w:r w:rsidR="00B54A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2387" w:rsidRPr="00CD78A1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62387" w:rsidRPr="00CD78A1" w:rsidRDefault="00B62387" w:rsidP="00B62387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</w:t>
            </w:r>
            <w:r w:rsidR="00B54A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2387" w:rsidRPr="00CD78A1" w:rsidRDefault="00B62387" w:rsidP="00B6238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2387" w:rsidRPr="00EE0007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</w:tr>
      <w:tr w:rsidR="00B62387" w:rsidRPr="005E6955" w:rsidTr="00B62387">
        <w:tc>
          <w:tcPr>
            <w:tcW w:w="4410" w:type="dxa"/>
          </w:tcPr>
          <w:p w:rsidR="00B62387" w:rsidRPr="00CD78A1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530" w:type="dxa"/>
          </w:tcPr>
          <w:p w:rsidR="00B62387" w:rsidRPr="00CD78A1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</w:t>
            </w:r>
            <w:r w:rsidR="00B54A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2387" w:rsidRPr="00CD78A1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62387" w:rsidRPr="00CD78A1" w:rsidRDefault="008D7989" w:rsidP="00B62387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</w:t>
            </w:r>
            <w:r w:rsidR="00B54A8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2387" w:rsidRPr="00CD78A1" w:rsidRDefault="00B62387" w:rsidP="00B6238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2387" w:rsidRPr="00EE0007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</w:tr>
      <w:tr w:rsidR="00B62387" w:rsidRPr="00B67BB2" w:rsidTr="00B62387">
        <w:tc>
          <w:tcPr>
            <w:tcW w:w="4410" w:type="dxa"/>
            <w:shd w:val="clear" w:color="auto" w:fill="auto"/>
          </w:tcPr>
          <w:p w:rsidR="00B62387" w:rsidRPr="00C12557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:rsidR="00B62387" w:rsidRPr="000458E9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B62387" w:rsidRPr="00C1255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2387" w:rsidRPr="00B62387" w:rsidRDefault="00B62387" w:rsidP="00815A5C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590,000</w:t>
            </w:r>
          </w:p>
        </w:tc>
        <w:tc>
          <w:tcPr>
            <w:tcW w:w="270" w:type="dxa"/>
            <w:shd w:val="clear" w:color="auto" w:fill="auto"/>
          </w:tcPr>
          <w:p w:rsidR="00B62387" w:rsidRPr="00604263" w:rsidRDefault="00B62387" w:rsidP="00B6238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2387" w:rsidRPr="00E34840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</w:tr>
      <w:tr w:rsidR="00B62387" w:rsidRPr="00B67BB2" w:rsidTr="00904E30">
        <w:tc>
          <w:tcPr>
            <w:tcW w:w="4410" w:type="dxa"/>
            <w:shd w:val="clear" w:color="auto" w:fill="auto"/>
          </w:tcPr>
          <w:p w:rsidR="00B62387" w:rsidRPr="00C12557" w:rsidRDefault="00B62387" w:rsidP="00B6238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B62387" w:rsidRPr="000458E9" w:rsidRDefault="00AA298D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B62387" w:rsidRPr="00C1255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B62387" w:rsidRPr="00B62387" w:rsidRDefault="00B62387" w:rsidP="00815A5C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B6238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B62387" w:rsidRPr="00604263" w:rsidRDefault="00B62387" w:rsidP="00B6238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2387" w:rsidRPr="00E34840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</w:tr>
      <w:tr w:rsidR="00B62387" w:rsidRPr="00C27575" w:rsidTr="00904E30">
        <w:tc>
          <w:tcPr>
            <w:tcW w:w="4410" w:type="dxa"/>
          </w:tcPr>
          <w:p w:rsidR="00B62387" w:rsidRPr="007A03E1" w:rsidRDefault="00B62387" w:rsidP="00B62387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B62387" w:rsidRPr="00C12557" w:rsidRDefault="00B62387" w:rsidP="00B62387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2387" w:rsidRPr="00867F77" w:rsidRDefault="00B62387" w:rsidP="00B623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B62387" w:rsidRPr="00C12557" w:rsidRDefault="00B62387" w:rsidP="00B62387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2387" w:rsidRPr="00604263" w:rsidRDefault="00B62387" w:rsidP="00B6238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2387" w:rsidRPr="006A23BD" w:rsidRDefault="00B62387" w:rsidP="00B62387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1F0" w:rsidRPr="005E6955" w:rsidTr="00904E30">
        <w:tc>
          <w:tcPr>
            <w:tcW w:w="4410" w:type="dxa"/>
          </w:tcPr>
          <w:p w:rsidR="00FA31F0" w:rsidRPr="007A03E1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FA31F0" w:rsidRPr="00C12557" w:rsidRDefault="00AA298D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:rsidR="00FA31F0" w:rsidRPr="00867F7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815A5C">
            <w:pPr>
              <w:pStyle w:val="BodyText"/>
              <w:tabs>
                <w:tab w:val="decimal" w:pos="115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</w:tr>
      <w:tr w:rsidR="00FA31F0" w:rsidRPr="005E6955" w:rsidTr="00904E30">
        <w:tc>
          <w:tcPr>
            <w:tcW w:w="4410" w:type="dxa"/>
          </w:tcPr>
          <w:p w:rsidR="00FA31F0" w:rsidRPr="00C639E1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FA31F0" w:rsidRPr="00C12557" w:rsidRDefault="00AA298D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1,752</w:t>
            </w:r>
          </w:p>
        </w:tc>
        <w:tc>
          <w:tcPr>
            <w:tcW w:w="270" w:type="dxa"/>
          </w:tcPr>
          <w:p w:rsidR="00FA31F0" w:rsidRPr="00867F7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815A5C">
            <w:pPr>
              <w:pStyle w:val="BodyText"/>
              <w:tabs>
                <w:tab w:val="decimal" w:pos="115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1,752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2,534</w:t>
            </w:r>
          </w:p>
        </w:tc>
      </w:tr>
      <w:tr w:rsidR="00FA31F0" w:rsidRPr="00C27575" w:rsidTr="00904E30">
        <w:tc>
          <w:tcPr>
            <w:tcW w:w="4410" w:type="dxa"/>
          </w:tcPr>
          <w:p w:rsidR="00FA31F0" w:rsidRPr="00C12557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FA31F0" w:rsidRPr="000458E9" w:rsidRDefault="00AA298D" w:rsidP="00AA298D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A31F0" w:rsidRPr="00C1255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FA31F0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FA31F0" w:rsidRPr="005E6955" w:rsidTr="00904E30">
        <w:tc>
          <w:tcPr>
            <w:tcW w:w="4410" w:type="dxa"/>
          </w:tcPr>
          <w:p w:rsidR="00FA31F0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FA31F0" w:rsidRPr="000458E9" w:rsidRDefault="00AA298D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FA31F0" w:rsidRPr="00C1255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815A5C">
            <w:pPr>
              <w:pStyle w:val="BodyText"/>
              <w:tabs>
                <w:tab w:val="decimal" w:pos="115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60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137</w:t>
            </w:r>
          </w:p>
        </w:tc>
      </w:tr>
      <w:tr w:rsidR="00FA31F0" w:rsidRPr="005E6955" w:rsidTr="00904E30">
        <w:tc>
          <w:tcPr>
            <w:tcW w:w="4410" w:type="dxa"/>
          </w:tcPr>
          <w:p w:rsidR="00FA31F0" w:rsidRPr="007A03E1" w:rsidRDefault="00FA31F0" w:rsidP="00FA31F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530" w:type="dxa"/>
          </w:tcPr>
          <w:p w:rsidR="00FA31F0" w:rsidRPr="00C12557" w:rsidRDefault="00FA31F0" w:rsidP="00FA31F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1F0" w:rsidRPr="00867F7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1F0" w:rsidRPr="00C12557" w:rsidRDefault="00FA31F0" w:rsidP="00FA31F0">
            <w:pPr>
              <w:tabs>
                <w:tab w:val="decimal" w:pos="1062"/>
              </w:tabs>
              <w:spacing w:line="240" w:lineRule="atLeast"/>
              <w:ind w:right="78" w:hanging="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1F0" w:rsidRPr="00604263" w:rsidRDefault="00FA31F0" w:rsidP="00FA31F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1F0" w:rsidRPr="005E6955" w:rsidTr="00904E30">
        <w:tc>
          <w:tcPr>
            <w:tcW w:w="4410" w:type="dxa"/>
          </w:tcPr>
          <w:p w:rsidR="00FA31F0" w:rsidRPr="00C639E1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530" w:type="dxa"/>
          </w:tcPr>
          <w:p w:rsidR="00FA31F0" w:rsidRPr="00C12557" w:rsidRDefault="00AA298D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22,917</w:t>
            </w:r>
          </w:p>
        </w:tc>
        <w:tc>
          <w:tcPr>
            <w:tcW w:w="270" w:type="dxa"/>
          </w:tcPr>
          <w:p w:rsidR="00FA31F0" w:rsidRPr="00867F7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025A58">
            <w:pPr>
              <w:tabs>
                <w:tab w:val="decimal" w:pos="1150"/>
              </w:tabs>
              <w:spacing w:line="240" w:lineRule="atLeast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22,917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A63978" w:rsidRDefault="00FA31F0" w:rsidP="00FA31F0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16,107</w:t>
            </w:r>
          </w:p>
        </w:tc>
      </w:tr>
      <w:tr w:rsidR="00FA31F0" w:rsidRPr="005E6955" w:rsidTr="00904E30">
        <w:tc>
          <w:tcPr>
            <w:tcW w:w="4410" w:type="dxa"/>
          </w:tcPr>
          <w:p w:rsidR="00FA31F0" w:rsidRPr="00C12557" w:rsidRDefault="00FA31F0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FA31F0" w:rsidRPr="000458E9" w:rsidRDefault="00AA298D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2,136</w:t>
            </w:r>
          </w:p>
        </w:tc>
        <w:tc>
          <w:tcPr>
            <w:tcW w:w="270" w:type="dxa"/>
          </w:tcPr>
          <w:p w:rsidR="00FA31F0" w:rsidRPr="00C12557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FA31F0" w:rsidRPr="00FA31F0" w:rsidRDefault="00FA31F0" w:rsidP="00025A58">
            <w:pPr>
              <w:tabs>
                <w:tab w:val="decimal" w:pos="1150"/>
              </w:tabs>
              <w:spacing w:line="240" w:lineRule="atLeast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1F0">
              <w:rPr>
                <w:rFonts w:ascii="Angsana New" w:hAnsi="Angsana New"/>
                <w:sz w:val="30"/>
                <w:szCs w:val="30"/>
                <w:lang w:val="en-US"/>
              </w:rPr>
              <w:t>2,136</w:t>
            </w:r>
          </w:p>
        </w:tc>
        <w:tc>
          <w:tcPr>
            <w:tcW w:w="270" w:type="dxa"/>
          </w:tcPr>
          <w:p w:rsidR="00FA31F0" w:rsidRPr="00604263" w:rsidRDefault="00FA31F0" w:rsidP="00FA31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</w:tr>
      <w:tr w:rsidR="00011265" w:rsidRPr="005E6955" w:rsidTr="00904E30">
        <w:tc>
          <w:tcPr>
            <w:tcW w:w="4410" w:type="dxa"/>
          </w:tcPr>
          <w:p w:rsidR="00011265" w:rsidRDefault="00011265" w:rsidP="00FA31F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11265" w:rsidRPr="000458E9" w:rsidRDefault="00011265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11265" w:rsidRPr="00C12557" w:rsidRDefault="00011265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11265" w:rsidRPr="00FA31F0" w:rsidRDefault="00011265" w:rsidP="00FA31F0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11265" w:rsidRPr="00604263" w:rsidRDefault="00011265" w:rsidP="00FA31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1265" w:rsidRDefault="00011265" w:rsidP="00FA31F0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31F0" w:rsidRPr="00011265" w:rsidTr="00011265">
        <w:trPr>
          <w:trHeight w:val="317"/>
        </w:trPr>
        <w:tc>
          <w:tcPr>
            <w:tcW w:w="4410" w:type="dxa"/>
          </w:tcPr>
          <w:p w:rsidR="00FA31F0" w:rsidRPr="00011265" w:rsidRDefault="00FA31F0" w:rsidP="00FA31F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:rsidR="00FA31F0" w:rsidRPr="00011265" w:rsidRDefault="00FA31F0" w:rsidP="0001126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31F0" w:rsidRPr="00011265" w:rsidRDefault="00FA31F0" w:rsidP="0001126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A31F0" w:rsidRPr="00011265" w:rsidRDefault="00FA31F0" w:rsidP="0001126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A31F0" w:rsidRPr="00011265" w:rsidRDefault="00FA31F0" w:rsidP="0001126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011265" w:rsidRDefault="00FA31F0" w:rsidP="00011265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31F0" w:rsidRPr="005E6955" w:rsidTr="00904E30">
        <w:tc>
          <w:tcPr>
            <w:tcW w:w="4410" w:type="dxa"/>
          </w:tcPr>
          <w:p w:rsidR="00FA31F0" w:rsidRPr="008930E9" w:rsidRDefault="00FA31F0" w:rsidP="00FA31F0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FA31F0" w:rsidRPr="008930E9" w:rsidRDefault="00FA31F0" w:rsidP="00FA31F0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1F0" w:rsidRPr="008930E9" w:rsidRDefault="00FA31F0" w:rsidP="00FA31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FA31F0" w:rsidRPr="008930E9" w:rsidRDefault="00FA31F0" w:rsidP="00FA31F0">
            <w:pPr>
              <w:tabs>
                <w:tab w:val="decimal" w:pos="1224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A31F0" w:rsidRPr="008930E9" w:rsidRDefault="00FA31F0" w:rsidP="00FA31F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31F0" w:rsidRPr="006A23BD" w:rsidRDefault="00FA31F0" w:rsidP="00FA31F0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5E6955" w:rsidTr="004726EC">
        <w:tc>
          <w:tcPr>
            <w:tcW w:w="4410" w:type="dxa"/>
            <w:vAlign w:val="bottom"/>
          </w:tcPr>
          <w:p w:rsidR="00025A58" w:rsidRPr="008930E9" w:rsidRDefault="00025A58" w:rsidP="00025A58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  <w:shd w:val="clear" w:color="auto" w:fill="auto"/>
          </w:tcPr>
          <w:p w:rsidR="00025A58" w:rsidRPr="004726EC" w:rsidRDefault="00025A58" w:rsidP="00AA298D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sz w:val="30"/>
                <w:szCs w:val="30"/>
                <w:lang w:val="en-US"/>
              </w:rPr>
              <w:t>10,025</w:t>
            </w:r>
          </w:p>
        </w:tc>
        <w:tc>
          <w:tcPr>
            <w:tcW w:w="270" w:type="dxa"/>
            <w:shd w:val="clear" w:color="auto" w:fill="auto"/>
          </w:tcPr>
          <w:p w:rsidR="00025A58" w:rsidRPr="004726EC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4726EC" w:rsidRDefault="00025A58" w:rsidP="00025A58">
            <w:pPr>
              <w:tabs>
                <w:tab w:val="decimal" w:pos="1150"/>
              </w:tabs>
              <w:spacing w:line="240" w:lineRule="atLeast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sz w:val="30"/>
                <w:szCs w:val="30"/>
                <w:lang w:val="en-US"/>
              </w:rPr>
              <w:t>10,025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9,499</w:t>
            </w:r>
          </w:p>
        </w:tc>
      </w:tr>
      <w:tr w:rsidR="00025A58" w:rsidRPr="005E6955" w:rsidTr="004726EC">
        <w:tc>
          <w:tcPr>
            <w:tcW w:w="4410" w:type="dxa"/>
            <w:vAlign w:val="bottom"/>
          </w:tcPr>
          <w:p w:rsidR="00025A58" w:rsidRPr="008930E9" w:rsidRDefault="00025A58" w:rsidP="00025A58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25A58" w:rsidRPr="004726EC" w:rsidRDefault="00025A58" w:rsidP="00AA298D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:rsidR="00025A58" w:rsidRPr="004726EC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25A58" w:rsidRPr="004726EC" w:rsidRDefault="00025A58" w:rsidP="00025A58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025A58" w:rsidRPr="005E6955" w:rsidTr="004726EC">
        <w:tc>
          <w:tcPr>
            <w:tcW w:w="4410" w:type="dxa"/>
          </w:tcPr>
          <w:p w:rsidR="00025A58" w:rsidRPr="008930E9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A58" w:rsidRPr="004726EC" w:rsidRDefault="00025A58" w:rsidP="00AA298D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10,119</w:t>
            </w:r>
          </w:p>
        </w:tc>
        <w:tc>
          <w:tcPr>
            <w:tcW w:w="270" w:type="dxa"/>
            <w:shd w:val="clear" w:color="auto" w:fill="auto"/>
          </w:tcPr>
          <w:p w:rsidR="00025A58" w:rsidRPr="004726EC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5A58" w:rsidRPr="004726EC" w:rsidRDefault="00025A58" w:rsidP="00025A58">
            <w:pPr>
              <w:tabs>
                <w:tab w:val="decimal" w:pos="1150"/>
              </w:tabs>
              <w:spacing w:line="240" w:lineRule="atLeas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26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10,119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9,611</w:t>
            </w:r>
          </w:p>
        </w:tc>
      </w:tr>
      <w:bookmarkEnd w:id="1"/>
    </w:tbl>
    <w:p w:rsidR="00497389" w:rsidRPr="00F63BCB" w:rsidRDefault="00497389" w:rsidP="0043243A">
      <w:pPr>
        <w:pStyle w:val="Ang15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440"/>
        <w:gridCol w:w="270"/>
        <w:gridCol w:w="1440"/>
      </w:tblGrid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</w:tcPr>
          <w:p w:rsidR="00B67E3B" w:rsidRPr="00242972" w:rsidRDefault="00B67E3B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67E3B" w:rsidRPr="00EB7266" w:rsidRDefault="00B67E3B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  <w:vAlign w:val="bottom"/>
          </w:tcPr>
          <w:p w:rsidR="00B67E3B" w:rsidRPr="004A1B1D" w:rsidRDefault="00B67E3B" w:rsidP="00783240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39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639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:rsidR="00B67E3B" w:rsidRPr="00744476" w:rsidRDefault="00B67E3B" w:rsidP="0078324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7E3B" w:rsidRPr="00322005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B67E3B" w:rsidRPr="00D87537" w:rsidRDefault="00B67E3B" w:rsidP="00783240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B67E3B" w:rsidRPr="00D87537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67E3B" w:rsidRPr="005E6955" w:rsidTr="00A86501">
        <w:trPr>
          <w:cantSplit/>
          <w:trHeight w:val="397"/>
          <w:tblHeader/>
        </w:trPr>
        <w:tc>
          <w:tcPr>
            <w:tcW w:w="4410" w:type="dxa"/>
          </w:tcPr>
          <w:p w:rsidR="00B67E3B" w:rsidRPr="00DD78CE" w:rsidRDefault="00B67E3B" w:rsidP="00783240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:rsidR="00B67E3B" w:rsidRDefault="00B67E3B" w:rsidP="0078324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7E3B" w:rsidRPr="005E6955" w:rsidTr="00A86501">
        <w:tc>
          <w:tcPr>
            <w:tcW w:w="4410" w:type="dxa"/>
          </w:tcPr>
          <w:p w:rsidR="00B67E3B" w:rsidRPr="00C12557" w:rsidRDefault="00B67E3B" w:rsidP="00783240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:rsidR="00B67E3B" w:rsidRPr="000458E9" w:rsidRDefault="00B67E3B" w:rsidP="00783240">
            <w:pPr>
              <w:tabs>
                <w:tab w:val="decimal" w:pos="809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67E3B" w:rsidRPr="00604263" w:rsidRDefault="00B67E3B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7E3B" w:rsidRPr="00604263" w:rsidRDefault="00B67E3B" w:rsidP="00783240">
            <w:pPr>
              <w:tabs>
                <w:tab w:val="decimal" w:pos="882"/>
              </w:tabs>
              <w:spacing w:line="240" w:lineRule="atLeast"/>
              <w:ind w:left="-119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67E3B" w:rsidRPr="00604263" w:rsidRDefault="00B67E3B" w:rsidP="0078324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67E3B" w:rsidRPr="00604263" w:rsidRDefault="00B67E3B" w:rsidP="00783240">
            <w:pPr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58" w:rsidRPr="005E6955" w:rsidTr="00A86501">
        <w:tc>
          <w:tcPr>
            <w:tcW w:w="4410" w:type="dxa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1,720,111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1,720,111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EE000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641,661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2,061,556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2,061,556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EE000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1,452,648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12557" w:rsidRDefault="004D404A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025A5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</w:t>
            </w:r>
            <w:r w:rsidR="00025A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(ดูหมายเหตุ </w:t>
            </w:r>
            <w:r w:rsidR="00025A5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25A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105,988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105,988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Default="00025A58" w:rsidP="00025A58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2,979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EE000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2,868</w:t>
            </w:r>
          </w:p>
        </w:tc>
      </w:tr>
      <w:tr w:rsidR="00025A58" w:rsidRPr="005E6955" w:rsidTr="00B62387">
        <w:tc>
          <w:tcPr>
            <w:tcW w:w="4410" w:type="dxa"/>
          </w:tcPr>
          <w:p w:rsidR="00025A58" w:rsidRPr="00CD78A1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530" w:type="dxa"/>
          </w:tcPr>
          <w:p w:rsidR="00025A58" w:rsidRPr="00CD78A1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:rsidR="00025A58" w:rsidRPr="00CD78A1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CD78A1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270" w:type="dxa"/>
          </w:tcPr>
          <w:p w:rsidR="00025A58" w:rsidRPr="00CD78A1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25A58" w:rsidRPr="00EE000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</w:tr>
      <w:tr w:rsidR="00025A58" w:rsidRPr="005E6955" w:rsidTr="00B62387">
        <w:tc>
          <w:tcPr>
            <w:tcW w:w="4410" w:type="dxa"/>
          </w:tcPr>
          <w:p w:rsidR="00025A58" w:rsidRPr="00CD78A1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530" w:type="dxa"/>
          </w:tcPr>
          <w:p w:rsidR="00025A58" w:rsidRPr="00CD78A1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:rsidR="00025A58" w:rsidRPr="00CD78A1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270" w:type="dxa"/>
          </w:tcPr>
          <w:p w:rsidR="00025A58" w:rsidRPr="00CD78A1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25A58" w:rsidRPr="00EE000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</w:tr>
      <w:tr w:rsidR="00025A58" w:rsidRPr="00B67BB2" w:rsidTr="00A86501">
        <w:tc>
          <w:tcPr>
            <w:tcW w:w="4410" w:type="dxa"/>
            <w:shd w:val="clear" w:color="auto" w:fill="auto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shd w:val="clear" w:color="auto" w:fill="auto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1,180,000</w:t>
            </w:r>
          </w:p>
        </w:tc>
        <w:tc>
          <w:tcPr>
            <w:tcW w:w="270" w:type="dxa"/>
            <w:shd w:val="clear" w:color="auto" w:fill="auto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1,180,000</w:t>
            </w:r>
          </w:p>
        </w:tc>
        <w:tc>
          <w:tcPr>
            <w:tcW w:w="270" w:type="dxa"/>
            <w:shd w:val="clear" w:color="auto" w:fill="auto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1,416,000</w:t>
            </w:r>
          </w:p>
        </w:tc>
      </w:tr>
      <w:tr w:rsidR="00025A58" w:rsidRPr="00B67BB2" w:rsidTr="00A86501">
        <w:tc>
          <w:tcPr>
            <w:tcW w:w="4410" w:type="dxa"/>
            <w:shd w:val="clear" w:color="auto" w:fill="auto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025A58" w:rsidRPr="00C27575" w:rsidTr="00A86501">
        <w:tc>
          <w:tcPr>
            <w:tcW w:w="4410" w:type="dxa"/>
          </w:tcPr>
          <w:p w:rsidR="00025A58" w:rsidRPr="007A03E1" w:rsidRDefault="00025A58" w:rsidP="00025A58">
            <w:pPr>
              <w:ind w:right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025A58" w:rsidRPr="00C12557" w:rsidRDefault="00025A58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867F7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C12557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604263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A58" w:rsidRPr="005E6955" w:rsidTr="00A86501">
        <w:tc>
          <w:tcPr>
            <w:tcW w:w="4410" w:type="dxa"/>
          </w:tcPr>
          <w:p w:rsidR="00025A58" w:rsidRPr="007A03E1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30" w:type="dxa"/>
          </w:tcPr>
          <w:p w:rsidR="00025A58" w:rsidRPr="00C12557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1,177</w:t>
            </w:r>
          </w:p>
        </w:tc>
        <w:tc>
          <w:tcPr>
            <w:tcW w:w="270" w:type="dxa"/>
          </w:tcPr>
          <w:p w:rsidR="00025A58" w:rsidRPr="00867F7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1,177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4,549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639E1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30" w:type="dxa"/>
          </w:tcPr>
          <w:p w:rsidR="00025A58" w:rsidRPr="00C12557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9,187</w:t>
            </w:r>
          </w:p>
        </w:tc>
        <w:tc>
          <w:tcPr>
            <w:tcW w:w="270" w:type="dxa"/>
          </w:tcPr>
          <w:p w:rsidR="00025A58" w:rsidRPr="00867F7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9,187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3,507</w:t>
            </w:r>
          </w:p>
        </w:tc>
      </w:tr>
      <w:tr w:rsidR="00025A58" w:rsidRPr="00C27575" w:rsidTr="00A86501">
        <w:tc>
          <w:tcPr>
            <w:tcW w:w="4410" w:type="dxa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025A58" w:rsidRPr="000458E9" w:rsidRDefault="00AA298D" w:rsidP="00AA298D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8D7989">
            <w:pPr>
              <w:pStyle w:val="BodyText"/>
              <w:spacing w:after="0" w:line="240" w:lineRule="auto"/>
              <w:ind w:left="-98" w:right="-109" w:hanging="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AA34E2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639E1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530" w:type="dxa"/>
          </w:tcPr>
          <w:p w:rsidR="00025A58" w:rsidRPr="00C12557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49,017</w:t>
            </w:r>
          </w:p>
        </w:tc>
        <w:tc>
          <w:tcPr>
            <w:tcW w:w="270" w:type="dxa"/>
          </w:tcPr>
          <w:p w:rsidR="00025A58" w:rsidRPr="00867F7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49,017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34,645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C12557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:rsidR="00025A58" w:rsidRPr="000458E9" w:rsidRDefault="00AA298D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6,370</w:t>
            </w:r>
          </w:p>
        </w:tc>
        <w:tc>
          <w:tcPr>
            <w:tcW w:w="270" w:type="dxa"/>
          </w:tcPr>
          <w:p w:rsidR="00025A58" w:rsidRPr="00C12557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6,370</w:t>
            </w:r>
          </w:p>
        </w:tc>
        <w:tc>
          <w:tcPr>
            <w:tcW w:w="270" w:type="dxa"/>
          </w:tcPr>
          <w:p w:rsidR="00025A58" w:rsidRPr="00604263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AA3F7E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6,340</w:t>
            </w:r>
          </w:p>
        </w:tc>
      </w:tr>
      <w:tr w:rsidR="00025A58" w:rsidRPr="005E6955" w:rsidTr="00A86501">
        <w:tc>
          <w:tcPr>
            <w:tcW w:w="4410" w:type="dxa"/>
          </w:tcPr>
          <w:p w:rsidR="00025A58" w:rsidRPr="008930E9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</w:tcPr>
          <w:p w:rsidR="00025A58" w:rsidRPr="008930E9" w:rsidRDefault="00025A58" w:rsidP="00025A58">
            <w:pPr>
              <w:tabs>
                <w:tab w:val="decimal" w:pos="97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8930E9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25A58" w:rsidRPr="000458E9" w:rsidRDefault="00025A58" w:rsidP="00025A58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8930E9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8930E9" w:rsidRDefault="00025A58" w:rsidP="00025A58">
            <w:pPr>
              <w:tabs>
                <w:tab w:val="decimal" w:pos="1086"/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5E6955" w:rsidTr="00A86501">
        <w:tc>
          <w:tcPr>
            <w:tcW w:w="4410" w:type="dxa"/>
          </w:tcPr>
          <w:p w:rsidR="00025A58" w:rsidRPr="008930E9" w:rsidRDefault="00025A58" w:rsidP="00025A58">
            <w:pPr>
              <w:tabs>
                <w:tab w:val="left" w:pos="27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:rsidR="00025A58" w:rsidRPr="008930E9" w:rsidRDefault="00025A58" w:rsidP="00025A58">
            <w:pPr>
              <w:tabs>
                <w:tab w:val="decimal" w:pos="1310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8930E9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25A58" w:rsidRPr="000458E9" w:rsidRDefault="00025A58" w:rsidP="00025A58">
            <w:pPr>
              <w:tabs>
                <w:tab w:val="decimal" w:pos="962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5A58" w:rsidRPr="008930E9" w:rsidRDefault="00025A58" w:rsidP="00025A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5A58" w:rsidRPr="008930E9" w:rsidRDefault="00025A58" w:rsidP="00025A58">
            <w:pPr>
              <w:tabs>
                <w:tab w:val="decimal" w:pos="1086"/>
                <w:tab w:val="decimal" w:pos="1246"/>
              </w:tabs>
              <w:spacing w:line="240" w:lineRule="atLeast"/>
              <w:ind w:right="-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5E6955" w:rsidTr="00A86501">
        <w:tc>
          <w:tcPr>
            <w:tcW w:w="4410" w:type="dxa"/>
            <w:vAlign w:val="bottom"/>
          </w:tcPr>
          <w:p w:rsidR="00025A58" w:rsidRPr="008930E9" w:rsidRDefault="00025A58" w:rsidP="00025A58">
            <w:pPr>
              <w:spacing w:line="240" w:lineRule="auto"/>
              <w:ind w:firstLine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:rsidR="00025A58" w:rsidRPr="00025A58" w:rsidRDefault="00025A58" w:rsidP="00025A58">
            <w:pPr>
              <w:pStyle w:val="BodyText"/>
              <w:tabs>
                <w:tab w:val="decimal" w:pos="124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025A58">
              <w:rPr>
                <w:rFonts w:ascii="Angsana New" w:hAnsi="Angsana New"/>
                <w:sz w:val="30"/>
                <w:szCs w:val="30"/>
              </w:rPr>
              <w:t>31,015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025A58">
              <w:rPr>
                <w:rFonts w:ascii="Angsana New" w:hAnsi="Angsana New"/>
                <w:sz w:val="30"/>
                <w:szCs w:val="30"/>
              </w:rPr>
              <w:t>31,015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27,677</w:t>
            </w:r>
          </w:p>
        </w:tc>
      </w:tr>
      <w:tr w:rsidR="00025A58" w:rsidRPr="005E6955" w:rsidTr="00A86501">
        <w:tc>
          <w:tcPr>
            <w:tcW w:w="4410" w:type="dxa"/>
            <w:vAlign w:val="bottom"/>
          </w:tcPr>
          <w:p w:rsidR="00025A58" w:rsidRPr="008930E9" w:rsidRDefault="00025A58" w:rsidP="00025A58">
            <w:pPr>
              <w:spacing w:line="240" w:lineRule="auto"/>
              <w:ind w:firstLine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30E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25A58" w:rsidRPr="00025A58" w:rsidRDefault="00025A58" w:rsidP="00025A58">
            <w:pPr>
              <w:pStyle w:val="BodyText"/>
              <w:tabs>
                <w:tab w:val="decimal" w:pos="124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025A58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025A58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025A58" w:rsidRPr="005E6955" w:rsidTr="00652209">
        <w:tc>
          <w:tcPr>
            <w:tcW w:w="4410" w:type="dxa"/>
          </w:tcPr>
          <w:p w:rsidR="00025A58" w:rsidRPr="008930E9" w:rsidRDefault="00025A58" w:rsidP="00025A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23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A58" w:rsidRPr="00025A58" w:rsidRDefault="00025A58" w:rsidP="00025A58">
            <w:pPr>
              <w:pStyle w:val="BodyText"/>
              <w:tabs>
                <w:tab w:val="decimal" w:pos="124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B61D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,346</w:t>
            </w:r>
          </w:p>
        </w:tc>
        <w:tc>
          <w:tcPr>
            <w:tcW w:w="270" w:type="dxa"/>
          </w:tcPr>
          <w:p w:rsidR="00025A58" w:rsidRPr="00925A62" w:rsidRDefault="00025A58" w:rsidP="00025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A58" w:rsidRPr="00025A58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B61D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25A58">
              <w:rPr>
                <w:rFonts w:ascii="Angsana New" w:hAnsi="Angsana New"/>
                <w:b/>
                <w:bCs/>
                <w:sz w:val="30"/>
                <w:szCs w:val="30"/>
              </w:rPr>
              <w:t>,346</w:t>
            </w:r>
          </w:p>
        </w:tc>
        <w:tc>
          <w:tcPr>
            <w:tcW w:w="270" w:type="dxa"/>
          </w:tcPr>
          <w:p w:rsidR="00025A58" w:rsidRPr="008930E9" w:rsidRDefault="00025A58" w:rsidP="00025A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6A23BD" w:rsidRDefault="00025A58" w:rsidP="00025A58">
            <w:pPr>
              <w:pStyle w:val="BodyText"/>
              <w:tabs>
                <w:tab w:val="decimal" w:pos="1086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28,013</w:t>
            </w:r>
          </w:p>
        </w:tc>
      </w:tr>
    </w:tbl>
    <w:p w:rsidR="001450FF" w:rsidRPr="00F63BCB" w:rsidRDefault="001450FF" w:rsidP="00F514BE">
      <w:pPr>
        <w:pStyle w:val="Ang15"/>
        <w:tabs>
          <w:tab w:val="left" w:pos="1134"/>
        </w:tabs>
        <w:rPr>
          <w:sz w:val="20"/>
          <w:szCs w:val="20"/>
        </w:rPr>
      </w:pPr>
    </w:p>
    <w:p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43243A">
        <w:rPr>
          <w:rFonts w:hint="cs"/>
          <w:cs/>
        </w:rPr>
        <w:t xml:space="preserve">30 </w:t>
      </w:r>
      <w:r w:rsidR="00311EE4">
        <w:rPr>
          <w:rFonts w:hint="cs"/>
          <w:cs/>
        </w:rPr>
        <w:t>กันยา</w:t>
      </w:r>
      <w:r w:rsidR="0043243A">
        <w:rPr>
          <w:rFonts w:hint="cs"/>
          <w:cs/>
        </w:rPr>
        <w:t>ยน</w:t>
      </w:r>
      <w:r w:rsidR="0038525F" w:rsidRPr="00CA196F">
        <w:rPr>
          <w:rFonts w:hint="cs"/>
          <w:cs/>
        </w:rPr>
        <w:t xml:space="preserve"> </w:t>
      </w:r>
      <w:r w:rsidR="00317C85" w:rsidRPr="00CA196F">
        <w:rPr>
          <w:rFonts w:hint="cs"/>
          <w:cs/>
        </w:rPr>
        <w:t>256</w:t>
      </w:r>
      <w:r w:rsidR="00526BD5" w:rsidRPr="00CA196F">
        <w:t>2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317C85" w:rsidRPr="00CA196F">
        <w:rPr>
          <w:rFonts w:hint="cs"/>
          <w:cs/>
        </w:rPr>
        <w:t>31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317C85" w:rsidRPr="00CA196F">
        <w:rPr>
          <w:rFonts w:hint="cs"/>
          <w:cs/>
          <w:lang w:val="en-US"/>
        </w:rPr>
        <w:t>25</w:t>
      </w:r>
      <w:r w:rsidR="00317C85" w:rsidRPr="00CA196F">
        <w:rPr>
          <w:lang w:val="en-US"/>
        </w:rPr>
        <w:t>6</w:t>
      </w:r>
      <w:r w:rsidR="00526BD5" w:rsidRPr="00CA196F">
        <w:rPr>
          <w:lang w:val="en-US"/>
        </w:rPr>
        <w:t>1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:rsidR="00F34266" w:rsidRPr="00CA196F" w:rsidRDefault="00F34266" w:rsidP="00844DA0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CA196F">
        <w:tc>
          <w:tcPr>
            <w:tcW w:w="3959" w:type="dxa"/>
          </w:tcPr>
          <w:p w:rsidR="00CA196F" w:rsidRPr="00FC5BFF" w:rsidRDefault="00AD6DB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43A" w:rsidRPr="00D87537" w:rsidTr="00CA196F">
        <w:tc>
          <w:tcPr>
            <w:tcW w:w="3959" w:type="dxa"/>
          </w:tcPr>
          <w:p w:rsidR="0043243A" w:rsidRDefault="0043243A" w:rsidP="00432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43243A" w:rsidRPr="00F32380" w:rsidRDefault="00311EE4" w:rsidP="0043243A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43243A" w:rsidRPr="00F32380" w:rsidRDefault="00311EE4" w:rsidP="0043243A">
            <w:pPr>
              <w:pStyle w:val="Bo-Blankline"/>
              <w:ind w:left="-102" w:right="-94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43243A" w:rsidRDefault="0043243A" w:rsidP="0043243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FC5BFF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17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A196F" w:rsidRPr="00F32380" w:rsidRDefault="00CA196F" w:rsidP="00CA196F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A196F" w:rsidRDefault="00CA196F" w:rsidP="00CA196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A196F" w:rsidRPr="00D87537" w:rsidTr="00CA196F">
        <w:tc>
          <w:tcPr>
            <w:tcW w:w="3959" w:type="dxa"/>
          </w:tcPr>
          <w:p w:rsidR="00CA196F" w:rsidRPr="00970BCB" w:rsidRDefault="00CA196F" w:rsidP="00CA19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A196F" w:rsidRPr="00D87537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5A58" w:rsidRPr="00970BCB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025A58" w:rsidRPr="00604263" w:rsidRDefault="00AA298D" w:rsidP="00025A58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695,235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695,235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Pr="0033434F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25A58" w:rsidRPr="00604263" w:rsidRDefault="00025A58" w:rsidP="00025A58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080F53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25A58" w:rsidRPr="00970BCB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25A58" w:rsidRPr="00970BCB" w:rsidTr="00CA196F">
        <w:tc>
          <w:tcPr>
            <w:tcW w:w="3959" w:type="dxa"/>
          </w:tcPr>
          <w:p w:rsidR="00025A58" w:rsidRPr="00C12557" w:rsidRDefault="00025A58" w:rsidP="00025A58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025A58" w:rsidRPr="003362A8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025A58" w:rsidRPr="00FC5BFF" w:rsidTr="00CA196F">
        <w:trPr>
          <w:trHeight w:val="91"/>
        </w:trPr>
        <w:tc>
          <w:tcPr>
            <w:tcW w:w="3959" w:type="dxa"/>
          </w:tcPr>
          <w:p w:rsidR="00025A58" w:rsidRPr="00EA3DD2" w:rsidRDefault="00025A58" w:rsidP="00025A58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5A58" w:rsidRPr="00315E00" w:rsidRDefault="00AA298D" w:rsidP="00025A5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45" w:type="dxa"/>
          </w:tcPr>
          <w:p w:rsidR="00025A58" w:rsidRPr="0025051D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25A58" w:rsidRPr="00FC5BFF" w:rsidTr="00CA196F">
        <w:trPr>
          <w:trHeight w:val="91"/>
        </w:trPr>
        <w:tc>
          <w:tcPr>
            <w:tcW w:w="3959" w:type="dxa"/>
            <w:vAlign w:val="bottom"/>
          </w:tcPr>
          <w:p w:rsidR="00025A58" w:rsidRPr="00AD37E5" w:rsidRDefault="00025A58" w:rsidP="00025A5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315E00" w:rsidRDefault="00AA298D" w:rsidP="00025A58">
            <w:pPr>
              <w:pStyle w:val="Bo-Blankline"/>
              <w:tabs>
                <w:tab w:val="decimal" w:pos="95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695,329</w:t>
            </w:r>
          </w:p>
        </w:tc>
        <w:tc>
          <w:tcPr>
            <w:tcW w:w="236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025A58" w:rsidRPr="003362A8" w:rsidRDefault="00025A58" w:rsidP="00025A5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695,329</w:t>
            </w:r>
          </w:p>
        </w:tc>
        <w:tc>
          <w:tcPr>
            <w:tcW w:w="245" w:type="dxa"/>
          </w:tcPr>
          <w:p w:rsidR="00025A58" w:rsidRPr="0025051D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</w:tbl>
    <w:p w:rsidR="0044399C" w:rsidRPr="001450FF" w:rsidRDefault="001450FF" w:rsidP="00A45A34">
      <w:pPr>
        <w:pStyle w:val="Bo-Blankline"/>
        <w:rPr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4827CC" w:rsidRPr="00D87537" w:rsidTr="00F840E5">
        <w:tc>
          <w:tcPr>
            <w:tcW w:w="3959" w:type="dxa"/>
          </w:tcPr>
          <w:p w:rsidR="004827CC" w:rsidRPr="00E9732A" w:rsidRDefault="004827CC" w:rsidP="004827CC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827CC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4827CC" w:rsidRPr="00A82EE4" w:rsidRDefault="004827CC" w:rsidP="004827C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Default="00311EE4" w:rsidP="00311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1EE4" w:rsidRPr="00F32380" w:rsidRDefault="00311EE4" w:rsidP="00311EE4">
            <w:pPr>
              <w:pStyle w:val="Bo-Blankline"/>
              <w:ind w:left="-95" w:right="-111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Pr="00E9732A" w:rsidRDefault="00311EE4" w:rsidP="00311EE4">
            <w:pPr>
              <w:spacing w:line="240" w:lineRule="atLeast"/>
              <w:ind w:right="-10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Pr="00970BCB" w:rsidRDefault="00311EE4" w:rsidP="00311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311EE4" w:rsidRPr="00D87537" w:rsidRDefault="00311EE4" w:rsidP="00311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5A58" w:rsidRPr="00970BCB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025A58" w:rsidRPr="0033434F" w:rsidRDefault="006A1EE2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Pr="0033434F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025A58" w:rsidRPr="0033434F" w:rsidRDefault="00025A5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Pr="0033434F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(อ่อนนุช)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025A58" w:rsidRPr="0033434F" w:rsidRDefault="00CD3648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025A58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5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170" w:type="dxa"/>
          </w:tcPr>
          <w:p w:rsidR="00025A58" w:rsidRPr="0033434F" w:rsidRDefault="00CD3648" w:rsidP="00CD36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27,999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6429BE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27,999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6429BE" w:rsidP="006429BE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25A58" w:rsidRDefault="00025A5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</w:tcPr>
          <w:p w:rsidR="00025A58" w:rsidRPr="00A27D1E" w:rsidRDefault="00CD3648" w:rsidP="00025A58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:rsidR="00025A58" w:rsidRPr="00A27D1E" w:rsidRDefault="00CD3648" w:rsidP="00025A58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3,741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025A58" w:rsidRPr="00A27D1E" w:rsidRDefault="00CD3648" w:rsidP="00025A58">
            <w:pPr>
              <w:tabs>
                <w:tab w:val="decimal" w:pos="950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:rsidR="00025A58" w:rsidRPr="00A27D1E" w:rsidRDefault="00CD3648" w:rsidP="00025A58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62,405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62,405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5A58" w:rsidRPr="00A27D1E" w:rsidRDefault="00CD3648" w:rsidP="00025A58">
            <w:pPr>
              <w:tabs>
                <w:tab w:val="decimal" w:pos="950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025A58" w:rsidRPr="00080F53" w:rsidTr="00CA196F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111,353</w:t>
            </w:r>
          </w:p>
        </w:tc>
        <w:tc>
          <w:tcPr>
            <w:tcW w:w="236" w:type="dxa"/>
          </w:tcPr>
          <w:p w:rsidR="00025A58" w:rsidRPr="00911AD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35,845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111,353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35,857</w:t>
            </w:r>
          </w:p>
        </w:tc>
      </w:tr>
    </w:tbl>
    <w:p w:rsidR="00844DA0" w:rsidRDefault="00844DA0" w:rsidP="00D012EA">
      <w:pPr>
        <w:pStyle w:val="Bo-Blankline"/>
      </w:pPr>
    </w:p>
    <w:p w:rsidR="006A4D05" w:rsidRPr="006A4D05" w:rsidRDefault="006A4D05" w:rsidP="006A4D05">
      <w:pPr>
        <w:pStyle w:val="Ang15"/>
        <w:tabs>
          <w:tab w:val="left" w:pos="1134"/>
        </w:tabs>
      </w:pPr>
      <w:r w:rsidRPr="006A4D05">
        <w:rPr>
          <w:rFonts w:hint="cs"/>
          <w:cs/>
        </w:rPr>
        <w:t>เงินทดรองจ่ายแก่ผู้บริหารคนสำคัญจำนวน</w:t>
      </w:r>
      <w:r w:rsidRPr="006A4D05">
        <w:t> </w:t>
      </w:r>
      <w:r w:rsidRPr="006A4D05">
        <w:rPr>
          <w:rFonts w:hint="cs"/>
          <w:cs/>
        </w:rPr>
        <w:t>28</w:t>
      </w:r>
      <w:r w:rsidRPr="006A4D05">
        <w:t> </w:t>
      </w:r>
      <w:r w:rsidRPr="006A4D05">
        <w:rPr>
          <w:rFonts w:hint="cs"/>
          <w:cs/>
        </w:rPr>
        <w:t>ล้านบาท เป็นเงินทดรองจ่ายสำหรับการชำระทุนจดทะเบียนบริษัทใหม่ (ดูหมายเหตุ</w:t>
      </w:r>
      <w:r w:rsidRPr="006A4D05">
        <w:t> </w:t>
      </w:r>
      <w:r w:rsidRPr="006A4D05">
        <w:rPr>
          <w:rFonts w:hint="cs"/>
          <w:cs/>
        </w:rPr>
        <w:t>16)</w:t>
      </w:r>
      <w:r w:rsidRPr="006A4D05">
        <w:rPr>
          <w:cs/>
        </w:rPr>
        <w:t xml:space="preserve"> </w:t>
      </w:r>
    </w:p>
    <w:p w:rsidR="006A4D05" w:rsidRPr="00F63BCB" w:rsidRDefault="006A4D05" w:rsidP="00D012EA">
      <w:pPr>
        <w:pStyle w:val="Bo-Blankline"/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CA196F" w:rsidRPr="00D87537" w:rsidTr="00F840E5">
        <w:tc>
          <w:tcPr>
            <w:tcW w:w="3959" w:type="dxa"/>
          </w:tcPr>
          <w:p w:rsidR="00CA196F" w:rsidRPr="00EB7266" w:rsidRDefault="00CA196F" w:rsidP="00CA19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CA196F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CA196F" w:rsidRPr="00A82EE4" w:rsidRDefault="00CA196F" w:rsidP="00CA19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Default="00311EE4" w:rsidP="00311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1EE4" w:rsidRPr="00F32380" w:rsidRDefault="00311EE4" w:rsidP="00311EE4">
            <w:pPr>
              <w:pStyle w:val="Bo-Blankline"/>
              <w:ind w:left="-113" w:right="-12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Pr="00FC5BFF" w:rsidRDefault="00311EE4" w:rsidP="00311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311EE4" w:rsidRPr="00F32380" w:rsidRDefault="00311EE4" w:rsidP="00311EE4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311EE4" w:rsidRDefault="00311EE4" w:rsidP="00311EE4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11EE4" w:rsidRPr="00D87537" w:rsidTr="00F840E5">
        <w:tc>
          <w:tcPr>
            <w:tcW w:w="3959" w:type="dxa"/>
          </w:tcPr>
          <w:p w:rsidR="00311EE4" w:rsidRPr="00970BCB" w:rsidRDefault="00311EE4" w:rsidP="00311EE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311EE4" w:rsidRPr="00D87537" w:rsidRDefault="00311EE4" w:rsidP="00311EE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5A58" w:rsidRPr="00970BCB" w:rsidTr="00F840E5">
        <w:tc>
          <w:tcPr>
            <w:tcW w:w="3959" w:type="dxa"/>
          </w:tcPr>
          <w:p w:rsidR="00025A58" w:rsidRPr="00A27D1E" w:rsidRDefault="00025A58" w:rsidP="00025A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025A58" w:rsidRPr="0033434F" w:rsidRDefault="00CD3648" w:rsidP="00025A58">
            <w:pPr>
              <w:tabs>
                <w:tab w:val="decimal" w:pos="9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259,910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259,910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Pr="0033434F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A27D1E" w:rsidRDefault="00025A58" w:rsidP="00025A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025A58" w:rsidRPr="0033434F" w:rsidRDefault="00025A58" w:rsidP="00025A5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13"/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080F53" w:rsidTr="002A5D4D">
        <w:tc>
          <w:tcPr>
            <w:tcW w:w="3959" w:type="dxa"/>
          </w:tcPr>
          <w:p w:rsidR="00025A58" w:rsidRPr="00A27D1E" w:rsidRDefault="00025A58" w:rsidP="00025A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025A58" w:rsidRPr="0033434F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025A58" w:rsidRPr="00080F53" w:rsidTr="002A5D4D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</w:tcPr>
          <w:p w:rsidR="00025A58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1,584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A58" w:rsidRPr="00080F53" w:rsidTr="002A5D4D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25A58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25A58" w:rsidRDefault="00025A58" w:rsidP="00025A58">
            <w:pPr>
              <w:spacing w:line="240" w:lineRule="atLeast"/>
              <w:ind w:right="-90" w:hanging="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A58" w:rsidRPr="00080F53" w:rsidTr="00EA1363">
        <w:tc>
          <w:tcPr>
            <w:tcW w:w="3959" w:type="dxa"/>
          </w:tcPr>
          <w:p w:rsidR="00025A58" w:rsidRPr="00A27D1E" w:rsidRDefault="00025A58" w:rsidP="00025A5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4215CA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262,358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262,358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</w:tr>
    </w:tbl>
    <w:p w:rsidR="00F63BCB" w:rsidRDefault="00F63BCB" w:rsidP="00CC360F">
      <w:pPr>
        <w:pStyle w:val="Bo-Blankline"/>
      </w:pPr>
    </w:p>
    <w:p w:rsidR="00CC360F" w:rsidRPr="00477E41" w:rsidRDefault="00F63BCB" w:rsidP="00477E41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F840E5">
        <w:tc>
          <w:tcPr>
            <w:tcW w:w="3959" w:type="dxa"/>
          </w:tcPr>
          <w:p w:rsidR="00EA1363" w:rsidRPr="00A7698F" w:rsidRDefault="00EA1363" w:rsidP="00EA1363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521" w:type="dxa"/>
            <w:gridSpan w:val="3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EA13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9C7" w:rsidRPr="00D87537" w:rsidTr="00F840E5">
        <w:tc>
          <w:tcPr>
            <w:tcW w:w="3959" w:type="dxa"/>
          </w:tcPr>
          <w:p w:rsidR="00CC19C7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-140" w:right="-102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C19C7" w:rsidRPr="00D87537" w:rsidTr="00F840E5">
        <w:tc>
          <w:tcPr>
            <w:tcW w:w="3959" w:type="dxa"/>
          </w:tcPr>
          <w:p w:rsidR="00CC19C7" w:rsidRPr="00FC5BFF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C19C7" w:rsidRPr="00D87537" w:rsidTr="00F840E5">
        <w:tc>
          <w:tcPr>
            <w:tcW w:w="3959" w:type="dxa"/>
          </w:tcPr>
          <w:p w:rsidR="00CC19C7" w:rsidRPr="00970BCB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C19C7" w:rsidRPr="00D87537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5A58" w:rsidRPr="00970BCB" w:rsidTr="00F840E5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:rsidR="00025A58" w:rsidRPr="0033434F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68,098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Pr="0033434F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77,356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68,067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Pr="0033434F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77,324</w:t>
            </w:r>
          </w:p>
        </w:tc>
      </w:tr>
      <w:tr w:rsidR="00025A58" w:rsidRPr="00080F53" w:rsidTr="00F840E5">
        <w:tc>
          <w:tcPr>
            <w:tcW w:w="3959" w:type="dxa"/>
          </w:tcPr>
          <w:p w:rsidR="00025A58" w:rsidRPr="00522E6A" w:rsidRDefault="00025A58" w:rsidP="00025A5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025A58" w:rsidRPr="0033434F" w:rsidRDefault="00025A5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5A58" w:rsidRPr="00080F53" w:rsidTr="00F840E5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</w:tcPr>
          <w:p w:rsidR="00025A58" w:rsidRPr="0033434F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spacing w:line="240" w:lineRule="atLeas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spacing w:line="240" w:lineRule="atLeast"/>
              <w:ind w:right="-90" w:hanging="1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5A58" w:rsidRPr="00080F53" w:rsidTr="00EA1363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:rsidR="00025A58" w:rsidRDefault="00CD3648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</w:tr>
      <w:tr w:rsidR="00025A58" w:rsidRPr="00080F53" w:rsidTr="00EA1363">
        <w:tc>
          <w:tcPr>
            <w:tcW w:w="3959" w:type="dxa"/>
          </w:tcPr>
          <w:p w:rsidR="00025A58" w:rsidRPr="00C12557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</w:tcPr>
          <w:p w:rsidR="00025A58" w:rsidRDefault="00CD3648" w:rsidP="00CD364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025A58" w:rsidP="00025A58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5A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025A58" w:rsidRPr="00080F53" w:rsidTr="00EA1363">
        <w:tc>
          <w:tcPr>
            <w:tcW w:w="3959" w:type="dxa"/>
          </w:tcPr>
          <w:p w:rsidR="00025A58" w:rsidRDefault="00025A58" w:rsidP="00025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:rsidR="00025A58" w:rsidRDefault="00A216CC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53,424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025A58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025A58" w:rsidRPr="00025A58" w:rsidRDefault="00A216CC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53,424</w:t>
            </w:r>
          </w:p>
        </w:tc>
        <w:tc>
          <w:tcPr>
            <w:tcW w:w="245" w:type="dxa"/>
          </w:tcPr>
          <w:p w:rsidR="00025A58" w:rsidRPr="00970BC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025A58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025A58" w:rsidRPr="00080F53" w:rsidTr="00EA1363">
        <w:tc>
          <w:tcPr>
            <w:tcW w:w="3959" w:type="dxa"/>
            <w:vAlign w:val="bottom"/>
          </w:tcPr>
          <w:p w:rsidR="00025A58" w:rsidRPr="00AD37E5" w:rsidRDefault="00025A58" w:rsidP="00025A5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DC0C63" w:rsidRDefault="00A216CC" w:rsidP="00025A5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121,979</w:t>
            </w:r>
          </w:p>
        </w:tc>
        <w:tc>
          <w:tcPr>
            <w:tcW w:w="236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79,824</w:t>
            </w:r>
          </w:p>
        </w:tc>
        <w:tc>
          <w:tcPr>
            <w:tcW w:w="260" w:type="dxa"/>
          </w:tcPr>
          <w:p w:rsidR="00025A58" w:rsidRPr="00BE704B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025A58" w:rsidRDefault="00A216CC" w:rsidP="00025A5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121,948</w:t>
            </w:r>
          </w:p>
        </w:tc>
        <w:tc>
          <w:tcPr>
            <w:tcW w:w="245" w:type="dxa"/>
          </w:tcPr>
          <w:p w:rsidR="00025A58" w:rsidRPr="008A7286" w:rsidRDefault="00025A58" w:rsidP="00025A58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025A58" w:rsidRPr="00911ADB" w:rsidRDefault="00025A58" w:rsidP="00025A58">
            <w:pPr>
              <w:tabs>
                <w:tab w:val="decimal" w:pos="9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79,792</w:t>
            </w:r>
          </w:p>
        </w:tc>
      </w:tr>
    </w:tbl>
    <w:p w:rsidR="00EA1363" w:rsidRPr="00F63BCB" w:rsidRDefault="00EA1363" w:rsidP="00D012EA">
      <w:pPr>
        <w:pStyle w:val="Bo-Blankline"/>
        <w:rPr>
          <w:lang w:val="en-US"/>
        </w:rPr>
      </w:pPr>
    </w:p>
    <w:p w:rsidR="001229FB" w:rsidRPr="00B210DE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3248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F63BCB" w:rsidRDefault="001229FB" w:rsidP="004827CC">
      <w:pPr>
        <w:pStyle w:val="Ang15"/>
        <w:rPr>
          <w:sz w:val="20"/>
          <w:szCs w:val="20"/>
        </w:rPr>
      </w:pPr>
    </w:p>
    <w:p w:rsidR="001229FB" w:rsidRDefault="0051745E" w:rsidP="00AB364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D306F">
        <w:rPr>
          <w:rFonts w:ascii="Angsana New" w:hAnsi="Angsana New"/>
          <w:spacing w:val="2"/>
          <w:sz w:val="30"/>
          <w:szCs w:val="30"/>
          <w:cs/>
        </w:rPr>
        <w:t>บริษัททำสัญญาเช่าที่ดิน</w:t>
      </w:r>
      <w:r w:rsidR="00E963F5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อาคาร</w:t>
      </w:r>
      <w:r w:rsidR="00A5584E" w:rsidRPr="001D306F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="0076173F" w:rsidRPr="001D306F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3E198D" w:rsidRPr="001D306F">
        <w:rPr>
          <w:rFonts w:ascii="Angsana New" w:hAnsi="Angsana New" w:hint="cs"/>
          <w:spacing w:val="2"/>
          <w:sz w:val="30"/>
          <w:szCs w:val="30"/>
          <w:cs/>
        </w:rPr>
        <w:t>โรงงาน</w:t>
      </w:r>
      <w:r w:rsidR="001229FB" w:rsidRPr="001D306F">
        <w:rPr>
          <w:rFonts w:ascii="Angsana New" w:hAnsi="Angsana New"/>
          <w:spacing w:val="2"/>
          <w:sz w:val="30"/>
          <w:szCs w:val="30"/>
          <w:cs/>
        </w:rPr>
        <w:t>กับกิจการที่เกี่ยวข้องกัน</w:t>
      </w:r>
      <w:r w:rsidRPr="001D306F">
        <w:rPr>
          <w:rFonts w:ascii="Angsana New" w:hAnsi="Angsana New" w:hint="cs"/>
          <w:spacing w:val="2"/>
          <w:sz w:val="30"/>
          <w:szCs w:val="30"/>
          <w:cs/>
        </w:rPr>
        <w:t>หลายสัญญา</w:t>
      </w:r>
      <w:r w:rsidR="00A5584E" w:rsidRPr="001D306F">
        <w:rPr>
          <w:rFonts w:ascii="Angsana New" w:hAnsi="Angsana New"/>
          <w:spacing w:val="2"/>
          <w:sz w:val="30"/>
          <w:szCs w:val="30"/>
          <w:cs/>
        </w:rPr>
        <w:t xml:space="preserve"> กำหนดระยะเวลา</w:t>
      </w:r>
      <w:r w:rsidR="001D306F" w:rsidRPr="001D306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317C85" w:rsidRPr="001D306F">
        <w:rPr>
          <w:rFonts w:ascii="Angsana New" w:hAnsi="Angsana New"/>
          <w:spacing w:val="2"/>
          <w:sz w:val="30"/>
          <w:szCs w:val="30"/>
        </w:rPr>
        <w:t>3</w:t>
      </w:r>
      <w:r w:rsidR="003E198D">
        <w:rPr>
          <w:rFonts w:ascii="Angsana New" w:hAnsi="Angsana New" w:hint="cs"/>
          <w:sz w:val="30"/>
          <w:szCs w:val="30"/>
          <w:cs/>
        </w:rPr>
        <w:t xml:space="preserve"> ปี</w:t>
      </w:r>
      <w:r w:rsidR="00D263A3">
        <w:rPr>
          <w:rFonts w:ascii="Angsana New" w:hAnsi="Angsana New" w:hint="cs"/>
          <w:sz w:val="30"/>
          <w:szCs w:val="30"/>
          <w:cs/>
        </w:rPr>
        <w:t xml:space="preserve"> </w:t>
      </w:r>
      <w:r w:rsidR="003E198D">
        <w:rPr>
          <w:rFonts w:ascii="Angsana New" w:hAnsi="Angsana New" w:hint="cs"/>
          <w:sz w:val="30"/>
          <w:szCs w:val="30"/>
          <w:cs/>
        </w:rPr>
        <w:t>ถึง</w:t>
      </w:r>
      <w:r w:rsidR="00A5584E"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 w:hint="cs"/>
          <w:sz w:val="30"/>
          <w:szCs w:val="30"/>
          <w:cs/>
        </w:rPr>
        <w:t>30</w:t>
      </w:r>
      <w:r w:rsidR="003E198D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F63BCB" w:rsidRPr="00A16777" w:rsidTr="00276D77">
        <w:trPr>
          <w:trHeight w:val="659"/>
          <w:tblHeader/>
        </w:trPr>
        <w:tc>
          <w:tcPr>
            <w:tcW w:w="3261" w:type="pct"/>
            <w:vAlign w:val="bottom"/>
          </w:tcPr>
          <w:p w:rsidR="00F63BCB" w:rsidRPr="00526E2F" w:rsidRDefault="00F63BCB" w:rsidP="00276D77">
            <w:pPr>
              <w:ind w:firstLine="3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C19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F63BCB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F63BCB" w:rsidRPr="00526E2F" w:rsidRDefault="00F63BCB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63BCB" w:rsidRPr="00485AA2" w:rsidTr="00276D77">
        <w:trPr>
          <w:tblHeader/>
        </w:trPr>
        <w:tc>
          <w:tcPr>
            <w:tcW w:w="3261" w:type="pct"/>
          </w:tcPr>
          <w:p w:rsidR="00F63BCB" w:rsidRDefault="00F63BCB" w:rsidP="000274C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F63BCB" w:rsidRPr="00526E2F" w:rsidRDefault="00F63BCB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76D7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76D77" w:rsidRPr="00485AA2" w:rsidTr="00276D77">
        <w:tc>
          <w:tcPr>
            <w:tcW w:w="3261" w:type="pct"/>
          </w:tcPr>
          <w:p w:rsidR="00276D77" w:rsidRPr="0028067D" w:rsidRDefault="00276D77" w:rsidP="00276D77">
            <w:pPr>
              <w:spacing w:line="240" w:lineRule="atLeast"/>
              <w:ind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828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76D77" w:rsidRPr="00F4323B" w:rsidRDefault="00276D77" w:rsidP="00276D7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D77" w:rsidRPr="00485AA2" w:rsidTr="00276D77">
        <w:tc>
          <w:tcPr>
            <w:tcW w:w="3261" w:type="pct"/>
          </w:tcPr>
          <w:p w:rsidR="00276D77" w:rsidRPr="0028067D" w:rsidRDefault="00276D77" w:rsidP="00276D77">
            <w:pPr>
              <w:spacing w:line="240" w:lineRule="atLeast"/>
              <w:ind w:left="250" w:right="-126" w:firstLine="344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828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276D77" w:rsidRPr="00F4323B" w:rsidRDefault="00276D77" w:rsidP="00276D7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276D77" w:rsidRPr="00F4323B" w:rsidRDefault="00276D77" w:rsidP="00276D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01B" w:rsidRPr="00485AA2" w:rsidTr="00276D77">
        <w:tc>
          <w:tcPr>
            <w:tcW w:w="3261" w:type="pct"/>
          </w:tcPr>
          <w:p w:rsidR="0010001B" w:rsidRPr="00E40450" w:rsidRDefault="0010001B" w:rsidP="0010001B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10001B" w:rsidRPr="0010001B" w:rsidRDefault="0010001B" w:rsidP="0010001B">
            <w:pPr>
              <w:tabs>
                <w:tab w:val="decimal" w:pos="124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25,806</w:t>
            </w:r>
          </w:p>
        </w:tc>
        <w:tc>
          <w:tcPr>
            <w:tcW w:w="131" w:type="pct"/>
          </w:tcPr>
          <w:p w:rsidR="0010001B" w:rsidRPr="00F4323B" w:rsidRDefault="0010001B" w:rsidP="0010001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10001B" w:rsidRPr="0010001B" w:rsidRDefault="0010001B" w:rsidP="0010001B">
            <w:pPr>
              <w:tabs>
                <w:tab w:val="decimal" w:pos="11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25,806</w:t>
            </w:r>
          </w:p>
        </w:tc>
      </w:tr>
      <w:tr w:rsidR="0010001B" w:rsidRPr="00485AA2" w:rsidTr="00276D77">
        <w:tc>
          <w:tcPr>
            <w:tcW w:w="3261" w:type="pct"/>
          </w:tcPr>
          <w:p w:rsidR="0010001B" w:rsidRPr="00E40450" w:rsidRDefault="0010001B" w:rsidP="0010001B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10001B" w:rsidRPr="0010001B" w:rsidRDefault="0010001B" w:rsidP="0010001B">
            <w:pPr>
              <w:tabs>
                <w:tab w:val="decimal" w:pos="124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106,995</w:t>
            </w:r>
          </w:p>
        </w:tc>
        <w:tc>
          <w:tcPr>
            <w:tcW w:w="131" w:type="pct"/>
          </w:tcPr>
          <w:p w:rsidR="0010001B" w:rsidRPr="00F4323B" w:rsidRDefault="0010001B" w:rsidP="0010001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10001B" w:rsidRPr="0010001B" w:rsidRDefault="0010001B" w:rsidP="0010001B">
            <w:pPr>
              <w:tabs>
                <w:tab w:val="decimal" w:pos="11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106,995</w:t>
            </w:r>
          </w:p>
        </w:tc>
      </w:tr>
      <w:tr w:rsidR="0010001B" w:rsidRPr="00485AA2" w:rsidTr="00276D77">
        <w:tc>
          <w:tcPr>
            <w:tcW w:w="3261" w:type="pct"/>
          </w:tcPr>
          <w:p w:rsidR="0010001B" w:rsidRPr="00E40450" w:rsidRDefault="0010001B" w:rsidP="0010001B">
            <w:pPr>
              <w:spacing w:line="240" w:lineRule="atLeast"/>
              <w:ind w:left="-24" w:right="65" w:firstLine="34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4045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8" w:type="pct"/>
          </w:tcPr>
          <w:p w:rsidR="0010001B" w:rsidRPr="0010001B" w:rsidRDefault="0010001B" w:rsidP="0010001B">
            <w:pPr>
              <w:tabs>
                <w:tab w:val="decimal" w:pos="124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486,695</w:t>
            </w:r>
          </w:p>
        </w:tc>
        <w:tc>
          <w:tcPr>
            <w:tcW w:w="131" w:type="pct"/>
          </w:tcPr>
          <w:p w:rsidR="0010001B" w:rsidRPr="00F4323B" w:rsidRDefault="0010001B" w:rsidP="0010001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10001B" w:rsidRPr="0010001B" w:rsidRDefault="0010001B" w:rsidP="0010001B">
            <w:pPr>
              <w:tabs>
                <w:tab w:val="decimal" w:pos="11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486,695</w:t>
            </w:r>
          </w:p>
        </w:tc>
      </w:tr>
      <w:tr w:rsidR="0010001B" w:rsidRPr="00247EE4" w:rsidTr="00652209">
        <w:tc>
          <w:tcPr>
            <w:tcW w:w="3261" w:type="pct"/>
          </w:tcPr>
          <w:p w:rsidR="0010001B" w:rsidRPr="00537A61" w:rsidRDefault="0010001B" w:rsidP="0010001B">
            <w:pPr>
              <w:pStyle w:val="BodyText"/>
              <w:spacing w:after="0"/>
              <w:ind w:left="345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01B" w:rsidRPr="0010001B" w:rsidRDefault="0010001B" w:rsidP="0010001B">
            <w:pPr>
              <w:tabs>
                <w:tab w:val="decimal" w:pos="124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619,496</w:t>
            </w:r>
          </w:p>
        </w:tc>
        <w:tc>
          <w:tcPr>
            <w:tcW w:w="131" w:type="pct"/>
          </w:tcPr>
          <w:p w:rsidR="0010001B" w:rsidRPr="00537A61" w:rsidRDefault="0010001B" w:rsidP="0010001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001B" w:rsidRPr="0010001B" w:rsidRDefault="0010001B" w:rsidP="0010001B">
            <w:pPr>
              <w:tabs>
                <w:tab w:val="decimal" w:pos="11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619,496</w:t>
            </w:r>
          </w:p>
        </w:tc>
      </w:tr>
    </w:tbl>
    <w:p w:rsidR="00031E80" w:rsidRPr="00276D77" w:rsidRDefault="00031E80" w:rsidP="004827CC">
      <w:pPr>
        <w:pStyle w:val="Ang15"/>
        <w:rPr>
          <w:sz w:val="20"/>
          <w:szCs w:val="20"/>
        </w:rPr>
      </w:pPr>
    </w:p>
    <w:p w:rsidR="00276D77" w:rsidRDefault="003E198D" w:rsidP="000C4B55">
      <w:pPr>
        <w:pStyle w:val="Bo-Blankline"/>
        <w:ind w:left="900"/>
        <w:jc w:val="thaiDistribute"/>
        <w:rPr>
          <w:i/>
          <w:iCs/>
          <w:sz w:val="30"/>
          <w:szCs w:val="30"/>
          <w:cs/>
          <w:lang w:val="en-US"/>
        </w:rPr>
      </w:pPr>
      <w:r w:rsidRPr="0048630A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Pr="00EC5744">
        <w:rPr>
          <w:rFonts w:hint="cs"/>
          <w:spacing w:val="4"/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F91F2D">
        <w:rPr>
          <w:rFonts w:hint="cs"/>
          <w:spacing w:val="4"/>
          <w:sz w:val="30"/>
          <w:szCs w:val="30"/>
          <w:cs/>
        </w:rPr>
        <w:t xml:space="preserve">30 </w:t>
      </w:r>
      <w:r w:rsidR="00CC19C7">
        <w:rPr>
          <w:rFonts w:hint="cs"/>
          <w:spacing w:val="4"/>
          <w:sz w:val="30"/>
          <w:szCs w:val="30"/>
          <w:cs/>
        </w:rPr>
        <w:t>กันยา</w:t>
      </w:r>
      <w:r w:rsidR="00F91F2D">
        <w:rPr>
          <w:rFonts w:hint="cs"/>
          <w:spacing w:val="4"/>
          <w:sz w:val="30"/>
          <w:szCs w:val="30"/>
          <w:cs/>
        </w:rPr>
        <w:t>ยน</w:t>
      </w:r>
      <w:r w:rsidRPr="00EC5744">
        <w:rPr>
          <w:rFonts w:hint="cs"/>
          <w:spacing w:val="4"/>
          <w:sz w:val="30"/>
          <w:szCs w:val="30"/>
          <w:cs/>
        </w:rPr>
        <w:t xml:space="preserve"> </w:t>
      </w:r>
      <w:r w:rsidR="00317C85" w:rsidRPr="00EC5744">
        <w:rPr>
          <w:rFonts w:hint="cs"/>
          <w:spacing w:val="4"/>
          <w:sz w:val="30"/>
          <w:szCs w:val="30"/>
          <w:cs/>
        </w:rPr>
        <w:t>256</w:t>
      </w:r>
      <w:r w:rsidR="00991AED" w:rsidRPr="00EC5744">
        <w:rPr>
          <w:spacing w:val="4"/>
          <w:sz w:val="30"/>
          <w:szCs w:val="30"/>
        </w:rPr>
        <w:t>2</w:t>
      </w:r>
      <w:r w:rsidRPr="00EC5744">
        <w:rPr>
          <w:rFonts w:hint="cs"/>
          <w:spacing w:val="4"/>
          <w:sz w:val="30"/>
          <w:szCs w:val="30"/>
          <w:cs/>
        </w:rPr>
        <w:t xml:space="preserve"> เป็นจำนวน</w:t>
      </w:r>
      <w:r w:rsidR="000C4B55" w:rsidRPr="00EC5744">
        <w:rPr>
          <w:spacing w:val="4"/>
          <w:sz w:val="30"/>
          <w:szCs w:val="30"/>
        </w:rPr>
        <w:t xml:space="preserve"> </w:t>
      </w:r>
      <w:r w:rsidR="005C74EF">
        <w:rPr>
          <w:spacing w:val="4"/>
          <w:sz w:val="30"/>
          <w:szCs w:val="30"/>
        </w:rPr>
        <w:t>255</w:t>
      </w:r>
      <w:r w:rsidRPr="00C3604E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1D306F">
        <w:rPr>
          <w:spacing w:val="2"/>
          <w:sz w:val="30"/>
          <w:szCs w:val="30"/>
        </w:rPr>
        <w:t xml:space="preserve"> </w:t>
      </w:r>
      <w:r w:rsidRPr="001D306F">
        <w:rPr>
          <w:rFonts w:hint="cs"/>
          <w:i/>
          <w:iCs/>
          <w:spacing w:val="2"/>
          <w:sz w:val="30"/>
          <w:szCs w:val="30"/>
          <w:cs/>
        </w:rPr>
        <w:t>(</w:t>
      </w:r>
      <w:r w:rsidR="00317C85" w:rsidRPr="001D306F">
        <w:rPr>
          <w:i/>
          <w:iCs/>
          <w:spacing w:val="2"/>
          <w:sz w:val="30"/>
          <w:szCs w:val="30"/>
        </w:rPr>
        <w:t>31</w:t>
      </w:r>
      <w:r w:rsidR="00A84617">
        <w:rPr>
          <w:i/>
          <w:iCs/>
          <w:sz w:val="30"/>
          <w:szCs w:val="30"/>
        </w:rPr>
        <w:t xml:space="preserve"> </w:t>
      </w:r>
      <w:r w:rsidR="00A84617">
        <w:rPr>
          <w:rFonts w:hint="cs"/>
          <w:i/>
          <w:iCs/>
          <w:sz w:val="30"/>
          <w:szCs w:val="30"/>
          <w:cs/>
        </w:rPr>
        <w:t>ธันวาคม</w:t>
      </w:r>
      <w:r w:rsidR="00A84617">
        <w:rPr>
          <w:i/>
          <w:iCs/>
          <w:sz w:val="30"/>
          <w:szCs w:val="30"/>
        </w:rPr>
        <w:t xml:space="preserve"> </w:t>
      </w:r>
      <w:r w:rsidR="00317C85">
        <w:rPr>
          <w:rFonts w:hint="cs"/>
          <w:i/>
          <w:iCs/>
          <w:sz w:val="30"/>
          <w:szCs w:val="30"/>
          <w:cs/>
        </w:rPr>
        <w:t>25</w:t>
      </w:r>
      <w:r w:rsidR="00317C85">
        <w:rPr>
          <w:i/>
          <w:iCs/>
          <w:sz w:val="30"/>
          <w:szCs w:val="30"/>
        </w:rPr>
        <w:t>6</w:t>
      </w:r>
      <w:r w:rsidR="00991AED">
        <w:rPr>
          <w:i/>
          <w:iCs/>
          <w:sz w:val="30"/>
          <w:szCs w:val="30"/>
        </w:rPr>
        <w:t>1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="00317C85">
        <w:rPr>
          <w:i/>
          <w:iCs/>
          <w:sz w:val="30"/>
          <w:szCs w:val="30"/>
          <w:lang w:val="en-US"/>
        </w:rPr>
        <w:t>1</w:t>
      </w:r>
      <w:r w:rsidR="00991AED">
        <w:rPr>
          <w:i/>
          <w:iCs/>
          <w:sz w:val="30"/>
          <w:szCs w:val="30"/>
          <w:lang w:val="en-US"/>
        </w:rPr>
        <w:t>6</w:t>
      </w:r>
      <w:r w:rsidR="00317C85">
        <w:rPr>
          <w:i/>
          <w:iCs/>
          <w:sz w:val="30"/>
          <w:szCs w:val="30"/>
          <w:lang w:val="en-US"/>
        </w:rPr>
        <w:t>8</w:t>
      </w:r>
      <w:r>
        <w:rPr>
          <w:rFonts w:hint="cs"/>
          <w:i/>
          <w:iCs/>
          <w:sz w:val="30"/>
          <w:szCs w:val="30"/>
          <w:cs/>
          <w:lang w:val="en-US"/>
        </w:rPr>
        <w:t xml:space="preserve"> 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276D77" w:rsidRDefault="00276D77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 w:eastAsia="x-none"/>
        </w:rPr>
      </w:pPr>
      <w:r>
        <w:rPr>
          <w:i/>
          <w:iCs/>
          <w:sz w:val="30"/>
          <w:szCs w:val="30"/>
          <w:cs/>
          <w:lang w:val="en-US"/>
        </w:rPr>
        <w:br w:type="page"/>
      </w:r>
    </w:p>
    <w:p w:rsidR="00234C45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Default="006554A2" w:rsidP="006554A2">
      <w:pPr>
        <w:pStyle w:val="Bo-Blankline"/>
      </w:pPr>
    </w:p>
    <w:p w:rsidR="006554A2" w:rsidRPr="00E7328A" w:rsidRDefault="006554A2" w:rsidP="00380B3E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17C85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:rsidR="00E7328A" w:rsidRDefault="00E7328A" w:rsidP="00E7328A">
      <w:pPr>
        <w:pStyle w:val="Bo-Blankline"/>
        <w:rPr>
          <w:lang w:val="en-US"/>
        </w:rPr>
      </w:pPr>
    </w:p>
    <w:p w:rsidR="003F0D6A" w:rsidRPr="00AC36F8" w:rsidRDefault="00104178" w:rsidP="00AC36F8">
      <w:pPr>
        <w:pStyle w:val="Caption"/>
      </w:pPr>
      <w:r w:rsidRPr="00B210DE">
        <w:rPr>
          <w:cs/>
        </w:rPr>
        <w:t>เงิน</w:t>
      </w:r>
      <w:r w:rsidR="00CF5967" w:rsidRPr="00CF5967">
        <w:rPr>
          <w:cs/>
        </w:rPr>
        <w:t>ลงทุนอื่น</w:t>
      </w:r>
    </w:p>
    <w:p w:rsidR="007863B5" w:rsidRDefault="007863B5" w:rsidP="007863B5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170"/>
        <w:gridCol w:w="236"/>
        <w:gridCol w:w="1115"/>
        <w:gridCol w:w="260"/>
        <w:gridCol w:w="1090"/>
        <w:gridCol w:w="245"/>
        <w:gridCol w:w="1195"/>
      </w:tblGrid>
      <w:tr w:rsidR="00EA1363" w:rsidRPr="00D87537" w:rsidTr="00797D80">
        <w:tc>
          <w:tcPr>
            <w:tcW w:w="3959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9C7" w:rsidRPr="00D87537" w:rsidTr="00797D80">
        <w:tc>
          <w:tcPr>
            <w:tcW w:w="3959" w:type="dxa"/>
          </w:tcPr>
          <w:p w:rsidR="00CC19C7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C19C7" w:rsidRPr="00D87537" w:rsidTr="00797D80">
        <w:tc>
          <w:tcPr>
            <w:tcW w:w="3959" w:type="dxa"/>
          </w:tcPr>
          <w:p w:rsidR="00CC19C7" w:rsidRPr="00FC5BFF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C19C7" w:rsidRPr="00D87537" w:rsidTr="00797D80">
        <w:tc>
          <w:tcPr>
            <w:tcW w:w="3959" w:type="dxa"/>
          </w:tcPr>
          <w:p w:rsidR="00CC19C7" w:rsidRPr="00970BCB" w:rsidRDefault="00CC19C7" w:rsidP="00CC19C7">
            <w:pPr>
              <w:spacing w:line="240" w:lineRule="atLeast"/>
              <w:ind w:left="-105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:rsidR="00CC19C7" w:rsidRPr="00D87537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19C7" w:rsidRPr="00970BCB" w:rsidTr="00797D80">
        <w:tc>
          <w:tcPr>
            <w:tcW w:w="3959" w:type="dxa"/>
          </w:tcPr>
          <w:p w:rsidR="00CC19C7" w:rsidRPr="00E34840" w:rsidRDefault="00CC19C7" w:rsidP="00CC19C7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:rsidR="00CC19C7" w:rsidRPr="0033434F" w:rsidRDefault="00CC19C7" w:rsidP="00CC19C7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19C7" w:rsidRPr="00BE704B" w:rsidRDefault="00CC19C7" w:rsidP="00CC19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CC19C7" w:rsidRPr="0033434F" w:rsidRDefault="00CC19C7" w:rsidP="00CC19C7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CC19C7" w:rsidRPr="00BE704B" w:rsidRDefault="00CC19C7" w:rsidP="00CC19C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ED338C" w:rsidRDefault="00CC19C7" w:rsidP="00CC19C7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CC19C7" w:rsidRPr="00970BCB" w:rsidRDefault="00CC19C7" w:rsidP="00CC19C7">
            <w:pPr>
              <w:pStyle w:val="Bo-Blankline"/>
              <w:tabs>
                <w:tab w:val="decimal" w:pos="88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CC19C7" w:rsidRPr="0033434F" w:rsidRDefault="00CC19C7" w:rsidP="00CC19C7">
            <w:pPr>
              <w:tabs>
                <w:tab w:val="decimal" w:pos="88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001B" w:rsidRPr="00080F53" w:rsidTr="00652209">
        <w:tc>
          <w:tcPr>
            <w:tcW w:w="3959" w:type="dxa"/>
          </w:tcPr>
          <w:p w:rsidR="0010001B" w:rsidRPr="00E34840" w:rsidRDefault="0010001B" w:rsidP="0010001B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70" w:type="dxa"/>
            <w:vAlign w:val="bottom"/>
          </w:tcPr>
          <w:p w:rsidR="0010001B" w:rsidRPr="0010001B" w:rsidRDefault="0010001B" w:rsidP="0010001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10001B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10001B" w:rsidRPr="0010001B" w:rsidRDefault="0010001B" w:rsidP="0010001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10001B" w:rsidRPr="00080F53" w:rsidTr="00797D80">
        <w:tc>
          <w:tcPr>
            <w:tcW w:w="3959" w:type="dxa"/>
          </w:tcPr>
          <w:p w:rsidR="0010001B" w:rsidRPr="00AD43EF" w:rsidRDefault="0010001B" w:rsidP="0010001B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170" w:type="dxa"/>
          </w:tcPr>
          <w:p w:rsidR="0010001B" w:rsidRPr="0010001B" w:rsidRDefault="0010001B" w:rsidP="0010001B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330,390</w:t>
            </w:r>
          </w:p>
        </w:tc>
        <w:tc>
          <w:tcPr>
            <w:tcW w:w="236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10001B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10001B" w:rsidRPr="0010001B" w:rsidRDefault="0010001B" w:rsidP="0010001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330,390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</w:tr>
      <w:tr w:rsidR="0010001B" w:rsidRPr="00080F53" w:rsidTr="00652209">
        <w:tc>
          <w:tcPr>
            <w:tcW w:w="3959" w:type="dxa"/>
          </w:tcPr>
          <w:p w:rsidR="0010001B" w:rsidRPr="00504CC0" w:rsidRDefault="0010001B" w:rsidP="0010001B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  <w:vAlign w:val="bottom"/>
          </w:tcPr>
          <w:p w:rsidR="0010001B" w:rsidRPr="0010001B" w:rsidRDefault="0010001B" w:rsidP="0010001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801,155</w:t>
            </w:r>
          </w:p>
        </w:tc>
        <w:tc>
          <w:tcPr>
            <w:tcW w:w="236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10001B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10001B" w:rsidRPr="0010001B" w:rsidRDefault="0010001B" w:rsidP="0010001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sz w:val="30"/>
                <w:szCs w:val="30"/>
                <w:lang w:val="en-US"/>
              </w:rPr>
              <w:t>801,155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</w:tr>
      <w:tr w:rsidR="0010001B" w:rsidRPr="00080F53" w:rsidTr="00652209">
        <w:tc>
          <w:tcPr>
            <w:tcW w:w="3959" w:type="dxa"/>
          </w:tcPr>
          <w:p w:rsidR="0010001B" w:rsidRPr="00504CC0" w:rsidRDefault="0010001B" w:rsidP="0010001B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0001B" w:rsidRPr="0010001B" w:rsidRDefault="0010001B" w:rsidP="0010001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10001B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10001B" w:rsidRPr="0010001B" w:rsidRDefault="0010001B" w:rsidP="0010001B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</w:tr>
      <w:tr w:rsidR="0010001B" w:rsidRPr="00080F53" w:rsidTr="00797D80">
        <w:tc>
          <w:tcPr>
            <w:tcW w:w="3959" w:type="dxa"/>
          </w:tcPr>
          <w:p w:rsidR="0010001B" w:rsidRPr="00504CC0" w:rsidRDefault="0010001B" w:rsidP="0010001B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0001B" w:rsidRPr="0010001B" w:rsidRDefault="0010001B" w:rsidP="0010001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1,131,545</w:t>
            </w:r>
          </w:p>
        </w:tc>
        <w:tc>
          <w:tcPr>
            <w:tcW w:w="236" w:type="dxa"/>
          </w:tcPr>
          <w:p w:rsidR="0010001B" w:rsidRPr="00964D68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10001B" w:rsidRPr="00964D68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10001B" w:rsidRPr="0010001B" w:rsidRDefault="0010001B" w:rsidP="0010001B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00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1,131,545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10001B" w:rsidRPr="00964D68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</w:tr>
      <w:tr w:rsidR="0010001B" w:rsidRPr="00080F53" w:rsidTr="00797D80">
        <w:tc>
          <w:tcPr>
            <w:tcW w:w="3959" w:type="dxa"/>
          </w:tcPr>
          <w:p w:rsidR="0010001B" w:rsidRPr="00001027" w:rsidRDefault="0010001B" w:rsidP="0010001B">
            <w:pPr>
              <w:spacing w:line="240" w:lineRule="atLeast"/>
              <w:ind w:right="-10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10001B" w:rsidRPr="00001027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10001B" w:rsidRPr="00001027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0001B" w:rsidRPr="00080F53" w:rsidTr="00797D80">
        <w:tc>
          <w:tcPr>
            <w:tcW w:w="3959" w:type="dxa"/>
          </w:tcPr>
          <w:p w:rsidR="0010001B" w:rsidRPr="00D63D89" w:rsidRDefault="0010001B" w:rsidP="0010001B">
            <w:pPr>
              <w:spacing w:line="240" w:lineRule="atLeast"/>
              <w:ind w:left="270" w:right="-10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001B" w:rsidRPr="00964D68" w:rsidRDefault="0010001B" w:rsidP="0010001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3,048</w:t>
            </w:r>
          </w:p>
        </w:tc>
        <w:tc>
          <w:tcPr>
            <w:tcW w:w="236" w:type="dxa"/>
            <w:vAlign w:val="bottom"/>
          </w:tcPr>
          <w:p w:rsidR="0010001B" w:rsidRPr="00964D68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:rsidR="0010001B" w:rsidRPr="00964D68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260" w:type="dxa"/>
            <w:vAlign w:val="bottom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:rsidR="0010001B" w:rsidRPr="00964D68" w:rsidRDefault="0010001B" w:rsidP="0010001B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3,048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:rsidR="0010001B" w:rsidRPr="00964D68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</w:tr>
      <w:tr w:rsidR="0010001B" w:rsidRPr="00080F53" w:rsidTr="00797D80">
        <w:tc>
          <w:tcPr>
            <w:tcW w:w="3959" w:type="dxa"/>
          </w:tcPr>
          <w:p w:rsidR="0010001B" w:rsidRPr="00001027" w:rsidRDefault="0010001B" w:rsidP="0010001B">
            <w:pPr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10001B" w:rsidRPr="00001027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:rsidR="0010001B" w:rsidRPr="00001027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10001B" w:rsidRPr="00001027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0001B" w:rsidRPr="00080F53" w:rsidTr="00797D80">
        <w:tc>
          <w:tcPr>
            <w:tcW w:w="3959" w:type="dxa"/>
          </w:tcPr>
          <w:p w:rsidR="0010001B" w:rsidRPr="00504CC0" w:rsidRDefault="0010001B" w:rsidP="0010001B">
            <w:pPr>
              <w:tabs>
                <w:tab w:val="left" w:pos="2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:rsidR="0010001B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10001B" w:rsidRPr="00E34840" w:rsidRDefault="0010001B" w:rsidP="0010001B">
            <w:pPr>
              <w:tabs>
                <w:tab w:val="decimal" w:pos="96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</w:tcPr>
          <w:p w:rsidR="0010001B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0001B" w:rsidRPr="00080F53" w:rsidTr="00797D80">
        <w:tc>
          <w:tcPr>
            <w:tcW w:w="3959" w:type="dxa"/>
          </w:tcPr>
          <w:p w:rsidR="0010001B" w:rsidRPr="00504CC0" w:rsidRDefault="0010001B" w:rsidP="0010001B">
            <w:pPr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001B" w:rsidRPr="000978F5" w:rsidRDefault="0010001B" w:rsidP="0010001B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5,281</w:t>
            </w:r>
          </w:p>
        </w:tc>
        <w:tc>
          <w:tcPr>
            <w:tcW w:w="236" w:type="dxa"/>
          </w:tcPr>
          <w:p w:rsidR="0010001B" w:rsidRPr="000978F5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:rsidR="0010001B" w:rsidRPr="000978F5" w:rsidRDefault="0010001B" w:rsidP="0010001B">
            <w:pPr>
              <w:tabs>
                <w:tab w:val="decimal" w:pos="90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260" w:type="dxa"/>
          </w:tcPr>
          <w:p w:rsidR="0010001B" w:rsidRPr="00BE704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10001B" w:rsidRPr="000978F5" w:rsidRDefault="0010001B" w:rsidP="0010001B">
            <w:pPr>
              <w:tabs>
                <w:tab w:val="decimal" w:pos="88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5,281</w:t>
            </w:r>
          </w:p>
        </w:tc>
        <w:tc>
          <w:tcPr>
            <w:tcW w:w="245" w:type="dxa"/>
          </w:tcPr>
          <w:p w:rsidR="0010001B" w:rsidRPr="00970BCB" w:rsidRDefault="0010001B" w:rsidP="0010001B">
            <w:pPr>
              <w:pStyle w:val="Bo-Blankline"/>
              <w:tabs>
                <w:tab w:val="decimal" w:pos="960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10001B" w:rsidRPr="000978F5" w:rsidRDefault="0010001B" w:rsidP="0010001B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</w:tr>
    </w:tbl>
    <w:p w:rsidR="00814F37" w:rsidRPr="00E10F0F" w:rsidRDefault="00814F37" w:rsidP="00E10F0F">
      <w:pPr>
        <w:pStyle w:val="Bo-Blankline"/>
      </w:pPr>
    </w:p>
    <w:p w:rsidR="00346B95" w:rsidRPr="002D3579" w:rsidRDefault="002D3579" w:rsidP="002D357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cs/>
          <w:lang w:val="en-US"/>
        </w:rPr>
        <w:br w:type="page"/>
      </w:r>
    </w:p>
    <w:p w:rsidR="00380B3E" w:rsidRDefault="00380B3E" w:rsidP="005D32AC">
      <w:pPr>
        <w:pStyle w:val="Caption"/>
      </w:pPr>
      <w:r w:rsidRPr="005420D9">
        <w:rPr>
          <w:rFonts w:hint="cs"/>
          <w:cs/>
        </w:rPr>
        <w:lastRenderedPageBreak/>
        <w:t>ลูกหนี้การค้า</w:t>
      </w:r>
    </w:p>
    <w:p w:rsidR="00EA1363" w:rsidRDefault="00EA1363" w:rsidP="00EA136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EA1363" w:rsidRPr="00D87537" w:rsidTr="00451FAD">
        <w:tc>
          <w:tcPr>
            <w:tcW w:w="3420" w:type="dxa"/>
          </w:tcPr>
          <w:p w:rsidR="00EA1363" w:rsidRPr="00A7698F" w:rsidRDefault="00EA1363" w:rsidP="00F840E5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EA1363" w:rsidRPr="00985AF8" w:rsidRDefault="00EA1363" w:rsidP="00985A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EA1363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EA1363" w:rsidRPr="00A82EE4" w:rsidRDefault="00EA1363" w:rsidP="00F840E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9C7" w:rsidRPr="00D87537" w:rsidTr="00451FAD">
        <w:tc>
          <w:tcPr>
            <w:tcW w:w="3420" w:type="dxa"/>
          </w:tcPr>
          <w:p w:rsidR="00CC19C7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C19C7" w:rsidRPr="00D87537" w:rsidTr="00451FAD">
        <w:tc>
          <w:tcPr>
            <w:tcW w:w="3420" w:type="dxa"/>
          </w:tcPr>
          <w:p w:rsidR="00CC19C7" w:rsidRPr="00FC5BFF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985AF8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79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C19C7" w:rsidRPr="00D87537" w:rsidTr="00451FAD">
        <w:tc>
          <w:tcPr>
            <w:tcW w:w="3420" w:type="dxa"/>
          </w:tcPr>
          <w:p w:rsidR="00CC19C7" w:rsidRPr="00970BCB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CC19C7" w:rsidRPr="00D87537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F4227" w:rsidRPr="00970BCB" w:rsidTr="00451FAD">
        <w:tc>
          <w:tcPr>
            <w:tcW w:w="3420" w:type="dxa"/>
          </w:tcPr>
          <w:p w:rsidR="006F4227" w:rsidRPr="005A64AC" w:rsidRDefault="006F4227" w:rsidP="006F422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6F4227" w:rsidRPr="00474AE8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79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695,329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695,329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F4227" w:rsidRPr="008B7985" w:rsidRDefault="006F4227" w:rsidP="006F4227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</w:tr>
      <w:tr w:rsidR="006F4227" w:rsidRPr="00080F53" w:rsidTr="00451FAD">
        <w:tc>
          <w:tcPr>
            <w:tcW w:w="3420" w:type="dxa"/>
          </w:tcPr>
          <w:p w:rsidR="006F4227" w:rsidRPr="005A64AC" w:rsidRDefault="006F4227" w:rsidP="006F422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1,451,185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1,451,185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</w:tr>
      <w:tr w:rsidR="006F4227" w:rsidRPr="00080F53" w:rsidTr="00652209">
        <w:tc>
          <w:tcPr>
            <w:tcW w:w="3420" w:type="dxa"/>
          </w:tcPr>
          <w:p w:rsidR="006F4227" w:rsidRPr="00CC5921" w:rsidRDefault="00EE01F9" w:rsidP="006F4227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2,146,514</w:t>
            </w:r>
          </w:p>
        </w:tc>
        <w:tc>
          <w:tcPr>
            <w:tcW w:w="236" w:type="dxa"/>
            <w:vAlign w:val="bottom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E775C3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2,146,514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E775C3" w:rsidRDefault="006F4227" w:rsidP="006F4227">
            <w:pPr>
              <w:tabs>
                <w:tab w:val="decimal" w:pos="80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EA1363" w:rsidRPr="0086631C" w:rsidRDefault="00EA1363" w:rsidP="0086631C">
      <w:pPr>
        <w:pStyle w:val="Bo-Blankline"/>
      </w:pPr>
    </w:p>
    <w:p w:rsidR="0044218F" w:rsidRDefault="0044218F" w:rsidP="00623EAF">
      <w:pPr>
        <w:tabs>
          <w:tab w:val="left" w:pos="540"/>
        </w:tabs>
        <w:spacing w:line="240" w:lineRule="auto"/>
        <w:ind w:firstLine="540"/>
        <w:rPr>
          <w:sz w:val="30"/>
          <w:szCs w:val="30"/>
        </w:rPr>
      </w:pPr>
      <w:r w:rsidRPr="008B5FE8">
        <w:rPr>
          <w:rFonts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451FAD" w:rsidRDefault="00451FAD" w:rsidP="00451FAD">
      <w:pPr>
        <w:pStyle w:val="Bo-Blankline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1"/>
        <w:gridCol w:w="1079"/>
        <w:gridCol w:w="236"/>
        <w:gridCol w:w="1024"/>
        <w:gridCol w:w="260"/>
        <w:gridCol w:w="1090"/>
        <w:gridCol w:w="245"/>
        <w:gridCol w:w="1015"/>
      </w:tblGrid>
      <w:tr w:rsidR="00451FAD" w:rsidRPr="00D87537" w:rsidTr="00F91F2D">
        <w:tc>
          <w:tcPr>
            <w:tcW w:w="3420" w:type="dxa"/>
          </w:tcPr>
          <w:p w:rsidR="00451FAD" w:rsidRPr="00A7698F" w:rsidRDefault="00451FAD" w:rsidP="00F91F2D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901" w:type="dxa"/>
          </w:tcPr>
          <w:p w:rsidR="00451FAD" w:rsidRPr="00985AF8" w:rsidRDefault="00451FAD" w:rsidP="00F91F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</w:tcPr>
          <w:p w:rsidR="00451FAD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451FAD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0" w:type="dxa"/>
            <w:gridSpan w:val="3"/>
          </w:tcPr>
          <w:p w:rsidR="00451FAD" w:rsidRPr="00A82EE4" w:rsidRDefault="00451FAD" w:rsidP="00F91F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9C7" w:rsidRPr="00D87537" w:rsidTr="00F91F2D">
        <w:tc>
          <w:tcPr>
            <w:tcW w:w="3420" w:type="dxa"/>
          </w:tcPr>
          <w:p w:rsidR="00CC19C7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-97" w:right="-9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C19C7" w:rsidRPr="00D87537" w:rsidTr="00F91F2D">
        <w:tc>
          <w:tcPr>
            <w:tcW w:w="3420" w:type="dxa"/>
          </w:tcPr>
          <w:p w:rsidR="00CC19C7" w:rsidRPr="00FC5BFF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pStyle w:val="Bo-Blankline"/>
              <w:ind w:left="-115" w:right="-115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0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F32380" w:rsidRDefault="00CC19C7" w:rsidP="00CC19C7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</w:tcPr>
          <w:p w:rsidR="00CC19C7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C19C7" w:rsidRPr="00D87537" w:rsidTr="00F91F2D">
        <w:tc>
          <w:tcPr>
            <w:tcW w:w="3420" w:type="dxa"/>
          </w:tcPr>
          <w:p w:rsidR="00CC19C7" w:rsidRPr="00970BCB" w:rsidRDefault="00CC19C7" w:rsidP="00CC19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CC19C7" w:rsidRPr="00985AF8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9" w:type="dxa"/>
            <w:gridSpan w:val="7"/>
          </w:tcPr>
          <w:p w:rsidR="00CC19C7" w:rsidRPr="00D87537" w:rsidRDefault="00CC19C7" w:rsidP="00CC19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19C7" w:rsidRPr="00970BCB" w:rsidTr="00BF0876">
        <w:tc>
          <w:tcPr>
            <w:tcW w:w="3420" w:type="dxa"/>
          </w:tcPr>
          <w:p w:rsidR="00CC19C7" w:rsidRPr="00BF0876" w:rsidRDefault="00CC19C7" w:rsidP="00CC19C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CC19C7" w:rsidRPr="00474AE8" w:rsidRDefault="00CC19C7" w:rsidP="00CC19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CC19C7" w:rsidRPr="0033434F" w:rsidRDefault="00CC19C7" w:rsidP="00CC19C7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19C7" w:rsidRPr="00BE704B" w:rsidRDefault="00CC19C7" w:rsidP="00CC19C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CC19C7" w:rsidRPr="008B7985" w:rsidRDefault="00CC19C7" w:rsidP="00CC19C7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CC19C7" w:rsidRPr="00BE704B" w:rsidRDefault="00CC19C7" w:rsidP="00CC19C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CC19C7" w:rsidRPr="00ED338C" w:rsidRDefault="00CC19C7" w:rsidP="00CC19C7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CC19C7" w:rsidRPr="00970BCB" w:rsidRDefault="00CC19C7" w:rsidP="00CC19C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CC19C7" w:rsidRPr="008B7985" w:rsidRDefault="00CC19C7" w:rsidP="00CC19C7">
            <w:pPr>
              <w:tabs>
                <w:tab w:val="decimal" w:pos="88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227" w:rsidRPr="00080F53" w:rsidTr="00BF0876">
        <w:tc>
          <w:tcPr>
            <w:tcW w:w="3420" w:type="dxa"/>
          </w:tcPr>
          <w:p w:rsidR="006F4227" w:rsidRPr="00ED338C" w:rsidRDefault="006F4227" w:rsidP="006F422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206,525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206,525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</w:tr>
      <w:tr w:rsidR="006F4227" w:rsidRPr="00080F53" w:rsidTr="00BF0876">
        <w:tc>
          <w:tcPr>
            <w:tcW w:w="3420" w:type="dxa"/>
          </w:tcPr>
          <w:p w:rsidR="006F4227" w:rsidRPr="00ED338C" w:rsidRDefault="006F4227" w:rsidP="006F422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F4227" w:rsidRPr="008B7985" w:rsidRDefault="006F4227" w:rsidP="006F4227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227" w:rsidRPr="00080F53" w:rsidTr="00BF0876">
        <w:tc>
          <w:tcPr>
            <w:tcW w:w="3420" w:type="dxa"/>
          </w:tcPr>
          <w:p w:rsidR="006F4227" w:rsidRPr="00ED338C" w:rsidRDefault="006F4227" w:rsidP="006F4227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488,804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488,804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</w:tr>
      <w:tr w:rsidR="006F4227" w:rsidRPr="00080F53" w:rsidTr="00BF0876">
        <w:tc>
          <w:tcPr>
            <w:tcW w:w="3420" w:type="dxa"/>
          </w:tcPr>
          <w:p w:rsidR="006F4227" w:rsidRPr="005A64AC" w:rsidRDefault="006F4227" w:rsidP="006F422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695,329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6F4227" w:rsidRPr="00BF0876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695,329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:rsidR="006F4227" w:rsidRPr="00BF0876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8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  <w:tr w:rsidR="006F4227" w:rsidRPr="00080F53" w:rsidTr="00BF0876">
        <w:tc>
          <w:tcPr>
            <w:tcW w:w="3420" w:type="dxa"/>
            <w:vAlign w:val="center"/>
          </w:tcPr>
          <w:p w:rsidR="006F4227" w:rsidRPr="00ED338C" w:rsidRDefault="006F4227" w:rsidP="006F4227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F4227" w:rsidRDefault="006F4227" w:rsidP="006F4227">
            <w:pPr>
              <w:tabs>
                <w:tab w:val="decimal" w:pos="79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6F4227" w:rsidRPr="008123A2" w:rsidRDefault="006F4227" w:rsidP="006F4227">
            <w:pPr>
              <w:tabs>
                <w:tab w:val="decimal" w:pos="86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227" w:rsidRPr="00080F53" w:rsidTr="00F91F2D">
        <w:tc>
          <w:tcPr>
            <w:tcW w:w="3420" w:type="dxa"/>
            <w:vAlign w:val="center"/>
          </w:tcPr>
          <w:p w:rsidR="006F4227" w:rsidRPr="00ED338C" w:rsidRDefault="006F4227" w:rsidP="006F422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1,451,153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1,451,153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</w:tr>
      <w:tr w:rsidR="006F4227" w:rsidRPr="00080F53" w:rsidTr="00BF0876">
        <w:tc>
          <w:tcPr>
            <w:tcW w:w="3420" w:type="dxa"/>
            <w:vAlign w:val="center"/>
          </w:tcPr>
          <w:p w:rsidR="006F4227" w:rsidRPr="00ED338C" w:rsidRDefault="006F4227" w:rsidP="006F422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:rsidR="006F4227" w:rsidRPr="008B7985" w:rsidRDefault="006F4227" w:rsidP="006F4227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227" w:rsidRPr="00080F53" w:rsidTr="00BF0876">
        <w:tc>
          <w:tcPr>
            <w:tcW w:w="3420" w:type="dxa"/>
            <w:vAlign w:val="center"/>
          </w:tcPr>
          <w:p w:rsidR="006F4227" w:rsidRPr="00ED338C" w:rsidRDefault="006F4227" w:rsidP="006F4227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F4227" w:rsidRPr="008B7985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tr w:rsidR="006F4227" w:rsidRPr="00080F53" w:rsidTr="00BF0876">
        <w:tc>
          <w:tcPr>
            <w:tcW w:w="3420" w:type="dxa"/>
            <w:vAlign w:val="center"/>
          </w:tcPr>
          <w:p w:rsidR="006F4227" w:rsidRPr="00ED338C" w:rsidRDefault="006F4227" w:rsidP="006F4227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1,451,185</w:t>
            </w:r>
          </w:p>
        </w:tc>
        <w:tc>
          <w:tcPr>
            <w:tcW w:w="236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F4227" w:rsidRPr="005B7C5E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60" w:type="dxa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1,451,185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6F4227" w:rsidRPr="005B7C5E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7C5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</w:tr>
      <w:tr w:rsidR="006F4227" w:rsidRPr="00080F53" w:rsidTr="00652209">
        <w:tc>
          <w:tcPr>
            <w:tcW w:w="3420" w:type="dxa"/>
          </w:tcPr>
          <w:p w:rsidR="006F4227" w:rsidRPr="00CC5921" w:rsidRDefault="006F4227" w:rsidP="006F4227">
            <w:pPr>
              <w:spacing w:line="240" w:lineRule="auto"/>
              <w:ind w:right="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</w:tcPr>
          <w:p w:rsidR="006F4227" w:rsidRPr="00604263" w:rsidRDefault="006F4227" w:rsidP="006F422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2,146,514</w:t>
            </w:r>
          </w:p>
        </w:tc>
        <w:tc>
          <w:tcPr>
            <w:tcW w:w="236" w:type="dxa"/>
            <w:vAlign w:val="bottom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E775C3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60" w:type="dxa"/>
            <w:vAlign w:val="bottom"/>
          </w:tcPr>
          <w:p w:rsidR="006F4227" w:rsidRPr="00BE704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6F4227" w:rsidRDefault="006F4227" w:rsidP="006F4227">
            <w:pPr>
              <w:tabs>
                <w:tab w:val="decimal" w:pos="82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42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2,146,514</w:t>
            </w:r>
          </w:p>
        </w:tc>
        <w:tc>
          <w:tcPr>
            <w:tcW w:w="245" w:type="dxa"/>
          </w:tcPr>
          <w:p w:rsidR="006F4227" w:rsidRPr="00970BCB" w:rsidRDefault="006F4227" w:rsidP="006F4227">
            <w:pPr>
              <w:pStyle w:val="Bo-Blankline"/>
              <w:tabs>
                <w:tab w:val="decimal" w:pos="795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6F4227" w:rsidRPr="00E775C3" w:rsidRDefault="006F4227" w:rsidP="006F4227">
            <w:pPr>
              <w:tabs>
                <w:tab w:val="decimal" w:pos="82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:rsidR="00985AF8" w:rsidRDefault="00985AF8" w:rsidP="00BF0876">
      <w:pPr>
        <w:pStyle w:val="Bo-Blankline"/>
      </w:pPr>
    </w:p>
    <w:p w:rsidR="00AA2CFF" w:rsidRPr="005164E4" w:rsidRDefault="00DC304E" w:rsidP="007863B5">
      <w:pPr>
        <w:pStyle w:val="Ang15"/>
        <w:rPr>
          <w:lang w:val="en-US"/>
        </w:rPr>
      </w:pPr>
      <w:r>
        <w:rPr>
          <w:rFonts w:hint="cs"/>
          <w:cs/>
          <w:lang w:val="en-US"/>
        </w:rPr>
        <w:t>กลุ่ม</w:t>
      </w:r>
      <w:r w:rsidR="00420C0F" w:rsidRPr="005164E4">
        <w:rPr>
          <w:cs/>
          <w:lang w:val="en-US"/>
        </w:rPr>
        <w:t>บริษัท</w:t>
      </w:r>
      <w:r w:rsidR="00420C0F" w:rsidRPr="005164E4">
        <w:rPr>
          <w:rFonts w:hint="cs"/>
          <w:cs/>
          <w:lang w:val="en-US"/>
        </w:rPr>
        <w:t>กำหนดให้ลูกค้าหลายรายนำเงิน</w:t>
      </w:r>
      <w:r w:rsidR="002E6A33">
        <w:rPr>
          <w:rFonts w:hint="cs"/>
          <w:cs/>
          <w:lang w:val="en-US"/>
        </w:rPr>
        <w:t>สดหรือหนังสือค้ำประกันโดยธนาคาร</w:t>
      </w:r>
      <w:r w:rsidR="00420C0F" w:rsidRPr="005164E4">
        <w:rPr>
          <w:rFonts w:hint="cs"/>
          <w:cs/>
          <w:lang w:val="en-US"/>
        </w:rPr>
        <w:t>มาใช้เป็นหลักประกัน</w:t>
      </w:r>
    </w:p>
    <w:p w:rsidR="005C313B" w:rsidRPr="002E6A33" w:rsidRDefault="005C313B" w:rsidP="00776522">
      <w:pPr>
        <w:pStyle w:val="Ang15"/>
        <w:rPr>
          <w:sz w:val="20"/>
          <w:szCs w:val="20"/>
        </w:rPr>
      </w:pPr>
    </w:p>
    <w:p w:rsidR="005164E4" w:rsidRDefault="00420C0F" w:rsidP="00776522">
      <w:pPr>
        <w:pStyle w:val="Ang15"/>
        <w:rPr>
          <w:lang w:val="en-US"/>
        </w:rPr>
      </w:pPr>
      <w:r w:rsidRPr="005164E4">
        <w:rPr>
          <w:cs/>
        </w:rPr>
        <w:t>โดยปกติระยะเวล</w:t>
      </w:r>
      <w:r w:rsidR="002B33CA" w:rsidRPr="005164E4">
        <w:rPr>
          <w:cs/>
        </w:rPr>
        <w:t>าการให้สินเชื่อแก่ลูกค้าของ</w:t>
      </w:r>
      <w:r w:rsidR="00DC304E">
        <w:rPr>
          <w:rFonts w:hint="cs"/>
          <w:cs/>
        </w:rPr>
        <w:t>กลุ่ม</w:t>
      </w:r>
      <w:r w:rsidRPr="005164E4">
        <w:rPr>
          <w:cs/>
        </w:rPr>
        <w:t>บริษัท</w:t>
      </w:r>
      <w:r w:rsidRPr="005164E4">
        <w:rPr>
          <w:rFonts w:hint="cs"/>
          <w:cs/>
        </w:rPr>
        <w:t>มีระยะเวลาตั้งแต่</w:t>
      </w:r>
      <w:r w:rsidRPr="005164E4">
        <w:rPr>
          <w:cs/>
        </w:rPr>
        <w:t xml:space="preserve"> </w:t>
      </w:r>
      <w:r w:rsidR="00317C85">
        <w:rPr>
          <w:lang w:val="en-US"/>
        </w:rPr>
        <w:t>15</w:t>
      </w:r>
      <w:r w:rsidRPr="005164E4">
        <w:t xml:space="preserve"> </w:t>
      </w:r>
      <w:r w:rsidRPr="005164E4">
        <w:rPr>
          <w:rFonts w:hint="cs"/>
          <w:cs/>
        </w:rPr>
        <w:t>วัน ถึง</w:t>
      </w:r>
      <w:r w:rsidRPr="005164E4">
        <w:t xml:space="preserve"> </w:t>
      </w:r>
      <w:r w:rsidR="00317C85">
        <w:t>30</w:t>
      </w:r>
      <w:r w:rsidRPr="005164E4">
        <w:t xml:space="preserve"> </w:t>
      </w:r>
      <w:r w:rsidRPr="005164E4">
        <w:rPr>
          <w:rFonts w:hint="cs"/>
          <w:cs/>
        </w:rPr>
        <w:t>วัน</w:t>
      </w:r>
      <w:r w:rsidR="00CC102C" w:rsidRPr="005164E4">
        <w:rPr>
          <w:lang w:val="en-US"/>
        </w:rPr>
        <w:t xml:space="preserve"> </w:t>
      </w:r>
    </w:p>
    <w:p w:rsidR="00BF0876" w:rsidRPr="005164E4" w:rsidRDefault="00BF0876" w:rsidP="00BF0876">
      <w:pPr>
        <w:pStyle w:val="Bo-Blankline"/>
        <w:rPr>
          <w:lang w:val="en-US"/>
        </w:rPr>
      </w:pPr>
    </w:p>
    <w:p w:rsidR="00776522" w:rsidRPr="0086631C" w:rsidRDefault="0086631C" w:rsidP="0086631C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sz w:val="20"/>
          <w:szCs w:val="20"/>
          <w:cs/>
          <w:lang w:val="en-US"/>
        </w:rPr>
        <w:br w:type="page"/>
      </w:r>
    </w:p>
    <w:p w:rsidR="00C13355" w:rsidRDefault="00C13355" w:rsidP="00B51B97">
      <w:pPr>
        <w:pStyle w:val="Caption"/>
      </w:pPr>
      <w:r w:rsidRPr="00C13355">
        <w:rPr>
          <w:cs/>
        </w:rPr>
        <w:lastRenderedPageBreak/>
        <w:t>เงินลงทุนในบริษัทย่อย</w:t>
      </w:r>
    </w:p>
    <w:p w:rsidR="00914B1B" w:rsidRDefault="00914B1B" w:rsidP="00914B1B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273"/>
        <w:gridCol w:w="1261"/>
        <w:gridCol w:w="274"/>
        <w:gridCol w:w="1253"/>
      </w:tblGrid>
      <w:tr w:rsidR="008D7989" w:rsidRPr="004A1B1D" w:rsidTr="008D7989">
        <w:trPr>
          <w:tblHeader/>
        </w:trPr>
        <w:tc>
          <w:tcPr>
            <w:tcW w:w="2766" w:type="pct"/>
          </w:tcPr>
          <w:p w:rsidR="008D7989" w:rsidRPr="004A1B1D" w:rsidRDefault="008D7989" w:rsidP="00B51B97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8D7989" w:rsidRPr="004A1B1D" w:rsidRDefault="008D7989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8D7989" w:rsidRPr="004A1B1D" w:rsidRDefault="008D7989" w:rsidP="00B51B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8D7989" w:rsidRPr="008D7989" w:rsidRDefault="008D7989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79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1B97" w:rsidRPr="004A1B1D" w:rsidTr="00B62387">
        <w:trPr>
          <w:tblHeader/>
        </w:trPr>
        <w:tc>
          <w:tcPr>
            <w:tcW w:w="2766" w:type="pct"/>
          </w:tcPr>
          <w:p w:rsidR="00B51B97" w:rsidRPr="004A1B1D" w:rsidRDefault="00B51B97" w:rsidP="00B51B97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B51B97" w:rsidRPr="004A1B1D" w:rsidRDefault="00B51B97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51B97" w:rsidRPr="004A1B1D" w:rsidRDefault="00B51B97" w:rsidP="00B51B9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B51B97" w:rsidRDefault="00B51B97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B51B97" w:rsidRPr="004A1B1D" w:rsidRDefault="00B51B97" w:rsidP="00B51B97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B51B97" w:rsidRDefault="00B51B97" w:rsidP="00B51B9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B51B97" w:rsidRPr="004A1B1D" w:rsidTr="00B62387">
        <w:trPr>
          <w:tblHeader/>
        </w:trPr>
        <w:tc>
          <w:tcPr>
            <w:tcW w:w="2766" w:type="pct"/>
          </w:tcPr>
          <w:p w:rsidR="00B51B97" w:rsidRPr="004A1B1D" w:rsidRDefault="00B51B97" w:rsidP="00B6238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B51B97" w:rsidRPr="004A1B1D" w:rsidRDefault="00B51B97" w:rsidP="00B6238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51B97" w:rsidRPr="004A1B1D" w:rsidRDefault="00B51B97" w:rsidP="00B6238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B51B97" w:rsidRPr="004A1B1D" w:rsidRDefault="00B51B97" w:rsidP="00B6238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1B" w:rsidRPr="004A1B1D" w:rsidTr="00B62387">
        <w:trPr>
          <w:tblHeader/>
        </w:trPr>
        <w:tc>
          <w:tcPr>
            <w:tcW w:w="2766" w:type="pct"/>
          </w:tcPr>
          <w:p w:rsidR="0010001B" w:rsidRPr="004A1B1D" w:rsidRDefault="0010001B" w:rsidP="001000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:rsidR="0010001B" w:rsidRPr="004A1B1D" w:rsidRDefault="0010001B" w:rsidP="0010001B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10001B" w:rsidRPr="004A1B1D" w:rsidRDefault="0010001B" w:rsidP="001000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10001B" w:rsidRPr="0010001B" w:rsidRDefault="0010001B" w:rsidP="0010001B">
            <w:pPr>
              <w:pStyle w:val="BodyText"/>
              <w:tabs>
                <w:tab w:val="decimal" w:pos="9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148" w:type="pct"/>
          </w:tcPr>
          <w:p w:rsidR="0010001B" w:rsidRPr="004A1B1D" w:rsidRDefault="0010001B" w:rsidP="001000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0001B" w:rsidRPr="004A1B1D" w:rsidRDefault="0010001B" w:rsidP="0010001B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0001B" w:rsidRPr="004A1B1D" w:rsidTr="00B62387">
        <w:trPr>
          <w:tblHeader/>
        </w:trPr>
        <w:tc>
          <w:tcPr>
            <w:tcW w:w="2766" w:type="pct"/>
          </w:tcPr>
          <w:p w:rsidR="0010001B" w:rsidRPr="004A1B1D" w:rsidRDefault="0010001B" w:rsidP="001000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3" w:type="pct"/>
          </w:tcPr>
          <w:p w:rsidR="0010001B" w:rsidRPr="004A1B1D" w:rsidRDefault="0010001B" w:rsidP="0010001B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10001B" w:rsidRPr="004A1B1D" w:rsidRDefault="0010001B" w:rsidP="001000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10001B" w:rsidRPr="0010001B" w:rsidRDefault="0010001B" w:rsidP="0010001B">
            <w:pPr>
              <w:pStyle w:val="BodyText"/>
              <w:tabs>
                <w:tab w:val="decimal" w:pos="9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0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105,988</w:t>
            </w:r>
          </w:p>
        </w:tc>
        <w:tc>
          <w:tcPr>
            <w:tcW w:w="148" w:type="pct"/>
          </w:tcPr>
          <w:p w:rsidR="0010001B" w:rsidRPr="004A1B1D" w:rsidRDefault="0010001B" w:rsidP="001000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0001B" w:rsidRPr="004A1B1D" w:rsidRDefault="0010001B" w:rsidP="0010001B">
            <w:pPr>
              <w:pStyle w:val="BodyText"/>
              <w:tabs>
                <w:tab w:val="decimal" w:pos="9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3,957</w:t>
            </w:r>
          </w:p>
        </w:tc>
      </w:tr>
      <w:tr w:rsidR="0010001B" w:rsidRPr="00FB7665" w:rsidTr="00B62387">
        <w:trPr>
          <w:tblHeader/>
        </w:trPr>
        <w:tc>
          <w:tcPr>
            <w:tcW w:w="2766" w:type="pct"/>
          </w:tcPr>
          <w:p w:rsidR="0010001B" w:rsidRPr="004A1B1D" w:rsidRDefault="0010001B" w:rsidP="0010001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3" w:type="pct"/>
          </w:tcPr>
          <w:p w:rsidR="0010001B" w:rsidRPr="004A1B1D" w:rsidRDefault="0010001B" w:rsidP="0010001B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10001B" w:rsidRPr="004A1B1D" w:rsidRDefault="0010001B" w:rsidP="0010001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10001B" w:rsidRPr="0010001B" w:rsidRDefault="0010001B" w:rsidP="0010001B">
            <w:pPr>
              <w:pStyle w:val="BodyText"/>
              <w:tabs>
                <w:tab w:val="decimal" w:pos="9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00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297,445</w:t>
            </w:r>
          </w:p>
        </w:tc>
        <w:tc>
          <w:tcPr>
            <w:tcW w:w="148" w:type="pct"/>
          </w:tcPr>
          <w:p w:rsidR="0010001B" w:rsidRPr="00FB7665" w:rsidRDefault="0010001B" w:rsidP="0010001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10001B" w:rsidRPr="00FB7665" w:rsidRDefault="0010001B" w:rsidP="0010001B">
            <w:pPr>
              <w:pStyle w:val="BodyText"/>
              <w:tabs>
                <w:tab w:val="decimal" w:pos="9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</w:tr>
    </w:tbl>
    <w:p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A5388" w:rsidRPr="00C70109" w:rsidRDefault="001A5388" w:rsidP="001A5388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7517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ซีนิธ อินเตอร์เนชั่นแนล เพาเวอร์ จำกัด</w:t>
      </w:r>
    </w:p>
    <w:p w:rsidR="001A5388" w:rsidRPr="003C790A" w:rsidRDefault="001A5388" w:rsidP="001A53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1A5388" w:rsidRDefault="001A5388" w:rsidP="001A538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79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3C79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</w:t>
      </w:r>
      <w:r w:rsidRPr="003C790A">
        <w:rPr>
          <w:rFonts w:ascii="Angsana New" w:hAnsi="Angsana New" w:hint="cs"/>
          <w:sz w:val="30"/>
          <w:szCs w:val="30"/>
          <w:cs/>
        </w:rPr>
        <w:t>คม</w:t>
      </w:r>
      <w:r w:rsidRPr="003C790A">
        <w:rPr>
          <w:rFonts w:ascii="Angsana New" w:hAnsi="Angsana New"/>
          <w:sz w:val="30"/>
          <w:szCs w:val="30"/>
          <w:cs/>
        </w:rPr>
        <w:t xml:space="preserve"> 25</w:t>
      </w:r>
      <w:r w:rsidRPr="003C790A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3C790A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</w:t>
      </w:r>
      <w:r w:rsidRPr="003C790A">
        <w:rPr>
          <w:rFonts w:ascii="Angsana New" w:hAnsi="Angsana New" w:hint="cs"/>
          <w:sz w:val="30"/>
          <w:szCs w:val="30"/>
          <w:cs/>
        </w:rPr>
        <w:t>ลงทุนในหุ้นสามัญของ</w:t>
      </w:r>
      <w:r w:rsidRPr="003C790A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ซี</w:t>
      </w:r>
      <w:r w:rsidRPr="006B1462">
        <w:rPr>
          <w:rFonts w:ascii="Angsana New" w:hAnsi="Angsana New"/>
          <w:sz w:val="30"/>
          <w:szCs w:val="30"/>
          <w:cs/>
        </w:rPr>
        <w:t>นิธ อินเตอร์เนชั่นแนล เพาเวอร์</w:t>
      </w:r>
      <w:r w:rsidRPr="003C790A">
        <w:rPr>
          <w:rFonts w:ascii="Angsana New" w:hAnsi="Angsana New"/>
          <w:sz w:val="30"/>
          <w:szCs w:val="30"/>
          <w:cs/>
        </w:rPr>
        <w:t xml:space="preserve"> </w:t>
      </w:r>
      <w:r w:rsidRPr="00EA7BA2">
        <w:rPr>
          <w:rFonts w:ascii="Angsana New" w:hAnsi="Angsana New"/>
          <w:sz w:val="30"/>
          <w:szCs w:val="30"/>
          <w:cs/>
        </w:rPr>
        <w:t xml:space="preserve">จำกัด </w:t>
      </w:r>
      <w:r w:rsidRPr="00EA7BA2">
        <w:rPr>
          <w:rFonts w:ascii="Angsana New" w:hAnsi="Angsana New"/>
          <w:sz w:val="30"/>
          <w:szCs w:val="30"/>
          <w:lang w:val="en-US"/>
        </w:rPr>
        <w:t>(</w:t>
      </w:r>
      <w:r w:rsidRPr="00EA7BA2"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</w:t>
      </w:r>
      <w:r w:rsidRPr="00EA7BA2">
        <w:rPr>
          <w:rFonts w:ascii="Angsana New" w:hAnsi="Angsana New"/>
          <w:sz w:val="30"/>
          <w:szCs w:val="30"/>
          <w:cs/>
          <w:lang w:val="en-US"/>
        </w:rPr>
        <w:t>บริษัท ซีนิธ อินเตอร์เนชั่นแนล เทรดดิ้ง จำกัด</w:t>
      </w:r>
      <w:r w:rsidRPr="00EA7BA2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EA7BA2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/>
          <w:sz w:val="30"/>
          <w:szCs w:val="30"/>
          <w:lang w:val="en-US"/>
        </w:rPr>
        <w:t>24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3C790A">
        <w:rPr>
          <w:rFonts w:ascii="Angsana New" w:hAnsi="Angsana New" w:hint="cs"/>
          <w:sz w:val="30"/>
          <w:szCs w:val="30"/>
          <w:cs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3C790A">
        <w:rPr>
          <w:rFonts w:ascii="Angsana New" w:hAnsi="Angsana New"/>
          <w:sz w:val="30"/>
          <w:szCs w:val="30"/>
          <w:cs/>
          <w:lang w:val="en-US"/>
        </w:rPr>
        <w:t xml:space="preserve"> บริษัทได้มาซึ่งอำนาจควบคุม</w:t>
      </w:r>
      <w:r w:rsidRPr="003C790A">
        <w:rPr>
          <w:rFonts w:ascii="Angsana New" w:hAnsi="Angsana New"/>
          <w:sz w:val="30"/>
          <w:szCs w:val="30"/>
          <w:cs/>
        </w:rPr>
        <w:t>โดยการซื้อหุ้นทุน 9</w:t>
      </w:r>
      <w:r>
        <w:rPr>
          <w:rFonts w:ascii="Angsana New" w:hAnsi="Angsana New"/>
          <w:sz w:val="30"/>
          <w:szCs w:val="30"/>
          <w:lang w:val="en-US"/>
        </w:rPr>
        <w:t>99,980</w:t>
      </w:r>
      <w:r w:rsidRPr="003C790A">
        <w:rPr>
          <w:rFonts w:ascii="Angsana New" w:hAnsi="Angsana New"/>
          <w:sz w:val="30"/>
          <w:szCs w:val="30"/>
          <w:cs/>
        </w:rPr>
        <w:t xml:space="preserve"> หุ้น คิดเป็นร้อยละ 99.9</w:t>
      </w:r>
      <w:r>
        <w:rPr>
          <w:rFonts w:ascii="Angsana New" w:hAnsi="Angsana New"/>
          <w:sz w:val="30"/>
          <w:szCs w:val="30"/>
        </w:rPr>
        <w:t>9</w:t>
      </w:r>
      <w:r w:rsidRPr="003C790A">
        <w:rPr>
          <w:rFonts w:ascii="Angsana New" w:hAnsi="Angsana New"/>
          <w:sz w:val="30"/>
          <w:szCs w:val="30"/>
          <w:cs/>
        </w:rPr>
        <w:t xml:space="preserve"> ของทุนชำระแล้ว ในราคาหุ้นละ </w:t>
      </w:r>
      <w:r>
        <w:rPr>
          <w:rFonts w:ascii="Angsana New" w:hAnsi="Angsana New"/>
          <w:sz w:val="30"/>
          <w:szCs w:val="30"/>
        </w:rPr>
        <w:t>105.99</w:t>
      </w:r>
      <w:r w:rsidRPr="003C790A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4D2E29">
        <w:rPr>
          <w:rFonts w:ascii="Angsana New" w:hAnsi="Angsana New"/>
          <w:sz w:val="30"/>
          <w:szCs w:val="30"/>
          <w:cs/>
        </w:rPr>
        <w:t>105</w:t>
      </w:r>
      <w:r>
        <w:rPr>
          <w:rFonts w:ascii="Angsana New" w:hAnsi="Angsana New"/>
          <w:sz w:val="30"/>
          <w:szCs w:val="30"/>
        </w:rPr>
        <w:t>,</w:t>
      </w:r>
      <w:r w:rsidRPr="004D2E29">
        <w:rPr>
          <w:rFonts w:ascii="Angsana New" w:hAnsi="Angsana New"/>
          <w:sz w:val="30"/>
          <w:szCs w:val="30"/>
          <w:cs/>
        </w:rPr>
        <w:t>987</w:t>
      </w:r>
      <w:r>
        <w:rPr>
          <w:rFonts w:ascii="Angsana New" w:hAnsi="Angsana New"/>
          <w:sz w:val="30"/>
          <w:szCs w:val="30"/>
        </w:rPr>
        <w:t>,</w:t>
      </w:r>
      <w:r w:rsidRPr="004D2E29">
        <w:rPr>
          <w:rFonts w:ascii="Angsana New" w:hAnsi="Angsana New"/>
          <w:sz w:val="30"/>
          <w:szCs w:val="30"/>
          <w:cs/>
        </w:rPr>
        <w:t>880.2</w:t>
      </w:r>
      <w:r>
        <w:rPr>
          <w:rFonts w:ascii="Angsana New" w:hAnsi="Angsana New"/>
          <w:sz w:val="30"/>
          <w:szCs w:val="30"/>
        </w:rPr>
        <w:t>0</w:t>
      </w:r>
      <w:r w:rsidRPr="003C790A">
        <w:rPr>
          <w:rFonts w:ascii="Angsana New" w:hAnsi="Angsana New"/>
          <w:sz w:val="30"/>
          <w:szCs w:val="30"/>
          <w:cs/>
        </w:rPr>
        <w:t xml:space="preserve"> บาท จาก</w:t>
      </w:r>
      <w:r w:rsidRPr="004D2E29"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 w:rsidRPr="004D2E29">
        <w:rPr>
          <w:rFonts w:ascii="Angsana New" w:hAnsi="Angsana New"/>
          <w:sz w:val="30"/>
          <w:szCs w:val="30"/>
          <w:cs/>
        </w:rPr>
        <w:t xml:space="preserve"> ส่งผล</w:t>
      </w:r>
      <w:r w:rsidRPr="003C790A">
        <w:rPr>
          <w:rFonts w:ascii="Angsana New" w:hAnsi="Angsana New"/>
          <w:sz w:val="30"/>
          <w:szCs w:val="30"/>
          <w:cs/>
        </w:rPr>
        <w:t>ให้บริษัทดังกล่าวเป็นบริษัทย่อยของบริษั</w:t>
      </w:r>
      <w:r w:rsidRPr="003C790A">
        <w:rPr>
          <w:rFonts w:ascii="Angsana New" w:hAnsi="Angsana New" w:hint="cs"/>
          <w:sz w:val="30"/>
          <w:szCs w:val="30"/>
          <w:cs/>
        </w:rPr>
        <w:t>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B20A0D" w:rsidRPr="004D2E29" w:rsidRDefault="00B20A0D" w:rsidP="001A5388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D7989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D7989" w:rsidRPr="009A2BD0" w:rsidRDefault="008D7989" w:rsidP="00EC5DE8">
      <w:pPr>
        <w:spacing w:line="240" w:lineRule="auto"/>
        <w:ind w:right="2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8D7989" w:rsidRPr="009A2BD0" w:rsidSect="005C3B02">
          <w:headerReference w:type="default" r:id="rId8"/>
          <w:footerReference w:type="default" r:id="rId9"/>
          <w:pgSz w:w="11909" w:h="16834" w:code="9"/>
          <w:pgMar w:top="691" w:right="1109" w:bottom="720" w:left="1152" w:header="706" w:footer="706" w:gutter="0"/>
          <w:pgNumType w:start="15"/>
          <w:cols w:space="737"/>
          <w:docGrid w:linePitch="360"/>
        </w:sectPr>
      </w:pPr>
    </w:p>
    <w:p w:rsidR="004350F8" w:rsidRDefault="004350F8" w:rsidP="00C0237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2BD0">
        <w:rPr>
          <w:rFonts w:ascii="Angsana New" w:hAnsi="Angsana New" w:hint="cs"/>
          <w:sz w:val="30"/>
          <w:szCs w:val="30"/>
          <w:cs/>
        </w:rPr>
        <w:t xml:space="preserve">30 </w:t>
      </w:r>
      <w:r w:rsidR="004A66B1">
        <w:rPr>
          <w:rFonts w:ascii="Angsana New" w:hAnsi="Angsana New" w:hint="cs"/>
          <w:sz w:val="30"/>
          <w:szCs w:val="30"/>
          <w:cs/>
        </w:rPr>
        <w:t>กันยา</w:t>
      </w:r>
      <w:r w:rsidR="009A2BD0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 w:rsidR="00317C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317C85">
        <w:rPr>
          <w:rFonts w:ascii="Angsana New" w:hAnsi="Angsana New"/>
          <w:sz w:val="30"/>
          <w:szCs w:val="30"/>
        </w:rPr>
        <w:t>256</w:t>
      </w:r>
      <w:r w:rsidR="00F840E5">
        <w:rPr>
          <w:rFonts w:ascii="Angsana New" w:hAnsi="Angsana New" w:hint="cs"/>
          <w:sz w:val="30"/>
          <w:szCs w:val="30"/>
          <w:cs/>
        </w:rPr>
        <w:t>1</w:t>
      </w:r>
      <w:r w:rsidR="00F64094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9A2BD0">
        <w:rPr>
          <w:rFonts w:ascii="Angsana New" w:hAnsi="Angsana New" w:hint="cs"/>
          <w:sz w:val="30"/>
          <w:szCs w:val="30"/>
          <w:cs/>
        </w:rPr>
        <w:t xml:space="preserve">30 </w:t>
      </w:r>
      <w:r w:rsidR="004A66B1">
        <w:rPr>
          <w:rFonts w:ascii="Angsana New" w:hAnsi="Angsana New" w:hint="cs"/>
          <w:sz w:val="30"/>
          <w:szCs w:val="30"/>
          <w:cs/>
        </w:rPr>
        <w:t>กันยา</w:t>
      </w:r>
      <w:r w:rsidR="009A2BD0">
        <w:rPr>
          <w:rFonts w:ascii="Angsana New" w:hAnsi="Angsana New" w:hint="cs"/>
          <w:sz w:val="30"/>
          <w:szCs w:val="30"/>
          <w:cs/>
        </w:rPr>
        <w:t>ยน</w:t>
      </w:r>
      <w:r w:rsidR="00F64094">
        <w:rPr>
          <w:rFonts w:ascii="Angsana New" w:hAnsi="Angsana New" w:hint="cs"/>
          <w:sz w:val="30"/>
          <w:szCs w:val="30"/>
          <w:cs/>
        </w:rPr>
        <w:t xml:space="preserve"> </w:t>
      </w:r>
      <w:r w:rsidR="00F64094">
        <w:rPr>
          <w:rFonts w:ascii="Angsana New" w:hAnsi="Angsana New"/>
          <w:sz w:val="30"/>
          <w:szCs w:val="30"/>
          <w:lang w:val="en-US"/>
        </w:rPr>
        <w:t xml:space="preserve">2562 </w:t>
      </w:r>
      <w:r w:rsidR="00F6409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64094">
        <w:rPr>
          <w:rFonts w:ascii="Angsana New" w:hAnsi="Angsana New"/>
          <w:sz w:val="30"/>
          <w:szCs w:val="30"/>
          <w:lang w:val="en-US"/>
        </w:rPr>
        <w:t>2561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F840E5" w:rsidRPr="00744476" w:rsidRDefault="00F840E5" w:rsidP="00F840E5">
      <w:pPr>
        <w:pStyle w:val="Bo-Blankline"/>
      </w:pPr>
    </w:p>
    <w:tbl>
      <w:tblPr>
        <w:tblW w:w="152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90"/>
        <w:gridCol w:w="1440"/>
        <w:gridCol w:w="72"/>
        <w:gridCol w:w="900"/>
        <w:gridCol w:w="90"/>
        <w:gridCol w:w="819"/>
        <w:gridCol w:w="81"/>
        <w:gridCol w:w="900"/>
        <w:gridCol w:w="72"/>
        <w:gridCol w:w="830"/>
        <w:gridCol w:w="7"/>
        <w:gridCol w:w="92"/>
        <w:gridCol w:w="7"/>
        <w:gridCol w:w="837"/>
        <w:gridCol w:w="126"/>
        <w:gridCol w:w="821"/>
        <w:gridCol w:w="7"/>
        <w:gridCol w:w="119"/>
        <w:gridCol w:w="7"/>
        <w:gridCol w:w="837"/>
        <w:gridCol w:w="162"/>
        <w:gridCol w:w="830"/>
        <w:gridCol w:w="7"/>
        <w:gridCol w:w="164"/>
        <w:gridCol w:w="7"/>
        <w:gridCol w:w="837"/>
        <w:gridCol w:w="153"/>
        <w:gridCol w:w="830"/>
        <w:gridCol w:w="7"/>
        <w:gridCol w:w="146"/>
        <w:gridCol w:w="7"/>
        <w:gridCol w:w="837"/>
        <w:gridCol w:w="135"/>
        <w:gridCol w:w="911"/>
        <w:gridCol w:w="7"/>
      </w:tblGrid>
      <w:tr w:rsidR="00F840E5" w:rsidRPr="00744476" w:rsidTr="00FA31F0">
        <w:trPr>
          <w:gridAfter w:val="1"/>
          <w:wAfter w:w="7" w:type="dxa"/>
          <w:tblHeader/>
        </w:trPr>
        <w:tc>
          <w:tcPr>
            <w:tcW w:w="2070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85" w:type="dxa"/>
            <w:gridSpan w:val="31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840E5" w:rsidRPr="00744476" w:rsidTr="00FA31F0">
        <w:trPr>
          <w:gridAfter w:val="1"/>
          <w:wAfter w:w="7" w:type="dxa"/>
          <w:tblHeader/>
        </w:trPr>
        <w:tc>
          <w:tcPr>
            <w:tcW w:w="2070" w:type="dxa"/>
            <w:vAlign w:val="bottom"/>
          </w:tcPr>
          <w:p w:rsidR="00F840E5" w:rsidRPr="00744476" w:rsidRDefault="00F840E5" w:rsidP="00F840E5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F840E5" w:rsidRPr="00B94594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459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72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2" w:type="dxa"/>
            <w:gridSpan w:val="3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gridSpan w:val="2"/>
          </w:tcPr>
          <w:p w:rsidR="00F840E5" w:rsidRPr="00744476" w:rsidRDefault="00F840E5" w:rsidP="00F840E5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1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6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  <w:gridSpan w:val="2"/>
          </w:tcPr>
          <w:p w:rsidR="00F840E5" w:rsidRPr="00744476" w:rsidRDefault="00F840E5" w:rsidP="00F840E5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gridSpan w:val="4"/>
          </w:tcPr>
          <w:p w:rsidR="00F840E5" w:rsidRPr="00744476" w:rsidRDefault="00F840E5" w:rsidP="00F840E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4A66B1" w:rsidRPr="00744476" w:rsidTr="00FA31F0">
        <w:trPr>
          <w:trHeight w:val="234"/>
          <w:tblHeader/>
        </w:trPr>
        <w:tc>
          <w:tcPr>
            <w:tcW w:w="2070" w:type="dxa"/>
            <w:vAlign w:val="bottom"/>
          </w:tcPr>
          <w:p w:rsidR="004A66B1" w:rsidRPr="00744476" w:rsidRDefault="004A66B1" w:rsidP="004A66B1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81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99" w:type="dxa"/>
            <w:gridSpan w:val="2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126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26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16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71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153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31 ธันวาคม</w:t>
            </w:r>
          </w:p>
        </w:tc>
        <w:tc>
          <w:tcPr>
            <w:tcW w:w="153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  <w:tc>
          <w:tcPr>
            <w:tcW w:w="135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30 กันยายน</w:t>
            </w:r>
          </w:p>
        </w:tc>
      </w:tr>
      <w:tr w:rsidR="004A66B1" w:rsidRPr="00744476" w:rsidTr="00FA31F0">
        <w:trPr>
          <w:trHeight w:val="234"/>
          <w:tblHeader/>
        </w:trPr>
        <w:tc>
          <w:tcPr>
            <w:tcW w:w="2070" w:type="dxa"/>
            <w:vAlign w:val="bottom"/>
          </w:tcPr>
          <w:p w:rsidR="004A66B1" w:rsidRPr="00744476" w:rsidRDefault="004A66B1" w:rsidP="004A66B1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81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99" w:type="dxa"/>
            <w:gridSpan w:val="2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26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6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71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3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53" w:type="dxa"/>
            <w:gridSpan w:val="2"/>
          </w:tcPr>
          <w:p w:rsidR="004A66B1" w:rsidRPr="00744476" w:rsidRDefault="004A66B1" w:rsidP="004A66B1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35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4A66B1" w:rsidRPr="00744476" w:rsidRDefault="004A66B1" w:rsidP="004A66B1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</w:p>
        </w:tc>
      </w:tr>
      <w:tr w:rsidR="004A66B1" w:rsidRPr="00744476" w:rsidTr="00FA31F0">
        <w:trPr>
          <w:gridAfter w:val="1"/>
          <w:wAfter w:w="7" w:type="dxa"/>
          <w:trHeight w:val="135"/>
          <w:tblHeader/>
        </w:trPr>
        <w:tc>
          <w:tcPr>
            <w:tcW w:w="2070" w:type="dxa"/>
            <w:vAlign w:val="bottom"/>
          </w:tcPr>
          <w:p w:rsidR="004A66B1" w:rsidRPr="00744476" w:rsidRDefault="004A66B1" w:rsidP="004A66B1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9" w:type="dxa"/>
            <w:gridSpan w:val="3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95" w:type="dxa"/>
            <w:gridSpan w:val="27"/>
          </w:tcPr>
          <w:p w:rsidR="004A66B1" w:rsidRPr="00744476" w:rsidRDefault="004A66B1" w:rsidP="004A66B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A66B1" w:rsidRPr="00744476" w:rsidTr="00FA31F0">
        <w:tc>
          <w:tcPr>
            <w:tcW w:w="2070" w:type="dxa"/>
            <w:vAlign w:val="bottom"/>
          </w:tcPr>
          <w:p w:rsidR="004A66B1" w:rsidRPr="00744476" w:rsidRDefault="004A66B1" w:rsidP="004A66B1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4A66B1" w:rsidRPr="00744476" w:rsidRDefault="004A66B1" w:rsidP="004A66B1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4A66B1" w:rsidRPr="00744476" w:rsidRDefault="004A66B1" w:rsidP="004A66B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4A66B1" w:rsidRPr="00744476" w:rsidRDefault="004A66B1" w:rsidP="004A66B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4A66B1" w:rsidRPr="00744476" w:rsidRDefault="004A66B1" w:rsidP="004A66B1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4A66B1" w:rsidRPr="00744476" w:rsidRDefault="004A66B1" w:rsidP="004A66B1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A31F0" w:rsidRPr="00744476" w:rsidTr="00FA31F0">
        <w:tc>
          <w:tcPr>
            <w:tcW w:w="2070" w:type="dxa"/>
          </w:tcPr>
          <w:p w:rsidR="00FA31F0" w:rsidRPr="00BD3C4D" w:rsidRDefault="00FA31F0" w:rsidP="00FA31F0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Investment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</w:t>
            </w:r>
            <w:r w:rsidRPr="00BD3C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td.</w:t>
            </w: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FA31F0" w:rsidRPr="00744476" w:rsidRDefault="00FA31F0" w:rsidP="00FA31F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ลงทุนในกิจการผลิตกระแสไฟฟ้าใน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ประเทศกัมพูชา</w:t>
            </w: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FA31F0" w:rsidRPr="00744476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99" w:type="dxa"/>
            <w:gridSpan w:val="2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FA31F0" w:rsidRPr="00744476" w:rsidRDefault="00FA31F0" w:rsidP="00FA31F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  <w:gridSpan w:val="2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A31F0" w:rsidRPr="00744476" w:rsidTr="00FA31F0">
        <w:tc>
          <w:tcPr>
            <w:tcW w:w="2070" w:type="dxa"/>
          </w:tcPr>
          <w:p w:rsidR="00FA31F0" w:rsidRPr="00744476" w:rsidRDefault="00FA31F0" w:rsidP="00FA31F0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FA31F0" w:rsidRPr="00744476" w:rsidRDefault="00FA31F0" w:rsidP="00FA31F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ขยะมูลฝอย</w:t>
            </w: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BD3C4D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FA31F0" w:rsidRPr="00BD3C4D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99" w:type="dxa"/>
            <w:gridSpan w:val="2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FA31F0" w:rsidRPr="00744476" w:rsidRDefault="00FA31F0" w:rsidP="00FA31F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  <w:gridSpan w:val="2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A31F0" w:rsidRPr="00744476" w:rsidTr="00DE1C51">
        <w:tc>
          <w:tcPr>
            <w:tcW w:w="2070" w:type="dxa"/>
          </w:tcPr>
          <w:p w:rsidR="00FA31F0" w:rsidRDefault="00FA31F0" w:rsidP="00FA31F0">
            <w:pPr>
              <w:spacing w:line="320" w:lineRule="exact"/>
              <w:ind w:left="270" w:hanging="225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FA31F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บริษัท ซีนิธ อินเตอร์เนชั่นแนล เพาเวอร์ จำกัด</w:t>
            </w:r>
          </w:p>
          <w:p w:rsidR="00DE1C51" w:rsidRDefault="00DE1C51" w:rsidP="00DE1C51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(เดิมชื่อ </w:t>
            </w:r>
            <w:r w:rsidRPr="00FA31F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บริษัท ซีนิธ อินเตอร์เนชั่นแนล 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เทรดดิ้ง</w:t>
            </w:r>
            <w:r w:rsidRPr="00FA31F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FA31F0" w:rsidRDefault="00DE1C51" w:rsidP="00FA31F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ลงทุนในธุรกิจพลังงานทางเลือก</w:t>
            </w:r>
          </w:p>
        </w:tc>
        <w:tc>
          <w:tcPr>
            <w:tcW w:w="72" w:type="dxa"/>
            <w:shd w:val="clear" w:color="auto" w:fill="auto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BD3C4D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FA31F0" w:rsidRDefault="00FA31F0" w:rsidP="00FA31F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Default="00FA31F0" w:rsidP="00FA31F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  <w:gridSpan w:val="2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105,988</w:t>
            </w:r>
          </w:p>
        </w:tc>
        <w:tc>
          <w:tcPr>
            <w:tcW w:w="126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</w:tcPr>
          <w:p w:rsidR="00FA31F0" w:rsidRDefault="00FA31F0" w:rsidP="00FA31F0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FA31F0" w:rsidRPr="00744476" w:rsidRDefault="00FA31F0" w:rsidP="00FA31F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105,988</w:t>
            </w:r>
          </w:p>
        </w:tc>
        <w:tc>
          <w:tcPr>
            <w:tcW w:w="153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Default="00FA31F0" w:rsidP="00FA31F0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  <w:gridSpan w:val="2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</w:tcPr>
          <w:p w:rsidR="00FA31F0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A31F0" w:rsidRPr="00744476" w:rsidTr="00FA31F0">
        <w:tc>
          <w:tcPr>
            <w:tcW w:w="2070" w:type="dxa"/>
          </w:tcPr>
          <w:p w:rsidR="00FA31F0" w:rsidRPr="00744476" w:rsidRDefault="00FA31F0" w:rsidP="00FA31F0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FA31F0" w:rsidRPr="00744476" w:rsidRDefault="00FA31F0" w:rsidP="00FA31F0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  <w:gridSpan w:val="2"/>
          </w:tcPr>
          <w:p w:rsidR="00FA31F0" w:rsidRPr="00744476" w:rsidRDefault="00FA31F0" w:rsidP="00FA31F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297,445</w:t>
            </w:r>
          </w:p>
        </w:tc>
        <w:tc>
          <w:tcPr>
            <w:tcW w:w="126" w:type="dxa"/>
          </w:tcPr>
          <w:p w:rsidR="00FA31F0" w:rsidRPr="00744476" w:rsidRDefault="00FA31F0" w:rsidP="00FA31F0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  <w:gridSpan w:val="2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FA31F0" w:rsidRPr="00744476" w:rsidRDefault="00FA31F0" w:rsidP="00FA31F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  <w:gridSpan w:val="2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297,445</w:t>
            </w:r>
          </w:p>
        </w:tc>
        <w:tc>
          <w:tcPr>
            <w:tcW w:w="153" w:type="dxa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  <w:gridSpan w:val="2"/>
          </w:tcPr>
          <w:p w:rsidR="00FA31F0" w:rsidRPr="00744476" w:rsidRDefault="00FA31F0" w:rsidP="00FA31F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FA31F0" w:rsidRPr="00744476" w:rsidRDefault="00FA31F0" w:rsidP="00FA31F0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1F0" w:rsidRPr="00744476" w:rsidRDefault="00FA31F0" w:rsidP="00FA31F0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727F24" w:rsidRPr="00727F24" w:rsidRDefault="00727F24" w:rsidP="009A2BD0">
      <w:pPr>
        <w:ind w:left="45" w:hanging="18"/>
        <w:rPr>
          <w:rFonts w:ascii="Angsana New" w:hAnsi="Angsana New"/>
          <w:sz w:val="20"/>
          <w:szCs w:val="20"/>
          <w:lang w:val="en-US"/>
        </w:rPr>
      </w:pPr>
    </w:p>
    <w:p w:rsidR="00C07D6D" w:rsidRDefault="00C07D6D" w:rsidP="009A2BD0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Company Limited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:rsidR="006773F7" w:rsidRPr="006773F7" w:rsidRDefault="006773F7" w:rsidP="009A2BD0">
      <w:pPr>
        <w:ind w:left="45" w:hanging="18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6773F7" w:rsidRDefault="006773F7" w:rsidP="009A2BD0">
      <w:pPr>
        <w:ind w:left="45" w:hanging="18"/>
      </w:pPr>
    </w:p>
    <w:p w:rsidR="004350F8" w:rsidRDefault="004350F8" w:rsidP="009A2BD0">
      <w:pPr>
        <w:pStyle w:val="Caption"/>
        <w:framePr w:w="13707" w:wrap="auto" w:hAnchor="text"/>
        <w:numPr>
          <w:ilvl w:val="0"/>
          <w:numId w:val="0"/>
        </w:numPr>
        <w:ind w:left="45" w:hanging="18"/>
        <w:rPr>
          <w:cs/>
          <w:lang w:val="en-GB"/>
        </w:rPr>
        <w:sectPr w:rsidR="004350F8" w:rsidSect="00BA1336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:rsidR="00F356C1" w:rsidRDefault="00F356C1" w:rsidP="00F34C1E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</w:t>
      </w:r>
      <w:r w:rsidRPr="00D83821">
        <w:rPr>
          <w:cs/>
        </w:rPr>
        <w:t>อุปกรณ์</w:t>
      </w:r>
    </w:p>
    <w:p w:rsidR="00FF59E6" w:rsidRPr="00FF59E6" w:rsidRDefault="00FF59E6" w:rsidP="00FF59E6">
      <w:pPr>
        <w:pStyle w:val="Ang15"/>
        <w:rPr>
          <w:sz w:val="20"/>
          <w:szCs w:val="20"/>
          <w:lang w:val="en-US"/>
        </w:rPr>
      </w:pPr>
    </w:p>
    <w:p w:rsidR="00EB712A" w:rsidRPr="00563005" w:rsidRDefault="00EB712A" w:rsidP="008B5FE8">
      <w:pPr>
        <w:pStyle w:val="Bo-Blankline"/>
        <w:rPr>
          <w:sz w:val="4"/>
          <w:szCs w:val="4"/>
          <w:cs/>
          <w:lang w:val="en-US"/>
        </w:rPr>
      </w:pPr>
    </w:p>
    <w:p w:rsidR="00337CA2" w:rsidRPr="00E44B80" w:rsidRDefault="00337CA2" w:rsidP="0091681E">
      <w:pPr>
        <w:pStyle w:val="ListParagraph"/>
        <w:tabs>
          <w:tab w:val="clear" w:pos="454"/>
          <w:tab w:val="clear" w:pos="680"/>
        </w:tabs>
        <w:spacing w:line="240" w:lineRule="auto"/>
        <w:ind w:right="54" w:hanging="180"/>
        <w:jc w:val="both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การซื้อและจำหน่ายที่ดิน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อาคารและอุปกรณ์ระหว่างงวด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FA31F0">
        <w:rPr>
          <w:rFonts w:asciiTheme="majorBidi" w:hAnsiTheme="majorBidi" w:cstheme="majorBidi"/>
          <w:sz w:val="30"/>
          <w:szCs w:val="30"/>
          <w:lang w:val="en-US"/>
        </w:rPr>
        <w:t xml:space="preserve"> 2562</w:t>
      </w:r>
      <w:r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37CA2" w:rsidRPr="00E70E81" w:rsidRDefault="00337CA2" w:rsidP="00337CA2">
      <w:pPr>
        <w:pStyle w:val="Bo-Blanklin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337CA2" w:rsidRPr="00E34840" w:rsidTr="00B62387">
        <w:tc>
          <w:tcPr>
            <w:tcW w:w="3960" w:type="dxa"/>
            <w:vAlign w:val="bottom"/>
          </w:tcPr>
          <w:p w:rsidR="00337CA2" w:rsidRPr="00E34840" w:rsidRDefault="00337CA2" w:rsidP="00B6238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37CA2" w:rsidRPr="008D7989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37CA2" w:rsidRPr="008D7989" w:rsidRDefault="002624F1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337CA2" w:rsidRPr="00E34840" w:rsidTr="00B62387">
        <w:tc>
          <w:tcPr>
            <w:tcW w:w="3960" w:type="dxa"/>
          </w:tcPr>
          <w:p w:rsidR="00337CA2" w:rsidRPr="00E34840" w:rsidRDefault="00337CA2" w:rsidP="00B62387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337CA2" w:rsidRPr="00E34840" w:rsidTr="00B62387">
        <w:trPr>
          <w:trHeight w:val="247"/>
        </w:trPr>
        <w:tc>
          <w:tcPr>
            <w:tcW w:w="3960" w:type="dxa"/>
          </w:tcPr>
          <w:p w:rsidR="00337CA2" w:rsidRPr="00E34840" w:rsidRDefault="00337CA2" w:rsidP="00B6238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337CA2" w:rsidRPr="00E34840" w:rsidRDefault="00337CA2" w:rsidP="00B623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624F1" w:rsidRPr="00E34840" w:rsidTr="00DE1C51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1,630,249</w:t>
            </w:r>
          </w:p>
        </w:tc>
        <w:tc>
          <w:tcPr>
            <w:tcW w:w="270" w:type="dxa"/>
          </w:tcPr>
          <w:p w:rsidR="002624F1" w:rsidRPr="00DE2695" w:rsidRDefault="002624F1" w:rsidP="002624F1">
            <w:pPr>
              <w:tabs>
                <w:tab w:val="decimal" w:pos="956"/>
                <w:tab w:val="decimal" w:pos="1091"/>
              </w:tabs>
              <w:ind w:right="-25"/>
              <w:rPr>
                <w:rFonts w:cs="Times New Roman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  <w:tab w:val="decimal" w:pos="1091"/>
              </w:tabs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1,630,249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tabs>
                <w:tab w:val="decimal" w:pos="956"/>
                <w:tab w:val="decimal" w:pos="1091"/>
              </w:tabs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ind w:left="-110" w:right="-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624F1" w:rsidRPr="00E34840" w:rsidTr="00DE1C51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90,017</w:t>
            </w:r>
          </w:p>
        </w:tc>
        <w:tc>
          <w:tcPr>
            <w:tcW w:w="270" w:type="dxa"/>
            <w:vAlign w:val="bottom"/>
          </w:tcPr>
          <w:p w:rsidR="002624F1" w:rsidRPr="00A56B2A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ind w:left="-110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90,017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ind w:left="-110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624F1" w:rsidRPr="00E34840" w:rsidTr="00DE1C51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13,026</w:t>
            </w:r>
          </w:p>
        </w:tc>
        <w:tc>
          <w:tcPr>
            <w:tcW w:w="270" w:type="dxa"/>
            <w:vAlign w:val="bottom"/>
          </w:tcPr>
          <w:p w:rsidR="002624F1" w:rsidRPr="00A56B2A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tLeast"/>
              <w:ind w:left="-69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13,026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tLeast"/>
              <w:ind w:left="-69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24F1" w:rsidRPr="00E34840" w:rsidTr="00DE1C51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5,588</w:t>
            </w:r>
          </w:p>
        </w:tc>
        <w:tc>
          <w:tcPr>
            <w:tcW w:w="270" w:type="dxa"/>
            <w:vAlign w:val="bottom"/>
          </w:tcPr>
          <w:p w:rsidR="002624F1" w:rsidRPr="00A56B2A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900"/>
              </w:tabs>
              <w:ind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5,588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1025"/>
              </w:tabs>
              <w:ind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</w:tr>
      <w:tr w:rsidR="002624F1" w:rsidRPr="00E34840" w:rsidTr="00DE1C51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2624F1" w:rsidRPr="00A56B2A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cs="Times New Roman"/>
                <w:color w:val="00000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2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24F1" w:rsidRPr="00E34840" w:rsidTr="00B62387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vAlign w:val="bottom"/>
          </w:tcPr>
          <w:p w:rsidR="002624F1" w:rsidRPr="00A64704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2,484,526</w:t>
            </w:r>
          </w:p>
        </w:tc>
        <w:tc>
          <w:tcPr>
            <w:tcW w:w="270" w:type="dxa"/>
          </w:tcPr>
          <w:p w:rsidR="002624F1" w:rsidRPr="00E34840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24F1" w:rsidRPr="002624F1" w:rsidRDefault="00D012EA" w:rsidP="002624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2,484,526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624F1" w:rsidRPr="002624F1" w:rsidRDefault="002624F1" w:rsidP="002624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624F1" w:rsidRPr="00E34840" w:rsidTr="00B62387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4F1" w:rsidRPr="00A64704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color w:val="000000"/>
                <w:sz w:val="30"/>
                <w:szCs w:val="30"/>
              </w:rPr>
              <w:t>81,318</w:t>
            </w:r>
          </w:p>
        </w:tc>
        <w:tc>
          <w:tcPr>
            <w:tcW w:w="270" w:type="dxa"/>
          </w:tcPr>
          <w:p w:rsidR="002624F1" w:rsidRPr="00E34840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24F1" w:rsidRPr="00D012EA" w:rsidRDefault="00D012EA" w:rsidP="002624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81,318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24F1" w:rsidRPr="002624F1" w:rsidRDefault="002624F1" w:rsidP="002624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624F1" w:rsidRPr="00E34840" w:rsidTr="00B62387">
        <w:trPr>
          <w:trHeight w:hRule="exact" w:val="420"/>
        </w:trPr>
        <w:tc>
          <w:tcPr>
            <w:tcW w:w="3960" w:type="dxa"/>
          </w:tcPr>
          <w:p w:rsidR="002624F1" w:rsidRPr="00E34840" w:rsidRDefault="002624F1" w:rsidP="002624F1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24F1" w:rsidRPr="00A64704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624F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4,304,928</w:t>
            </w:r>
          </w:p>
        </w:tc>
        <w:tc>
          <w:tcPr>
            <w:tcW w:w="270" w:type="dxa"/>
          </w:tcPr>
          <w:p w:rsidR="002624F1" w:rsidRPr="00E34840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4,304,928</w:t>
            </w:r>
          </w:p>
        </w:tc>
        <w:tc>
          <w:tcPr>
            <w:tcW w:w="270" w:type="dxa"/>
          </w:tcPr>
          <w:p w:rsidR="002624F1" w:rsidRPr="002624F1" w:rsidRDefault="002624F1" w:rsidP="00262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24F1" w:rsidRPr="002624F1" w:rsidRDefault="002624F1" w:rsidP="002624F1">
            <w:pPr>
              <w:tabs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624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:rsidR="00337CA2" w:rsidRPr="00FB7665" w:rsidRDefault="00337CA2" w:rsidP="00337CA2">
      <w:pPr>
        <w:pStyle w:val="Bo-Blankline"/>
      </w:pPr>
    </w:p>
    <w:p w:rsidR="00337CA2" w:rsidRPr="00E44B80" w:rsidRDefault="00337CA2" w:rsidP="00337CA2">
      <w:pPr>
        <w:pStyle w:val="Bo-Blankline"/>
      </w:pPr>
    </w:p>
    <w:p w:rsidR="00E05C7C" w:rsidRDefault="00E05C7C" w:rsidP="008B5FE8">
      <w:pPr>
        <w:pStyle w:val="Bo-Blankline"/>
        <w:rPr>
          <w:lang w:val="en-US"/>
        </w:rPr>
      </w:pPr>
    </w:p>
    <w:p w:rsidR="005F425C" w:rsidRPr="005F425C" w:rsidRDefault="005F425C" w:rsidP="002E6A33">
      <w:pPr>
        <w:pStyle w:val="Ang15"/>
        <w:rPr>
          <w:i/>
          <w:iCs/>
          <w:sz w:val="20"/>
          <w:szCs w:val="20"/>
        </w:rPr>
      </w:pPr>
    </w:p>
    <w:p w:rsidR="00FC6716" w:rsidRDefault="00FC6716">
      <w:pPr>
        <w:spacing w:line="240" w:lineRule="auto"/>
        <w:rPr>
          <w:cs/>
        </w:rPr>
        <w:sectPr w:rsidR="00FC6716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:rsidR="00FC6716" w:rsidRDefault="00FC6716" w:rsidP="00FC6716">
      <w:pPr>
        <w:pStyle w:val="Caption"/>
        <w:ind w:left="900" w:hanging="900"/>
      </w:pPr>
      <w:r>
        <w:rPr>
          <w:rFonts w:hint="cs"/>
          <w:cs/>
        </w:rPr>
        <w:lastRenderedPageBreak/>
        <w:t>หุ้นกู้</w:t>
      </w:r>
    </w:p>
    <w:p w:rsidR="00FC6716" w:rsidRPr="00FC6716" w:rsidRDefault="00FC6716" w:rsidP="00B672A7">
      <w:pPr>
        <w:pStyle w:val="Bo-Blankline"/>
        <w:rPr>
          <w:lang w:val="en-US"/>
        </w:rPr>
      </w:pPr>
    </w:p>
    <w:p w:rsidR="00B672A7" w:rsidRPr="00114080" w:rsidRDefault="00B672A7" w:rsidP="00114080">
      <w:pPr>
        <w:pStyle w:val="Bo-C1Content"/>
        <w:ind w:right="127"/>
        <w:rPr>
          <w:rFonts w:asciiTheme="majorBidi" w:hAnsiTheme="majorBidi" w:cstheme="majorBidi"/>
          <w:i/>
          <w:iCs/>
          <w:spacing w:val="-10"/>
          <w:lang w:val="en-US"/>
        </w:rPr>
      </w:pPr>
      <w:r w:rsidRPr="00114080">
        <w:rPr>
          <w:rFonts w:asciiTheme="majorBidi" w:hAnsiTheme="majorBidi" w:cstheme="majorBidi"/>
          <w:spacing w:val="-10"/>
          <w:cs/>
        </w:rPr>
        <w:t xml:space="preserve">ณ วันที่ </w:t>
      </w:r>
      <w:r w:rsidR="00B451CB">
        <w:rPr>
          <w:rFonts w:asciiTheme="majorBidi" w:hAnsiTheme="majorBidi" w:cstheme="majorBidi"/>
          <w:spacing w:val="-10"/>
          <w:lang w:val="en-US"/>
        </w:rPr>
        <w:t xml:space="preserve">30 </w:t>
      </w:r>
      <w:r w:rsidR="0091681E">
        <w:rPr>
          <w:rFonts w:asciiTheme="majorBidi" w:hAnsiTheme="majorBidi" w:cstheme="majorBidi" w:hint="cs"/>
          <w:spacing w:val="-10"/>
          <w:cs/>
          <w:lang w:val="en-US"/>
        </w:rPr>
        <w:t>กันยา</w:t>
      </w:r>
      <w:r w:rsidR="00B451CB">
        <w:rPr>
          <w:rFonts w:asciiTheme="majorBidi" w:hAnsiTheme="majorBidi" w:cstheme="majorBidi" w:hint="cs"/>
          <w:spacing w:val="-10"/>
          <w:cs/>
          <w:lang w:val="en-US"/>
        </w:rPr>
        <w:t>ยน</w:t>
      </w:r>
      <w:r w:rsidRPr="00114080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</w:rPr>
        <w:t>25</w:t>
      </w:r>
      <w:r w:rsidRPr="00114080">
        <w:rPr>
          <w:rFonts w:asciiTheme="majorBidi" w:hAnsiTheme="majorBidi" w:cstheme="majorBidi"/>
          <w:spacing w:val="-10"/>
        </w:rPr>
        <w:t>6</w:t>
      </w:r>
      <w:r w:rsidR="00C357E8" w:rsidRPr="00114080">
        <w:rPr>
          <w:rFonts w:asciiTheme="majorBidi" w:hAnsiTheme="majorBidi" w:cstheme="majorBidi"/>
          <w:spacing w:val="-10"/>
        </w:rPr>
        <w:t>2</w:t>
      </w:r>
      <w:r w:rsidRPr="00114080">
        <w:rPr>
          <w:rFonts w:asciiTheme="majorBidi" w:hAnsiTheme="majorBidi" w:cstheme="majorBidi"/>
          <w:spacing w:val="-10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3 เดือน </w:t>
      </w:r>
      <w:r w:rsidRPr="007A23BE">
        <w:rPr>
          <w:rFonts w:asciiTheme="majorBidi" w:hAnsiTheme="majorBidi" w:cstheme="majorBidi"/>
          <w:spacing w:val="-10"/>
          <w:cs/>
        </w:rPr>
        <w:t xml:space="preserve">มูลค่ารวม </w:t>
      </w:r>
      <w:r w:rsidR="001F1E25">
        <w:rPr>
          <w:rFonts w:asciiTheme="majorBidi" w:hAnsiTheme="majorBidi" w:cstheme="majorBidi"/>
          <w:spacing w:val="-10"/>
          <w:lang w:val="en-US"/>
        </w:rPr>
        <w:t>8</w:t>
      </w:r>
      <w:r w:rsidRPr="007A23BE">
        <w:rPr>
          <w:rFonts w:asciiTheme="majorBidi" w:hAnsiTheme="majorBidi" w:cstheme="majorBidi"/>
          <w:spacing w:val="-10"/>
        </w:rPr>
        <w:t xml:space="preserve">,000 </w:t>
      </w:r>
      <w:r w:rsidRPr="007A23BE">
        <w:rPr>
          <w:rFonts w:asciiTheme="majorBidi" w:hAnsiTheme="majorBidi" w:cstheme="majorBidi"/>
          <w:spacing w:val="-10"/>
          <w:cs/>
        </w:rPr>
        <w:t xml:space="preserve">ล้านบาท </w:t>
      </w:r>
      <w:r w:rsidRPr="007A23BE">
        <w:rPr>
          <w:rFonts w:asciiTheme="majorBidi" w:hAnsiTheme="majorBidi" w:cstheme="majorBidi"/>
          <w:i/>
          <w:iCs/>
          <w:spacing w:val="-10"/>
          <w:cs/>
        </w:rPr>
        <w:t>(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 xml:space="preserve">31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</w:rPr>
        <w:t xml:space="preserve">ธันวาคม </w:t>
      </w:r>
      <w:r w:rsidR="00C357E8" w:rsidRPr="00114080">
        <w:rPr>
          <w:rFonts w:asciiTheme="majorBidi" w:hAnsiTheme="majorBidi" w:cstheme="majorBidi"/>
          <w:i/>
          <w:iCs/>
          <w:spacing w:val="-10"/>
        </w:rPr>
        <w:t>2561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>:</w:t>
      </w:r>
      <w:r w:rsidR="00C357E8"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4,000 </w:t>
      </w:r>
      <w:r w:rsidR="00C357E8" w:rsidRPr="00114080">
        <w:rPr>
          <w:rFonts w:asciiTheme="majorBidi" w:hAnsiTheme="majorBidi" w:cstheme="majorBidi" w:hint="cs"/>
          <w:i/>
          <w:iCs/>
          <w:spacing w:val="-10"/>
          <w:cs/>
          <w:lang w:val="en-US"/>
        </w:rPr>
        <w:t>ล้านบาท</w:t>
      </w:r>
      <w:r w:rsidRPr="00114080">
        <w:rPr>
          <w:rFonts w:asciiTheme="majorBidi" w:hAnsiTheme="majorBidi" w:cstheme="majorBidi"/>
          <w:i/>
          <w:iCs/>
          <w:spacing w:val="-10"/>
          <w:cs/>
          <w:lang w:val="en-US"/>
        </w:rPr>
        <w:t>)</w:t>
      </w:r>
      <w:r w:rsidRPr="00114080">
        <w:rPr>
          <w:rFonts w:asciiTheme="majorBidi" w:hAnsiTheme="majorBidi" w:cstheme="majorBidi"/>
          <w:i/>
          <w:iCs/>
          <w:spacing w:val="-10"/>
          <w:lang w:val="en-US"/>
        </w:rPr>
        <w:t xml:space="preserve"> </w:t>
      </w:r>
      <w:r w:rsidRPr="00114080">
        <w:rPr>
          <w:rFonts w:asciiTheme="majorBidi" w:hAnsiTheme="majorBidi" w:cstheme="majorBidi"/>
          <w:spacing w:val="-10"/>
          <w:cs/>
          <w:lang w:val="en-US"/>
        </w:rPr>
        <w:t>ดังนี้</w:t>
      </w:r>
    </w:p>
    <w:p w:rsidR="00B672A7" w:rsidRDefault="00B672A7" w:rsidP="00B672A7">
      <w:pPr>
        <w:pStyle w:val="Bo-Blankline"/>
        <w:rPr>
          <w:lang w:val="en-US"/>
        </w:rPr>
      </w:pP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B672A7" w:rsidRPr="00744476" w:rsidTr="003520CE">
        <w:tc>
          <w:tcPr>
            <w:tcW w:w="1728" w:type="dxa"/>
          </w:tcPr>
          <w:p w:rsidR="00B672A7" w:rsidRPr="00744476" w:rsidRDefault="00B672A7" w:rsidP="003520C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B672A7" w:rsidRPr="00744476" w:rsidRDefault="00B672A7" w:rsidP="003520C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1681E" w:rsidRPr="00744476" w:rsidTr="003520CE">
        <w:tc>
          <w:tcPr>
            <w:tcW w:w="1728" w:type="dxa"/>
          </w:tcPr>
          <w:p w:rsidR="0091681E" w:rsidRPr="00744476" w:rsidRDefault="0091681E" w:rsidP="0091681E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91681E" w:rsidRPr="003D5F4F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กันยา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5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91681E" w:rsidRPr="003D5F4F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5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91681E" w:rsidRPr="003D5F4F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กันยา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65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5" w:type="dxa"/>
          </w:tcPr>
          <w:p w:rsidR="0091681E" w:rsidRPr="003D5F4F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91681E" w:rsidRPr="003D5F4F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51C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กันยา</w:t>
            </w:r>
            <w:r w:rsidRPr="00B451CB">
              <w:rPr>
                <w:rFonts w:asciiTheme="majorBidi" w:hAnsiTheme="majorBidi"/>
                <w:sz w:val="27"/>
                <w:szCs w:val="27"/>
                <w:cs/>
              </w:rPr>
              <w:t xml:space="preserve">ยน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91681E" w:rsidRPr="00744476" w:rsidTr="003520CE">
        <w:tc>
          <w:tcPr>
            <w:tcW w:w="1728" w:type="dxa"/>
          </w:tcPr>
          <w:p w:rsidR="0091681E" w:rsidRPr="00744476" w:rsidRDefault="0091681E" w:rsidP="0091681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91681E" w:rsidRPr="00744476" w:rsidRDefault="0091681E" w:rsidP="0091681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91681E" w:rsidRPr="00744476" w:rsidRDefault="0091681E" w:rsidP="009168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91681E" w:rsidRPr="00744476" w:rsidRDefault="0091681E" w:rsidP="0091681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91681E" w:rsidRPr="00744476" w:rsidRDefault="0091681E" w:rsidP="0091681E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DE1C51" w:rsidRPr="00744476" w:rsidTr="003520CE">
        <w:tc>
          <w:tcPr>
            <w:tcW w:w="1728" w:type="dxa"/>
          </w:tcPr>
          <w:p w:rsidR="00DE1C51" w:rsidRPr="00744476" w:rsidRDefault="00DE1C51" w:rsidP="00DE1C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DE1C51" w:rsidRPr="00744476" w:rsidRDefault="00DE1C51" w:rsidP="00DE1C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DE1C51" w:rsidRPr="00744476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DE1C51" w:rsidRPr="00744476" w:rsidTr="003520CE">
        <w:tc>
          <w:tcPr>
            <w:tcW w:w="1728" w:type="dxa"/>
          </w:tcPr>
          <w:p w:rsidR="00DE1C51" w:rsidRDefault="00DE1C51" w:rsidP="00DE1C5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DE1C51" w:rsidRPr="00744476" w:rsidRDefault="00DE1C51" w:rsidP="00DE1C51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DE1C51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DE1C51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DE1C51" w:rsidRPr="00744476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DE1C51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DE1C51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5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DE1C51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DE1C51" w:rsidRPr="00744476" w:rsidTr="003520CE">
        <w:tc>
          <w:tcPr>
            <w:tcW w:w="1728" w:type="dxa"/>
          </w:tcPr>
          <w:p w:rsidR="00DE1C51" w:rsidRPr="0018344E" w:rsidRDefault="00DE1C51" w:rsidP="00DE1C5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DE1C51" w:rsidRPr="0018344E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18344E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18344E" w:rsidRDefault="00DE1C51" w:rsidP="00DE1C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18344E" w:rsidRDefault="00DE1C51" w:rsidP="00DE1C51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DE1C51" w:rsidRPr="0018344E" w:rsidRDefault="00DE1C51" w:rsidP="00DE1C5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18344E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65" w:type="dxa"/>
          </w:tcPr>
          <w:p w:rsidR="00DE1C51" w:rsidRPr="0018344E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995DD2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18344E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18344E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36" w:type="dxa"/>
          </w:tcPr>
          <w:p w:rsidR="00DE1C51" w:rsidRPr="0018344E" w:rsidRDefault="00DE1C51" w:rsidP="00DE1C5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DE1C51" w:rsidRPr="00995DD2" w:rsidRDefault="00DE1C51" w:rsidP="00DE1C51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95DD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DE1C51" w:rsidRPr="00744476" w:rsidRDefault="00DE1C51" w:rsidP="00DE1C5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DE1C51" w:rsidRPr="00744476" w:rsidRDefault="00DE1C51" w:rsidP="00DE1C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B672A7" w:rsidRDefault="00B672A7" w:rsidP="00B672A7">
      <w:pPr>
        <w:pStyle w:val="Bo-Blankline"/>
        <w:rPr>
          <w:lang w:val="en-US"/>
        </w:rPr>
      </w:pPr>
    </w:p>
    <w:p w:rsidR="00B672A7" w:rsidRDefault="00B672A7" w:rsidP="00B672A7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:rsidR="00FC6716" w:rsidRPr="00FC6716" w:rsidRDefault="00FC6716" w:rsidP="00FC6716">
      <w:pPr>
        <w:rPr>
          <w:cs/>
          <w:lang w:val="en-US"/>
        </w:rPr>
        <w:sectPr w:rsidR="00FC6716" w:rsidRPr="00FC6716" w:rsidSect="00BA1336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:rsidR="000C1807" w:rsidRPr="000C1807" w:rsidRDefault="000C1807" w:rsidP="00C50CF6">
      <w:pPr>
        <w:pStyle w:val="Caption"/>
        <w:rPr>
          <w:lang w:val="th-TH"/>
        </w:rPr>
      </w:pPr>
      <w:r w:rsidRPr="000C1807">
        <w:rPr>
          <w:rFonts w:hint="cs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0C1807" w:rsidRPr="00C152B0" w:rsidRDefault="000C1807" w:rsidP="00E62E7A">
      <w:pPr>
        <w:pStyle w:val="Bo-Blankline"/>
        <w:rPr>
          <w:lang w:val="en-US"/>
        </w:rPr>
      </w:pPr>
    </w:p>
    <w:p w:rsidR="000C1807" w:rsidRDefault="000C1807" w:rsidP="001A3F57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0C1807">
        <w:rPr>
          <w:rFonts w:ascii="Angsana New" w:hAnsi="Angsana New"/>
          <w:sz w:val="30"/>
          <w:szCs w:val="30"/>
          <w:cs/>
        </w:rPr>
        <w:t>เมื่อวันที่</w:t>
      </w:r>
      <w:r w:rsidRPr="000C1807">
        <w:rPr>
          <w:rFonts w:ascii="Angsana New" w:hAnsi="Angsana New"/>
          <w:sz w:val="30"/>
          <w:szCs w:val="30"/>
        </w:rPr>
        <w:t xml:space="preserve"> 5 </w:t>
      </w:r>
      <w:r w:rsidRPr="000C1807">
        <w:rPr>
          <w:rFonts w:ascii="Angsana New" w:hAnsi="Angsana New"/>
          <w:sz w:val="30"/>
          <w:szCs w:val="30"/>
          <w:cs/>
        </w:rPr>
        <w:t>เมษายน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</w:rPr>
        <w:t xml:space="preserve">2562 </w:t>
      </w:r>
      <w:r w:rsidRPr="000C1807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0C1807">
        <w:rPr>
          <w:rFonts w:ascii="Angsana New" w:hAnsi="Angsana New" w:hint="cs"/>
          <w:sz w:val="30"/>
          <w:szCs w:val="30"/>
          <w:cs/>
        </w:rPr>
        <w:t>และกำหนด</w:t>
      </w:r>
      <w:r w:rsidRPr="000C1807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C1807">
        <w:rPr>
          <w:rFonts w:ascii="Angsana New" w:hAnsi="Angsana New"/>
          <w:sz w:val="30"/>
          <w:szCs w:val="30"/>
        </w:rPr>
        <w:t>20</w:t>
      </w:r>
      <w:r w:rsidRPr="000C1807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C1807">
        <w:rPr>
          <w:rFonts w:ascii="Angsana New" w:hAnsi="Angsana New"/>
          <w:sz w:val="30"/>
          <w:szCs w:val="30"/>
        </w:rPr>
        <w:t>400</w:t>
      </w:r>
      <w:r w:rsidRPr="000C1807">
        <w:rPr>
          <w:rFonts w:ascii="Angsana New" w:hAnsi="Angsana New"/>
          <w:sz w:val="30"/>
          <w:szCs w:val="30"/>
          <w:cs/>
        </w:rPr>
        <w:t xml:space="preserve"> วัน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</w:t>
      </w:r>
      <w:r w:rsidRPr="000C1807">
        <w:rPr>
          <w:rFonts w:ascii="Angsana New" w:hAnsi="Angsana New" w:hint="cs"/>
          <w:sz w:val="30"/>
          <w:szCs w:val="30"/>
          <w:cs/>
        </w:rPr>
        <w:t>ง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 xml:space="preserve">ปี </w:t>
      </w:r>
      <w:r w:rsidRPr="000C1807">
        <w:rPr>
          <w:rFonts w:ascii="Angsana New" w:hAnsi="Angsana New"/>
          <w:sz w:val="30"/>
          <w:szCs w:val="30"/>
        </w:rPr>
        <w:t>2562</w:t>
      </w:r>
      <w:r w:rsidRPr="000C1807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 รับรู้ประมาณการหนี้สินผลประโยชน์เมื่อเกษียณอายุ ณ วันที่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</w:rPr>
        <w:t xml:space="preserve">30 </w:t>
      </w:r>
      <w:r w:rsidR="00E62E7A">
        <w:rPr>
          <w:rFonts w:ascii="Angsana New" w:hAnsi="Angsana New" w:hint="cs"/>
          <w:sz w:val="30"/>
          <w:szCs w:val="30"/>
          <w:cs/>
        </w:rPr>
        <w:t>กันยา</w:t>
      </w:r>
      <w:r w:rsidRPr="000C1807">
        <w:rPr>
          <w:rFonts w:ascii="Angsana New" w:hAnsi="Angsana New"/>
          <w:sz w:val="30"/>
          <w:szCs w:val="30"/>
          <w:cs/>
        </w:rPr>
        <w:t xml:space="preserve">ยน </w:t>
      </w:r>
      <w:r w:rsidRPr="000C1807">
        <w:rPr>
          <w:rFonts w:ascii="Angsana New" w:hAnsi="Angsana New"/>
          <w:sz w:val="30"/>
          <w:szCs w:val="30"/>
        </w:rPr>
        <w:t>2562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0C1807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</w:t>
      </w:r>
      <w:r w:rsidR="00D012EA">
        <w:rPr>
          <w:rFonts w:ascii="Angsana New" w:hAnsi="Angsana New" w:hint="cs"/>
          <w:sz w:val="30"/>
          <w:szCs w:val="30"/>
          <w:cs/>
        </w:rPr>
        <w:t>เก้า</w:t>
      </w:r>
      <w:r w:rsidRPr="000C1807">
        <w:rPr>
          <w:rFonts w:ascii="Angsana New" w:hAnsi="Angsana New"/>
          <w:sz w:val="30"/>
          <w:szCs w:val="30"/>
          <w:cs/>
        </w:rPr>
        <w:t>เดือนสิ้นสุดวันเดียวกันในงบการเงินรวมและงบการเงินเฉพาะกิจการจำนวน</w:t>
      </w:r>
      <w:r w:rsidRPr="000C180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652209">
        <w:rPr>
          <w:rFonts w:ascii="Angsana New" w:hAnsi="Angsana New"/>
          <w:sz w:val="30"/>
          <w:szCs w:val="30"/>
          <w:lang w:val="en-US" w:bidi="ar-SA"/>
        </w:rPr>
        <w:t>28</w:t>
      </w:r>
      <w:r w:rsidRPr="009948EC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>ล้านบาท</w:t>
      </w:r>
      <w:r w:rsidRPr="009948EC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 xml:space="preserve">และ </w:t>
      </w:r>
      <w:r w:rsidR="00652209">
        <w:rPr>
          <w:rFonts w:ascii="Angsana New" w:hAnsi="Angsana New"/>
          <w:sz w:val="30"/>
          <w:szCs w:val="30"/>
        </w:rPr>
        <w:t>28</w:t>
      </w:r>
      <w:r w:rsidRPr="009948EC">
        <w:rPr>
          <w:rFonts w:ascii="Angsana New" w:hAnsi="Angsana New"/>
          <w:sz w:val="30"/>
          <w:szCs w:val="30"/>
        </w:rPr>
        <w:t xml:space="preserve"> </w:t>
      </w:r>
      <w:r w:rsidRPr="009948EC">
        <w:rPr>
          <w:rFonts w:ascii="Angsana New" w:hAnsi="Angsana New"/>
          <w:sz w:val="30"/>
          <w:szCs w:val="30"/>
          <w:cs/>
        </w:rPr>
        <w:t>ล้านบาท</w:t>
      </w:r>
      <w:r w:rsidRPr="000C1807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C446EC" w:rsidRPr="000C1807" w:rsidRDefault="00C446EC" w:rsidP="00E62E7A">
      <w:pPr>
        <w:pStyle w:val="Bo-Blankline"/>
      </w:pPr>
    </w:p>
    <w:p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:rsidR="00C21040" w:rsidRPr="007C466E" w:rsidRDefault="00C21040" w:rsidP="00E62E7A">
      <w:pPr>
        <w:pStyle w:val="Bo-Blankline"/>
      </w:pPr>
    </w:p>
    <w:p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7C466E" w:rsidRDefault="00EE0881" w:rsidP="00E62E7A">
      <w:pPr>
        <w:pStyle w:val="Bo-Blankline"/>
        <w:rPr>
          <w:lang w:val="en-US"/>
        </w:rPr>
      </w:pPr>
    </w:p>
    <w:p w:rsidR="00624F44" w:rsidRPr="007C466E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CD37FD" w:rsidRDefault="00CD37FD" w:rsidP="00E62E7A">
      <w:pPr>
        <w:pStyle w:val="Bo-Blankline"/>
      </w:pPr>
    </w:p>
    <w:p w:rsidR="00CD37FD" w:rsidRPr="00CD37FD" w:rsidRDefault="00CD37FD" w:rsidP="001A3F57">
      <w:pPr>
        <w:pStyle w:val="Ang15"/>
        <w:tabs>
          <w:tab w:val="left" w:pos="14220"/>
        </w:tabs>
        <w:ind w:right="-72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BA1336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:rsidR="00C21040" w:rsidRDefault="00C21040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73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9647A7" w:rsidRPr="00F84191" w:rsidTr="009647A7">
        <w:tc>
          <w:tcPr>
            <w:tcW w:w="2862" w:type="dxa"/>
            <w:shd w:val="clear" w:color="auto" w:fill="auto"/>
            <w:vAlign w:val="bottom"/>
          </w:tcPr>
          <w:p w:rsidR="009647A7" w:rsidRPr="00F84191" w:rsidRDefault="009647A7" w:rsidP="00B623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8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F84191" w:rsidRDefault="009647A7" w:rsidP="00B6238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9647A7" w:rsidRPr="00F84191" w:rsidRDefault="009647A7" w:rsidP="00B6238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F84191" w:rsidRDefault="009647A7" w:rsidP="00B6238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F84191" w:rsidRDefault="009647A7" w:rsidP="00B6238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841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</w:tcPr>
          <w:p w:rsidR="009647A7" w:rsidRPr="00F84191" w:rsidRDefault="009647A7" w:rsidP="009647A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F8419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2,508,023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2,508,023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1,122,986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1,036,572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178,582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178,582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(1,538)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1,971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2,686,605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2,106,567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CD3648" w:rsidRDefault="00CD3648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36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CD3648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2,686,605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2,106,567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1,121,448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1,038,543</w:t>
            </w:r>
          </w:p>
        </w:tc>
      </w:tr>
      <w:tr w:rsidR="009647A7" w:rsidRPr="00F84191" w:rsidTr="009647A7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647A7" w:rsidRPr="00F84191" w:rsidTr="009647A7">
        <w:tc>
          <w:tcPr>
            <w:tcW w:w="4014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CD3648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647A7" w:rsidRPr="00F84191" w:rsidTr="009647A7">
        <w:tc>
          <w:tcPr>
            <w:tcW w:w="2862" w:type="dxa"/>
            <w:shd w:val="clear" w:color="auto" w:fill="auto"/>
            <w:vAlign w:val="center"/>
          </w:tcPr>
          <w:p w:rsidR="009647A7" w:rsidRPr="00F84191" w:rsidRDefault="009647A7" w:rsidP="009647A7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47A7" w:rsidRPr="00F84191" w:rsidRDefault="00CD3648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1,121,448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647A7" w:rsidRPr="00F84191" w:rsidRDefault="009647A7" w:rsidP="009647A7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1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1,038,543</w:t>
            </w:r>
          </w:p>
        </w:tc>
      </w:tr>
    </w:tbl>
    <w:p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D83821" w:rsidRDefault="00D83821" w:rsidP="00774E0A">
      <w:pPr>
        <w:pStyle w:val="Bo-Blankline"/>
        <w:rPr>
          <w:cs/>
        </w:rPr>
      </w:pPr>
    </w:p>
    <w:p w:rsidR="00D83821" w:rsidRDefault="00D83821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tbl>
      <w:tblPr>
        <w:tblW w:w="13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9647A7" w:rsidRPr="00E34840" w:rsidTr="00B62387">
        <w:tc>
          <w:tcPr>
            <w:tcW w:w="2970" w:type="dxa"/>
            <w:shd w:val="clear" w:color="auto" w:fill="auto"/>
            <w:vAlign w:val="bottom"/>
          </w:tcPr>
          <w:p w:rsidR="009647A7" w:rsidRPr="00E34840" w:rsidRDefault="009647A7" w:rsidP="00B62387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E34840" w:rsidRDefault="009647A7" w:rsidP="00B623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E34840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9647A7" w:rsidRPr="00E34840" w:rsidRDefault="009647A7" w:rsidP="00B623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E34840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E34840" w:rsidRDefault="009647A7" w:rsidP="00B623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E34840" w:rsidRDefault="009647A7" w:rsidP="00B6238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9647A7" w:rsidRPr="00E34840" w:rsidRDefault="009647A7" w:rsidP="00B623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9647A7" w:rsidRPr="00E34840" w:rsidTr="00B62387">
        <w:tc>
          <w:tcPr>
            <w:tcW w:w="2970" w:type="dxa"/>
            <w:shd w:val="clear" w:color="auto" w:fill="auto"/>
            <w:vAlign w:val="bottom"/>
          </w:tcPr>
          <w:p w:rsidR="009647A7" w:rsidRPr="00E34840" w:rsidRDefault="009647A7" w:rsidP="009647A7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47A7" w:rsidRPr="00F84191" w:rsidRDefault="009647A7" w:rsidP="009647A7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9647A7" w:rsidRPr="00F84191" w:rsidRDefault="009647A7" w:rsidP="009647A7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9647A7" w:rsidRPr="00E34840" w:rsidTr="00B62387">
        <w:tc>
          <w:tcPr>
            <w:tcW w:w="2970" w:type="dxa"/>
            <w:shd w:val="clear" w:color="auto" w:fill="auto"/>
          </w:tcPr>
          <w:p w:rsidR="009647A7" w:rsidRPr="00E34840" w:rsidRDefault="009647A7" w:rsidP="00B6238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9647A7" w:rsidRPr="00E34840" w:rsidRDefault="009647A7" w:rsidP="00B6238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4740C" w:rsidRPr="000342C8" w:rsidTr="00B62387">
        <w:tc>
          <w:tcPr>
            <w:tcW w:w="2970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7,145,508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4,804,665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7,145,508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4,804,665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3,414,770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2,815,713</w:t>
            </w:r>
          </w:p>
        </w:tc>
      </w:tr>
      <w:tr w:rsidR="00F4740C" w:rsidRPr="000342C8" w:rsidTr="00B62387">
        <w:tc>
          <w:tcPr>
            <w:tcW w:w="2970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531,656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547,335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12116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531,656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(8,306)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47,458</w:t>
            </w:r>
          </w:p>
        </w:tc>
      </w:tr>
      <w:tr w:rsidR="00F4740C" w:rsidRPr="000342C8" w:rsidTr="00B62387">
        <w:tc>
          <w:tcPr>
            <w:tcW w:w="2970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7,692,843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5,336,321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65A69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65A69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7,692,843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5,336,321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3,406,464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2,863,171</w:t>
            </w:r>
          </w:p>
        </w:tc>
      </w:tr>
      <w:tr w:rsidR="00F4740C" w:rsidRPr="00E34840" w:rsidTr="00B62387">
        <w:trPr>
          <w:trHeight w:val="58"/>
        </w:trPr>
        <w:tc>
          <w:tcPr>
            <w:tcW w:w="2970" w:type="dxa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F4740C" w:rsidRPr="00E34840" w:rsidTr="00B62387">
        <w:tc>
          <w:tcPr>
            <w:tcW w:w="5510" w:type="dxa"/>
            <w:gridSpan w:val="4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740C" w:rsidRPr="000342C8" w:rsidTr="00B62387">
        <w:tc>
          <w:tcPr>
            <w:tcW w:w="5510" w:type="dxa"/>
            <w:gridSpan w:val="4"/>
            <w:shd w:val="clear" w:color="auto" w:fill="auto"/>
            <w:vAlign w:val="center"/>
          </w:tcPr>
          <w:p w:rsidR="00F4740C" w:rsidRPr="00E34840" w:rsidRDefault="00F4740C" w:rsidP="00F4740C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E34840" w:rsidRDefault="00F4740C" w:rsidP="00F4740C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3,406,464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4740C" w:rsidRPr="000342C8" w:rsidRDefault="00F4740C" w:rsidP="00F4740C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2,863,171</w:t>
            </w:r>
          </w:p>
        </w:tc>
      </w:tr>
    </w:tbl>
    <w:p w:rsidR="00FC7D90" w:rsidRPr="00774E0A" w:rsidRDefault="00FC7D90" w:rsidP="00774E0A">
      <w:pPr>
        <w:pStyle w:val="Bo-Blankline"/>
      </w:pPr>
    </w:p>
    <w:p w:rsidR="003637ED" w:rsidRPr="00774E0A" w:rsidRDefault="00FC7D90" w:rsidP="00405447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="00303BA4"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 w:rsidR="00EE4934"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:rsidR="00FC7D90" w:rsidRDefault="00FC7D90" w:rsidP="00C21040">
      <w:pPr>
        <w:rPr>
          <w:lang w:val="en-US"/>
        </w:rPr>
        <w:sectPr w:rsidR="00FC7D90" w:rsidSect="00994E11">
          <w:footerReference w:type="default" r:id="rId10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Pr="00377CA5" w:rsidRDefault="001B3E66" w:rsidP="00E62E7A">
      <w:pPr>
        <w:pStyle w:val="Bo-Blankline"/>
      </w:pPr>
    </w:p>
    <w:tbl>
      <w:tblPr>
        <w:tblW w:w="9253" w:type="dxa"/>
        <w:tblInd w:w="450" w:type="dxa"/>
        <w:tblLook w:val="04A0" w:firstRow="1" w:lastRow="0" w:firstColumn="1" w:lastColumn="0" w:noHBand="0" w:noVBand="1"/>
      </w:tblPr>
      <w:tblGrid>
        <w:gridCol w:w="4950"/>
        <w:gridCol w:w="990"/>
        <w:gridCol w:w="236"/>
        <w:gridCol w:w="1438"/>
        <w:gridCol w:w="234"/>
        <w:gridCol w:w="1405"/>
      </w:tblGrid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4B1C75" w:rsidRDefault="00556D6D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B1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1F5A2E" w:rsidTr="001A3F57">
        <w:tc>
          <w:tcPr>
            <w:tcW w:w="4950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1F5A2E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:rsidR="004B1C75" w:rsidRPr="001F5A2E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1F5A2E" w:rsidRDefault="00317C8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40E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A69E3" w:rsidRPr="001F5A2E" w:rsidTr="001A3F57">
        <w:tc>
          <w:tcPr>
            <w:tcW w:w="4950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EC69A2" w:rsidRDefault="000070F5" w:rsidP="005612DD">
            <w:pPr>
              <w:tabs>
                <w:tab w:val="decimal" w:pos="1214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31,845,826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C30615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27,023,205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  <w:vAlign w:val="center"/>
          </w:tcPr>
          <w:p w:rsidR="00F840E5" w:rsidRPr="001F5A2E" w:rsidRDefault="00F840E5" w:rsidP="00F840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F840E5" w:rsidRPr="006D25CF" w:rsidRDefault="000070F5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50,817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45,067</w:t>
            </w:r>
          </w:p>
        </w:tc>
      </w:tr>
      <w:tr w:rsidR="00F840E5" w:rsidRPr="00944713" w:rsidTr="001A3F57">
        <w:tc>
          <w:tcPr>
            <w:tcW w:w="4950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840E5" w:rsidRPr="00944713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944713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F840E5" w:rsidRPr="006D25CF" w:rsidRDefault="000070F5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31,896,643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27,068,272</w:t>
            </w:r>
          </w:p>
        </w:tc>
      </w:tr>
      <w:tr w:rsidR="00F840E5" w:rsidRPr="001F5A2E" w:rsidTr="001A3F57">
        <w:tc>
          <w:tcPr>
            <w:tcW w:w="4950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F840E5" w:rsidRPr="006D25CF" w:rsidRDefault="000070F5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5,244,572</w:t>
            </w:r>
          </w:p>
        </w:tc>
        <w:tc>
          <w:tcPr>
            <w:tcW w:w="234" w:type="dxa"/>
            <w:shd w:val="clear" w:color="auto" w:fill="auto"/>
          </w:tcPr>
          <w:p w:rsidR="00F840E5" w:rsidRPr="006D25CF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4,472,952</w:t>
            </w:r>
          </w:p>
        </w:tc>
      </w:tr>
      <w:tr w:rsidR="00F840E5" w:rsidRPr="00CC0312" w:rsidTr="001A3F57">
        <w:tc>
          <w:tcPr>
            <w:tcW w:w="4950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40E5" w:rsidRPr="001F5A2E" w:rsidRDefault="00F840E5" w:rsidP="00F840E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0E5" w:rsidRPr="000336D3" w:rsidRDefault="000070F5" w:rsidP="005612DD">
            <w:pPr>
              <w:tabs>
                <w:tab w:val="decimal" w:pos="121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37,141,215</w:t>
            </w:r>
          </w:p>
        </w:tc>
        <w:tc>
          <w:tcPr>
            <w:tcW w:w="234" w:type="dxa"/>
            <w:shd w:val="clear" w:color="auto" w:fill="auto"/>
          </w:tcPr>
          <w:p w:rsidR="00F840E5" w:rsidRPr="001F5A2E" w:rsidRDefault="00F840E5" w:rsidP="00F840E5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840E5" w:rsidRPr="0078123E" w:rsidRDefault="00F840E5" w:rsidP="005612DD">
            <w:pPr>
              <w:tabs>
                <w:tab w:val="decimal" w:pos="118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31,541,224</w:t>
            </w:r>
          </w:p>
        </w:tc>
      </w:tr>
    </w:tbl>
    <w:p w:rsidR="005A69E3" w:rsidRPr="00E62E7A" w:rsidRDefault="005A69E3" w:rsidP="00E62E7A">
      <w:pPr>
        <w:pStyle w:val="Bo-Blankline"/>
        <w:rPr>
          <w:cs/>
        </w:rPr>
      </w:pPr>
    </w:p>
    <w:p w:rsidR="00581076" w:rsidRPr="00556D6D" w:rsidRDefault="00581076" w:rsidP="006E00CD">
      <w:pPr>
        <w:pStyle w:val="Caption"/>
        <w:ind w:left="567" w:hanging="567"/>
      </w:pPr>
      <w:r w:rsidRPr="00556D6D">
        <w:rPr>
          <w:rFonts w:hint="cs"/>
          <w:cs/>
        </w:rPr>
        <w:t>ภาษีเงินได้</w:t>
      </w:r>
    </w:p>
    <w:p w:rsidR="00A97089" w:rsidRPr="00556D6D" w:rsidRDefault="00A97089" w:rsidP="00E62E7A">
      <w:pPr>
        <w:pStyle w:val="Bo-Blankline"/>
        <w:rPr>
          <w:lang w:val="en-US"/>
        </w:rPr>
      </w:pPr>
    </w:p>
    <w:p w:rsidR="00E62E7A" w:rsidRPr="000070F5" w:rsidRDefault="00556D6D" w:rsidP="00E62E7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0F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</w:t>
      </w:r>
      <w:r w:rsidR="00E62E7A" w:rsidRPr="000070F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0070F5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บริษัทในการดำเนินงานต่อเนื่องสำหรับรอบระยะเวลา</w:t>
      </w:r>
      <w:r w:rsidRPr="000070F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070F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070F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0070F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0070F5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Pr="000070F5">
        <w:rPr>
          <w:rFonts w:asciiTheme="majorBidi" w:hAnsiTheme="majorBidi" w:cstheme="majorBidi" w:hint="cs"/>
          <w:sz w:val="30"/>
          <w:szCs w:val="30"/>
          <w:cs/>
        </w:rPr>
        <w:t>2</w:t>
      </w:r>
      <w:r w:rsidRPr="000070F5">
        <w:rPr>
          <w:rFonts w:asciiTheme="majorBidi" w:hAnsiTheme="majorBidi" w:cstheme="majorBidi"/>
          <w:sz w:val="30"/>
          <w:szCs w:val="30"/>
        </w:rPr>
        <w:t xml:space="preserve"> </w:t>
      </w:r>
      <w:r w:rsidRPr="000070F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0070F5" w:rsidRPr="000070F5">
        <w:rPr>
          <w:rFonts w:asciiTheme="majorBidi" w:hAnsiTheme="majorBidi" w:cstheme="majorBidi"/>
          <w:sz w:val="30"/>
          <w:szCs w:val="30"/>
          <w:lang w:val="en-US"/>
        </w:rPr>
        <w:t>2.2</w:t>
      </w:r>
      <w:r w:rsidR="00E62E7A" w:rsidRPr="000070F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 w:rsidR="000070F5" w:rsidRPr="000070F5">
        <w:rPr>
          <w:rFonts w:asciiTheme="majorBidi" w:hAnsiTheme="majorBidi" w:cstheme="majorBidi"/>
          <w:sz w:val="30"/>
          <w:szCs w:val="30"/>
          <w:lang w:val="en-US"/>
        </w:rPr>
        <w:t>2.2</w:t>
      </w:r>
      <w:r w:rsidR="00E62E7A" w:rsidRPr="000070F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62E7A" w:rsidRPr="000070F5">
        <w:rPr>
          <w:rFonts w:asciiTheme="majorBidi" w:hAnsiTheme="majorBidi" w:cstheme="majorBidi" w:hint="cs"/>
          <w:sz w:val="30"/>
          <w:szCs w:val="30"/>
          <w:cs/>
          <w:lang w:val="en-US"/>
        </w:rPr>
        <w:t>ตามลำดับ</w:t>
      </w:r>
      <w:r w:rsidRPr="000070F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070F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070F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30 </w:t>
      </w:r>
      <w:r w:rsidRPr="000070F5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กันยา</w:t>
      </w:r>
      <w:r w:rsidRPr="000070F5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ยน </w:t>
      </w:r>
      <w:r w:rsidRPr="000070F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0070F5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Pr="000070F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62E7A" w:rsidRPr="000070F5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 และ</w:t>
      </w:r>
      <w:r w:rsidRPr="000070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Pr="000070F5">
        <w:rPr>
          <w:rFonts w:asciiTheme="majorBidi" w:hAnsiTheme="majorBidi" w:cstheme="majorBidi" w:hint="cs"/>
          <w:i/>
          <w:iCs/>
          <w:sz w:val="30"/>
          <w:szCs w:val="30"/>
          <w:cs/>
        </w:rPr>
        <w:t>4.8</w:t>
      </w:r>
      <w:r w:rsidR="00E62E7A" w:rsidRPr="000070F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0070F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070F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การเปลี่ยนแปลงในอัตราภาษีเงินได้ที่แท้จริงมีสาเหตุหลักจาก </w:t>
      </w:r>
    </w:p>
    <w:p w:rsidR="00E62E7A" w:rsidRPr="000070F5" w:rsidRDefault="00E62E7A" w:rsidP="00E62E7A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0070F5">
        <w:rPr>
          <w:rFonts w:ascii="Angsana New" w:hAnsi="Angsana New" w:hint="cs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0070F5">
        <w:rPr>
          <w:rFonts w:ascii="Angsana New" w:hAnsi="Angsana New"/>
          <w:sz w:val="30"/>
          <w:szCs w:val="30"/>
          <w:lang w:val="en-US"/>
        </w:rPr>
        <w:t xml:space="preserve">604 </w:t>
      </w:r>
      <w:r w:rsidRPr="000070F5">
        <w:rPr>
          <w:rFonts w:ascii="Angsana New" w:hAnsi="Angsana New" w:hint="cs"/>
          <w:sz w:val="30"/>
          <w:szCs w:val="30"/>
          <w:cs/>
          <w:lang w:val="en-US"/>
        </w:rPr>
        <w:t xml:space="preserve">และฉบับที่ </w:t>
      </w:r>
      <w:r w:rsidRPr="000070F5">
        <w:rPr>
          <w:rFonts w:ascii="Angsana New" w:hAnsi="Angsana New"/>
          <w:sz w:val="30"/>
          <w:szCs w:val="30"/>
          <w:lang w:val="en-US"/>
        </w:rPr>
        <w:t>642</w:t>
      </w:r>
    </w:p>
    <w:p w:rsidR="00E62E7A" w:rsidRPr="000070F5" w:rsidRDefault="00E62E7A" w:rsidP="00E62E7A">
      <w:pPr>
        <w:numPr>
          <w:ilvl w:val="0"/>
          <w:numId w:val="24"/>
        </w:numPr>
        <w:tabs>
          <w:tab w:val="left" w:pos="1620"/>
        </w:tabs>
        <w:spacing w:line="240" w:lineRule="auto"/>
        <w:ind w:right="191" w:firstLine="0"/>
        <w:rPr>
          <w:rFonts w:ascii="Angsana New" w:hAnsi="Angsana New"/>
          <w:sz w:val="30"/>
          <w:szCs w:val="30"/>
        </w:rPr>
      </w:pPr>
      <w:r w:rsidRPr="000070F5">
        <w:rPr>
          <w:rFonts w:ascii="Angsana New" w:hAnsi="Angsana New" w:hint="cs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:rsidR="00581076" w:rsidRPr="00E62E7A" w:rsidRDefault="00581076" w:rsidP="00E62E7A">
      <w:pPr>
        <w:pStyle w:val="Bo-Blankline"/>
      </w:pPr>
    </w:p>
    <w:p w:rsidR="00F90B1F" w:rsidRPr="00556D6D" w:rsidRDefault="007B2482" w:rsidP="006E00CD">
      <w:pPr>
        <w:pStyle w:val="Caption"/>
        <w:ind w:left="567" w:hanging="567"/>
      </w:pPr>
      <w:r w:rsidRPr="00556D6D">
        <w:rPr>
          <w:cs/>
        </w:rPr>
        <w:t>กำไรต่อหุ้น</w:t>
      </w:r>
      <w:r w:rsidR="00C9729C" w:rsidRPr="00556D6D">
        <w:rPr>
          <w:rFonts w:hint="cs"/>
          <w:cs/>
        </w:rPr>
        <w:t>ขั้นพื้นฐาน</w:t>
      </w:r>
    </w:p>
    <w:p w:rsidR="00F90B1F" w:rsidRPr="00E62E7A" w:rsidRDefault="00F90B1F" w:rsidP="00E62E7A">
      <w:pPr>
        <w:pStyle w:val="Bo-Blankline"/>
      </w:pPr>
    </w:p>
    <w:p w:rsidR="00556D6D" w:rsidRPr="00556D6D" w:rsidRDefault="00556D6D" w:rsidP="00556D6D">
      <w:pPr>
        <w:pStyle w:val="Ang15"/>
        <w:rPr>
          <w:rFonts w:asciiTheme="majorBidi" w:hAnsiTheme="majorBidi" w:cstheme="majorBidi"/>
          <w:spacing w:val="4"/>
        </w:rPr>
      </w:pPr>
      <w:r w:rsidRPr="00556D6D">
        <w:rPr>
          <w:rFonts w:asciiTheme="majorBidi" w:hAnsiTheme="majorBidi" w:cstheme="majorBidi"/>
          <w:spacing w:val="4"/>
          <w:cs/>
        </w:rPr>
        <w:t>กำไรต่อหุ้นขั้นพื้นฐานสำหรับงวด</w:t>
      </w:r>
      <w:r w:rsidRPr="00556D6D">
        <w:rPr>
          <w:rFonts w:asciiTheme="majorBidi" w:hAnsiTheme="majorBidi" w:cstheme="majorBidi" w:hint="cs"/>
          <w:spacing w:val="4"/>
          <w:cs/>
        </w:rPr>
        <w:t>สามเดือนและเก้า</w:t>
      </w:r>
      <w:r w:rsidRPr="00556D6D">
        <w:rPr>
          <w:rFonts w:asciiTheme="majorBidi" w:hAnsiTheme="majorBidi" w:cstheme="majorBidi"/>
          <w:spacing w:val="4"/>
          <w:cs/>
        </w:rPr>
        <w:t>เดือนสิ้นสุดวันที่ 3</w:t>
      </w:r>
      <w:r w:rsidRPr="00556D6D">
        <w:rPr>
          <w:rFonts w:asciiTheme="majorBidi" w:hAnsiTheme="majorBidi" w:cstheme="majorBidi"/>
          <w:spacing w:val="4"/>
          <w:lang w:val="en-US"/>
        </w:rPr>
        <w:t xml:space="preserve">0 </w:t>
      </w:r>
      <w:r w:rsidRPr="00556D6D">
        <w:rPr>
          <w:rFonts w:asciiTheme="majorBidi" w:hAnsiTheme="majorBidi" w:cstheme="majorBidi" w:hint="cs"/>
          <w:spacing w:val="4"/>
          <w:cs/>
          <w:lang w:val="en-US"/>
        </w:rPr>
        <w:t>กันยายน</w:t>
      </w:r>
      <w:r w:rsidRPr="00556D6D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556D6D">
        <w:rPr>
          <w:rFonts w:asciiTheme="majorBidi" w:hAnsiTheme="majorBidi" w:cstheme="majorBidi"/>
        </w:rPr>
        <w:t>25</w:t>
      </w:r>
      <w:r w:rsidRPr="00556D6D">
        <w:rPr>
          <w:rFonts w:asciiTheme="majorBidi" w:hAnsiTheme="majorBidi" w:cstheme="majorBidi"/>
          <w:cs/>
        </w:rPr>
        <w:t>6</w:t>
      </w:r>
      <w:r>
        <w:rPr>
          <w:rFonts w:asciiTheme="majorBidi" w:hAnsiTheme="majorBidi" w:cstheme="majorBidi"/>
        </w:rPr>
        <w:t xml:space="preserve">2 </w:t>
      </w:r>
      <w:r w:rsidRPr="00556D6D">
        <w:rPr>
          <w:rFonts w:asciiTheme="majorBidi" w:hAnsiTheme="majorBidi" w:cstheme="majorBidi"/>
          <w:cs/>
        </w:rPr>
        <w:t xml:space="preserve">และ </w:t>
      </w:r>
      <w:r w:rsidRPr="00556D6D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1</w:t>
      </w:r>
      <w:r w:rsidRPr="00556D6D">
        <w:rPr>
          <w:rFonts w:asciiTheme="majorBidi" w:hAnsiTheme="majorBidi" w:cstheme="majorBidi"/>
          <w:cs/>
        </w:rPr>
        <w:t xml:space="preserve"> </w:t>
      </w:r>
      <w:r w:rsidRPr="00556D6D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556D6D">
        <w:rPr>
          <w:rFonts w:asciiTheme="majorBidi" w:hAnsiTheme="majorBidi" w:cstheme="majorBidi"/>
          <w:spacing w:val="4"/>
        </w:rPr>
        <w:t xml:space="preserve"> </w:t>
      </w:r>
      <w:r w:rsidRPr="00556D6D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:rsidR="00556D6D" w:rsidRPr="00556D6D" w:rsidRDefault="00556D6D" w:rsidP="00E62E7A">
      <w:pPr>
        <w:pStyle w:val="Bo-Blanklin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270"/>
        <w:gridCol w:w="1260"/>
        <w:gridCol w:w="270"/>
        <w:gridCol w:w="1350"/>
      </w:tblGrid>
      <w:tr w:rsidR="001F10F3" w:rsidRPr="00D91B3F" w:rsidTr="00652209">
        <w:trPr>
          <w:trHeight w:val="370"/>
        </w:trPr>
        <w:tc>
          <w:tcPr>
            <w:tcW w:w="4860" w:type="dxa"/>
          </w:tcPr>
          <w:p w:rsidR="001F10F3" w:rsidRPr="00701ABB" w:rsidRDefault="001F10F3" w:rsidP="006F4227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10F3" w:rsidRPr="00173BB9" w:rsidRDefault="001F10F3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F10F3" w:rsidRPr="00173BB9" w:rsidRDefault="001F10F3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F10F3" w:rsidRPr="00173BB9" w:rsidRDefault="001F10F3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B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227" w:rsidRPr="00D91B3F" w:rsidTr="006F4227">
        <w:trPr>
          <w:trHeight w:val="370"/>
        </w:trPr>
        <w:tc>
          <w:tcPr>
            <w:tcW w:w="4860" w:type="dxa"/>
          </w:tcPr>
          <w:p w:rsidR="006F4227" w:rsidRPr="00701ABB" w:rsidRDefault="006F4227" w:rsidP="006F4227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6F4227" w:rsidRPr="00701ABB" w:rsidRDefault="006F4227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F4227" w:rsidRDefault="006F4227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F4227" w:rsidRPr="00701ABB" w:rsidRDefault="006F4227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F4227" w:rsidRPr="00701ABB" w:rsidRDefault="006F4227" w:rsidP="006F4227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F4227" w:rsidRPr="00701ABB" w:rsidRDefault="006F4227" w:rsidP="006F4227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F4227" w:rsidRPr="00D91B3F" w:rsidTr="006F4227">
        <w:trPr>
          <w:trHeight w:val="380"/>
        </w:trPr>
        <w:tc>
          <w:tcPr>
            <w:tcW w:w="4860" w:type="dxa"/>
          </w:tcPr>
          <w:p w:rsidR="006F4227" w:rsidRPr="00701ABB" w:rsidRDefault="006F4227" w:rsidP="006F4227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:rsidR="006F4227" w:rsidRPr="00701ABB" w:rsidRDefault="006F4227" w:rsidP="006F4227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70F5" w:rsidRPr="00746E5C" w:rsidTr="000070F5">
        <w:trPr>
          <w:trHeight w:val="361"/>
        </w:trPr>
        <w:tc>
          <w:tcPr>
            <w:tcW w:w="4860" w:type="dxa"/>
          </w:tcPr>
          <w:p w:rsidR="000070F5" w:rsidRPr="00701ABB" w:rsidRDefault="000070F5" w:rsidP="000070F5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070F5" w:rsidRPr="000E1317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44811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0070F5" w:rsidRPr="00701ABB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070F5" w:rsidRPr="000E1317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1,100,946</w:t>
            </w:r>
          </w:p>
        </w:tc>
        <w:tc>
          <w:tcPr>
            <w:tcW w:w="270" w:type="dxa"/>
          </w:tcPr>
          <w:p w:rsidR="000070F5" w:rsidRPr="00255F3B" w:rsidRDefault="000070F5" w:rsidP="000070F5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070F5" w:rsidRPr="00701ABB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1,005,281</w:t>
            </w:r>
          </w:p>
        </w:tc>
      </w:tr>
      <w:tr w:rsidR="000070F5" w:rsidRPr="00746E5C" w:rsidTr="000070F5">
        <w:trPr>
          <w:trHeight w:val="370"/>
        </w:trPr>
        <w:tc>
          <w:tcPr>
            <w:tcW w:w="4860" w:type="dxa"/>
          </w:tcPr>
          <w:p w:rsidR="000070F5" w:rsidRPr="007367C7" w:rsidRDefault="000070F5" w:rsidP="000070F5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070F5" w:rsidRPr="000E1317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0070F5" w:rsidRPr="006016E6" w:rsidRDefault="000070F5" w:rsidP="000070F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070F5" w:rsidRPr="000E1317" w:rsidRDefault="000070F5" w:rsidP="000070F5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0070F5" w:rsidRPr="00701ABB" w:rsidRDefault="000070F5" w:rsidP="000070F5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0070F5" w:rsidRPr="006016E6" w:rsidRDefault="000070F5" w:rsidP="000070F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</w:tr>
      <w:tr w:rsidR="000070F5" w:rsidRPr="00D91B3F" w:rsidTr="0045319F">
        <w:trPr>
          <w:trHeight w:val="370"/>
        </w:trPr>
        <w:tc>
          <w:tcPr>
            <w:tcW w:w="4860" w:type="dxa"/>
          </w:tcPr>
          <w:p w:rsidR="000070F5" w:rsidRPr="00701ABB" w:rsidRDefault="000070F5" w:rsidP="000070F5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070F5" w:rsidRPr="000E1317" w:rsidRDefault="000070F5" w:rsidP="00B462E2">
            <w:pPr>
              <w:tabs>
                <w:tab w:val="decimal" w:pos="9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0.131</w:t>
            </w:r>
          </w:p>
        </w:tc>
        <w:tc>
          <w:tcPr>
            <w:tcW w:w="270" w:type="dxa"/>
          </w:tcPr>
          <w:p w:rsidR="000070F5" w:rsidRPr="00701ABB" w:rsidRDefault="000070F5" w:rsidP="000070F5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070F5" w:rsidRPr="000E1317" w:rsidRDefault="000070F5" w:rsidP="000070F5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0.131</w:t>
            </w:r>
          </w:p>
        </w:tc>
        <w:tc>
          <w:tcPr>
            <w:tcW w:w="270" w:type="dxa"/>
          </w:tcPr>
          <w:p w:rsidR="000070F5" w:rsidRPr="00701ABB" w:rsidRDefault="000070F5" w:rsidP="000070F5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0070F5" w:rsidRPr="00701ABB" w:rsidRDefault="000070F5" w:rsidP="000070F5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0.120</w:t>
            </w:r>
          </w:p>
        </w:tc>
      </w:tr>
    </w:tbl>
    <w:p w:rsidR="00556D6D" w:rsidRPr="0087744D" w:rsidRDefault="00556D6D" w:rsidP="00E62E7A">
      <w:pPr>
        <w:pStyle w:val="Bo-Blankline"/>
      </w:pPr>
    </w:p>
    <w:p w:rsidR="00556D6D" w:rsidRDefault="00556D6D" w:rsidP="00556D6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70"/>
        <w:gridCol w:w="270"/>
        <w:gridCol w:w="1260"/>
        <w:gridCol w:w="270"/>
        <w:gridCol w:w="1350"/>
      </w:tblGrid>
      <w:tr w:rsidR="001F10F3" w:rsidRPr="00D91B3F" w:rsidTr="00652209">
        <w:trPr>
          <w:trHeight w:val="370"/>
        </w:trPr>
        <w:tc>
          <w:tcPr>
            <w:tcW w:w="4860" w:type="dxa"/>
          </w:tcPr>
          <w:p w:rsidR="001F10F3" w:rsidRPr="00701ABB" w:rsidRDefault="001F10F3" w:rsidP="00652209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F10F3" w:rsidRPr="00C3320E" w:rsidRDefault="001F10F3" w:rsidP="00652209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2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F10F3" w:rsidRPr="00C3320E" w:rsidRDefault="001F10F3" w:rsidP="00652209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F10F3" w:rsidRPr="00C3320E" w:rsidRDefault="001F10F3" w:rsidP="00652209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2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0F3" w:rsidRPr="00D91B3F" w:rsidTr="00652209">
        <w:trPr>
          <w:trHeight w:val="370"/>
        </w:trPr>
        <w:tc>
          <w:tcPr>
            <w:tcW w:w="4860" w:type="dxa"/>
          </w:tcPr>
          <w:p w:rsidR="001F10F3" w:rsidRPr="00701ABB" w:rsidRDefault="001F10F3" w:rsidP="001F10F3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1F10F3" w:rsidRPr="00701ABB" w:rsidRDefault="001F10F3" w:rsidP="001F10F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F10F3" w:rsidRDefault="001F10F3" w:rsidP="001F10F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F10F3" w:rsidRPr="00701ABB" w:rsidRDefault="001F10F3" w:rsidP="001F10F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F10F3" w:rsidRPr="00701ABB" w:rsidRDefault="001F10F3" w:rsidP="001F10F3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F10F3" w:rsidRPr="00701ABB" w:rsidRDefault="001F10F3" w:rsidP="001F10F3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F10F3" w:rsidRPr="00D91B3F" w:rsidTr="00652209">
        <w:trPr>
          <w:trHeight w:val="380"/>
        </w:trPr>
        <w:tc>
          <w:tcPr>
            <w:tcW w:w="4860" w:type="dxa"/>
          </w:tcPr>
          <w:p w:rsidR="001F10F3" w:rsidRPr="00701ABB" w:rsidRDefault="001F10F3" w:rsidP="001F10F3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:rsidR="001F10F3" w:rsidRPr="00701ABB" w:rsidRDefault="001F10F3" w:rsidP="001F10F3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5319F" w:rsidRPr="00746E5C" w:rsidTr="0045319F">
        <w:trPr>
          <w:trHeight w:val="361"/>
        </w:trPr>
        <w:tc>
          <w:tcPr>
            <w:tcW w:w="4860" w:type="dxa"/>
          </w:tcPr>
          <w:p w:rsidR="0045319F" w:rsidRPr="00701ABB" w:rsidRDefault="0045319F" w:rsidP="0045319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5319F" w:rsidRPr="000E1317" w:rsidRDefault="0045319F" w:rsidP="00706E1D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3,33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:rsidR="0045319F" w:rsidRPr="00701ABB" w:rsidRDefault="0045319F" w:rsidP="0045319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45319F" w:rsidRPr="000E1317" w:rsidRDefault="0045319F" w:rsidP="0045319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3,338,15</w:t>
            </w:r>
            <w:r w:rsidR="006448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5319F" w:rsidRPr="00255F3B" w:rsidRDefault="0045319F" w:rsidP="0045319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5319F" w:rsidRPr="00701ABB" w:rsidRDefault="0045319F" w:rsidP="00B20A0D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2,724,688</w:t>
            </w:r>
          </w:p>
        </w:tc>
      </w:tr>
      <w:tr w:rsidR="0045319F" w:rsidRPr="00746E5C" w:rsidTr="0045319F">
        <w:trPr>
          <w:trHeight w:val="370"/>
        </w:trPr>
        <w:tc>
          <w:tcPr>
            <w:tcW w:w="4860" w:type="dxa"/>
          </w:tcPr>
          <w:p w:rsidR="0045319F" w:rsidRPr="007367C7" w:rsidRDefault="0045319F" w:rsidP="0045319F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5319F" w:rsidRPr="000E1317" w:rsidRDefault="0045319F" w:rsidP="0045319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45319F" w:rsidRPr="006016E6" w:rsidRDefault="0045319F" w:rsidP="0045319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5319F" w:rsidRPr="000E1317" w:rsidRDefault="0045319F" w:rsidP="00B20A0D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45319F" w:rsidRPr="00701ABB" w:rsidRDefault="0045319F" w:rsidP="0045319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5319F" w:rsidRPr="006016E6" w:rsidRDefault="0045319F" w:rsidP="00B20A0D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</w:tr>
      <w:tr w:rsidR="0045319F" w:rsidRPr="00D91B3F" w:rsidTr="0045319F">
        <w:trPr>
          <w:trHeight w:val="370"/>
        </w:trPr>
        <w:tc>
          <w:tcPr>
            <w:tcW w:w="4860" w:type="dxa"/>
          </w:tcPr>
          <w:p w:rsidR="0045319F" w:rsidRPr="00701ABB" w:rsidRDefault="0045319F" w:rsidP="0045319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5319F" w:rsidRPr="000E1317" w:rsidRDefault="0045319F" w:rsidP="0045319F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0.397</w:t>
            </w:r>
          </w:p>
        </w:tc>
        <w:tc>
          <w:tcPr>
            <w:tcW w:w="270" w:type="dxa"/>
          </w:tcPr>
          <w:p w:rsidR="0045319F" w:rsidRPr="00701ABB" w:rsidRDefault="0045319F" w:rsidP="0045319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5319F" w:rsidRPr="000E1317" w:rsidRDefault="0045319F" w:rsidP="0045319F">
            <w:pPr>
              <w:tabs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317">
              <w:rPr>
                <w:rFonts w:ascii="Angsana New" w:hAnsi="Angsana New"/>
                <w:b/>
                <w:bCs/>
                <w:sz w:val="30"/>
                <w:szCs w:val="30"/>
              </w:rPr>
              <w:t>0.397</w:t>
            </w:r>
          </w:p>
        </w:tc>
        <w:tc>
          <w:tcPr>
            <w:tcW w:w="270" w:type="dxa"/>
          </w:tcPr>
          <w:p w:rsidR="0045319F" w:rsidRPr="00701ABB" w:rsidRDefault="0045319F" w:rsidP="0045319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5319F" w:rsidRPr="00701ABB" w:rsidRDefault="0045319F" w:rsidP="0045319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0.324</w:t>
            </w:r>
          </w:p>
        </w:tc>
      </w:tr>
    </w:tbl>
    <w:p w:rsidR="001F10F3" w:rsidRPr="00565380" w:rsidRDefault="001F10F3" w:rsidP="001F10F3">
      <w:pPr>
        <w:pStyle w:val="Bo-Blankline"/>
      </w:pPr>
    </w:p>
    <w:p w:rsidR="00C114F1" w:rsidRPr="009D1F3C" w:rsidRDefault="00C114F1" w:rsidP="00565380">
      <w:pPr>
        <w:pStyle w:val="Caption"/>
        <w:ind w:left="567" w:hanging="567"/>
        <w:rPr>
          <w:lang w:val="th-TH"/>
        </w:rPr>
      </w:pPr>
      <w:r w:rsidRPr="009D1F3C">
        <w:rPr>
          <w:cs/>
          <w:lang w:val="th-TH"/>
        </w:rPr>
        <w:t>เงินปันผล</w:t>
      </w:r>
    </w:p>
    <w:p w:rsidR="009D1F3C" w:rsidRDefault="009D1F3C" w:rsidP="001F10F3">
      <w:pPr>
        <w:pStyle w:val="Bo-Blankline"/>
        <w:rPr>
          <w:highlight w:val="yellow"/>
          <w:lang w:val="en-US"/>
        </w:rPr>
      </w:pPr>
    </w:p>
    <w:p w:rsidR="001F10F3" w:rsidRPr="0045319F" w:rsidRDefault="001F10F3" w:rsidP="001F10F3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45319F">
        <w:rPr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Pr="0045319F">
        <w:rPr>
          <w:b w:val="0"/>
          <w:bCs w:val="0"/>
        </w:rPr>
        <w:t xml:space="preserve">30 </w:t>
      </w:r>
      <w:r w:rsidRPr="0045319F">
        <w:rPr>
          <w:rFonts w:hint="cs"/>
          <w:b w:val="0"/>
          <w:bCs w:val="0"/>
          <w:cs/>
        </w:rPr>
        <w:t>สิงหา</w:t>
      </w:r>
      <w:r w:rsidRPr="0045319F">
        <w:rPr>
          <w:b w:val="0"/>
          <w:bCs w:val="0"/>
          <w:cs/>
        </w:rPr>
        <w:t xml:space="preserve">คม </w:t>
      </w:r>
      <w:r w:rsidRPr="0045319F">
        <w:rPr>
          <w:b w:val="0"/>
          <w:bCs w:val="0"/>
        </w:rPr>
        <w:t xml:space="preserve">2562 </w:t>
      </w:r>
      <w:r w:rsidRPr="0045319F">
        <w:rPr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45319F">
        <w:rPr>
          <w:b w:val="0"/>
          <w:bCs w:val="0"/>
        </w:rPr>
        <w:t>30</w:t>
      </w:r>
      <w:r w:rsidRPr="0045319F">
        <w:rPr>
          <w:b w:val="0"/>
          <w:bCs w:val="0"/>
          <w:cs/>
        </w:rPr>
        <w:t xml:space="preserve"> ม</w:t>
      </w:r>
      <w:r w:rsidRPr="0045319F">
        <w:rPr>
          <w:rFonts w:hint="cs"/>
          <w:b w:val="0"/>
          <w:bCs w:val="0"/>
          <w:cs/>
        </w:rPr>
        <w:t>ิถุนายน</w:t>
      </w:r>
      <w:r w:rsidRPr="0045319F">
        <w:rPr>
          <w:b w:val="0"/>
          <w:bCs w:val="0"/>
          <w:cs/>
        </w:rPr>
        <w:t xml:space="preserve"> </w:t>
      </w:r>
      <w:r w:rsidRPr="0045319F">
        <w:rPr>
          <w:b w:val="0"/>
          <w:bCs w:val="0"/>
        </w:rPr>
        <w:t>2562</w:t>
      </w:r>
      <w:r w:rsidRPr="0045319F">
        <w:rPr>
          <w:b w:val="0"/>
          <w:bCs w:val="0"/>
          <w:cs/>
        </w:rPr>
        <w:t xml:space="preserve"> ในอัตราหุ้นละ </w:t>
      </w:r>
      <w:r w:rsidRPr="0045319F">
        <w:rPr>
          <w:b w:val="0"/>
          <w:bCs w:val="0"/>
        </w:rPr>
        <w:t>0</w:t>
      </w:r>
      <w:r w:rsidRPr="0045319F">
        <w:rPr>
          <w:b w:val="0"/>
          <w:bCs w:val="0"/>
          <w:cs/>
        </w:rPr>
        <w:t>.</w:t>
      </w:r>
      <w:r w:rsidRPr="0045319F">
        <w:rPr>
          <w:b w:val="0"/>
          <w:bCs w:val="0"/>
        </w:rPr>
        <w:t>10</w:t>
      </w:r>
      <w:r w:rsidRPr="0045319F">
        <w:rPr>
          <w:b w:val="0"/>
          <w:bCs w:val="0"/>
          <w:cs/>
        </w:rPr>
        <w:t xml:space="preserve"> บาท สำหรับหุ้นสามัญจำนวน </w:t>
      </w:r>
      <w:r w:rsidRPr="0045319F">
        <w:rPr>
          <w:b w:val="0"/>
          <w:bCs w:val="0"/>
        </w:rPr>
        <w:t>8,400</w:t>
      </w:r>
      <w:r w:rsidRPr="0045319F">
        <w:rPr>
          <w:b w:val="0"/>
          <w:bCs w:val="0"/>
          <w:cs/>
        </w:rPr>
        <w:t xml:space="preserve"> ล้านหุ้น เป็นจำนวนเงินทั้งสิ้น </w:t>
      </w:r>
      <w:r w:rsidRPr="0045319F">
        <w:rPr>
          <w:b w:val="0"/>
          <w:bCs w:val="0"/>
        </w:rPr>
        <w:t>840</w:t>
      </w:r>
      <w:r w:rsidRPr="0045319F">
        <w:rPr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45319F">
        <w:rPr>
          <w:b w:val="0"/>
          <w:bCs w:val="0"/>
        </w:rPr>
        <w:t xml:space="preserve">13 </w:t>
      </w:r>
      <w:r w:rsidRPr="0045319F">
        <w:rPr>
          <w:rFonts w:hint="cs"/>
          <w:b w:val="0"/>
          <w:bCs w:val="0"/>
          <w:cs/>
        </w:rPr>
        <w:t>กันย</w:t>
      </w:r>
      <w:r w:rsidRPr="0045319F">
        <w:rPr>
          <w:b w:val="0"/>
          <w:bCs w:val="0"/>
          <w:cs/>
        </w:rPr>
        <w:t xml:space="preserve">ายน </w:t>
      </w:r>
      <w:r w:rsidRPr="0045319F">
        <w:rPr>
          <w:b w:val="0"/>
          <w:bCs w:val="0"/>
        </w:rPr>
        <w:t>2562</w:t>
      </w:r>
    </w:p>
    <w:p w:rsidR="001F10F3" w:rsidRPr="0045319F" w:rsidRDefault="001F10F3" w:rsidP="001F10F3">
      <w:pPr>
        <w:pStyle w:val="Bo-Blankline"/>
        <w:rPr>
          <w:lang w:val="en-US"/>
        </w:rPr>
      </w:pPr>
    </w:p>
    <w:p w:rsidR="006A4D05" w:rsidRPr="006A4D05" w:rsidRDefault="00352DF2" w:rsidP="006A4D0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B26A5">
        <w:rPr>
          <w:b w:val="0"/>
          <w:bCs w:val="0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Pr="000B26A5">
        <w:rPr>
          <w:b w:val="0"/>
          <w:bCs w:val="0"/>
        </w:rPr>
        <w:t>25</w:t>
      </w:r>
      <w:r w:rsidRPr="000B26A5">
        <w:rPr>
          <w:b w:val="0"/>
          <w:bCs w:val="0"/>
          <w:cs/>
        </w:rPr>
        <w:t>6</w:t>
      </w:r>
      <w:r w:rsidRPr="000B26A5">
        <w:rPr>
          <w:b w:val="0"/>
          <w:bCs w:val="0"/>
        </w:rPr>
        <w:t xml:space="preserve">2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Pr="000B26A5">
        <w:rPr>
          <w:b w:val="0"/>
          <w:bCs w:val="0"/>
        </w:rPr>
        <w:t xml:space="preserve">2561 </w:t>
      </w:r>
      <w:r w:rsidRPr="000B26A5">
        <w:rPr>
          <w:b w:val="0"/>
          <w:bCs w:val="0"/>
          <w:cs/>
        </w:rPr>
        <w:t xml:space="preserve">ในอัตราหุ้นละ </w:t>
      </w:r>
      <w:r w:rsidRPr="000B26A5">
        <w:rPr>
          <w:b w:val="0"/>
          <w:bCs w:val="0"/>
        </w:rPr>
        <w:t xml:space="preserve">0.40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Pr="000B26A5">
        <w:rPr>
          <w:b w:val="0"/>
          <w:bCs w:val="0"/>
        </w:rPr>
        <w:t xml:space="preserve">3,360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</w:t>
      </w:r>
      <w:r w:rsidRPr="000B26A5">
        <w:rPr>
          <w:b w:val="0"/>
          <w:bCs w:val="0"/>
          <w:spacing w:val="-4"/>
          <w:cs/>
        </w:rPr>
        <w:t>ระหว่างกาลในอัตราหุ้นละ</w:t>
      </w:r>
      <w:r w:rsidRPr="000B26A5">
        <w:rPr>
          <w:b w:val="0"/>
          <w:bCs w:val="0"/>
          <w:spacing w:val="-4"/>
        </w:rPr>
        <w:t xml:space="preserve"> 0.</w:t>
      </w:r>
      <w:r w:rsidR="00AE694D">
        <w:rPr>
          <w:b w:val="0"/>
          <w:bCs w:val="0"/>
          <w:spacing w:val="-4"/>
        </w:rPr>
        <w:t>3</w:t>
      </w:r>
      <w:r w:rsidRPr="000B26A5">
        <w:rPr>
          <w:b w:val="0"/>
          <w:bCs w:val="0"/>
          <w:spacing w:val="-4"/>
        </w:rPr>
        <w:t xml:space="preserve">0 </w:t>
      </w:r>
      <w:r w:rsidRPr="000B26A5">
        <w:rPr>
          <w:b w:val="0"/>
          <w:bCs w:val="0"/>
          <w:spacing w:val="-4"/>
          <w:cs/>
        </w:rPr>
        <w:t>บาท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0B26A5">
        <w:rPr>
          <w:b w:val="0"/>
          <w:bCs w:val="0"/>
          <w:spacing w:val="-4"/>
        </w:rPr>
        <w:t xml:space="preserve">2561 </w:t>
      </w:r>
      <w:r w:rsidRPr="000B26A5">
        <w:rPr>
          <w:b w:val="0"/>
          <w:bCs w:val="0"/>
          <w:spacing w:val="-4"/>
          <w:cs/>
        </w:rPr>
        <w:t>ดังนั้นเงินปันผล</w:t>
      </w:r>
      <w:r w:rsidRPr="000B26A5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Pr="000B26A5">
        <w:rPr>
          <w:b w:val="0"/>
          <w:bCs w:val="0"/>
        </w:rPr>
        <w:t>0.</w:t>
      </w:r>
      <w:r w:rsidR="007471F9">
        <w:rPr>
          <w:b w:val="0"/>
          <w:bCs w:val="0"/>
        </w:rPr>
        <w:t>1</w:t>
      </w:r>
      <w:r w:rsidR="00B64E1C" w:rsidRPr="000B26A5">
        <w:rPr>
          <w:b w:val="0"/>
          <w:bCs w:val="0"/>
        </w:rPr>
        <w:t>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</w:t>
      </w:r>
      <w:r w:rsidR="007471F9">
        <w:rPr>
          <w:b w:val="0"/>
          <w:bCs w:val="0"/>
        </w:rPr>
        <w:t>840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B64E1C" w:rsidRPr="000B26A5">
        <w:rPr>
          <w:b w:val="0"/>
          <w:bCs w:val="0"/>
        </w:rPr>
        <w:t>3</w:t>
      </w:r>
      <w:r w:rsidRPr="000B26A5">
        <w:rPr>
          <w:b w:val="0"/>
          <w:bCs w:val="0"/>
        </w:rPr>
        <w:t xml:space="preserve">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>256</w:t>
      </w:r>
      <w:r w:rsidR="00B64E1C" w:rsidRPr="000B26A5">
        <w:rPr>
          <w:b w:val="0"/>
          <w:bCs w:val="0"/>
        </w:rPr>
        <w:t>2</w:t>
      </w:r>
    </w:p>
    <w:p w:rsidR="007F53BB" w:rsidRDefault="007F53BB" w:rsidP="007F53BB">
      <w:pPr>
        <w:pStyle w:val="Bo-Blankline"/>
        <w:rPr>
          <w:lang w:val="en-US"/>
        </w:rPr>
      </w:pPr>
    </w:p>
    <w:p w:rsidR="006A4D05" w:rsidRPr="006A4D05" w:rsidRDefault="006A4D05" w:rsidP="006A4D05">
      <w:pPr>
        <w:autoSpaceDE w:val="0"/>
        <w:autoSpaceDN w:val="0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6A4D05">
        <w:rPr>
          <w:rFonts w:ascii="Angsana New" w:hAnsi="Angsana New" w:hint="cs"/>
          <w:sz w:val="30"/>
          <w:szCs w:val="30"/>
          <w:cs/>
          <w:lang w:val="en-US"/>
        </w:rPr>
        <w:t>ในการประชุมคณะกรรมการบริษัทเมื่อวันที่</w:t>
      </w:r>
      <w:r w:rsidRPr="006A4D05">
        <w:rPr>
          <w:rFonts w:ascii="Angsana New" w:hAnsi="Angsana New"/>
          <w:sz w:val="30"/>
          <w:szCs w:val="30"/>
          <w:lang w:val="en-US"/>
        </w:rPr>
        <w:t> 23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6A4D05">
        <w:rPr>
          <w:rFonts w:ascii="Angsana New" w:hAnsi="Angsana New"/>
          <w:sz w:val="30"/>
          <w:szCs w:val="30"/>
          <w:lang w:val="en-US"/>
        </w:rPr>
        <w:t> 2561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มีมติอนุมัติการจ่ายเงินปันผลระหว่างกาลจากกำไรสะสมจนถึงวันที่</w:t>
      </w:r>
      <w:r w:rsidRPr="006A4D05">
        <w:rPr>
          <w:rFonts w:ascii="Angsana New" w:hAnsi="Angsana New"/>
          <w:sz w:val="30"/>
          <w:szCs w:val="30"/>
          <w:lang w:val="en-US"/>
        </w:rPr>
        <w:t> 30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A4D05">
        <w:rPr>
          <w:rFonts w:ascii="Angsana New" w:hAnsi="Angsana New"/>
          <w:sz w:val="30"/>
          <w:szCs w:val="30"/>
          <w:lang w:val="en-US"/>
        </w:rPr>
        <w:t> 2561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ในอัตราหุ้นละ</w:t>
      </w:r>
      <w:r w:rsidR="00137828">
        <w:rPr>
          <w:rFonts w:ascii="Angsana New" w:hAnsi="Angsana New"/>
          <w:sz w:val="30"/>
          <w:szCs w:val="30"/>
          <w:lang w:val="en-US"/>
        </w:rPr>
        <w:t xml:space="preserve"> </w:t>
      </w:r>
      <w:r w:rsidRPr="006A4D05">
        <w:rPr>
          <w:rFonts w:ascii="Angsana New" w:hAnsi="Angsana New"/>
          <w:sz w:val="30"/>
          <w:szCs w:val="30"/>
          <w:lang w:val="en-US"/>
        </w:rPr>
        <w:t>0.1</w:t>
      </w:r>
      <w:r w:rsidR="00137828">
        <w:rPr>
          <w:rFonts w:ascii="Angsana New" w:hAnsi="Angsana New"/>
          <w:sz w:val="30"/>
          <w:szCs w:val="30"/>
          <w:lang w:val="en-US"/>
        </w:rPr>
        <w:t xml:space="preserve">0 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บาท สำหรับหุ้นสามัญจำนวน</w:t>
      </w:r>
      <w:r w:rsidRPr="006A4D05">
        <w:rPr>
          <w:rFonts w:ascii="Angsana New" w:hAnsi="Angsana New"/>
          <w:sz w:val="30"/>
          <w:szCs w:val="30"/>
          <w:lang w:val="en-US"/>
        </w:rPr>
        <w:t> 8,400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ล้านหุ้น เป็นจำนวนเงินทั้งสิ้น</w:t>
      </w:r>
      <w:r w:rsidRPr="006A4D05">
        <w:rPr>
          <w:rFonts w:ascii="Angsana New" w:hAnsi="Angsana New"/>
          <w:sz w:val="30"/>
          <w:szCs w:val="30"/>
          <w:lang w:val="en-US"/>
        </w:rPr>
        <w:t> 840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เงินปันผลดังกล่าวได้จ่ายให้แก่ผู้ถือหุ้นในวันที่</w:t>
      </w:r>
      <w:r w:rsidRPr="006A4D05">
        <w:rPr>
          <w:rFonts w:ascii="Angsana New" w:hAnsi="Angsana New"/>
          <w:sz w:val="30"/>
          <w:szCs w:val="30"/>
          <w:lang w:val="en-US"/>
        </w:rPr>
        <w:t> 21 </w:t>
      </w:r>
      <w:r w:rsidRPr="006A4D0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A4D05">
        <w:rPr>
          <w:rFonts w:ascii="Angsana New" w:hAnsi="Angsana New"/>
          <w:sz w:val="30"/>
          <w:szCs w:val="30"/>
          <w:lang w:val="en-US"/>
        </w:rPr>
        <w:t xml:space="preserve"> 2561 </w:t>
      </w:r>
    </w:p>
    <w:p w:rsidR="006A4D05" w:rsidRPr="006A4D05" w:rsidRDefault="006A4D05" w:rsidP="007F53BB">
      <w:pPr>
        <w:pStyle w:val="Bo-Blankline"/>
      </w:pPr>
    </w:p>
    <w:p w:rsidR="00A41BFD" w:rsidRPr="00AC7DCA" w:rsidRDefault="00A41BFD" w:rsidP="00A41BFD">
      <w:pPr>
        <w:pStyle w:val="Bo-C1Content"/>
      </w:pPr>
      <w:r w:rsidRPr="00AC7DCA">
        <w:rPr>
          <w:cs/>
        </w:rPr>
        <w:t xml:space="preserve">ในการประชุมคณะกรรมการบริษัทเมื่อวันที่ </w:t>
      </w:r>
      <w:r w:rsidRPr="00AC7DCA">
        <w:t xml:space="preserve">4 </w:t>
      </w:r>
      <w:r w:rsidRPr="00AC7DCA">
        <w:rPr>
          <w:rFonts w:hint="cs"/>
          <w:cs/>
        </w:rPr>
        <w:t>กันยายน</w:t>
      </w:r>
      <w:r w:rsidRPr="00AC7DCA">
        <w:rPr>
          <w:cs/>
        </w:rPr>
        <w:t xml:space="preserve"> </w:t>
      </w:r>
      <w:r w:rsidRPr="00AC7DCA">
        <w:t xml:space="preserve">2561 </w:t>
      </w:r>
      <w:r w:rsidRPr="00AC7DCA">
        <w:rPr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AC7DCA">
        <w:t>30</w:t>
      </w:r>
      <w:r w:rsidRPr="00AC7DCA">
        <w:rPr>
          <w:cs/>
        </w:rPr>
        <w:t xml:space="preserve"> ม</w:t>
      </w:r>
      <w:r w:rsidRPr="00AC7DCA">
        <w:rPr>
          <w:rFonts w:hint="cs"/>
          <w:cs/>
        </w:rPr>
        <w:t>ิถุนายน</w:t>
      </w:r>
      <w:r w:rsidRPr="00AC7DCA">
        <w:rPr>
          <w:cs/>
        </w:rPr>
        <w:t xml:space="preserve"> </w:t>
      </w:r>
      <w:r w:rsidRPr="00AC7DCA">
        <w:t>2561</w:t>
      </w:r>
      <w:r w:rsidRPr="00AC7DCA">
        <w:rPr>
          <w:cs/>
        </w:rPr>
        <w:t xml:space="preserve"> ในอัตราหุ้นละ </w:t>
      </w:r>
      <w:r w:rsidRPr="00AC7DCA">
        <w:t>0</w:t>
      </w:r>
      <w:r w:rsidRPr="00AC7DCA">
        <w:rPr>
          <w:cs/>
        </w:rPr>
        <w:t>.</w:t>
      </w:r>
      <w:r w:rsidRPr="00AC7DCA">
        <w:t>1</w:t>
      </w:r>
      <w:r w:rsidR="00137828">
        <w:t>0</w:t>
      </w:r>
      <w:r w:rsidRPr="00AC7DCA">
        <w:rPr>
          <w:cs/>
        </w:rPr>
        <w:t xml:space="preserve"> บาท สำหรับหุ้นสามัญจำนวน </w:t>
      </w:r>
      <w:r w:rsidRPr="00AC7DCA">
        <w:t>8,400</w:t>
      </w:r>
      <w:r w:rsidRPr="00AC7DCA">
        <w:rPr>
          <w:cs/>
        </w:rPr>
        <w:t xml:space="preserve"> ล้านหุ้น เป็นจำนวนเงินทั้งสิ้น </w:t>
      </w:r>
      <w:r w:rsidRPr="00AC7DCA">
        <w:t>840</w:t>
      </w:r>
      <w:r w:rsidRPr="00AC7DCA">
        <w:rPr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AC7DCA">
        <w:t xml:space="preserve">4 </w:t>
      </w:r>
      <w:r w:rsidRPr="00AC7DCA">
        <w:rPr>
          <w:rFonts w:hint="cs"/>
          <w:cs/>
        </w:rPr>
        <w:t>ตุลาคม</w:t>
      </w:r>
      <w:r w:rsidRPr="00AC7DCA">
        <w:rPr>
          <w:cs/>
        </w:rPr>
        <w:t xml:space="preserve"> </w:t>
      </w:r>
      <w:r w:rsidRPr="00AC7DCA">
        <w:t>2561</w:t>
      </w:r>
    </w:p>
    <w:p w:rsidR="00352DF2" w:rsidRDefault="00352DF2" w:rsidP="001F10F3">
      <w:pPr>
        <w:pStyle w:val="Bo-Blankline"/>
        <w:rPr>
          <w:highlight w:val="yellow"/>
          <w:cs/>
          <w:lang w:val="th-TH"/>
        </w:rPr>
      </w:pPr>
    </w:p>
    <w:p w:rsidR="00074045" w:rsidRPr="000B26A5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Pr="000B26A5">
        <w:rPr>
          <w:b w:val="0"/>
          <w:bCs w:val="0"/>
        </w:rPr>
        <w:t xml:space="preserve">31 </w:t>
      </w:r>
      <w:r w:rsidRPr="000B26A5">
        <w:rPr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 xml:space="preserve">2561 </w:t>
      </w:r>
      <w:r w:rsidRPr="000B26A5">
        <w:rPr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0B26A5">
        <w:rPr>
          <w:b w:val="0"/>
          <w:bCs w:val="0"/>
        </w:rPr>
        <w:t>31</w:t>
      </w:r>
      <w:r w:rsidRPr="000B26A5">
        <w:rPr>
          <w:b w:val="0"/>
          <w:bCs w:val="0"/>
          <w:cs/>
        </w:rPr>
        <w:t xml:space="preserve"> มีนาคม </w:t>
      </w:r>
      <w:r w:rsidRPr="000B26A5">
        <w:rPr>
          <w:b w:val="0"/>
          <w:bCs w:val="0"/>
        </w:rPr>
        <w:t>2561</w:t>
      </w:r>
      <w:r w:rsidRPr="000B26A5">
        <w:rPr>
          <w:b w:val="0"/>
          <w:bCs w:val="0"/>
          <w:cs/>
        </w:rPr>
        <w:t xml:space="preserve"> ในอัตราหุ้นละ </w:t>
      </w:r>
      <w:r w:rsidRPr="000B26A5">
        <w:rPr>
          <w:b w:val="0"/>
          <w:bCs w:val="0"/>
        </w:rPr>
        <w:t>0</w:t>
      </w:r>
      <w:r w:rsidRPr="000B26A5">
        <w:rPr>
          <w:b w:val="0"/>
          <w:bCs w:val="0"/>
          <w:cs/>
        </w:rPr>
        <w:t>.</w:t>
      </w:r>
      <w:r w:rsidRPr="000B26A5">
        <w:rPr>
          <w:b w:val="0"/>
          <w:bCs w:val="0"/>
        </w:rPr>
        <w:t>1</w:t>
      </w:r>
      <w:r w:rsidR="0066502D">
        <w:rPr>
          <w:b w:val="0"/>
          <w:bCs w:val="0"/>
        </w:rPr>
        <w:t>0</w:t>
      </w:r>
      <w:r w:rsidRPr="000B26A5">
        <w:rPr>
          <w:b w:val="0"/>
          <w:bCs w:val="0"/>
          <w:cs/>
        </w:rPr>
        <w:t xml:space="preserve"> บาท สำหรับหุ้นสามัญจำนวน </w:t>
      </w:r>
      <w:r w:rsidRPr="000B26A5">
        <w:rPr>
          <w:b w:val="0"/>
          <w:bCs w:val="0"/>
        </w:rPr>
        <w:t>8,400</w:t>
      </w:r>
      <w:r w:rsidRPr="000B26A5">
        <w:rPr>
          <w:b w:val="0"/>
          <w:bCs w:val="0"/>
          <w:cs/>
        </w:rPr>
        <w:t xml:space="preserve"> ล้านหุ้น เป็นจำนวนเงินทั้งสิ้น </w:t>
      </w:r>
      <w:r w:rsidRPr="000B26A5">
        <w:rPr>
          <w:b w:val="0"/>
          <w:bCs w:val="0"/>
        </w:rPr>
        <w:t>840</w:t>
      </w:r>
      <w:r w:rsidRPr="000B26A5">
        <w:rPr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0B26A5">
        <w:rPr>
          <w:b w:val="0"/>
          <w:bCs w:val="0"/>
        </w:rPr>
        <w:t xml:space="preserve">28 </w:t>
      </w:r>
      <w:r w:rsidRPr="000B26A5">
        <w:rPr>
          <w:b w:val="0"/>
          <w:bCs w:val="0"/>
          <w:cs/>
        </w:rPr>
        <w:t xml:space="preserve">มิถุนายน </w:t>
      </w:r>
      <w:r w:rsidRPr="000B26A5">
        <w:rPr>
          <w:b w:val="0"/>
          <w:bCs w:val="0"/>
        </w:rPr>
        <w:t>2561</w:t>
      </w:r>
    </w:p>
    <w:p w:rsidR="00074045" w:rsidRDefault="00074045" w:rsidP="001F10F3">
      <w:pPr>
        <w:pStyle w:val="Bo-Blankline"/>
      </w:pPr>
    </w:p>
    <w:p w:rsidR="00FA5C31" w:rsidRDefault="00FA5C31" w:rsidP="001F10F3">
      <w:pPr>
        <w:pStyle w:val="Bo-Blankline"/>
      </w:pPr>
    </w:p>
    <w:p w:rsidR="00FA5C31" w:rsidRDefault="00FA5C31" w:rsidP="001F10F3">
      <w:pPr>
        <w:pStyle w:val="Bo-Blankline"/>
      </w:pPr>
    </w:p>
    <w:p w:rsidR="00FA5C31" w:rsidRPr="000B26A5" w:rsidRDefault="00FA5C31" w:rsidP="001F10F3">
      <w:pPr>
        <w:pStyle w:val="Bo-Blankline"/>
      </w:pPr>
    </w:p>
    <w:p w:rsidR="00074045" w:rsidRPr="000B26A5" w:rsidRDefault="00074045" w:rsidP="00074045">
      <w:pPr>
        <w:pStyle w:val="Caption"/>
        <w:numPr>
          <w:ilvl w:val="0"/>
          <w:numId w:val="0"/>
        </w:numPr>
        <w:ind w:left="540" w:right="-129"/>
        <w:rPr>
          <w:b w:val="0"/>
          <w:bCs w:val="0"/>
        </w:rPr>
      </w:pPr>
      <w:r w:rsidRPr="000B26A5">
        <w:rPr>
          <w:b w:val="0"/>
          <w:bCs w:val="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Pr="000B26A5">
        <w:rPr>
          <w:b w:val="0"/>
          <w:bCs w:val="0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Pr="000B26A5">
        <w:rPr>
          <w:b w:val="0"/>
          <w:bCs w:val="0"/>
        </w:rPr>
        <w:t>25</w:t>
      </w:r>
      <w:r w:rsidRPr="000B26A5">
        <w:rPr>
          <w:b w:val="0"/>
          <w:bCs w:val="0"/>
          <w:cs/>
        </w:rPr>
        <w:t>6</w:t>
      </w:r>
      <w:r w:rsidRPr="000B26A5">
        <w:rPr>
          <w:b w:val="0"/>
          <w:bCs w:val="0"/>
        </w:rPr>
        <w:t xml:space="preserve">1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Pr="000B26A5">
        <w:rPr>
          <w:b w:val="0"/>
          <w:bCs w:val="0"/>
        </w:rPr>
        <w:t xml:space="preserve">2560 </w:t>
      </w:r>
      <w:r w:rsidRPr="000B26A5">
        <w:rPr>
          <w:b w:val="0"/>
          <w:bCs w:val="0"/>
          <w:cs/>
        </w:rPr>
        <w:t xml:space="preserve">ในอัตราหุ้นละ </w:t>
      </w:r>
      <w:r w:rsidRPr="000B26A5">
        <w:rPr>
          <w:b w:val="0"/>
          <w:bCs w:val="0"/>
        </w:rPr>
        <w:t xml:space="preserve">0.30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Pr="000B26A5">
        <w:rPr>
          <w:b w:val="0"/>
          <w:bCs w:val="0"/>
        </w:rPr>
        <w:t xml:space="preserve">2,520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Pr="000B26A5">
        <w:rPr>
          <w:b w:val="0"/>
          <w:bCs w:val="0"/>
        </w:rPr>
        <w:t xml:space="preserve"> 0.26 </w:t>
      </w:r>
      <w:r w:rsidRPr="000B26A5">
        <w:rPr>
          <w:b w:val="0"/>
          <w:bCs w:val="0"/>
          <w:cs/>
        </w:rPr>
        <w:t>บาท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0B26A5">
        <w:rPr>
          <w:b w:val="0"/>
          <w:bCs w:val="0"/>
        </w:rPr>
        <w:t xml:space="preserve">2560 </w:t>
      </w:r>
      <w:r w:rsidRPr="000B26A5">
        <w:rPr>
          <w:b w:val="0"/>
          <w:bCs w:val="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0B26A5">
        <w:rPr>
          <w:b w:val="0"/>
          <w:bCs w:val="0"/>
        </w:rPr>
        <w:t xml:space="preserve">0.04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336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Pr="000B26A5">
        <w:rPr>
          <w:b w:val="0"/>
          <w:bCs w:val="0"/>
        </w:rPr>
        <w:t xml:space="preserve">10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>2561</w:t>
      </w:r>
    </w:p>
    <w:p w:rsidR="000B26A5" w:rsidRPr="00555C11" w:rsidRDefault="000B26A5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en-US"/>
        </w:rPr>
      </w:pPr>
    </w:p>
    <w:p w:rsidR="00A95E68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95E68">
        <w:rPr>
          <w:rFonts w:asciiTheme="majorBidi" w:hAnsiTheme="majorBidi"/>
          <w:cs/>
        </w:rPr>
        <w:t>เครื่องมือทางการเงิน</w:t>
      </w:r>
    </w:p>
    <w:p w:rsidR="00A95E68" w:rsidRPr="00074045" w:rsidRDefault="00A95E68" w:rsidP="00E05FCD">
      <w:pPr>
        <w:pStyle w:val="Ang15"/>
        <w:rPr>
          <w:sz w:val="20"/>
          <w:szCs w:val="20"/>
          <w:lang w:val="en-US"/>
        </w:rPr>
      </w:pPr>
    </w:p>
    <w:p w:rsidR="00A95E68" w:rsidRPr="00FF73D4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4746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47463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474634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:rsidR="00A95E68" w:rsidRPr="00074045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:rsidR="00A95E68" w:rsidRDefault="00A95E68" w:rsidP="002A59C3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B6B5A" w:rsidRPr="006C6607" w:rsidRDefault="006B6B5A" w:rsidP="006C6607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652ACC" w:rsidRPr="00CF7D64" w:rsidTr="006C6607">
        <w:trPr>
          <w:trHeight w:val="344"/>
        </w:trPr>
        <w:tc>
          <w:tcPr>
            <w:tcW w:w="4230" w:type="dxa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2ACC" w:rsidRPr="00CF7D64" w:rsidTr="002A59C3">
        <w:tc>
          <w:tcPr>
            <w:tcW w:w="4230" w:type="dxa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52ACC" w:rsidRPr="00CF7D64" w:rsidTr="002A59C3">
        <w:tc>
          <w:tcPr>
            <w:tcW w:w="423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52ACC" w:rsidRPr="00CF7D64" w:rsidTr="006C6607">
        <w:trPr>
          <w:trHeight w:val="317"/>
        </w:trPr>
        <w:tc>
          <w:tcPr>
            <w:tcW w:w="4230" w:type="dxa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652ACC" w:rsidRPr="00CF7D64" w:rsidRDefault="00652ACC" w:rsidP="000274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7D64" w:rsidRPr="00CF7D64" w:rsidTr="002A59C3">
        <w:tc>
          <w:tcPr>
            <w:tcW w:w="4230" w:type="dxa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30 </w:t>
            </w:r>
            <w:r w:rsidR="00A075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F7D64" w:rsidRPr="00CF7D64" w:rsidTr="002A59C3">
        <w:tc>
          <w:tcPr>
            <w:tcW w:w="4230" w:type="dxa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CF7D64" w:rsidRPr="00CF7D64" w:rsidRDefault="00CF7D64" w:rsidP="00CF7D6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E1317" w:rsidRPr="00CF7D64" w:rsidTr="002A59C3">
        <w:tc>
          <w:tcPr>
            <w:tcW w:w="4230" w:type="dxa"/>
            <w:shd w:val="clear" w:color="auto" w:fill="auto"/>
          </w:tcPr>
          <w:p w:rsidR="000E1317" w:rsidRPr="00CF7D64" w:rsidRDefault="000E1317" w:rsidP="000E131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ตราสารหนี้ถือไว้เพื่อค้า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330,390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E1317" w:rsidRPr="000E1317" w:rsidRDefault="000E1317" w:rsidP="0066161C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650"/>
              </w:tabs>
              <w:spacing w:line="240" w:lineRule="atLeast"/>
              <w:ind w:left="-115" w:right="-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898"/>
              </w:tabs>
              <w:spacing w:line="240" w:lineRule="atLeast"/>
              <w:ind w:left="-119" w:right="-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8C670B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330,390</w:t>
            </w:r>
          </w:p>
        </w:tc>
      </w:tr>
      <w:tr w:rsidR="000E1317" w:rsidRPr="00CF7D64" w:rsidTr="002A59C3">
        <w:tc>
          <w:tcPr>
            <w:tcW w:w="4230" w:type="dxa"/>
            <w:shd w:val="clear" w:color="auto" w:fill="auto"/>
          </w:tcPr>
          <w:p w:rsidR="000E1317" w:rsidRPr="00CF7D64" w:rsidRDefault="000E1317" w:rsidP="000E131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801,155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E1317" w:rsidRPr="000E1317" w:rsidRDefault="000E1317" w:rsidP="0066161C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650"/>
              </w:tabs>
              <w:spacing w:line="240" w:lineRule="atLeast"/>
              <w:ind w:left="-115" w:right="-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898"/>
              </w:tabs>
              <w:spacing w:line="240" w:lineRule="atLeast"/>
              <w:ind w:left="-119" w:right="-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8C670B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801,155</w:t>
            </w:r>
          </w:p>
        </w:tc>
      </w:tr>
      <w:tr w:rsidR="000E1317" w:rsidRPr="00CF7D64" w:rsidTr="002A59C3">
        <w:tc>
          <w:tcPr>
            <w:tcW w:w="4230" w:type="dxa"/>
            <w:shd w:val="clear" w:color="auto" w:fill="auto"/>
          </w:tcPr>
          <w:p w:rsidR="000E1317" w:rsidRPr="00CF7D64" w:rsidRDefault="000E1317" w:rsidP="000E131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CF7D64" w:rsidRDefault="000E1317" w:rsidP="000E1317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E1317" w:rsidRPr="00CF7D64" w:rsidTr="002A59C3">
        <w:tc>
          <w:tcPr>
            <w:tcW w:w="4230" w:type="dxa"/>
            <w:shd w:val="clear" w:color="auto" w:fill="auto"/>
          </w:tcPr>
          <w:p w:rsidR="000E1317" w:rsidRPr="00CF7D64" w:rsidRDefault="000E1317" w:rsidP="000E131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0E1317" w:rsidRPr="000E1317" w:rsidRDefault="000E1317" w:rsidP="0066161C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898"/>
              </w:tabs>
              <w:spacing w:line="240" w:lineRule="atLeast"/>
              <w:ind w:left="-115" w:right="-1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8,057,595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8C670B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0E1317" w:rsidRPr="000E1317" w:rsidRDefault="000E1317" w:rsidP="000E1317">
            <w:pPr>
              <w:tabs>
                <w:tab w:val="decimal" w:pos="702"/>
                <w:tab w:val="decimal" w:pos="91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13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8,057,595</w:t>
            </w:r>
          </w:p>
        </w:tc>
      </w:tr>
    </w:tbl>
    <w:p w:rsidR="00074045" w:rsidRDefault="00074045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6C6607" w:rsidRPr="00CF7D64" w:rsidTr="00B67A19">
        <w:trPr>
          <w:trHeight w:val="344"/>
        </w:trPr>
        <w:tc>
          <w:tcPr>
            <w:tcW w:w="4230" w:type="dxa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C6607" w:rsidRPr="00CF7D64" w:rsidRDefault="006C6607" w:rsidP="00B67A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C6607" w:rsidRPr="00CF7D64" w:rsidTr="00B67A19">
        <w:tc>
          <w:tcPr>
            <w:tcW w:w="4230" w:type="dxa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6C6607" w:rsidRPr="00CF7D64" w:rsidRDefault="006C6607" w:rsidP="00B67A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C6607" w:rsidRPr="00CF7D64" w:rsidTr="00B67A19">
        <w:tc>
          <w:tcPr>
            <w:tcW w:w="423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F7D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6607" w:rsidRPr="00CF7D64" w:rsidTr="00B67A19">
        <w:trPr>
          <w:trHeight w:val="317"/>
        </w:trPr>
        <w:tc>
          <w:tcPr>
            <w:tcW w:w="423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F7D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6607" w:rsidRPr="00CF7D64" w:rsidTr="00B67A19">
        <w:tc>
          <w:tcPr>
            <w:tcW w:w="423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607" w:rsidRPr="00CF7D64" w:rsidTr="00B67A19">
        <w:tc>
          <w:tcPr>
            <w:tcW w:w="423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F7D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607" w:rsidRPr="00CF7D64" w:rsidTr="00B67A19">
        <w:tc>
          <w:tcPr>
            <w:tcW w:w="4230" w:type="dxa"/>
            <w:shd w:val="clear" w:color="auto" w:fill="auto"/>
            <w:vAlign w:val="bottom"/>
          </w:tcPr>
          <w:p w:rsidR="006C6607" w:rsidRPr="00CF7D64" w:rsidRDefault="006C6607" w:rsidP="00B67A19">
            <w:pPr>
              <w:spacing w:line="240" w:lineRule="atLeast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607" w:rsidRPr="00CF7D64" w:rsidTr="00B67A19">
        <w:tc>
          <w:tcPr>
            <w:tcW w:w="4230" w:type="dxa"/>
            <w:shd w:val="clear" w:color="auto" w:fill="auto"/>
          </w:tcPr>
          <w:p w:rsidR="006C6607" w:rsidRPr="00CF7D64" w:rsidRDefault="006C6607" w:rsidP="00B67A19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ตราสารหนี้ถือไว้เพื่อค้า 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,638</w:t>
            </w:r>
          </w:p>
        </w:tc>
      </w:tr>
      <w:tr w:rsidR="006C6607" w:rsidRPr="00CF7D64" w:rsidTr="00B67A19">
        <w:tc>
          <w:tcPr>
            <w:tcW w:w="4230" w:type="dxa"/>
            <w:shd w:val="clear" w:color="auto" w:fill="auto"/>
          </w:tcPr>
          <w:p w:rsidR="006C6607" w:rsidRPr="00CF7D64" w:rsidRDefault="006C6607" w:rsidP="00B67A19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CF7D6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F7D64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2,530,465</w:t>
            </w:r>
          </w:p>
        </w:tc>
      </w:tr>
      <w:tr w:rsidR="006C6607" w:rsidRPr="00CF7D64" w:rsidTr="00B67A19">
        <w:tc>
          <w:tcPr>
            <w:tcW w:w="4230" w:type="dxa"/>
            <w:shd w:val="clear" w:color="auto" w:fill="auto"/>
          </w:tcPr>
          <w:p w:rsidR="006C6607" w:rsidRPr="00CF7D64" w:rsidRDefault="006C6607" w:rsidP="00B67A19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7D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</w:t>
            </w:r>
            <w:r w:rsidRPr="00796E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6607" w:rsidRPr="00CF7D64" w:rsidTr="00B67A19">
        <w:tc>
          <w:tcPr>
            <w:tcW w:w="4230" w:type="dxa"/>
            <w:shd w:val="clear" w:color="auto" w:fill="auto"/>
          </w:tcPr>
          <w:p w:rsidR="006C6607" w:rsidRPr="00CF7D64" w:rsidRDefault="006C6607" w:rsidP="00B67A19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54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6C6607" w:rsidRPr="00CF7D64" w:rsidRDefault="006C6607" w:rsidP="00B67A19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4,016,748</w:t>
            </w:r>
          </w:p>
        </w:tc>
      </w:tr>
    </w:tbl>
    <w:p w:rsidR="006C6607" w:rsidRPr="006C6607" w:rsidRDefault="006C6607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</w:p>
    <w:p w:rsidR="00C152B0" w:rsidRDefault="00C152B0" w:rsidP="00C152B0">
      <w:pPr>
        <w:pStyle w:val="Caption"/>
        <w:numPr>
          <w:ilvl w:val="0"/>
          <w:numId w:val="0"/>
        </w:numPr>
        <w:ind w:left="900" w:hanging="360"/>
      </w:pPr>
      <w:r w:rsidRPr="00FE613D">
        <w:rPr>
          <w:cs/>
        </w:rPr>
        <w:t xml:space="preserve">การวัดมูลค่ายุติธรรม </w:t>
      </w:r>
    </w:p>
    <w:p w:rsidR="00627172" w:rsidRPr="00627172" w:rsidRDefault="00627172" w:rsidP="00627172">
      <w:pPr>
        <w:pStyle w:val="Ang15"/>
        <w:rPr>
          <w:sz w:val="20"/>
          <w:szCs w:val="20"/>
          <w:lang w:val="en-US"/>
        </w:rPr>
      </w:pPr>
    </w:p>
    <w:p w:rsidR="00627172" w:rsidRDefault="00627172" w:rsidP="0062717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8811B6" w:rsidRPr="00627172" w:rsidRDefault="008811B6" w:rsidP="008811B6">
      <w:pPr>
        <w:pStyle w:val="Ang15"/>
        <w:rPr>
          <w:sz w:val="20"/>
          <w:szCs w:val="20"/>
          <w:lang w:val="en-US"/>
        </w:rPr>
      </w:pP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627172">
        <w:rPr>
          <w:rFonts w:asciiTheme="majorBidi" w:hAnsiTheme="majorBidi" w:cs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627172">
        <w:rPr>
          <w:rFonts w:asciiTheme="majorBidi" w:hAnsiTheme="majorBidi" w:cstheme="majorBidi"/>
          <w:sz w:val="30"/>
          <w:szCs w:val="30"/>
        </w:rPr>
        <w:t xml:space="preserve">) </w:t>
      </w:r>
      <w:r w:rsidRPr="00627172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627172">
        <w:rPr>
          <w:rFonts w:asciiTheme="majorBidi" w:hAnsiTheme="majorBidi"/>
          <w:sz w:val="30"/>
          <w:szCs w:val="30"/>
        </w:rPr>
        <w:t>(</w:t>
      </w:r>
      <w:r w:rsidRPr="00627172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27172">
        <w:rPr>
          <w:rFonts w:asciiTheme="majorBidi" w:hAnsiTheme="majorBidi" w:cstheme="majorBidi"/>
          <w:sz w:val="30"/>
          <w:szCs w:val="30"/>
        </w:rPr>
        <w:t>1</w:t>
      </w:r>
    </w:p>
    <w:p w:rsidR="00627172" w:rsidRPr="00627172" w:rsidRDefault="00627172" w:rsidP="00627172">
      <w:pPr>
        <w:pStyle w:val="BodyText"/>
        <w:numPr>
          <w:ilvl w:val="0"/>
          <w:numId w:val="46"/>
        </w:numPr>
        <w:shd w:val="clear" w:color="auto" w:fill="FFFFFF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627172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627172">
        <w:rPr>
          <w:rFonts w:asciiTheme="majorBidi" w:hAnsiTheme="majorBidi" w:cstheme="majorBidi"/>
          <w:sz w:val="30"/>
          <w:szCs w:val="30"/>
        </w:rPr>
        <w:t xml:space="preserve">  </w:t>
      </w:r>
      <w:r w:rsidRPr="00627172">
        <w:rPr>
          <w:rFonts w:asciiTheme="majorBidi" w:hAnsiTheme="majorBidi" w:cstheme="majorBidi"/>
          <w:sz w:val="30"/>
          <w:szCs w:val="30"/>
          <w:cs/>
        </w:rPr>
        <w:t>เป็น</w:t>
      </w:r>
      <w:r w:rsidRPr="00627172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27172" w:rsidRPr="008811B6" w:rsidRDefault="00627172">
      <w:pPr>
        <w:spacing w:line="240" w:lineRule="auto"/>
        <w:rPr>
          <w:rFonts w:asciiTheme="majorBidi" w:hAnsiTheme="majorBidi" w:cstheme="majorBidi"/>
          <w:sz w:val="20"/>
          <w:szCs w:val="20"/>
          <w:highlight w:val="cyan"/>
        </w:rPr>
      </w:pPr>
    </w:p>
    <w:p w:rsidR="00627172" w:rsidRDefault="00627172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172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27172" w:rsidRDefault="00627172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6C6607" w:rsidRPr="00627172" w:rsidRDefault="006C6607" w:rsidP="0062717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152B0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796E3E">
        <w:rPr>
          <w:i/>
          <w:iCs/>
          <w:cs/>
        </w:rPr>
        <w:lastRenderedPageBreak/>
        <w:t>เทคนิคการประเมินมูลค่า</w:t>
      </w:r>
    </w:p>
    <w:p w:rsidR="00627172" w:rsidRPr="00627172" w:rsidRDefault="00627172" w:rsidP="00627172">
      <w:pPr>
        <w:pStyle w:val="Bo-Blankline"/>
        <w:rPr>
          <w:lang w:val="en-US"/>
        </w:rPr>
      </w:pPr>
    </w:p>
    <w:p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C122C1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122C1">
        <w:rPr>
          <w:b w:val="0"/>
          <w:bCs w:val="0"/>
        </w:rPr>
        <w:t xml:space="preserve">2 </w:t>
      </w:r>
    </w:p>
    <w:p w:rsidR="00C152B0" w:rsidRPr="00C122C1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  <w:sz w:val="20"/>
          <w:szCs w:val="2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48"/>
      </w:tblGrid>
      <w:tr w:rsidR="00CF7D64" w:rsidRPr="002274A4" w:rsidTr="00E150C1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  <w:vAlign w:val="bottom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:rsidTr="00E150C1">
        <w:tc>
          <w:tcPr>
            <w:tcW w:w="3386" w:type="dxa"/>
            <w:shd w:val="clear" w:color="auto" w:fill="auto"/>
          </w:tcPr>
          <w:p w:rsidR="00CF7D64" w:rsidRPr="000A4973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36" w:type="dxa"/>
            <w:shd w:val="clear" w:color="auto" w:fill="auto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:rsidTr="00E150C1">
        <w:tc>
          <w:tcPr>
            <w:tcW w:w="3386" w:type="dxa"/>
            <w:shd w:val="clear" w:color="auto" w:fill="auto"/>
          </w:tcPr>
          <w:p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ตราสารหนี้ภาคเอกชนถือไว้เพื่อค้า </w:t>
            </w:r>
          </w:p>
          <w:p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2274A4" w:rsidTr="00B67A19">
        <w:tc>
          <w:tcPr>
            <w:tcW w:w="3386" w:type="dxa"/>
            <w:shd w:val="clear" w:color="auto" w:fill="auto"/>
          </w:tcPr>
          <w:p w:rsidR="006C6607" w:rsidRPr="00E50529" w:rsidRDefault="006C6607" w:rsidP="00B67A19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:rsidR="006C6607" w:rsidRPr="006C66AD" w:rsidRDefault="006C6607" w:rsidP="00B67A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8" w:type="dxa"/>
            <w:shd w:val="clear" w:color="auto" w:fill="auto"/>
          </w:tcPr>
          <w:p w:rsidR="006C6607" w:rsidRPr="00E50529" w:rsidRDefault="006C6607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และค่าความเสี่ยงด้านอื่นๆ</w:t>
            </w:r>
            <w:r w:rsidR="00166A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:rsidR="00627172" w:rsidRDefault="00627172" w:rsidP="00A95E68">
      <w:pPr>
        <w:rPr>
          <w:rFonts w:ascii="Angsana New" w:hAnsi="Angsana New"/>
          <w:sz w:val="20"/>
          <w:szCs w:val="20"/>
          <w:lang w:eastAsia="x-none"/>
        </w:rPr>
      </w:pPr>
    </w:p>
    <w:p w:rsidR="006D3EA2" w:rsidRPr="00565380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565380">
        <w:rPr>
          <w:rFonts w:asciiTheme="majorBidi" w:hAnsiTheme="majorBidi" w:cstheme="majorBidi"/>
          <w:cs/>
        </w:rPr>
        <w:t>ภาระผูกพันกิจการที่ไม่เกี่ยวข้องกัน</w:t>
      </w:r>
    </w:p>
    <w:p w:rsidR="00F32D39" w:rsidRPr="009356CD" w:rsidRDefault="00F32D39" w:rsidP="00F32D39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627172" w:rsidRPr="00A16777" w:rsidTr="000274C4">
        <w:trPr>
          <w:trHeight w:val="659"/>
          <w:tblHeader/>
        </w:trPr>
        <w:tc>
          <w:tcPr>
            <w:tcW w:w="3261" w:type="pct"/>
            <w:vAlign w:val="bottom"/>
          </w:tcPr>
          <w:p w:rsidR="00627172" w:rsidRPr="00526E2F" w:rsidRDefault="00627172" w:rsidP="006271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93B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27172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7172" w:rsidRPr="00485AA2" w:rsidTr="000274C4">
        <w:trPr>
          <w:tblHeader/>
        </w:trPr>
        <w:tc>
          <w:tcPr>
            <w:tcW w:w="3261" w:type="pct"/>
          </w:tcPr>
          <w:p w:rsidR="00627172" w:rsidRDefault="00627172" w:rsidP="0062717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27172" w:rsidRPr="00526E2F" w:rsidRDefault="00627172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172" w:rsidRPr="00485AA2" w:rsidTr="000274C4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317" w:rsidRPr="00485AA2" w:rsidTr="00627172">
        <w:tc>
          <w:tcPr>
            <w:tcW w:w="3261" w:type="pct"/>
          </w:tcPr>
          <w:p w:rsidR="000E1317" w:rsidRPr="00565380" w:rsidRDefault="000E1317" w:rsidP="000E13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5653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28" w:type="pct"/>
            <w:tcBorders>
              <w:bottom w:val="double" w:sz="4" w:space="0" w:color="auto"/>
            </w:tcBorders>
          </w:tcPr>
          <w:p w:rsidR="000E1317" w:rsidRPr="00627172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1,001,715</w:t>
            </w:r>
          </w:p>
        </w:tc>
        <w:tc>
          <w:tcPr>
            <w:tcW w:w="131" w:type="pct"/>
          </w:tcPr>
          <w:p w:rsidR="000E1317" w:rsidRPr="00627172" w:rsidRDefault="000E1317" w:rsidP="000E131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</w:tcPr>
          <w:p w:rsidR="000E1317" w:rsidRPr="00627172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1,001,715</w:t>
            </w:r>
          </w:p>
        </w:tc>
      </w:tr>
      <w:tr w:rsidR="000E1317" w:rsidRPr="00485AA2" w:rsidTr="00627172">
        <w:tc>
          <w:tcPr>
            <w:tcW w:w="3261" w:type="pct"/>
          </w:tcPr>
          <w:p w:rsidR="000E1317" w:rsidRPr="00E40450" w:rsidRDefault="000E1317" w:rsidP="000E1317">
            <w:pPr>
              <w:spacing w:line="240" w:lineRule="atLeast"/>
              <w:ind w:left="-24" w:right="65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E1317" w:rsidRPr="00F4323B" w:rsidRDefault="000E1317" w:rsidP="000E13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317" w:rsidRPr="00485AA2" w:rsidTr="00627172">
        <w:tc>
          <w:tcPr>
            <w:tcW w:w="3261" w:type="pct"/>
          </w:tcPr>
          <w:p w:rsidR="000E1317" w:rsidRPr="00565380" w:rsidRDefault="000E1317" w:rsidP="000E131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828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0E1317" w:rsidRPr="00F4323B" w:rsidRDefault="000E1317" w:rsidP="000E13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317" w:rsidRPr="00485AA2" w:rsidTr="00627172">
        <w:tc>
          <w:tcPr>
            <w:tcW w:w="3261" w:type="pct"/>
          </w:tcPr>
          <w:p w:rsidR="000E1317" w:rsidRPr="00565380" w:rsidRDefault="000E1317" w:rsidP="000E13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4,479</w:t>
            </w:r>
          </w:p>
        </w:tc>
        <w:tc>
          <w:tcPr>
            <w:tcW w:w="131" w:type="pct"/>
          </w:tcPr>
          <w:p w:rsidR="000E1317" w:rsidRPr="00F4323B" w:rsidRDefault="000E1317" w:rsidP="000E13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4,479</w:t>
            </w:r>
          </w:p>
        </w:tc>
      </w:tr>
      <w:tr w:rsidR="000E1317" w:rsidRPr="00485AA2" w:rsidTr="00627172">
        <w:tc>
          <w:tcPr>
            <w:tcW w:w="3261" w:type="pct"/>
          </w:tcPr>
          <w:p w:rsidR="000E1317" w:rsidRPr="00565380" w:rsidRDefault="000E1317" w:rsidP="000E131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  <w:tc>
          <w:tcPr>
            <w:tcW w:w="131" w:type="pct"/>
          </w:tcPr>
          <w:p w:rsidR="000E1317" w:rsidRPr="00F4323B" w:rsidRDefault="000E1317" w:rsidP="000E131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0E1317" w:rsidRPr="00F4323B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0E1317" w:rsidRPr="00247EE4" w:rsidTr="000274C4">
        <w:tc>
          <w:tcPr>
            <w:tcW w:w="3261" w:type="pct"/>
            <w:vAlign w:val="bottom"/>
          </w:tcPr>
          <w:p w:rsidR="000E1317" w:rsidRPr="00565380" w:rsidRDefault="000E1317" w:rsidP="000E131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0E1317" w:rsidRPr="00537A61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7,004</w:t>
            </w:r>
          </w:p>
        </w:tc>
        <w:tc>
          <w:tcPr>
            <w:tcW w:w="131" w:type="pct"/>
          </w:tcPr>
          <w:p w:rsidR="000E1317" w:rsidRPr="00537A61" w:rsidRDefault="000E1317" w:rsidP="000E131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0E1317" w:rsidRPr="00537A61" w:rsidRDefault="000E1317" w:rsidP="000E13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7,004</w:t>
            </w:r>
          </w:p>
        </w:tc>
      </w:tr>
    </w:tbl>
    <w:p w:rsidR="002E0FF0" w:rsidRPr="006C6607" w:rsidRDefault="002E0FF0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6C6607">
        <w:rPr>
          <w:i/>
          <w:iCs/>
          <w:cs/>
        </w:rPr>
        <w:lastRenderedPageBreak/>
        <w:t>สัญญาเช่าดำเนินงาน</w:t>
      </w:r>
    </w:p>
    <w:p w:rsidR="002E0FF0" w:rsidRPr="009356CD" w:rsidRDefault="002E0FF0" w:rsidP="007526C3">
      <w:pPr>
        <w:pStyle w:val="Bo-Blankline"/>
        <w:rPr>
          <w:rFonts w:asciiTheme="majorBidi" w:hAnsiTheme="majorBidi" w:cstheme="majorBidi"/>
        </w:rPr>
      </w:pPr>
    </w:p>
    <w:p w:rsidR="001A160B" w:rsidRDefault="001A160B" w:rsidP="00E150C1">
      <w:pPr>
        <w:ind w:left="547" w:right="-129"/>
        <w:jc w:val="thaiDistribute"/>
        <w:rPr>
          <w:rFonts w:asciiTheme="majorBidi" w:hAnsiTheme="majorBidi" w:cstheme="majorBidi"/>
          <w:sz w:val="30"/>
          <w:szCs w:val="30"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317C85" w:rsidRPr="00565380">
        <w:rPr>
          <w:rFonts w:asciiTheme="majorBidi" w:hAnsiTheme="majorBidi" w:cstheme="majorBidi"/>
          <w:sz w:val="30"/>
          <w:szCs w:val="30"/>
        </w:rPr>
        <w:t>1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ปี</w:t>
      </w:r>
      <w:r w:rsidR="00864578"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17C85" w:rsidRPr="00565380">
        <w:rPr>
          <w:rFonts w:asciiTheme="majorBidi" w:hAnsiTheme="majorBidi" w:cstheme="majorBidi"/>
          <w:sz w:val="30"/>
          <w:szCs w:val="30"/>
        </w:rPr>
        <w:t>5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627172" w:rsidRPr="009356CD" w:rsidRDefault="00627172" w:rsidP="001A160B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242"/>
        <w:gridCol w:w="1442"/>
      </w:tblGrid>
      <w:tr w:rsidR="00627172" w:rsidRPr="00A16777" w:rsidTr="000274C4">
        <w:trPr>
          <w:trHeight w:val="659"/>
          <w:tblHeader/>
        </w:trPr>
        <w:tc>
          <w:tcPr>
            <w:tcW w:w="3261" w:type="pct"/>
            <w:vAlign w:val="bottom"/>
          </w:tcPr>
          <w:p w:rsidR="00627172" w:rsidRPr="00526E2F" w:rsidRDefault="00627172" w:rsidP="000274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93B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276D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276D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27172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27172" w:rsidRPr="00526E2F" w:rsidRDefault="00627172" w:rsidP="000274C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7172" w:rsidRPr="00485AA2" w:rsidTr="000274C4">
        <w:trPr>
          <w:tblHeader/>
        </w:trPr>
        <w:tc>
          <w:tcPr>
            <w:tcW w:w="3261" w:type="pct"/>
          </w:tcPr>
          <w:p w:rsidR="00627172" w:rsidRDefault="00627172" w:rsidP="000274C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27172" w:rsidRPr="00526E2F" w:rsidRDefault="00627172" w:rsidP="000274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8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27172" w:rsidRPr="00F4323B" w:rsidRDefault="00627172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172" w:rsidRPr="00485AA2" w:rsidTr="00627172">
        <w:tc>
          <w:tcPr>
            <w:tcW w:w="3261" w:type="pct"/>
          </w:tcPr>
          <w:p w:rsidR="00627172" w:rsidRPr="00565380" w:rsidRDefault="00627172" w:rsidP="0062717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538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627172" w:rsidRPr="00F4323B" w:rsidRDefault="000E1317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674,087</w:t>
            </w:r>
          </w:p>
        </w:tc>
        <w:tc>
          <w:tcPr>
            <w:tcW w:w="131" w:type="pct"/>
          </w:tcPr>
          <w:p w:rsidR="00627172" w:rsidRPr="00F4323B" w:rsidRDefault="00627172" w:rsidP="0062717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:rsidR="00627172" w:rsidRPr="008D7989" w:rsidRDefault="000E1317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17,0</w:t>
            </w:r>
            <w:r w:rsidR="008D7989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627172" w:rsidRPr="00485AA2" w:rsidTr="00627172">
        <w:tc>
          <w:tcPr>
            <w:tcW w:w="3261" w:type="pct"/>
            <w:vAlign w:val="bottom"/>
          </w:tcPr>
          <w:p w:rsidR="00627172" w:rsidRPr="00565380" w:rsidRDefault="00627172" w:rsidP="0062717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65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627172" w:rsidRPr="00627172" w:rsidRDefault="000E1317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674,087</w:t>
            </w:r>
          </w:p>
        </w:tc>
        <w:tc>
          <w:tcPr>
            <w:tcW w:w="131" w:type="pct"/>
          </w:tcPr>
          <w:p w:rsidR="00627172" w:rsidRPr="00627172" w:rsidRDefault="00627172" w:rsidP="0062717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627172" w:rsidRPr="00627172" w:rsidRDefault="000E1317" w:rsidP="006271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</w:t>
            </w:r>
            <w:r w:rsidR="008D7989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</w:tr>
    </w:tbl>
    <w:p w:rsidR="00565380" w:rsidRPr="009356CD" w:rsidRDefault="00565380">
      <w:pPr>
        <w:spacing w:line="240" w:lineRule="auto"/>
        <w:rPr>
          <w:rFonts w:asciiTheme="majorBidi" w:eastAsia="Cordia New" w:hAnsiTheme="majorBidi" w:cstheme="majorBidi"/>
          <w:snapToGrid w:val="0"/>
          <w:sz w:val="20"/>
          <w:szCs w:val="20"/>
          <w:cs/>
          <w:lang w:val="th-TH" w:eastAsia="th-TH"/>
        </w:rPr>
      </w:pPr>
    </w:p>
    <w:p w:rsidR="00485CD3" w:rsidRPr="006C660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6C6607">
        <w:rPr>
          <w:i/>
          <w:iCs/>
          <w:cs/>
        </w:rPr>
        <w:t>สัญญาซื้อขายไฟฟ้า</w:t>
      </w:r>
    </w:p>
    <w:p w:rsidR="00485CD3" w:rsidRPr="009356CD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:rsidR="00485CD3" w:rsidRPr="00565380" w:rsidRDefault="00485CD3" w:rsidP="00E150C1">
      <w:pPr>
        <w:spacing w:line="240" w:lineRule="auto"/>
        <w:ind w:left="540" w:right="-1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Pr="00565380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30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Pr="00565380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:rsidR="00485CD3" w:rsidRPr="009356CD" w:rsidRDefault="00485CD3" w:rsidP="00485CD3">
      <w:pPr>
        <w:pStyle w:val="Bo-Blankline"/>
        <w:rPr>
          <w:rFonts w:asciiTheme="majorBidi" w:hAnsiTheme="majorBidi" w:cstheme="majorBidi"/>
        </w:rPr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485CD3" w:rsidRPr="00565380" w:rsidTr="00D05C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565380">
              <w:rPr>
                <w:rFonts w:asciiTheme="majorBidi" w:hAnsiTheme="majorBidi" w:cstheme="majorBidi"/>
                <w:b/>
                <w:bCs/>
                <w:cs/>
              </w:rPr>
              <w:t>วันที่เริ่มมีรายได้</w:t>
            </w:r>
          </w:p>
        </w:tc>
      </w:tr>
      <w:tr w:rsidR="00485CD3" w:rsidRPr="00565380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1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18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7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16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485CD3" w:rsidRPr="00565380" w:rsidTr="00D05C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56538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55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13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พฤศจิกายน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6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485CD3" w:rsidRPr="00565380" w:rsidTr="00D05C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</w:rPr>
            </w:pPr>
            <w:r w:rsidRPr="00565380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565380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306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90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17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485CD3" w:rsidRPr="00565380" w:rsidRDefault="00485CD3" w:rsidP="00D05C9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565380">
              <w:rPr>
                <w:rFonts w:asciiTheme="majorBidi" w:hAnsiTheme="majorBidi" w:cstheme="majorBidi"/>
                <w:b w:val="0"/>
                <w:bCs w:val="0"/>
              </w:rPr>
              <w:t xml:space="preserve">5 </w:t>
            </w:r>
            <w:r w:rsidRPr="00565380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565380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</w:tbl>
    <w:p w:rsidR="00A41BFD" w:rsidRDefault="00A41BFD" w:rsidP="00C9719F">
      <w:pPr>
        <w:pStyle w:val="Caption"/>
        <w:numPr>
          <w:ilvl w:val="0"/>
          <w:numId w:val="0"/>
        </w:numPr>
        <w:rPr>
          <w:b w:val="0"/>
          <w:bCs w:val="0"/>
          <w:sz w:val="18"/>
          <w:szCs w:val="18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Default="00E20937" w:rsidP="00E20937">
      <w:pPr>
        <w:rPr>
          <w:lang w:val="en-US"/>
        </w:rPr>
      </w:pPr>
    </w:p>
    <w:p w:rsidR="00E20937" w:rsidRPr="00E20937" w:rsidRDefault="00E20937" w:rsidP="00E20937">
      <w:pPr>
        <w:rPr>
          <w:lang w:val="en-US"/>
        </w:rPr>
      </w:pPr>
    </w:p>
    <w:p w:rsidR="00FB40FC" w:rsidRDefault="00FB40FC" w:rsidP="00FB40FC">
      <w:pPr>
        <w:pStyle w:val="Caption"/>
      </w:pPr>
      <w:r w:rsidRPr="00CF10BC">
        <w:rPr>
          <w:rFonts w:hint="cs"/>
          <w:cs/>
        </w:rPr>
        <w:lastRenderedPageBreak/>
        <w:t>เหตุการณ์ภายหลังรอบระยะเวลารายงาน</w:t>
      </w:r>
    </w:p>
    <w:p w:rsidR="00900598" w:rsidRPr="00900598" w:rsidRDefault="00900598" w:rsidP="008E34F1">
      <w:pPr>
        <w:pStyle w:val="Bo-Blankline"/>
        <w:rPr>
          <w:lang w:val="en-US"/>
        </w:rPr>
      </w:pPr>
    </w:p>
    <w:p w:rsidR="00FB40FC" w:rsidRPr="00C57FDC" w:rsidRDefault="00FB40FC" w:rsidP="00FB40F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บริษัทได้ทำการลงทุนจัดตั้งบริษัทใหม่ทั้งสิ้น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</w:t>
      </w:r>
      <w:r w:rsidR="00273D88">
        <w:rPr>
          <w:rFonts w:asciiTheme="majorBidi" w:hAnsiTheme="majorBidi" w:cstheme="majorBidi" w:hint="cs"/>
          <w:sz w:val="30"/>
          <w:szCs w:val="30"/>
          <w:cs/>
          <w:lang w:val="en-US"/>
        </w:rPr>
        <w:t>มีดัง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นี้</w:t>
      </w:r>
    </w:p>
    <w:p w:rsidR="00FB40FC" w:rsidRPr="00BE1A80" w:rsidRDefault="00FB40FC" w:rsidP="008E34F1">
      <w:pPr>
        <w:pStyle w:val="Bo-Blankline"/>
        <w:rPr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3060"/>
        <w:gridCol w:w="1260"/>
        <w:gridCol w:w="1212"/>
        <w:gridCol w:w="1308"/>
      </w:tblGrid>
      <w:tr w:rsidR="00FB40FC" w:rsidRPr="00270586" w:rsidTr="0008675C">
        <w:trPr>
          <w:trHeight w:val="776"/>
        </w:trPr>
        <w:tc>
          <w:tcPr>
            <w:tcW w:w="2430" w:type="dxa"/>
          </w:tcPr>
          <w:p w:rsidR="00FB40FC" w:rsidRPr="00270586" w:rsidRDefault="00FB40FC" w:rsidP="00B67A19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vAlign w:val="bottom"/>
          </w:tcPr>
          <w:p w:rsidR="00FB40FC" w:rsidRPr="00270586" w:rsidRDefault="00FB40FC" w:rsidP="0064083B">
            <w:pPr>
              <w:pStyle w:val="Bo-Blankline"/>
              <w:ind w:left="-114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:rsidR="00FB40FC" w:rsidRPr="00270586" w:rsidRDefault="00FB40FC" w:rsidP="0064083B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212" w:type="dxa"/>
            <w:vAlign w:val="bottom"/>
          </w:tcPr>
          <w:p w:rsidR="00FB40FC" w:rsidRPr="00270586" w:rsidRDefault="00FB40FC" w:rsidP="0064083B">
            <w:pPr>
              <w:pStyle w:val="Bo-Blankline"/>
              <w:ind w:left="-114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ทุน</w:t>
            </w: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จดทะเบียน</w:t>
            </w:r>
          </w:p>
        </w:tc>
        <w:tc>
          <w:tcPr>
            <w:tcW w:w="1308" w:type="dxa"/>
            <w:vAlign w:val="bottom"/>
          </w:tcPr>
          <w:p w:rsidR="00FB40FC" w:rsidRPr="00270586" w:rsidRDefault="00FB40FC" w:rsidP="0008675C">
            <w:pPr>
              <w:pStyle w:val="Bo-Blankline"/>
              <w:ind w:left="-114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</w:tr>
      <w:tr w:rsidR="00FB40FC" w:rsidRPr="00270586" w:rsidTr="0008675C">
        <w:trPr>
          <w:trHeight w:val="326"/>
        </w:trPr>
        <w:tc>
          <w:tcPr>
            <w:tcW w:w="2430" w:type="dxa"/>
          </w:tcPr>
          <w:p w:rsidR="00FB40FC" w:rsidRPr="00270586" w:rsidRDefault="00FB40FC" w:rsidP="00B67A19">
            <w:pPr>
              <w:pStyle w:val="Bo-Blankline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</w:tcPr>
          <w:p w:rsidR="00FB40FC" w:rsidRPr="00270586" w:rsidRDefault="00FB40FC" w:rsidP="00B67A19">
            <w:pPr>
              <w:pStyle w:val="Bo-Blankline"/>
              <w:ind w:left="-114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FB40FC" w:rsidRPr="00270586" w:rsidRDefault="00FB40FC" w:rsidP="00B67A19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520" w:type="dxa"/>
            <w:gridSpan w:val="2"/>
            <w:vAlign w:val="center"/>
          </w:tcPr>
          <w:p w:rsidR="00FB40FC" w:rsidRPr="00270586" w:rsidRDefault="00FB40FC" w:rsidP="00B67A19">
            <w:pPr>
              <w:pStyle w:val="Bo-Blankline"/>
              <w:ind w:left="-114" w:right="-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705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B40FC" w:rsidRPr="00270586" w:rsidTr="0008675C">
        <w:trPr>
          <w:trHeight w:val="405"/>
        </w:trPr>
        <w:tc>
          <w:tcPr>
            <w:tcW w:w="2430" w:type="dxa"/>
          </w:tcPr>
          <w:p w:rsidR="00FB40FC" w:rsidRPr="00270586" w:rsidRDefault="00FB40FC" w:rsidP="00B67A1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3060" w:type="dxa"/>
          </w:tcPr>
          <w:p w:rsidR="00FB40FC" w:rsidRPr="00270586" w:rsidRDefault="00FB40FC" w:rsidP="00B67A19">
            <w:pPr>
              <w:pStyle w:val="Bo-Blankline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ประกอบกิจการท่า</w:t>
            </w:r>
            <w:r w:rsidR="00261479"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เทียบ</w:t>
            </w: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เรือ</w:t>
            </w:r>
          </w:p>
        </w:tc>
        <w:tc>
          <w:tcPr>
            <w:tcW w:w="1260" w:type="dxa"/>
          </w:tcPr>
          <w:p w:rsidR="00FB40FC" w:rsidRPr="00270586" w:rsidRDefault="00FB40FC" w:rsidP="00B67A19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212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308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25,000</w:t>
            </w:r>
          </w:p>
        </w:tc>
      </w:tr>
      <w:tr w:rsidR="00FB40FC" w:rsidRPr="00270586" w:rsidTr="0008675C">
        <w:trPr>
          <w:trHeight w:val="405"/>
        </w:trPr>
        <w:tc>
          <w:tcPr>
            <w:tcW w:w="2430" w:type="dxa"/>
          </w:tcPr>
          <w:p w:rsidR="00FB40FC" w:rsidRPr="00270586" w:rsidRDefault="00FB40FC" w:rsidP="00B67A1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3060" w:type="dxa"/>
          </w:tcPr>
          <w:p w:rsidR="00FB40FC" w:rsidRPr="00270586" w:rsidRDefault="00261479" w:rsidP="00B67A19">
            <w:pPr>
              <w:pStyle w:val="Bo-Blankline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ประกอบกิจการ</w:t>
            </w:r>
            <w:r w:rsidRPr="002705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ผลิต</w:t>
            </w: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ไฟฟ้าจากพลังงานขยะ และพลังงานชีวมวล</w:t>
            </w:r>
          </w:p>
        </w:tc>
        <w:tc>
          <w:tcPr>
            <w:tcW w:w="1260" w:type="dxa"/>
          </w:tcPr>
          <w:p w:rsidR="00FB40FC" w:rsidRPr="00270586" w:rsidRDefault="00FB40FC" w:rsidP="00B67A19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212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FB40FC" w:rsidRPr="00270586" w:rsidTr="0008675C">
        <w:trPr>
          <w:trHeight w:val="405"/>
        </w:trPr>
        <w:tc>
          <w:tcPr>
            <w:tcW w:w="2430" w:type="dxa"/>
          </w:tcPr>
          <w:p w:rsidR="00FB40FC" w:rsidRPr="00270586" w:rsidRDefault="00FB40FC" w:rsidP="00B67A1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3060" w:type="dxa"/>
          </w:tcPr>
          <w:p w:rsidR="00FB40FC" w:rsidRPr="00270586" w:rsidRDefault="00186717" w:rsidP="00B67A19">
            <w:pPr>
              <w:pStyle w:val="Bo-Blankline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ประกอบกิจการ</w:t>
            </w:r>
            <w:r w:rsidRPr="002705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ผลิต</w:t>
            </w: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ไฟฟ้าจากพลังงานแสงอาทิตย์</w:t>
            </w:r>
          </w:p>
        </w:tc>
        <w:tc>
          <w:tcPr>
            <w:tcW w:w="1260" w:type="dxa"/>
          </w:tcPr>
          <w:p w:rsidR="00FB40FC" w:rsidRPr="00270586" w:rsidRDefault="00FB40FC" w:rsidP="00B67A19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212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FB40FC" w:rsidRPr="00270586" w:rsidRDefault="00FB40FC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  <w:tr w:rsidR="00186717" w:rsidRPr="00270586" w:rsidTr="0008675C">
        <w:trPr>
          <w:trHeight w:val="405"/>
        </w:trPr>
        <w:tc>
          <w:tcPr>
            <w:tcW w:w="2430" w:type="dxa"/>
          </w:tcPr>
          <w:p w:rsidR="00186717" w:rsidRPr="00270586" w:rsidRDefault="00186717" w:rsidP="0018671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3060" w:type="dxa"/>
          </w:tcPr>
          <w:p w:rsidR="00186717" w:rsidRPr="00270586" w:rsidRDefault="00186717" w:rsidP="00186717">
            <w:pPr>
              <w:pStyle w:val="Bo-Blankline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ประกอบกิจการ</w:t>
            </w:r>
            <w:r w:rsidRPr="0027058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ผลิต</w:t>
            </w:r>
            <w:r w:rsidRPr="002705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ไฟฟ้าจากพลังงานลม</w:t>
            </w:r>
          </w:p>
        </w:tc>
        <w:tc>
          <w:tcPr>
            <w:tcW w:w="1260" w:type="dxa"/>
          </w:tcPr>
          <w:p w:rsidR="00186717" w:rsidRPr="00270586" w:rsidRDefault="00186717" w:rsidP="00186717">
            <w:pPr>
              <w:pStyle w:val="Bo-Blankline"/>
              <w:ind w:left="-114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5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212" w:type="dxa"/>
          </w:tcPr>
          <w:p w:rsidR="00186717" w:rsidRPr="00270586" w:rsidRDefault="00186717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308" w:type="dxa"/>
          </w:tcPr>
          <w:p w:rsidR="00186717" w:rsidRPr="00270586" w:rsidRDefault="00186717" w:rsidP="00B67A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0586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</w:tr>
    </w:tbl>
    <w:p w:rsidR="00FB40FC" w:rsidRPr="003C0F7D" w:rsidRDefault="00FB40FC" w:rsidP="003C0F7D">
      <w:pPr>
        <w:pStyle w:val="Bo-Blankline"/>
      </w:pPr>
    </w:p>
    <w:p w:rsidR="007A5981" w:rsidRPr="004675F4" w:rsidRDefault="007A5981" w:rsidP="007A5981">
      <w:pPr>
        <w:pStyle w:val="Caption"/>
        <w:rPr>
          <w:cs/>
        </w:rPr>
      </w:pPr>
      <w:r w:rsidRPr="004675F4">
        <w:rPr>
          <w:rFonts w:hint="cs"/>
          <w:cs/>
        </w:rPr>
        <w:t>มาตรฐานการรายงานทางการเงิน</w:t>
      </w:r>
      <w:r w:rsidRPr="004675F4">
        <w:rPr>
          <w:cs/>
        </w:rPr>
        <w:t>ที่ยังไม่ได้ใช้</w:t>
      </w:r>
    </w:p>
    <w:p w:rsidR="007A5981" w:rsidRPr="005D3769" w:rsidRDefault="007A5981" w:rsidP="008E34F1">
      <w:pPr>
        <w:pStyle w:val="Bo-Blankline"/>
        <w:rPr>
          <w:lang w:val="en-US"/>
        </w:rPr>
      </w:pPr>
    </w:p>
    <w:p w:rsidR="00E26C42" w:rsidRDefault="0099009A" w:rsidP="00A37372">
      <w:pPr>
        <w:pStyle w:val="Bo-C1Content"/>
        <w:ind w:right="-39"/>
        <w:rPr>
          <w:cs/>
        </w:rPr>
      </w:pPr>
      <w:r w:rsidRPr="0099009A">
        <w:rPr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99009A">
        <w:t xml:space="preserve">1 </w:t>
      </w:r>
      <w:r w:rsidRPr="0099009A">
        <w:rPr>
          <w:cs/>
        </w:rPr>
        <w:t xml:space="preserve">มกราคม </w:t>
      </w:r>
      <w:r w:rsidRPr="0099009A">
        <w:t xml:space="preserve">2563 </w:t>
      </w:r>
      <w:r w:rsidRPr="0099009A">
        <w:rPr>
          <w:cs/>
        </w:rPr>
        <w:t>มีดังต่อไปนี้</w:t>
      </w:r>
    </w:p>
    <w:p w:rsidR="00E26C42" w:rsidRPr="00157E7C" w:rsidRDefault="00E26C42" w:rsidP="008E34F1">
      <w:pPr>
        <w:pStyle w:val="Bo-Blankline"/>
        <w:rPr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7A5981" w:rsidRPr="00A03E4C" w:rsidTr="005D3769">
        <w:trPr>
          <w:tblHeader/>
        </w:trPr>
        <w:tc>
          <w:tcPr>
            <w:tcW w:w="4680" w:type="dxa"/>
            <w:vAlign w:val="bottom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C35B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C35B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C35B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5981" w:rsidRPr="00A03E4C" w:rsidTr="005D3769">
        <w:tc>
          <w:tcPr>
            <w:tcW w:w="468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C35B1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00" w:type="dxa"/>
          </w:tcPr>
          <w:p w:rsidR="007A5981" w:rsidRPr="00CC35B1" w:rsidRDefault="007A5981" w:rsidP="00D05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35B1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A5981" w:rsidRPr="00A03E4C" w:rsidRDefault="007A5981" w:rsidP="008E34F1">
      <w:pPr>
        <w:pStyle w:val="Bo-Blankline"/>
        <w:rPr>
          <w:highlight w:val="yellow"/>
          <w:shd w:val="clear" w:color="auto" w:fill="D9D9D9" w:themeFill="background1" w:themeFillShade="D9"/>
        </w:rPr>
      </w:pPr>
    </w:p>
    <w:p w:rsidR="00900598" w:rsidRDefault="007A5981" w:rsidP="00FB40FC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35B1">
        <w:rPr>
          <w:rFonts w:ascii="Angsana New" w:hAnsi="Angsana New"/>
          <w:i/>
          <w:iCs/>
          <w:sz w:val="30"/>
          <w:szCs w:val="30"/>
        </w:rPr>
        <w:t xml:space="preserve">* </w:t>
      </w:r>
      <w:r w:rsidRPr="00CC35B1">
        <w:rPr>
          <w:rFonts w:ascii="Angsana New" w:hAnsi="Angsana New"/>
          <w:i/>
          <w:iCs/>
          <w:sz w:val="30"/>
          <w:szCs w:val="30"/>
          <w:cs/>
        </w:rPr>
        <w:t>มาตรฐานการ</w:t>
      </w:r>
      <w:r w:rsidRPr="00032AF8">
        <w:rPr>
          <w:rFonts w:ascii="Angsana New" w:hAnsi="Angsana New"/>
          <w:i/>
          <w:iCs/>
          <w:sz w:val="30"/>
          <w:szCs w:val="30"/>
          <w:cs/>
        </w:rPr>
        <w:t>รายงาน</w:t>
      </w:r>
      <w:r w:rsidR="00CC35B1" w:rsidRPr="00032AF8">
        <w:rPr>
          <w:rFonts w:ascii="Angsana New" w:hAnsi="Angsana New"/>
          <w:i/>
          <w:iCs/>
          <w:sz w:val="30"/>
          <w:szCs w:val="30"/>
          <w:cs/>
        </w:rPr>
        <w:t>ทางการเงินที่เกี่ยวข้องกับ</w:t>
      </w:r>
      <w:r w:rsidRPr="00032AF8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900598" w:rsidRDefault="00900598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A5981" w:rsidRPr="00032AF8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32AF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7A5981" w:rsidRPr="00900598" w:rsidRDefault="007A5981" w:rsidP="008E34F1">
      <w:pPr>
        <w:pStyle w:val="Bo-Blankline"/>
      </w:pPr>
    </w:p>
    <w:p w:rsidR="00A37372" w:rsidRPr="005D3769" w:rsidRDefault="00A37372" w:rsidP="0077269A">
      <w:pPr>
        <w:pStyle w:val="Ang15"/>
        <w:ind w:right="-39"/>
        <w:rPr>
          <w:spacing w:val="-4"/>
        </w:rPr>
      </w:pPr>
      <w:r w:rsidRPr="005D3769">
        <w:rPr>
          <w:spacing w:val="-4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565380" w:rsidRPr="005D3769" w:rsidRDefault="00565380" w:rsidP="008E34F1">
      <w:pPr>
        <w:pStyle w:val="Bo-Blankline"/>
        <w:rPr>
          <w:cs/>
          <w:lang w:val="en-US"/>
        </w:rPr>
      </w:pPr>
    </w:p>
    <w:p w:rsidR="007A5981" w:rsidRPr="00032AF8" w:rsidRDefault="007A5981" w:rsidP="00100913">
      <w:pPr>
        <w:pStyle w:val="ListParagraph"/>
        <w:numPr>
          <w:ilvl w:val="0"/>
          <w:numId w:val="43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32AF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A5981" w:rsidRPr="00900598" w:rsidRDefault="007A5981" w:rsidP="008E34F1">
      <w:pPr>
        <w:pStyle w:val="Bo-Blankline"/>
        <w:rPr>
          <w:highlight w:val="yellow"/>
        </w:rPr>
      </w:pPr>
    </w:p>
    <w:p w:rsidR="00A37372" w:rsidRPr="005D3769" w:rsidRDefault="00A37372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5D376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5D3769">
        <w:rPr>
          <w:rFonts w:ascii="Angsana New" w:hAnsi="Angsana New"/>
          <w:spacing w:val="-2"/>
          <w:sz w:val="30"/>
          <w:szCs w:val="30"/>
          <w:lang w:val="en-US"/>
        </w:rPr>
        <w:t xml:space="preserve">16 </w:t>
      </w:r>
      <w:r w:rsidRPr="005D3769">
        <w:rPr>
          <w:rFonts w:ascii="Angsana New" w:hAnsi="Angsana New"/>
          <w:spacing w:val="-2"/>
          <w:sz w:val="30"/>
          <w:szCs w:val="30"/>
          <w:cs/>
          <w:lang w:val="en-US"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5D3769" w:rsidRPr="005D3769" w:rsidRDefault="005D3769" w:rsidP="008E34F1">
      <w:pPr>
        <w:pStyle w:val="Bo-Blankline"/>
        <w:rPr>
          <w:highlight w:val="yellow"/>
          <w:lang w:val="en-US"/>
        </w:rPr>
      </w:pPr>
    </w:p>
    <w:p w:rsidR="007A5981" w:rsidRDefault="00A37372" w:rsidP="00AE5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37372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7A5981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DF3" w:rsidRDefault="00083DF3">
      <w:r>
        <w:separator/>
      </w:r>
    </w:p>
  </w:endnote>
  <w:endnote w:type="continuationSeparator" w:id="0">
    <w:p w:rsidR="00083DF3" w:rsidRDefault="0008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Pr="00FF32BF" w:rsidRDefault="00B67A19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Pr="00D83821" w:rsidRDefault="00B67A1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DF3" w:rsidRDefault="00083DF3">
      <w:r>
        <w:separator/>
      </w:r>
    </w:p>
  </w:footnote>
  <w:footnote w:type="continuationSeparator" w:id="0">
    <w:p w:rsidR="00083DF3" w:rsidRDefault="0008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A19" w:rsidRDefault="00B67A1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:rsidR="00B67A19" w:rsidRDefault="00B67A19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B67A19" w:rsidRPr="00E22BD2" w:rsidRDefault="00B67A19" w:rsidP="009B404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2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B67A19" w:rsidRDefault="00B67A19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3915C72"/>
    <w:multiLevelType w:val="hybridMultilevel"/>
    <w:tmpl w:val="6E229E84"/>
    <w:lvl w:ilvl="0" w:tplc="84183194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2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8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3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4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1"/>
  </w:num>
  <w:num w:numId="3">
    <w:abstractNumId w:val="30"/>
  </w:num>
  <w:num w:numId="4">
    <w:abstractNumId w:val="31"/>
  </w:num>
  <w:num w:numId="5">
    <w:abstractNumId w:val="16"/>
  </w:num>
  <w:num w:numId="6">
    <w:abstractNumId w:val="1"/>
  </w:num>
  <w:num w:numId="7">
    <w:abstractNumId w:val="32"/>
  </w:num>
  <w:num w:numId="8">
    <w:abstractNumId w:val="17"/>
  </w:num>
  <w:num w:numId="9">
    <w:abstractNumId w:val="11"/>
  </w:num>
  <w:num w:numId="10">
    <w:abstractNumId w:val="20"/>
  </w:num>
  <w:num w:numId="11">
    <w:abstractNumId w:val="33"/>
  </w:num>
  <w:num w:numId="12">
    <w:abstractNumId w:val="15"/>
  </w:num>
  <w:num w:numId="13">
    <w:abstractNumId w:val="28"/>
  </w:num>
  <w:num w:numId="14">
    <w:abstractNumId w:val="13"/>
  </w:num>
  <w:num w:numId="15">
    <w:abstractNumId w:val="19"/>
  </w:num>
  <w:num w:numId="16">
    <w:abstractNumId w:val="3"/>
  </w:num>
  <w:num w:numId="17">
    <w:abstractNumId w:val="34"/>
  </w:num>
  <w:num w:numId="18">
    <w:abstractNumId w:val="18"/>
  </w:num>
  <w:num w:numId="19">
    <w:abstractNumId w:val="10"/>
  </w:num>
  <w:num w:numId="20">
    <w:abstractNumId w:val="27"/>
  </w:num>
  <w:num w:numId="21">
    <w:abstractNumId w:val="1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8"/>
  </w:num>
  <w:num w:numId="29">
    <w:abstractNumId w:val="23"/>
  </w:num>
  <w:num w:numId="30">
    <w:abstractNumId w:val="1"/>
  </w:num>
  <w:num w:numId="31">
    <w:abstractNumId w:val="12"/>
  </w:num>
  <w:num w:numId="32">
    <w:abstractNumId w:val="7"/>
  </w:num>
  <w:num w:numId="33">
    <w:abstractNumId w:val="25"/>
  </w:num>
  <w:num w:numId="34">
    <w:abstractNumId w:val="26"/>
  </w:num>
  <w:num w:numId="35">
    <w:abstractNumId w:val="9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9"/>
  </w:num>
  <w:num w:numId="45">
    <w:abstractNumId w:val="1"/>
  </w:num>
  <w:num w:numId="46">
    <w:abstractNumId w:val="22"/>
  </w:num>
  <w:num w:numId="47">
    <w:abstractNumId w:val="6"/>
  </w:num>
  <w:num w:numId="48">
    <w:abstractNumId w:val="1"/>
  </w:num>
  <w:num w:numId="4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D7"/>
    <w:rsid w:val="00002E34"/>
    <w:rsid w:val="00002F86"/>
    <w:rsid w:val="0000345A"/>
    <w:rsid w:val="00003A3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97"/>
    <w:rsid w:val="00012023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3DF3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5CD"/>
    <w:rsid w:val="000906DB"/>
    <w:rsid w:val="000912A8"/>
    <w:rsid w:val="00091A06"/>
    <w:rsid w:val="00091C4F"/>
    <w:rsid w:val="00092292"/>
    <w:rsid w:val="000922A7"/>
    <w:rsid w:val="000926D0"/>
    <w:rsid w:val="0009291E"/>
    <w:rsid w:val="00093981"/>
    <w:rsid w:val="000939B2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28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0F3"/>
    <w:rsid w:val="001F1215"/>
    <w:rsid w:val="001F17B3"/>
    <w:rsid w:val="001F1E25"/>
    <w:rsid w:val="001F2188"/>
    <w:rsid w:val="001F2A87"/>
    <w:rsid w:val="001F2BD0"/>
    <w:rsid w:val="001F2E65"/>
    <w:rsid w:val="001F318E"/>
    <w:rsid w:val="001F4005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5F1B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479"/>
    <w:rsid w:val="00261A30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2F12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6CE"/>
    <w:rsid w:val="00287D47"/>
    <w:rsid w:val="002902DF"/>
    <w:rsid w:val="002904B5"/>
    <w:rsid w:val="002913AB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9C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4D1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CA5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2AFE"/>
    <w:rsid w:val="0039316E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72E9"/>
    <w:rsid w:val="003D7836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1F6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B8F"/>
    <w:rsid w:val="0042237F"/>
    <w:rsid w:val="00422580"/>
    <w:rsid w:val="00422DA5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09E"/>
    <w:rsid w:val="0046313F"/>
    <w:rsid w:val="00463A2C"/>
    <w:rsid w:val="0046425F"/>
    <w:rsid w:val="00464443"/>
    <w:rsid w:val="004644ED"/>
    <w:rsid w:val="00464535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4F7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DE"/>
    <w:rsid w:val="00556D6D"/>
    <w:rsid w:val="0055708C"/>
    <w:rsid w:val="00557179"/>
    <w:rsid w:val="00557A70"/>
    <w:rsid w:val="00557ADA"/>
    <w:rsid w:val="0056032F"/>
    <w:rsid w:val="0056067F"/>
    <w:rsid w:val="00560A36"/>
    <w:rsid w:val="00560FEF"/>
    <w:rsid w:val="005612DD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6348"/>
    <w:rsid w:val="005E710A"/>
    <w:rsid w:val="005E72D9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AD1"/>
    <w:rsid w:val="00600AFF"/>
    <w:rsid w:val="00600D60"/>
    <w:rsid w:val="00600F10"/>
    <w:rsid w:val="00601154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B14"/>
    <w:rsid w:val="006444B3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3A5A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291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E1D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068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44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9A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968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3BE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A5C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E26"/>
    <w:rsid w:val="008A7286"/>
    <w:rsid w:val="008A7533"/>
    <w:rsid w:val="008A77DE"/>
    <w:rsid w:val="008A78B1"/>
    <w:rsid w:val="008A78BC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ADE"/>
    <w:rsid w:val="00922BE5"/>
    <w:rsid w:val="00923024"/>
    <w:rsid w:val="009232DE"/>
    <w:rsid w:val="00923834"/>
    <w:rsid w:val="00923B0B"/>
    <w:rsid w:val="009243D1"/>
    <w:rsid w:val="00924C36"/>
    <w:rsid w:val="0092514C"/>
    <w:rsid w:val="0092580B"/>
    <w:rsid w:val="0092588E"/>
    <w:rsid w:val="00925A62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8EC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28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07522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0A0D"/>
    <w:rsid w:val="00B210DE"/>
    <w:rsid w:val="00B21117"/>
    <w:rsid w:val="00B213EB"/>
    <w:rsid w:val="00B2151A"/>
    <w:rsid w:val="00B218C9"/>
    <w:rsid w:val="00B21952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CDE"/>
    <w:rsid w:val="00B47ECA"/>
    <w:rsid w:val="00B5106F"/>
    <w:rsid w:val="00B510ED"/>
    <w:rsid w:val="00B519D1"/>
    <w:rsid w:val="00B51B54"/>
    <w:rsid w:val="00B51B97"/>
    <w:rsid w:val="00B51CF1"/>
    <w:rsid w:val="00B51D0A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F41"/>
    <w:rsid w:val="00B671F1"/>
    <w:rsid w:val="00B672A7"/>
    <w:rsid w:val="00B67A19"/>
    <w:rsid w:val="00B67AC7"/>
    <w:rsid w:val="00B67B4C"/>
    <w:rsid w:val="00B67B6F"/>
    <w:rsid w:val="00B67BB2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3CB2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B10"/>
    <w:rsid w:val="00BA4C61"/>
    <w:rsid w:val="00BA4FB7"/>
    <w:rsid w:val="00BA5120"/>
    <w:rsid w:val="00BA5402"/>
    <w:rsid w:val="00BA5684"/>
    <w:rsid w:val="00BA5917"/>
    <w:rsid w:val="00BA5CB7"/>
    <w:rsid w:val="00BA60EE"/>
    <w:rsid w:val="00BA6187"/>
    <w:rsid w:val="00BA6267"/>
    <w:rsid w:val="00BA7223"/>
    <w:rsid w:val="00BA7347"/>
    <w:rsid w:val="00BA75E4"/>
    <w:rsid w:val="00BA79EF"/>
    <w:rsid w:val="00BA7A05"/>
    <w:rsid w:val="00BA7F9E"/>
    <w:rsid w:val="00BB121D"/>
    <w:rsid w:val="00BB1643"/>
    <w:rsid w:val="00BB18FD"/>
    <w:rsid w:val="00BB1B95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6D"/>
    <w:rsid w:val="00C07DB9"/>
    <w:rsid w:val="00C103F6"/>
    <w:rsid w:val="00C106AB"/>
    <w:rsid w:val="00C107AC"/>
    <w:rsid w:val="00C10DFE"/>
    <w:rsid w:val="00C10FC7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DA"/>
    <w:rsid w:val="00D001A4"/>
    <w:rsid w:val="00D002E5"/>
    <w:rsid w:val="00D0035D"/>
    <w:rsid w:val="00D00406"/>
    <w:rsid w:val="00D00F7C"/>
    <w:rsid w:val="00D0125C"/>
    <w:rsid w:val="00D012EA"/>
    <w:rsid w:val="00D015CE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AFF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0937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A35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662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2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5A7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1F2D"/>
    <w:rsid w:val="00F9220C"/>
    <w:rsid w:val="00F92433"/>
    <w:rsid w:val="00F9278C"/>
    <w:rsid w:val="00F9288E"/>
    <w:rsid w:val="00F92F3C"/>
    <w:rsid w:val="00F9324D"/>
    <w:rsid w:val="00F935DA"/>
    <w:rsid w:val="00F93A72"/>
    <w:rsid w:val="00F93B9D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7D0"/>
    <w:rsid w:val="00FB0C7F"/>
    <w:rsid w:val="00FB0F9D"/>
    <w:rsid w:val="00FB0FB6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6F1"/>
    <w:rsid w:val="00FF5846"/>
    <w:rsid w:val="00FF59E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C03B8-8230-48C4-BD0D-11DFE507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27</Pages>
  <Words>4862</Words>
  <Characters>27719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Wasita, Jirapatwarakul</cp:lastModifiedBy>
  <cp:revision>2</cp:revision>
  <cp:lastPrinted>2019-10-29T08:53:00Z</cp:lastPrinted>
  <dcterms:created xsi:type="dcterms:W3CDTF">2019-10-29T10:29:00Z</dcterms:created>
  <dcterms:modified xsi:type="dcterms:W3CDTF">2019-10-29T10:29:00Z</dcterms:modified>
</cp:coreProperties>
</file>