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6F3" w:rsidRPr="00F21962" w:rsidRDefault="006346F3" w:rsidP="00587BE6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8F647F" w:rsidRPr="00F21962" w:rsidRDefault="008F647F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330DB7" w:rsidRPr="00F21962" w:rsidRDefault="00330DB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346F3" w:rsidRPr="00F21962" w:rsidRDefault="00AA5E1C" w:rsidP="00837C01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บริษัท</w:t>
      </w:r>
      <w:r w:rsidR="006346F3"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="006346F3"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="006346F3"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:rsidR="00832AA4" w:rsidRPr="00F21962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DD2A52" w:rsidRPr="00F21962" w:rsidRDefault="00DD2A52" w:rsidP="00DD2A52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625A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25A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0027D"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46FAA" w:rsidRPr="00F21962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832AA4" w:rsidRPr="00F21962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32AA4" w:rsidRPr="00F21962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32AA4" w:rsidRPr="00F21962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346F3" w:rsidRPr="00F21962" w:rsidRDefault="006346F3" w:rsidP="00837C01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:rsidR="006346F3" w:rsidRPr="00F21962" w:rsidRDefault="006346F3" w:rsidP="006346F3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:rsidR="006346F3" w:rsidRPr="00F21962" w:rsidRDefault="006346F3" w:rsidP="006346F3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6346F3" w:rsidRPr="00F21962" w:rsidSect="007A0FE8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6346F3" w:rsidRPr="00F21962" w:rsidRDefault="006346F3" w:rsidP="006346F3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:rsidR="006346F3" w:rsidRPr="00F21962" w:rsidRDefault="00A406F8" w:rsidP="006346F3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6346F3" w:rsidRPr="00F21962">
        <w:rPr>
          <w:rFonts w:ascii="Angsana New" w:hAnsi="Angsana New"/>
          <w:b/>
          <w:bCs/>
          <w:sz w:val="30"/>
          <w:szCs w:val="30"/>
          <w:cs/>
        </w:rPr>
        <w:t>บ</w:t>
      </w:r>
      <w:r w:rsidR="00AA5E1C"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="006346F3"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:rsidR="006346F3" w:rsidRPr="00F21962" w:rsidRDefault="006346F3" w:rsidP="006346F3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233328" w:rsidRPr="00F21962" w:rsidRDefault="006346F3" w:rsidP="00582411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D2A52" w:rsidRPr="00F21962">
        <w:rPr>
          <w:rFonts w:ascii="Angsana New" w:hAnsi="Angsana New"/>
          <w:sz w:val="30"/>
          <w:szCs w:val="30"/>
        </w:rPr>
        <w:t xml:space="preserve">30 </w:t>
      </w:r>
      <w:r w:rsidR="00625A61">
        <w:rPr>
          <w:rFonts w:ascii="Angsana New" w:hAnsi="Angsana New" w:hint="cs"/>
          <w:sz w:val="30"/>
          <w:szCs w:val="30"/>
          <w:cs/>
        </w:rPr>
        <w:t>กันยายน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F0027D" w:rsidRPr="00F21962">
        <w:rPr>
          <w:rFonts w:ascii="Angsana New" w:hAnsi="Angsana New"/>
          <w:sz w:val="30"/>
          <w:szCs w:val="30"/>
        </w:rPr>
        <w:t>256</w:t>
      </w:r>
      <w:r w:rsidR="00846FAA" w:rsidRPr="00F21962">
        <w:rPr>
          <w:rFonts w:ascii="Angsana New" w:hAnsi="Angsana New"/>
          <w:sz w:val="30"/>
          <w:szCs w:val="30"/>
        </w:rPr>
        <w:t>2</w:t>
      </w:r>
      <w:r w:rsidRPr="00F21962">
        <w:rPr>
          <w:rFonts w:ascii="Angsana New" w:hAnsi="Angsana New"/>
          <w:sz w:val="30"/>
          <w:szCs w:val="30"/>
        </w:rPr>
        <w:t xml:space="preserve">         </w:t>
      </w:r>
      <w:r w:rsidR="00837C01" w:rsidRPr="00F21962">
        <w:rPr>
          <w:rFonts w:ascii="Angsana New" w:hAnsi="Angsana New"/>
          <w:sz w:val="30"/>
          <w:szCs w:val="30"/>
        </w:rPr>
        <w:t xml:space="preserve">               </w:t>
      </w:r>
      <w:r w:rsidRPr="00F21962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330DB7"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="00A675ED" w:rsidRPr="00F21962">
        <w:rPr>
          <w:rFonts w:ascii="Angsana New" w:hAnsi="Angsana New"/>
          <w:spacing w:val="-2"/>
          <w:sz w:val="30"/>
          <w:szCs w:val="30"/>
          <w:cs/>
        </w:rPr>
        <w:t>สำหรับงวดสามเดือนและ</w:t>
      </w:r>
      <w:r w:rsidR="00625A61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A675ED" w:rsidRPr="00F21962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675ED" w:rsidRPr="00F21962">
        <w:rPr>
          <w:rFonts w:ascii="Angsana New" w:hAnsi="Angsana New"/>
          <w:spacing w:val="-2"/>
          <w:sz w:val="30"/>
          <w:szCs w:val="30"/>
        </w:rPr>
        <w:t xml:space="preserve">30 </w:t>
      </w:r>
      <w:r w:rsidR="00625A6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A675ED" w:rsidRPr="00F2196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675ED" w:rsidRPr="00F21962">
        <w:rPr>
          <w:rFonts w:ascii="Angsana New" w:hAnsi="Angsana New"/>
          <w:spacing w:val="-2"/>
          <w:sz w:val="30"/>
          <w:szCs w:val="30"/>
        </w:rPr>
        <w:t>25</w:t>
      </w:r>
      <w:r w:rsidR="00F0027D" w:rsidRPr="00F21962">
        <w:rPr>
          <w:rFonts w:ascii="Angsana New" w:hAnsi="Angsana New"/>
          <w:spacing w:val="-2"/>
          <w:sz w:val="30"/>
          <w:szCs w:val="30"/>
        </w:rPr>
        <w:t>6</w:t>
      </w:r>
      <w:r w:rsidR="00936E2D">
        <w:rPr>
          <w:rFonts w:ascii="Angsana New" w:hAnsi="Angsana New"/>
          <w:spacing w:val="-2"/>
          <w:sz w:val="30"/>
          <w:szCs w:val="30"/>
        </w:rPr>
        <w:t>2</w:t>
      </w:r>
      <w:r w:rsidR="00A675ED" w:rsidRPr="00F21962">
        <w:rPr>
          <w:rFonts w:ascii="Angsana New" w:hAnsi="Angsana New"/>
          <w:spacing w:val="-2"/>
          <w:sz w:val="30"/>
          <w:szCs w:val="30"/>
        </w:rPr>
        <w:t xml:space="preserve"> </w:t>
      </w:r>
      <w:r w:rsidR="00A675ED" w:rsidRPr="00F21962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F21962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F0027D" w:rsidRPr="00F21962">
        <w:rPr>
          <w:rFonts w:ascii="Angsana New" w:hAnsi="Angsana New"/>
          <w:sz w:val="30"/>
          <w:szCs w:val="30"/>
        </w:rPr>
        <w:t xml:space="preserve">       </w:t>
      </w:r>
      <w:r w:rsidRPr="00F21962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F21962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F21962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625A61">
        <w:rPr>
          <w:rFonts w:ascii="Angsana New" w:hAnsi="Angsana New" w:hint="cs"/>
          <w:sz w:val="30"/>
          <w:szCs w:val="30"/>
          <w:cs/>
        </w:rPr>
        <w:t>เก้า</w:t>
      </w:r>
      <w:r w:rsidR="00605274" w:rsidRPr="00F21962">
        <w:rPr>
          <w:rFonts w:ascii="Angsana New" w:hAnsi="Angsana New"/>
          <w:sz w:val="30"/>
          <w:szCs w:val="30"/>
          <w:cs/>
        </w:rPr>
        <w:t>เดือน</w:t>
      </w:r>
      <w:r w:rsidRPr="00F2196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87BE6" w:rsidRPr="00F21962">
        <w:rPr>
          <w:rFonts w:ascii="Angsana New" w:hAnsi="Angsana New"/>
          <w:sz w:val="30"/>
          <w:szCs w:val="30"/>
        </w:rPr>
        <w:t>30</w:t>
      </w:r>
      <w:r w:rsidR="00DD2A52" w:rsidRPr="00F21962">
        <w:rPr>
          <w:rFonts w:ascii="Angsana New" w:hAnsi="Angsana New"/>
          <w:sz w:val="30"/>
          <w:szCs w:val="30"/>
          <w:cs/>
        </w:rPr>
        <w:t xml:space="preserve"> </w:t>
      </w:r>
      <w:r w:rsidR="00625A61">
        <w:rPr>
          <w:rFonts w:ascii="Angsana New" w:hAnsi="Angsana New" w:hint="cs"/>
          <w:sz w:val="30"/>
          <w:szCs w:val="30"/>
          <w:cs/>
        </w:rPr>
        <w:t>กันยายน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AB3540" w:rsidRPr="00F21962">
        <w:rPr>
          <w:rFonts w:ascii="Angsana New" w:hAnsi="Angsana New"/>
          <w:sz w:val="30"/>
          <w:szCs w:val="30"/>
        </w:rPr>
        <w:t>256</w:t>
      </w:r>
      <w:r w:rsidR="00936E2D">
        <w:rPr>
          <w:rFonts w:ascii="Angsana New" w:hAnsi="Angsana New"/>
          <w:sz w:val="30"/>
          <w:szCs w:val="30"/>
        </w:rPr>
        <w:t>2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="00A406F8" w:rsidRPr="00F21962">
        <w:rPr>
          <w:rFonts w:ascii="Angsana New" w:hAnsi="Angsana New"/>
          <w:sz w:val="30"/>
          <w:szCs w:val="30"/>
          <w:cs/>
        </w:rPr>
        <w:t>และ</w:t>
      </w:r>
      <w:r w:rsidR="00582411" w:rsidRPr="00F21962">
        <w:rPr>
          <w:rFonts w:ascii="Angsana New" w:hAnsi="Angsana New"/>
          <w:sz w:val="30"/>
          <w:szCs w:val="30"/>
          <w:cs/>
        </w:rPr>
        <w:t>หมายเหตุประกอบ</w:t>
      </w:r>
      <w:r w:rsidR="00A406F8" w:rsidRPr="00F21962">
        <w:rPr>
          <w:rFonts w:ascii="Angsana New" w:hAnsi="Angsana New"/>
          <w:sz w:val="30"/>
          <w:szCs w:val="30"/>
          <w:cs/>
        </w:rPr>
        <w:t xml:space="preserve">งบการเงินแบบย่อ </w:t>
      </w:r>
      <w:r w:rsidRPr="00F21962">
        <w:rPr>
          <w:rFonts w:ascii="Angsana New" w:hAnsi="Angsana New"/>
          <w:sz w:val="30"/>
          <w:szCs w:val="30"/>
          <w:cs/>
        </w:rPr>
        <w:t>(</w:t>
      </w:r>
      <w:r w:rsidR="00A406F8" w:rsidRPr="00F21962">
        <w:rPr>
          <w:rFonts w:ascii="Angsana New" w:hAnsi="Angsana New"/>
          <w:sz w:val="30"/>
          <w:szCs w:val="30"/>
          <w:cs/>
        </w:rPr>
        <w:t>ข้อมูลทางก</w:t>
      </w:r>
      <w:r w:rsidR="00582411" w:rsidRPr="00F21962">
        <w:rPr>
          <w:rFonts w:ascii="Angsana New" w:hAnsi="Angsana New"/>
          <w:sz w:val="30"/>
          <w:szCs w:val="30"/>
          <w:cs/>
        </w:rPr>
        <w:t>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 xml:space="preserve">) </w:t>
      </w:r>
      <w:r w:rsidRPr="00F2196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F2196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F2196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="000E4D1B" w:rsidRPr="00F21962">
        <w:rPr>
          <w:rFonts w:ascii="Angsana New" w:hAnsi="Angsana New"/>
          <w:color w:val="FFFFFF"/>
          <w:sz w:val="30"/>
          <w:szCs w:val="30"/>
        </w:rPr>
        <w:t>l</w:t>
      </w:r>
      <w:r w:rsidR="00A406F8" w:rsidRPr="00F21962">
        <w:rPr>
          <w:rFonts w:ascii="Angsana New" w:hAnsi="Angsana New"/>
          <w:sz w:val="30"/>
          <w:szCs w:val="30"/>
          <w:cs/>
        </w:rPr>
        <w:t>(</w:t>
      </w:r>
      <w:r w:rsidR="00A406F8" w:rsidRPr="00F21962">
        <w:rPr>
          <w:rFonts w:ascii="Angsana New" w:hAnsi="Angsana New"/>
          <w:sz w:val="30"/>
          <w:szCs w:val="30"/>
        </w:rPr>
        <w:t>“</w:t>
      </w:r>
      <w:r w:rsidR="00A406F8" w:rsidRPr="00F21962">
        <w:rPr>
          <w:rFonts w:ascii="Angsana New" w:hAnsi="Angsana New"/>
          <w:sz w:val="30"/>
          <w:szCs w:val="30"/>
          <w:cs/>
        </w:rPr>
        <w:t>กลุ่มบริษัท</w:t>
      </w:r>
      <w:r w:rsidR="00A406F8" w:rsidRPr="00F21962">
        <w:rPr>
          <w:rFonts w:ascii="Angsana New" w:hAnsi="Angsana New"/>
          <w:sz w:val="30"/>
          <w:szCs w:val="30"/>
        </w:rPr>
        <w:t>”</w:t>
      </w:r>
      <w:r w:rsidR="00A406F8" w:rsidRPr="00F21962">
        <w:rPr>
          <w:rFonts w:ascii="Angsana New" w:hAnsi="Angsana New"/>
          <w:sz w:val="30"/>
          <w:szCs w:val="30"/>
          <w:cs/>
        </w:rPr>
        <w:t xml:space="preserve">) </w:t>
      </w:r>
      <w:r w:rsidR="00190F9D" w:rsidRPr="00F21962">
        <w:rPr>
          <w:rFonts w:ascii="Angsana New" w:hAnsi="Angsana New"/>
          <w:sz w:val="30"/>
          <w:szCs w:val="30"/>
          <w:cs/>
        </w:rPr>
        <w:t>และของเฉพาะ</w:t>
      </w:r>
      <w:r w:rsidR="00190F9D" w:rsidRPr="00F21962">
        <w:rPr>
          <w:rFonts w:ascii="Angsana New" w:hAnsi="Angsana New"/>
          <w:spacing w:val="6"/>
          <w:sz w:val="30"/>
          <w:szCs w:val="30"/>
          <w:cs/>
        </w:rPr>
        <w:t xml:space="preserve">บริษัทควอลิตี้คอนสตรัคชั่นโปรดัคส์ จำกัด (มหาชน) </w:t>
      </w:r>
      <w:r w:rsidR="00D701CA" w:rsidRPr="00F21962">
        <w:rPr>
          <w:rFonts w:ascii="Angsana New" w:hAnsi="Angsana New"/>
          <w:spacing w:val="6"/>
          <w:sz w:val="30"/>
          <w:szCs w:val="30"/>
          <w:lang w:val="en-GB"/>
        </w:rPr>
        <w:t>(“</w:t>
      </w:r>
      <w:r w:rsidR="00D701CA" w:rsidRPr="00F21962">
        <w:rPr>
          <w:rFonts w:ascii="Angsana New" w:hAnsi="Angsana New"/>
          <w:spacing w:val="6"/>
          <w:sz w:val="30"/>
          <w:szCs w:val="30"/>
          <w:cs/>
          <w:lang w:val="en-GB"/>
        </w:rPr>
        <w:t>บริษัท</w:t>
      </w:r>
      <w:r w:rsidR="00D701CA" w:rsidRPr="00F21962">
        <w:rPr>
          <w:rFonts w:ascii="Angsana New" w:hAnsi="Angsana New"/>
          <w:spacing w:val="6"/>
          <w:sz w:val="30"/>
          <w:szCs w:val="30"/>
        </w:rPr>
        <w:t xml:space="preserve">”) </w:t>
      </w:r>
      <w:r w:rsidR="00190F9D" w:rsidRPr="00F21962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="00936E2D">
        <w:rPr>
          <w:rFonts w:ascii="Angsana New" w:hAnsi="Angsana New"/>
          <w:spacing w:val="6"/>
          <w:sz w:val="30"/>
          <w:szCs w:val="30"/>
        </w:rPr>
        <w:t xml:space="preserve"> </w:t>
      </w:r>
      <w:r w:rsidRPr="00F21962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</w:t>
      </w:r>
      <w:r w:rsidRPr="00F21962">
        <w:rPr>
          <w:rFonts w:ascii="Angsana New" w:hAnsi="Angsana New"/>
          <w:spacing w:val="-4"/>
          <w:sz w:val="30"/>
          <w:szCs w:val="30"/>
          <w:cs/>
        </w:rPr>
        <w:t>ในการจัดทำและนำเสนอ</w:t>
      </w:r>
      <w:r w:rsidR="00A406F8" w:rsidRPr="00F21962">
        <w:rPr>
          <w:rFonts w:ascii="Angsana New" w:hAnsi="Angsana New"/>
          <w:spacing w:val="-4"/>
          <w:sz w:val="30"/>
          <w:szCs w:val="30"/>
          <w:cs/>
        </w:rPr>
        <w:t>ข้อมูลทางการเงิน</w:t>
      </w:r>
      <w:r w:rsidR="00582411" w:rsidRPr="00F21962">
        <w:rPr>
          <w:rFonts w:ascii="Angsana New" w:hAnsi="Angsana New"/>
          <w:spacing w:val="-4"/>
          <w:sz w:val="30"/>
          <w:szCs w:val="30"/>
          <w:cs/>
        </w:rPr>
        <w:t>ระหว่างกาล</w:t>
      </w:r>
      <w:r w:rsidR="00A406F8" w:rsidRPr="00F21962">
        <w:rPr>
          <w:rFonts w:ascii="Angsana New" w:hAnsi="Angsana New"/>
          <w:spacing w:val="-4"/>
          <w:sz w:val="30"/>
          <w:szCs w:val="30"/>
          <w:cs/>
        </w:rPr>
        <w:t>เหล่านี้</w:t>
      </w:r>
      <w:r w:rsidR="00582411" w:rsidRPr="00F21962">
        <w:rPr>
          <w:rFonts w:ascii="Angsana New" w:hAnsi="Angsana New"/>
          <w:spacing w:val="-4"/>
          <w:sz w:val="30"/>
          <w:szCs w:val="30"/>
          <w:cs/>
        </w:rPr>
        <w:t>ตามมาตรฐานการ</w:t>
      </w:r>
      <w:r w:rsidR="00A406F8" w:rsidRPr="00F21962">
        <w:rPr>
          <w:rFonts w:ascii="Angsana New" w:hAnsi="Angsana New"/>
          <w:spacing w:val="-4"/>
          <w:sz w:val="30"/>
          <w:szCs w:val="30"/>
          <w:cs/>
        </w:rPr>
        <w:t xml:space="preserve">บัญชี ฉบับที่ </w:t>
      </w:r>
      <w:r w:rsidR="00A406F8" w:rsidRPr="00F21962">
        <w:rPr>
          <w:rFonts w:ascii="Angsana New" w:hAnsi="Angsana New"/>
          <w:spacing w:val="-4"/>
          <w:sz w:val="30"/>
          <w:szCs w:val="30"/>
        </w:rPr>
        <w:t xml:space="preserve">34 </w:t>
      </w:r>
      <w:r w:rsidR="00E1135C" w:rsidRPr="00F21962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</w:t>
      </w:r>
      <w:r w:rsidR="00A406F8" w:rsidRPr="00F21962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="00A406F8" w:rsidRPr="00F2196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="00582411" w:rsidRPr="00F21962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A406F8" w:rsidRPr="00F21962">
        <w:rPr>
          <w:rFonts w:ascii="Angsana New" w:hAnsi="Angsana New"/>
          <w:spacing w:val="4"/>
          <w:sz w:val="30"/>
          <w:szCs w:val="30"/>
          <w:cs/>
        </w:rPr>
        <w:t>ข้อมูลทางการเงิน</w:t>
      </w:r>
      <w:r w:rsidR="00582411" w:rsidRPr="00F21962">
        <w:rPr>
          <w:rFonts w:ascii="Angsana New" w:hAnsi="Angsana New"/>
          <w:spacing w:val="4"/>
          <w:sz w:val="30"/>
          <w:szCs w:val="30"/>
          <w:cs/>
        </w:rPr>
        <w:t>ระหว่างกาลดังกล่าวจาก</w:t>
      </w:r>
      <w:r w:rsidR="00C95AAD">
        <w:rPr>
          <w:rFonts w:ascii="Angsana New" w:hAnsi="Angsana New"/>
          <w:spacing w:val="4"/>
          <w:sz w:val="30"/>
          <w:szCs w:val="30"/>
        </w:rPr>
        <w:t xml:space="preserve">                 </w:t>
      </w:r>
      <w:r w:rsidR="00582411" w:rsidRPr="00F21962">
        <w:rPr>
          <w:rFonts w:ascii="Angsana New" w:hAnsi="Angsana New"/>
          <w:spacing w:val="4"/>
          <w:sz w:val="30"/>
          <w:szCs w:val="30"/>
          <w:cs/>
        </w:rPr>
        <w:t>ผลการ</w:t>
      </w:r>
      <w:r w:rsidR="00582411" w:rsidRPr="00F2196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:rsidR="00582411" w:rsidRPr="00F21962" w:rsidRDefault="00582411" w:rsidP="00140C06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:rsidR="006346F3" w:rsidRPr="00F21962" w:rsidRDefault="006346F3" w:rsidP="00233328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346F3" w:rsidRPr="00F21962" w:rsidRDefault="006346F3" w:rsidP="006346F3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0764C2" w:rsidRPr="00F21962" w:rsidRDefault="00582411" w:rsidP="00582411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0F322A" w:rsidRPr="00F21962">
        <w:rPr>
          <w:rFonts w:ascii="Angsana New" w:hAnsi="Angsana New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="000F322A" w:rsidRPr="00F21962">
        <w:rPr>
          <w:rFonts w:ascii="Angsana New" w:hAnsi="Angsana New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F322A" w:rsidRPr="00F21962">
        <w:rPr>
          <w:rFonts w:ascii="Angsana New" w:hAnsi="Angsana New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:rsidR="00F0027D" w:rsidRPr="00F21962" w:rsidRDefault="00F0027D" w:rsidP="00582411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F0027D" w:rsidRPr="00F21962" w:rsidRDefault="00F0027D" w:rsidP="00582411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F0027D" w:rsidRPr="00F21962" w:rsidRDefault="00F0027D" w:rsidP="000764C2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0027D" w:rsidRPr="00F21962" w:rsidSect="00F0027D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1068E9" w:rsidRDefault="001068E9" w:rsidP="00F0027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346F3" w:rsidRPr="00F21962" w:rsidRDefault="006346F3" w:rsidP="00F0027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346F3" w:rsidRPr="00F21962" w:rsidRDefault="006346F3" w:rsidP="00F0027D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582411" w:rsidRPr="00F21962" w:rsidRDefault="006346F3" w:rsidP="00F0027D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936E2D">
        <w:rPr>
          <w:rFonts w:ascii="Angsana New" w:hAnsi="Angsana New" w:hint="cs"/>
          <w:sz w:val="30"/>
          <w:szCs w:val="30"/>
          <w:cs/>
        </w:rPr>
        <w:t>ข้อมูลทาง</w:t>
      </w:r>
      <w:r w:rsidR="00582411" w:rsidRPr="00F2196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="000F322A" w:rsidRPr="00F21962">
        <w:rPr>
          <w:rFonts w:ascii="Angsana New" w:hAnsi="Angsana New"/>
          <w:sz w:val="30"/>
          <w:szCs w:val="30"/>
          <w:cs/>
        </w:rPr>
        <w:t xml:space="preserve"> </w:t>
      </w:r>
      <w:r w:rsidR="00A406F8" w:rsidRPr="00F21962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</w:t>
      </w:r>
      <w:r w:rsidR="00A406F8" w:rsidRPr="00936E2D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="00A406F8" w:rsidRPr="00936E2D">
        <w:rPr>
          <w:rFonts w:ascii="Angsana New" w:hAnsi="Angsana New"/>
          <w:spacing w:val="-16"/>
          <w:sz w:val="30"/>
          <w:szCs w:val="30"/>
        </w:rPr>
        <w:t>34</w:t>
      </w:r>
      <w:r w:rsidR="00A406F8" w:rsidRPr="00F21962">
        <w:rPr>
          <w:rFonts w:ascii="Angsana New" w:hAnsi="Angsana New"/>
          <w:sz w:val="30"/>
          <w:szCs w:val="30"/>
        </w:rPr>
        <w:t xml:space="preserve"> </w:t>
      </w:r>
      <w:r w:rsidR="00E1135C" w:rsidRPr="00F21962">
        <w:rPr>
          <w:rFonts w:ascii="Angsana New" w:hAnsi="Angsana New"/>
          <w:sz w:val="30"/>
          <w:szCs w:val="30"/>
          <w:cs/>
        </w:rPr>
        <w:t>เรื่อง การรายงานทาง</w:t>
      </w:r>
      <w:r w:rsidR="00A406F8" w:rsidRPr="00F21962">
        <w:rPr>
          <w:rFonts w:ascii="Angsana New" w:hAnsi="Angsana New"/>
          <w:sz w:val="30"/>
          <w:szCs w:val="30"/>
          <w:cs/>
        </w:rPr>
        <w:t>การเงินระหว่างกาล ใน</w:t>
      </w:r>
      <w:r w:rsidR="000C6564" w:rsidRPr="00F21962">
        <w:rPr>
          <w:rFonts w:ascii="Angsana New" w:hAnsi="Angsana New"/>
          <w:sz w:val="30"/>
          <w:szCs w:val="30"/>
          <w:cs/>
        </w:rPr>
        <w:t>สาระสำคัญ</w:t>
      </w:r>
      <w:r w:rsidR="00936E2D">
        <w:rPr>
          <w:rFonts w:ascii="Angsana New" w:hAnsi="Angsana New" w:hint="cs"/>
          <w:sz w:val="30"/>
          <w:szCs w:val="30"/>
          <w:cs/>
        </w:rPr>
        <w:t>จาก</w:t>
      </w:r>
      <w:r w:rsidR="00582411" w:rsidRPr="00F2196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:rsidR="006346F3" w:rsidRPr="00F21962" w:rsidRDefault="006346F3" w:rsidP="00F0027D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8F647F" w:rsidRPr="00F21962" w:rsidRDefault="008F647F" w:rsidP="00F0027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0027D" w:rsidRPr="00F21962" w:rsidRDefault="00F0027D" w:rsidP="00F0027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F647F" w:rsidRPr="00F21962" w:rsidRDefault="008F647F" w:rsidP="00F0027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B3540" w:rsidRPr="00F21962" w:rsidRDefault="00AB3540" w:rsidP="00AB3540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>(</w:t>
      </w:r>
      <w:r w:rsidRPr="00F21962"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:rsidR="00AB3540" w:rsidRPr="00F21962" w:rsidRDefault="00AB3540" w:rsidP="00AB3540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346F3" w:rsidRPr="00F21962" w:rsidRDefault="00AB3540" w:rsidP="00AB3540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F21962">
        <w:rPr>
          <w:rFonts w:ascii="Angsana New" w:hAnsi="Angsana New"/>
          <w:sz w:val="30"/>
          <w:szCs w:val="30"/>
        </w:rPr>
        <w:t>8179</w:t>
      </w:r>
    </w:p>
    <w:p w:rsidR="006346F3" w:rsidRPr="00F21962" w:rsidRDefault="006346F3" w:rsidP="00F0027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6346F3" w:rsidRPr="00F21962" w:rsidRDefault="006346F3" w:rsidP="00F0027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6346F3" w:rsidRPr="00F21962" w:rsidRDefault="006346F3" w:rsidP="00F0027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346F3" w:rsidRPr="00F21962" w:rsidRDefault="003D278D" w:rsidP="00F0027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2562</w:t>
      </w:r>
    </w:p>
    <w:p w:rsidR="00F051A1" w:rsidRPr="00221B59" w:rsidRDefault="00F051A1" w:rsidP="0022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="Angsana New" w:hAnsi="Angsana New"/>
          <w:sz w:val="30"/>
          <w:szCs w:val="30"/>
        </w:rPr>
      </w:pPr>
    </w:p>
    <w:sectPr w:rsidR="00F051A1" w:rsidRPr="00221B59" w:rsidSect="00E522D4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685" w:rsidRDefault="00344685">
      <w:r>
        <w:separator/>
      </w:r>
    </w:p>
  </w:endnote>
  <w:endnote w:type="continuationSeparator" w:id="0">
    <w:p w:rsidR="00344685" w:rsidRDefault="0034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Default="00B4295A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4295A" w:rsidRDefault="00B4295A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0764C2" w:rsidRDefault="00B4295A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:rsidR="00B4295A" w:rsidRPr="000764C2" w:rsidRDefault="00B4295A" w:rsidP="000764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Default="00B429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00659" w:rsidRDefault="00B4295A" w:rsidP="00B12A9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295A" w:rsidRPr="000257B8" w:rsidRDefault="00B4295A" w:rsidP="00D223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6D2137" w:rsidRDefault="00B4295A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1068E9">
      <w:rPr>
        <w:rFonts w:ascii="Angsana New" w:hAnsi="Angsana New"/>
        <w:i/>
        <w:iCs/>
        <w:noProof/>
        <w:sz w:val="30"/>
        <w:szCs w:val="30"/>
      </w:rPr>
      <w:t>Q-CONt1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685" w:rsidRDefault="00344685">
      <w:r>
        <w:separator/>
      </w:r>
    </w:p>
  </w:footnote>
  <w:footnote w:type="continuationSeparator" w:id="0">
    <w:p w:rsidR="00344685" w:rsidRDefault="00344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0027D" w:rsidRDefault="00B4295A">
    <w:pPr>
      <w:pStyle w:val="Header"/>
      <w:rPr>
        <w:rFonts w:ascii="Angsana New" w:hAnsi="Angsana New"/>
        <w:sz w:val="32"/>
        <w:szCs w:val="32"/>
      </w:rPr>
    </w:pPr>
  </w:p>
  <w:p w:rsidR="00B4295A" w:rsidRPr="00F0027D" w:rsidRDefault="00B4295A">
    <w:pPr>
      <w:pStyle w:val="Header"/>
      <w:rPr>
        <w:rFonts w:ascii="Angsana New" w:hAnsi="Angsana New"/>
        <w:sz w:val="32"/>
        <w:szCs w:val="32"/>
      </w:rPr>
    </w:pPr>
  </w:p>
  <w:p w:rsidR="00B4295A" w:rsidRPr="00F0027D" w:rsidRDefault="00B4295A">
    <w:pPr>
      <w:pStyle w:val="Header"/>
      <w:rPr>
        <w:rFonts w:ascii="Angsana New" w:hAnsi="Angsana New"/>
        <w:sz w:val="32"/>
        <w:szCs w:val="32"/>
      </w:rPr>
    </w:pPr>
  </w:p>
  <w:p w:rsidR="00B4295A" w:rsidRPr="00F0027D" w:rsidRDefault="00B4295A">
    <w:pPr>
      <w:pStyle w:val="Header"/>
      <w:rPr>
        <w:rFonts w:ascii="Angsana New" w:hAnsi="Angsana New"/>
        <w:sz w:val="32"/>
        <w:szCs w:val="32"/>
      </w:rPr>
    </w:pPr>
  </w:p>
  <w:p w:rsidR="00B4295A" w:rsidRPr="00F0027D" w:rsidRDefault="00B4295A">
    <w:pPr>
      <w:pStyle w:val="Header"/>
      <w:rPr>
        <w:rFonts w:ascii="Angsana New" w:hAnsi="Angsana New"/>
        <w:sz w:val="32"/>
        <w:szCs w:val="32"/>
      </w:rPr>
    </w:pPr>
  </w:p>
  <w:p w:rsidR="00B4295A" w:rsidRPr="00F0027D" w:rsidRDefault="00B4295A">
    <w:pPr>
      <w:pStyle w:val="Header"/>
      <w:rPr>
        <w:rFonts w:ascii="Angsana New" w:hAnsi="Angsana New"/>
        <w:sz w:val="32"/>
        <w:szCs w:val="32"/>
      </w:rPr>
    </w:pPr>
  </w:p>
  <w:p w:rsidR="00B4295A" w:rsidRPr="00F0027D" w:rsidRDefault="00B4295A">
    <w:pPr>
      <w:pStyle w:val="Header"/>
      <w:rPr>
        <w:rFonts w:ascii="Angsana New" w:hAnsi="Angsana New"/>
        <w:sz w:val="32"/>
        <w:szCs w:val="32"/>
      </w:rPr>
    </w:pPr>
  </w:p>
  <w:p w:rsidR="00B4295A" w:rsidRDefault="00B4295A">
    <w:pPr>
      <w:pStyle w:val="Header"/>
      <w:rPr>
        <w:rFonts w:ascii="Angsana New" w:hAnsi="Angsana New"/>
        <w:sz w:val="32"/>
        <w:szCs w:val="32"/>
      </w:rPr>
    </w:pPr>
  </w:p>
  <w:p w:rsidR="001068E9" w:rsidRPr="00F0027D" w:rsidRDefault="001068E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1068E9" w:rsidRPr="00F9367B" w:rsidRDefault="001068E9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9367B" w:rsidRDefault="00B4295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B4295A" w:rsidRPr="00F9367B" w:rsidRDefault="00B4295A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295A" w:rsidRPr="00F9367B" w:rsidRDefault="00B4295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156E32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:rsidR="00B4295A" w:rsidRPr="00F9367B" w:rsidRDefault="00B4295A" w:rsidP="00A02394">
    <w:pPr>
      <w:pStyle w:val="Header"/>
      <w:rPr>
        <w:sz w:val="16"/>
        <w:szCs w:val="16"/>
      </w:rPr>
    </w:pPr>
  </w:p>
  <w:p w:rsidR="00B4295A" w:rsidRPr="00F9367B" w:rsidRDefault="00B4295A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9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27"/>
  </w:num>
  <w:num w:numId="14">
    <w:abstractNumId w:val="17"/>
  </w:num>
  <w:num w:numId="15">
    <w:abstractNumId w:val="21"/>
  </w:num>
  <w:num w:numId="16">
    <w:abstractNumId w:val="28"/>
  </w:num>
  <w:num w:numId="17">
    <w:abstractNumId w:val="29"/>
  </w:num>
  <w:num w:numId="18">
    <w:abstractNumId w:val="11"/>
  </w:num>
  <w:num w:numId="19">
    <w:abstractNumId w:val="18"/>
  </w:num>
  <w:num w:numId="20">
    <w:abstractNumId w:val="10"/>
  </w:num>
  <w:num w:numId="21">
    <w:abstractNumId w:val="16"/>
  </w:num>
  <w:num w:numId="22">
    <w:abstractNumId w:val="25"/>
  </w:num>
  <w:num w:numId="23">
    <w:abstractNumId w:val="19"/>
  </w:num>
  <w:num w:numId="24">
    <w:abstractNumId w:val="22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2"/>
  </w:num>
  <w:num w:numId="30">
    <w:abstractNumId w:val="23"/>
  </w:num>
  <w:num w:numId="31">
    <w:abstractNumId w:val="24"/>
  </w:num>
  <w:num w:numId="32">
    <w:abstractNumId w:val="12"/>
  </w:num>
  <w:num w:numId="33">
    <w:abstractNumId w:val="15"/>
  </w:num>
  <w:num w:numId="34">
    <w:abstractNumId w:val="30"/>
  </w:num>
  <w:num w:numId="35">
    <w:abstractNumId w:val="13"/>
  </w:num>
  <w:num w:numId="36">
    <w:abstractNumId w:val="23"/>
  </w:num>
  <w:num w:numId="37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926A88"/>
    <w:rsid w:val="000001C9"/>
    <w:rsid w:val="00000AB1"/>
    <w:rsid w:val="00000CAE"/>
    <w:rsid w:val="00000D00"/>
    <w:rsid w:val="0000124A"/>
    <w:rsid w:val="00001828"/>
    <w:rsid w:val="000025E7"/>
    <w:rsid w:val="000026B4"/>
    <w:rsid w:val="000029A4"/>
    <w:rsid w:val="00002D4C"/>
    <w:rsid w:val="0000303E"/>
    <w:rsid w:val="00005144"/>
    <w:rsid w:val="00005218"/>
    <w:rsid w:val="0000550F"/>
    <w:rsid w:val="00006012"/>
    <w:rsid w:val="00006270"/>
    <w:rsid w:val="00006A97"/>
    <w:rsid w:val="00006D8F"/>
    <w:rsid w:val="00006E55"/>
    <w:rsid w:val="000073B9"/>
    <w:rsid w:val="0000758D"/>
    <w:rsid w:val="00007BE5"/>
    <w:rsid w:val="00010063"/>
    <w:rsid w:val="00010826"/>
    <w:rsid w:val="00010C8C"/>
    <w:rsid w:val="00010E04"/>
    <w:rsid w:val="000117CE"/>
    <w:rsid w:val="000131EC"/>
    <w:rsid w:val="0001330E"/>
    <w:rsid w:val="00013881"/>
    <w:rsid w:val="000149D7"/>
    <w:rsid w:val="00014ED6"/>
    <w:rsid w:val="0001516F"/>
    <w:rsid w:val="0001523D"/>
    <w:rsid w:val="000156A3"/>
    <w:rsid w:val="00015DF2"/>
    <w:rsid w:val="00015E0E"/>
    <w:rsid w:val="00016C76"/>
    <w:rsid w:val="00016DF6"/>
    <w:rsid w:val="00016F31"/>
    <w:rsid w:val="000171A8"/>
    <w:rsid w:val="0001721D"/>
    <w:rsid w:val="00017C62"/>
    <w:rsid w:val="000205E4"/>
    <w:rsid w:val="00020800"/>
    <w:rsid w:val="000212FC"/>
    <w:rsid w:val="00022187"/>
    <w:rsid w:val="00022C4A"/>
    <w:rsid w:val="000233EE"/>
    <w:rsid w:val="00023A10"/>
    <w:rsid w:val="00023ECB"/>
    <w:rsid w:val="00023F99"/>
    <w:rsid w:val="00024486"/>
    <w:rsid w:val="000245AE"/>
    <w:rsid w:val="0002477D"/>
    <w:rsid w:val="00024E82"/>
    <w:rsid w:val="00025587"/>
    <w:rsid w:val="000257B8"/>
    <w:rsid w:val="00025800"/>
    <w:rsid w:val="000267F3"/>
    <w:rsid w:val="00027A4F"/>
    <w:rsid w:val="000300ED"/>
    <w:rsid w:val="00030326"/>
    <w:rsid w:val="000307A1"/>
    <w:rsid w:val="0003082D"/>
    <w:rsid w:val="00030B87"/>
    <w:rsid w:val="0003115F"/>
    <w:rsid w:val="000314BC"/>
    <w:rsid w:val="00031863"/>
    <w:rsid w:val="00031AF0"/>
    <w:rsid w:val="00031B6D"/>
    <w:rsid w:val="00031B6E"/>
    <w:rsid w:val="00032173"/>
    <w:rsid w:val="000321ED"/>
    <w:rsid w:val="00032284"/>
    <w:rsid w:val="00032E07"/>
    <w:rsid w:val="00032E83"/>
    <w:rsid w:val="0003301F"/>
    <w:rsid w:val="00033FFC"/>
    <w:rsid w:val="00034CC4"/>
    <w:rsid w:val="00036B29"/>
    <w:rsid w:val="000376CA"/>
    <w:rsid w:val="00040229"/>
    <w:rsid w:val="0004048C"/>
    <w:rsid w:val="00041C99"/>
    <w:rsid w:val="00041EE6"/>
    <w:rsid w:val="000422A8"/>
    <w:rsid w:val="000431E9"/>
    <w:rsid w:val="0004379D"/>
    <w:rsid w:val="000437F6"/>
    <w:rsid w:val="00043984"/>
    <w:rsid w:val="00043D2E"/>
    <w:rsid w:val="00045126"/>
    <w:rsid w:val="0004539A"/>
    <w:rsid w:val="0004560C"/>
    <w:rsid w:val="00045DD1"/>
    <w:rsid w:val="00045EBB"/>
    <w:rsid w:val="0004662B"/>
    <w:rsid w:val="00046B59"/>
    <w:rsid w:val="00046CD4"/>
    <w:rsid w:val="00046D1C"/>
    <w:rsid w:val="00047454"/>
    <w:rsid w:val="0004764A"/>
    <w:rsid w:val="000478B9"/>
    <w:rsid w:val="00047A00"/>
    <w:rsid w:val="0005055E"/>
    <w:rsid w:val="00050A83"/>
    <w:rsid w:val="00050E37"/>
    <w:rsid w:val="00051206"/>
    <w:rsid w:val="00051D2B"/>
    <w:rsid w:val="00051D39"/>
    <w:rsid w:val="0005258D"/>
    <w:rsid w:val="00052976"/>
    <w:rsid w:val="00052F3E"/>
    <w:rsid w:val="000534E0"/>
    <w:rsid w:val="00054D65"/>
    <w:rsid w:val="00055FE1"/>
    <w:rsid w:val="00056CB8"/>
    <w:rsid w:val="00057393"/>
    <w:rsid w:val="0006031C"/>
    <w:rsid w:val="00060600"/>
    <w:rsid w:val="0006086C"/>
    <w:rsid w:val="00060AA7"/>
    <w:rsid w:val="00060AD0"/>
    <w:rsid w:val="00061503"/>
    <w:rsid w:val="0006242A"/>
    <w:rsid w:val="00062A3E"/>
    <w:rsid w:val="00062B9E"/>
    <w:rsid w:val="00063026"/>
    <w:rsid w:val="00063FCE"/>
    <w:rsid w:val="00064635"/>
    <w:rsid w:val="00064784"/>
    <w:rsid w:val="00064ABA"/>
    <w:rsid w:val="00064FCF"/>
    <w:rsid w:val="000653B7"/>
    <w:rsid w:val="000659EA"/>
    <w:rsid w:val="00065DF1"/>
    <w:rsid w:val="00065F14"/>
    <w:rsid w:val="00065F20"/>
    <w:rsid w:val="00066571"/>
    <w:rsid w:val="00066B57"/>
    <w:rsid w:val="00066EAF"/>
    <w:rsid w:val="00067DF5"/>
    <w:rsid w:val="00070792"/>
    <w:rsid w:val="00071180"/>
    <w:rsid w:val="00071703"/>
    <w:rsid w:val="00071843"/>
    <w:rsid w:val="0007191E"/>
    <w:rsid w:val="000720E8"/>
    <w:rsid w:val="00072CBA"/>
    <w:rsid w:val="00072E6D"/>
    <w:rsid w:val="00073B38"/>
    <w:rsid w:val="00074169"/>
    <w:rsid w:val="00074D9C"/>
    <w:rsid w:val="00074E3E"/>
    <w:rsid w:val="00074FF3"/>
    <w:rsid w:val="0007515B"/>
    <w:rsid w:val="00075675"/>
    <w:rsid w:val="00076203"/>
    <w:rsid w:val="000763DA"/>
    <w:rsid w:val="000764C2"/>
    <w:rsid w:val="00076B06"/>
    <w:rsid w:val="000773EC"/>
    <w:rsid w:val="000774D8"/>
    <w:rsid w:val="000778C5"/>
    <w:rsid w:val="000779B6"/>
    <w:rsid w:val="00077D2D"/>
    <w:rsid w:val="0008012B"/>
    <w:rsid w:val="00080553"/>
    <w:rsid w:val="00080EF3"/>
    <w:rsid w:val="000810BE"/>
    <w:rsid w:val="00081618"/>
    <w:rsid w:val="00082C2D"/>
    <w:rsid w:val="00082D49"/>
    <w:rsid w:val="00083062"/>
    <w:rsid w:val="00083356"/>
    <w:rsid w:val="000835DC"/>
    <w:rsid w:val="000838CE"/>
    <w:rsid w:val="00084E52"/>
    <w:rsid w:val="00084EC4"/>
    <w:rsid w:val="000851AC"/>
    <w:rsid w:val="00086E2D"/>
    <w:rsid w:val="00087461"/>
    <w:rsid w:val="00087613"/>
    <w:rsid w:val="000876C8"/>
    <w:rsid w:val="00087771"/>
    <w:rsid w:val="000879A9"/>
    <w:rsid w:val="00087CF8"/>
    <w:rsid w:val="00087EA8"/>
    <w:rsid w:val="0009010F"/>
    <w:rsid w:val="00090326"/>
    <w:rsid w:val="00090335"/>
    <w:rsid w:val="00090466"/>
    <w:rsid w:val="000912D1"/>
    <w:rsid w:val="000912E5"/>
    <w:rsid w:val="000918BC"/>
    <w:rsid w:val="00091A53"/>
    <w:rsid w:val="00091EA9"/>
    <w:rsid w:val="0009325E"/>
    <w:rsid w:val="000934A0"/>
    <w:rsid w:val="00093881"/>
    <w:rsid w:val="000942A9"/>
    <w:rsid w:val="000944BD"/>
    <w:rsid w:val="000944F9"/>
    <w:rsid w:val="00094B0E"/>
    <w:rsid w:val="00095610"/>
    <w:rsid w:val="00095761"/>
    <w:rsid w:val="00095770"/>
    <w:rsid w:val="00095CD4"/>
    <w:rsid w:val="000960D1"/>
    <w:rsid w:val="000960D5"/>
    <w:rsid w:val="00096333"/>
    <w:rsid w:val="00096528"/>
    <w:rsid w:val="00096BD0"/>
    <w:rsid w:val="00096DFC"/>
    <w:rsid w:val="000970D5"/>
    <w:rsid w:val="00097EA6"/>
    <w:rsid w:val="00097F05"/>
    <w:rsid w:val="000A0615"/>
    <w:rsid w:val="000A198C"/>
    <w:rsid w:val="000A1F92"/>
    <w:rsid w:val="000A21D9"/>
    <w:rsid w:val="000A2457"/>
    <w:rsid w:val="000A2FC6"/>
    <w:rsid w:val="000A3A4C"/>
    <w:rsid w:val="000A3EEE"/>
    <w:rsid w:val="000A435D"/>
    <w:rsid w:val="000A45E8"/>
    <w:rsid w:val="000A5333"/>
    <w:rsid w:val="000A59F4"/>
    <w:rsid w:val="000A7164"/>
    <w:rsid w:val="000A75C3"/>
    <w:rsid w:val="000A75CB"/>
    <w:rsid w:val="000B054E"/>
    <w:rsid w:val="000B0D72"/>
    <w:rsid w:val="000B0F0E"/>
    <w:rsid w:val="000B0F5A"/>
    <w:rsid w:val="000B1370"/>
    <w:rsid w:val="000B16D9"/>
    <w:rsid w:val="000B34A4"/>
    <w:rsid w:val="000B35BC"/>
    <w:rsid w:val="000B3794"/>
    <w:rsid w:val="000B3B42"/>
    <w:rsid w:val="000B47E1"/>
    <w:rsid w:val="000B5568"/>
    <w:rsid w:val="000B6A44"/>
    <w:rsid w:val="000B6B4F"/>
    <w:rsid w:val="000B75B5"/>
    <w:rsid w:val="000B7817"/>
    <w:rsid w:val="000B7903"/>
    <w:rsid w:val="000B7ADB"/>
    <w:rsid w:val="000B7CAE"/>
    <w:rsid w:val="000B7E8B"/>
    <w:rsid w:val="000C0B73"/>
    <w:rsid w:val="000C11BF"/>
    <w:rsid w:val="000C1261"/>
    <w:rsid w:val="000C1C6C"/>
    <w:rsid w:val="000C260D"/>
    <w:rsid w:val="000C2855"/>
    <w:rsid w:val="000C3306"/>
    <w:rsid w:val="000C3816"/>
    <w:rsid w:val="000C3CBB"/>
    <w:rsid w:val="000C3FAF"/>
    <w:rsid w:val="000C524B"/>
    <w:rsid w:val="000C52F3"/>
    <w:rsid w:val="000C565B"/>
    <w:rsid w:val="000C56F5"/>
    <w:rsid w:val="000C57E3"/>
    <w:rsid w:val="000C588A"/>
    <w:rsid w:val="000C6363"/>
    <w:rsid w:val="000C648A"/>
    <w:rsid w:val="000C6564"/>
    <w:rsid w:val="000C6F0F"/>
    <w:rsid w:val="000D09C8"/>
    <w:rsid w:val="000D0C61"/>
    <w:rsid w:val="000D1EB8"/>
    <w:rsid w:val="000D3189"/>
    <w:rsid w:val="000D34B6"/>
    <w:rsid w:val="000D3C8D"/>
    <w:rsid w:val="000D491C"/>
    <w:rsid w:val="000D5970"/>
    <w:rsid w:val="000D6536"/>
    <w:rsid w:val="000D670D"/>
    <w:rsid w:val="000D69DF"/>
    <w:rsid w:val="000D6B87"/>
    <w:rsid w:val="000D78E0"/>
    <w:rsid w:val="000D7924"/>
    <w:rsid w:val="000E049A"/>
    <w:rsid w:val="000E0645"/>
    <w:rsid w:val="000E088C"/>
    <w:rsid w:val="000E0ED5"/>
    <w:rsid w:val="000E3897"/>
    <w:rsid w:val="000E483C"/>
    <w:rsid w:val="000E48A5"/>
    <w:rsid w:val="000E493D"/>
    <w:rsid w:val="000E4D1B"/>
    <w:rsid w:val="000E4DF1"/>
    <w:rsid w:val="000E6210"/>
    <w:rsid w:val="000E7D75"/>
    <w:rsid w:val="000E7E5C"/>
    <w:rsid w:val="000F09D8"/>
    <w:rsid w:val="000F0F93"/>
    <w:rsid w:val="000F13D7"/>
    <w:rsid w:val="000F290C"/>
    <w:rsid w:val="000F3093"/>
    <w:rsid w:val="000F322A"/>
    <w:rsid w:val="000F39E1"/>
    <w:rsid w:val="000F4025"/>
    <w:rsid w:val="000F4D17"/>
    <w:rsid w:val="000F54A1"/>
    <w:rsid w:val="000F5522"/>
    <w:rsid w:val="000F5724"/>
    <w:rsid w:val="000F5977"/>
    <w:rsid w:val="000F59F7"/>
    <w:rsid w:val="000F5BD5"/>
    <w:rsid w:val="000F609E"/>
    <w:rsid w:val="000F6405"/>
    <w:rsid w:val="000F661B"/>
    <w:rsid w:val="000F6D70"/>
    <w:rsid w:val="001000D4"/>
    <w:rsid w:val="00100A18"/>
    <w:rsid w:val="00100BFA"/>
    <w:rsid w:val="00101504"/>
    <w:rsid w:val="00101505"/>
    <w:rsid w:val="0010174C"/>
    <w:rsid w:val="00101E3D"/>
    <w:rsid w:val="001022EC"/>
    <w:rsid w:val="001024D2"/>
    <w:rsid w:val="00102753"/>
    <w:rsid w:val="00102BE5"/>
    <w:rsid w:val="001030FB"/>
    <w:rsid w:val="001037FC"/>
    <w:rsid w:val="00103AD6"/>
    <w:rsid w:val="0010429A"/>
    <w:rsid w:val="00104377"/>
    <w:rsid w:val="0010542E"/>
    <w:rsid w:val="001056C3"/>
    <w:rsid w:val="001058E0"/>
    <w:rsid w:val="00105963"/>
    <w:rsid w:val="00105C87"/>
    <w:rsid w:val="0010600A"/>
    <w:rsid w:val="001068E9"/>
    <w:rsid w:val="00107676"/>
    <w:rsid w:val="00107FFA"/>
    <w:rsid w:val="0011062F"/>
    <w:rsid w:val="00111614"/>
    <w:rsid w:val="00111B28"/>
    <w:rsid w:val="00111C40"/>
    <w:rsid w:val="00111DC4"/>
    <w:rsid w:val="001125EA"/>
    <w:rsid w:val="00112F85"/>
    <w:rsid w:val="0011318A"/>
    <w:rsid w:val="00113528"/>
    <w:rsid w:val="0011428B"/>
    <w:rsid w:val="0011460E"/>
    <w:rsid w:val="00115D81"/>
    <w:rsid w:val="00116284"/>
    <w:rsid w:val="001169FA"/>
    <w:rsid w:val="00116E11"/>
    <w:rsid w:val="001172BF"/>
    <w:rsid w:val="001173BE"/>
    <w:rsid w:val="001179F6"/>
    <w:rsid w:val="001201C4"/>
    <w:rsid w:val="001229C5"/>
    <w:rsid w:val="00122C75"/>
    <w:rsid w:val="00122DD6"/>
    <w:rsid w:val="00122DF5"/>
    <w:rsid w:val="0012436A"/>
    <w:rsid w:val="00124DF3"/>
    <w:rsid w:val="00125673"/>
    <w:rsid w:val="00125905"/>
    <w:rsid w:val="00125D48"/>
    <w:rsid w:val="001266D2"/>
    <w:rsid w:val="00126BA7"/>
    <w:rsid w:val="00127105"/>
    <w:rsid w:val="00127236"/>
    <w:rsid w:val="0013036D"/>
    <w:rsid w:val="00130643"/>
    <w:rsid w:val="00130F88"/>
    <w:rsid w:val="00130F99"/>
    <w:rsid w:val="00130FF9"/>
    <w:rsid w:val="0013101C"/>
    <w:rsid w:val="001314A4"/>
    <w:rsid w:val="00131727"/>
    <w:rsid w:val="00132143"/>
    <w:rsid w:val="001324D5"/>
    <w:rsid w:val="001326A6"/>
    <w:rsid w:val="001329FD"/>
    <w:rsid w:val="00132C14"/>
    <w:rsid w:val="001330D0"/>
    <w:rsid w:val="00133523"/>
    <w:rsid w:val="00133FE0"/>
    <w:rsid w:val="0013467C"/>
    <w:rsid w:val="001350F8"/>
    <w:rsid w:val="00136469"/>
    <w:rsid w:val="001368DD"/>
    <w:rsid w:val="00136CBA"/>
    <w:rsid w:val="00136E62"/>
    <w:rsid w:val="00137091"/>
    <w:rsid w:val="00137748"/>
    <w:rsid w:val="00137921"/>
    <w:rsid w:val="001379E1"/>
    <w:rsid w:val="00137E32"/>
    <w:rsid w:val="001405D6"/>
    <w:rsid w:val="00140C06"/>
    <w:rsid w:val="0014301C"/>
    <w:rsid w:val="0014313B"/>
    <w:rsid w:val="00143945"/>
    <w:rsid w:val="001439C9"/>
    <w:rsid w:val="00143A14"/>
    <w:rsid w:val="0014409A"/>
    <w:rsid w:val="001455F2"/>
    <w:rsid w:val="0014628F"/>
    <w:rsid w:val="00146BD5"/>
    <w:rsid w:val="00147634"/>
    <w:rsid w:val="00147941"/>
    <w:rsid w:val="00147BA9"/>
    <w:rsid w:val="001515CA"/>
    <w:rsid w:val="00151DCE"/>
    <w:rsid w:val="0015206F"/>
    <w:rsid w:val="00152939"/>
    <w:rsid w:val="00152FC1"/>
    <w:rsid w:val="00153378"/>
    <w:rsid w:val="0015368B"/>
    <w:rsid w:val="00153772"/>
    <w:rsid w:val="00154B5C"/>
    <w:rsid w:val="0015535B"/>
    <w:rsid w:val="00155797"/>
    <w:rsid w:val="001562C6"/>
    <w:rsid w:val="00156E32"/>
    <w:rsid w:val="00157588"/>
    <w:rsid w:val="00157664"/>
    <w:rsid w:val="00157B1E"/>
    <w:rsid w:val="0016090C"/>
    <w:rsid w:val="00160970"/>
    <w:rsid w:val="00160C80"/>
    <w:rsid w:val="00160E7E"/>
    <w:rsid w:val="0016156F"/>
    <w:rsid w:val="00161623"/>
    <w:rsid w:val="00161AA4"/>
    <w:rsid w:val="001621C8"/>
    <w:rsid w:val="001635C3"/>
    <w:rsid w:val="001635C6"/>
    <w:rsid w:val="00163EF0"/>
    <w:rsid w:val="001657DF"/>
    <w:rsid w:val="00165B77"/>
    <w:rsid w:val="00165D27"/>
    <w:rsid w:val="00165D63"/>
    <w:rsid w:val="00165EB6"/>
    <w:rsid w:val="00165EEC"/>
    <w:rsid w:val="00165F26"/>
    <w:rsid w:val="0016613D"/>
    <w:rsid w:val="00166402"/>
    <w:rsid w:val="00166923"/>
    <w:rsid w:val="0016792D"/>
    <w:rsid w:val="00167C7E"/>
    <w:rsid w:val="001706FA"/>
    <w:rsid w:val="00170D27"/>
    <w:rsid w:val="00170D3B"/>
    <w:rsid w:val="00171BBA"/>
    <w:rsid w:val="00171F6F"/>
    <w:rsid w:val="00172BF0"/>
    <w:rsid w:val="0017314A"/>
    <w:rsid w:val="0017436B"/>
    <w:rsid w:val="00174660"/>
    <w:rsid w:val="00174B85"/>
    <w:rsid w:val="0017539E"/>
    <w:rsid w:val="001753DF"/>
    <w:rsid w:val="001756AB"/>
    <w:rsid w:val="00175880"/>
    <w:rsid w:val="00175EC3"/>
    <w:rsid w:val="00175EEE"/>
    <w:rsid w:val="00175F37"/>
    <w:rsid w:val="00176057"/>
    <w:rsid w:val="00176140"/>
    <w:rsid w:val="00177CEB"/>
    <w:rsid w:val="00180510"/>
    <w:rsid w:val="001805A3"/>
    <w:rsid w:val="00180EC1"/>
    <w:rsid w:val="001815B4"/>
    <w:rsid w:val="00181696"/>
    <w:rsid w:val="00181699"/>
    <w:rsid w:val="00182B62"/>
    <w:rsid w:val="00183F4E"/>
    <w:rsid w:val="0018434C"/>
    <w:rsid w:val="00185813"/>
    <w:rsid w:val="00185C47"/>
    <w:rsid w:val="00186501"/>
    <w:rsid w:val="00186F41"/>
    <w:rsid w:val="00187030"/>
    <w:rsid w:val="001871EB"/>
    <w:rsid w:val="00190481"/>
    <w:rsid w:val="00190AB2"/>
    <w:rsid w:val="00190DC4"/>
    <w:rsid w:val="00190F9D"/>
    <w:rsid w:val="00191547"/>
    <w:rsid w:val="00192366"/>
    <w:rsid w:val="0019279A"/>
    <w:rsid w:val="00192995"/>
    <w:rsid w:val="0019345E"/>
    <w:rsid w:val="0019384A"/>
    <w:rsid w:val="00193B9E"/>
    <w:rsid w:val="001940B5"/>
    <w:rsid w:val="001949A1"/>
    <w:rsid w:val="00194B31"/>
    <w:rsid w:val="00194CE9"/>
    <w:rsid w:val="00194DC6"/>
    <w:rsid w:val="001962AA"/>
    <w:rsid w:val="001967E5"/>
    <w:rsid w:val="00197472"/>
    <w:rsid w:val="001A04C2"/>
    <w:rsid w:val="001A0A0D"/>
    <w:rsid w:val="001A0F79"/>
    <w:rsid w:val="001A296A"/>
    <w:rsid w:val="001A2F00"/>
    <w:rsid w:val="001A2F2E"/>
    <w:rsid w:val="001A3123"/>
    <w:rsid w:val="001A3250"/>
    <w:rsid w:val="001A3BE9"/>
    <w:rsid w:val="001A43B3"/>
    <w:rsid w:val="001A49F1"/>
    <w:rsid w:val="001A5043"/>
    <w:rsid w:val="001A52E9"/>
    <w:rsid w:val="001A56AD"/>
    <w:rsid w:val="001A593B"/>
    <w:rsid w:val="001A5F5B"/>
    <w:rsid w:val="001A5FC2"/>
    <w:rsid w:val="001A6439"/>
    <w:rsid w:val="001A735A"/>
    <w:rsid w:val="001A77D7"/>
    <w:rsid w:val="001A7A85"/>
    <w:rsid w:val="001A7F83"/>
    <w:rsid w:val="001B02A9"/>
    <w:rsid w:val="001B059D"/>
    <w:rsid w:val="001B09E7"/>
    <w:rsid w:val="001B0BB3"/>
    <w:rsid w:val="001B1697"/>
    <w:rsid w:val="001B1A81"/>
    <w:rsid w:val="001B3178"/>
    <w:rsid w:val="001B319E"/>
    <w:rsid w:val="001B411F"/>
    <w:rsid w:val="001B4BA2"/>
    <w:rsid w:val="001B56F0"/>
    <w:rsid w:val="001B7C8F"/>
    <w:rsid w:val="001C03CF"/>
    <w:rsid w:val="001C0537"/>
    <w:rsid w:val="001C0B5B"/>
    <w:rsid w:val="001C130E"/>
    <w:rsid w:val="001C14B7"/>
    <w:rsid w:val="001C22D3"/>
    <w:rsid w:val="001C3B3F"/>
    <w:rsid w:val="001C3FEE"/>
    <w:rsid w:val="001C4106"/>
    <w:rsid w:val="001C4357"/>
    <w:rsid w:val="001C4772"/>
    <w:rsid w:val="001C4FBC"/>
    <w:rsid w:val="001C5256"/>
    <w:rsid w:val="001C5742"/>
    <w:rsid w:val="001C5A1B"/>
    <w:rsid w:val="001C5B1D"/>
    <w:rsid w:val="001C5DC2"/>
    <w:rsid w:val="001C5E32"/>
    <w:rsid w:val="001C6D02"/>
    <w:rsid w:val="001C6D61"/>
    <w:rsid w:val="001C70E5"/>
    <w:rsid w:val="001C7527"/>
    <w:rsid w:val="001C75D7"/>
    <w:rsid w:val="001D01A1"/>
    <w:rsid w:val="001D124B"/>
    <w:rsid w:val="001D1372"/>
    <w:rsid w:val="001D17D5"/>
    <w:rsid w:val="001D1C5D"/>
    <w:rsid w:val="001D2017"/>
    <w:rsid w:val="001D212B"/>
    <w:rsid w:val="001D21CA"/>
    <w:rsid w:val="001D29BC"/>
    <w:rsid w:val="001D311E"/>
    <w:rsid w:val="001D35AA"/>
    <w:rsid w:val="001D3802"/>
    <w:rsid w:val="001D51A4"/>
    <w:rsid w:val="001D5262"/>
    <w:rsid w:val="001D54D5"/>
    <w:rsid w:val="001D7270"/>
    <w:rsid w:val="001D7302"/>
    <w:rsid w:val="001D74E1"/>
    <w:rsid w:val="001D75B1"/>
    <w:rsid w:val="001D7D35"/>
    <w:rsid w:val="001E036B"/>
    <w:rsid w:val="001E11DE"/>
    <w:rsid w:val="001E1751"/>
    <w:rsid w:val="001E1B56"/>
    <w:rsid w:val="001E21C4"/>
    <w:rsid w:val="001E2A3C"/>
    <w:rsid w:val="001E3A07"/>
    <w:rsid w:val="001E3C05"/>
    <w:rsid w:val="001E5099"/>
    <w:rsid w:val="001E52AE"/>
    <w:rsid w:val="001E536A"/>
    <w:rsid w:val="001E6E89"/>
    <w:rsid w:val="001F05F8"/>
    <w:rsid w:val="001F0A31"/>
    <w:rsid w:val="001F0BEC"/>
    <w:rsid w:val="001F1B69"/>
    <w:rsid w:val="001F1F43"/>
    <w:rsid w:val="001F28EC"/>
    <w:rsid w:val="001F28ED"/>
    <w:rsid w:val="001F3889"/>
    <w:rsid w:val="001F3B1C"/>
    <w:rsid w:val="001F3B93"/>
    <w:rsid w:val="001F5782"/>
    <w:rsid w:val="001F60AC"/>
    <w:rsid w:val="001F63DA"/>
    <w:rsid w:val="001F71AF"/>
    <w:rsid w:val="001F7EF2"/>
    <w:rsid w:val="001F7F00"/>
    <w:rsid w:val="00200BC3"/>
    <w:rsid w:val="00200EDD"/>
    <w:rsid w:val="00200F14"/>
    <w:rsid w:val="00200FC5"/>
    <w:rsid w:val="00201E47"/>
    <w:rsid w:val="00201F6F"/>
    <w:rsid w:val="00202158"/>
    <w:rsid w:val="002021B1"/>
    <w:rsid w:val="002028C4"/>
    <w:rsid w:val="002029A7"/>
    <w:rsid w:val="00202AC3"/>
    <w:rsid w:val="00202DAC"/>
    <w:rsid w:val="00202F87"/>
    <w:rsid w:val="00203290"/>
    <w:rsid w:val="00203744"/>
    <w:rsid w:val="00203C4A"/>
    <w:rsid w:val="00203CA9"/>
    <w:rsid w:val="00203E2C"/>
    <w:rsid w:val="0020425C"/>
    <w:rsid w:val="00204447"/>
    <w:rsid w:val="00204B0C"/>
    <w:rsid w:val="00204BCD"/>
    <w:rsid w:val="0020571B"/>
    <w:rsid w:val="002058E1"/>
    <w:rsid w:val="00205D21"/>
    <w:rsid w:val="002064E9"/>
    <w:rsid w:val="002065C1"/>
    <w:rsid w:val="00206E3E"/>
    <w:rsid w:val="0020735F"/>
    <w:rsid w:val="00207CB8"/>
    <w:rsid w:val="00211791"/>
    <w:rsid w:val="00211E6A"/>
    <w:rsid w:val="00211FCE"/>
    <w:rsid w:val="0021288D"/>
    <w:rsid w:val="00212A50"/>
    <w:rsid w:val="00213245"/>
    <w:rsid w:val="0021388F"/>
    <w:rsid w:val="00213A79"/>
    <w:rsid w:val="00213E67"/>
    <w:rsid w:val="00213F76"/>
    <w:rsid w:val="002144CF"/>
    <w:rsid w:val="00214809"/>
    <w:rsid w:val="0021530E"/>
    <w:rsid w:val="002153EC"/>
    <w:rsid w:val="0021551A"/>
    <w:rsid w:val="0021580A"/>
    <w:rsid w:val="0021580C"/>
    <w:rsid w:val="00215BD0"/>
    <w:rsid w:val="00215D60"/>
    <w:rsid w:val="00216B9F"/>
    <w:rsid w:val="002170EC"/>
    <w:rsid w:val="00217312"/>
    <w:rsid w:val="00217818"/>
    <w:rsid w:val="0021792C"/>
    <w:rsid w:val="00220645"/>
    <w:rsid w:val="002207B1"/>
    <w:rsid w:val="00220D8C"/>
    <w:rsid w:val="00220F42"/>
    <w:rsid w:val="0022102C"/>
    <w:rsid w:val="00221A28"/>
    <w:rsid w:val="00221B59"/>
    <w:rsid w:val="00221E29"/>
    <w:rsid w:val="002221A8"/>
    <w:rsid w:val="002222E4"/>
    <w:rsid w:val="0022287B"/>
    <w:rsid w:val="00224965"/>
    <w:rsid w:val="00225B07"/>
    <w:rsid w:val="00225EC1"/>
    <w:rsid w:val="00226465"/>
    <w:rsid w:val="002265F1"/>
    <w:rsid w:val="00226F3B"/>
    <w:rsid w:val="00227B9C"/>
    <w:rsid w:val="00227C07"/>
    <w:rsid w:val="002301BC"/>
    <w:rsid w:val="002302EF"/>
    <w:rsid w:val="0023045E"/>
    <w:rsid w:val="00230FF4"/>
    <w:rsid w:val="002315E2"/>
    <w:rsid w:val="00231A71"/>
    <w:rsid w:val="00232181"/>
    <w:rsid w:val="00232F7C"/>
    <w:rsid w:val="00233328"/>
    <w:rsid w:val="002336B7"/>
    <w:rsid w:val="002337A5"/>
    <w:rsid w:val="00233C4E"/>
    <w:rsid w:val="00233F83"/>
    <w:rsid w:val="002341D8"/>
    <w:rsid w:val="002343FF"/>
    <w:rsid w:val="00234822"/>
    <w:rsid w:val="0023494D"/>
    <w:rsid w:val="002349F4"/>
    <w:rsid w:val="00234F4A"/>
    <w:rsid w:val="002351CF"/>
    <w:rsid w:val="00235EED"/>
    <w:rsid w:val="00235F8D"/>
    <w:rsid w:val="0023623A"/>
    <w:rsid w:val="0023640F"/>
    <w:rsid w:val="002365DF"/>
    <w:rsid w:val="00236E3D"/>
    <w:rsid w:val="00237EF0"/>
    <w:rsid w:val="00240062"/>
    <w:rsid w:val="00241B1F"/>
    <w:rsid w:val="00241B2D"/>
    <w:rsid w:val="00241E5E"/>
    <w:rsid w:val="00242052"/>
    <w:rsid w:val="002424D1"/>
    <w:rsid w:val="002425C9"/>
    <w:rsid w:val="00242DCF"/>
    <w:rsid w:val="002434B9"/>
    <w:rsid w:val="002434C9"/>
    <w:rsid w:val="0024503D"/>
    <w:rsid w:val="00245146"/>
    <w:rsid w:val="00245355"/>
    <w:rsid w:val="00245802"/>
    <w:rsid w:val="00245E95"/>
    <w:rsid w:val="00245EDE"/>
    <w:rsid w:val="00245F32"/>
    <w:rsid w:val="00246281"/>
    <w:rsid w:val="00246708"/>
    <w:rsid w:val="00247FEE"/>
    <w:rsid w:val="00250943"/>
    <w:rsid w:val="00250CA7"/>
    <w:rsid w:val="0025127C"/>
    <w:rsid w:val="002515A4"/>
    <w:rsid w:val="002518CC"/>
    <w:rsid w:val="002523BA"/>
    <w:rsid w:val="00252F65"/>
    <w:rsid w:val="00253033"/>
    <w:rsid w:val="002531A2"/>
    <w:rsid w:val="002535D2"/>
    <w:rsid w:val="00253C53"/>
    <w:rsid w:val="00253CC3"/>
    <w:rsid w:val="002548A1"/>
    <w:rsid w:val="00254E19"/>
    <w:rsid w:val="0025511F"/>
    <w:rsid w:val="002554B7"/>
    <w:rsid w:val="00255BA1"/>
    <w:rsid w:val="00255E3B"/>
    <w:rsid w:val="00255EA1"/>
    <w:rsid w:val="002564E6"/>
    <w:rsid w:val="00256791"/>
    <w:rsid w:val="00256C4F"/>
    <w:rsid w:val="00256CDB"/>
    <w:rsid w:val="00256CFD"/>
    <w:rsid w:val="002573B7"/>
    <w:rsid w:val="00257F3E"/>
    <w:rsid w:val="00260EAA"/>
    <w:rsid w:val="00260F25"/>
    <w:rsid w:val="00261630"/>
    <w:rsid w:val="00261A21"/>
    <w:rsid w:val="00262043"/>
    <w:rsid w:val="002623C2"/>
    <w:rsid w:val="00262BDE"/>
    <w:rsid w:val="00263117"/>
    <w:rsid w:val="002632F5"/>
    <w:rsid w:val="002654E4"/>
    <w:rsid w:val="002658FC"/>
    <w:rsid w:val="00265C4B"/>
    <w:rsid w:val="00265F48"/>
    <w:rsid w:val="00266D0C"/>
    <w:rsid w:val="002679A7"/>
    <w:rsid w:val="0027028F"/>
    <w:rsid w:val="0027046C"/>
    <w:rsid w:val="002704F7"/>
    <w:rsid w:val="00271C0A"/>
    <w:rsid w:val="002725A2"/>
    <w:rsid w:val="002732F0"/>
    <w:rsid w:val="00273940"/>
    <w:rsid w:val="002741BE"/>
    <w:rsid w:val="00274BFE"/>
    <w:rsid w:val="00274D6A"/>
    <w:rsid w:val="00274FC5"/>
    <w:rsid w:val="002752D6"/>
    <w:rsid w:val="0027546F"/>
    <w:rsid w:val="0027580D"/>
    <w:rsid w:val="00275A96"/>
    <w:rsid w:val="00275B9A"/>
    <w:rsid w:val="00275F61"/>
    <w:rsid w:val="00276016"/>
    <w:rsid w:val="0027616E"/>
    <w:rsid w:val="0027656B"/>
    <w:rsid w:val="00277387"/>
    <w:rsid w:val="0027765B"/>
    <w:rsid w:val="00277FBA"/>
    <w:rsid w:val="00280807"/>
    <w:rsid w:val="00281B8C"/>
    <w:rsid w:val="0028243A"/>
    <w:rsid w:val="0028271E"/>
    <w:rsid w:val="00282831"/>
    <w:rsid w:val="00282A66"/>
    <w:rsid w:val="00282A90"/>
    <w:rsid w:val="002835BA"/>
    <w:rsid w:val="002839DB"/>
    <w:rsid w:val="00284FA2"/>
    <w:rsid w:val="002851E6"/>
    <w:rsid w:val="002858EF"/>
    <w:rsid w:val="00285AF1"/>
    <w:rsid w:val="00285B9D"/>
    <w:rsid w:val="00285D88"/>
    <w:rsid w:val="00286159"/>
    <w:rsid w:val="002868CF"/>
    <w:rsid w:val="002872CA"/>
    <w:rsid w:val="00287CAB"/>
    <w:rsid w:val="00290C70"/>
    <w:rsid w:val="0029192E"/>
    <w:rsid w:val="00291FA6"/>
    <w:rsid w:val="002920FD"/>
    <w:rsid w:val="002925CB"/>
    <w:rsid w:val="002928E2"/>
    <w:rsid w:val="00292ED0"/>
    <w:rsid w:val="00293227"/>
    <w:rsid w:val="00293E62"/>
    <w:rsid w:val="002941ED"/>
    <w:rsid w:val="00294437"/>
    <w:rsid w:val="00294518"/>
    <w:rsid w:val="002947C2"/>
    <w:rsid w:val="002948B1"/>
    <w:rsid w:val="0029602D"/>
    <w:rsid w:val="002A03BF"/>
    <w:rsid w:val="002A08CF"/>
    <w:rsid w:val="002A0AE5"/>
    <w:rsid w:val="002A153B"/>
    <w:rsid w:val="002A15F4"/>
    <w:rsid w:val="002A161C"/>
    <w:rsid w:val="002A2055"/>
    <w:rsid w:val="002A266D"/>
    <w:rsid w:val="002A28CB"/>
    <w:rsid w:val="002A28F1"/>
    <w:rsid w:val="002A2BAC"/>
    <w:rsid w:val="002A3556"/>
    <w:rsid w:val="002A3CA3"/>
    <w:rsid w:val="002A3F83"/>
    <w:rsid w:val="002A48FF"/>
    <w:rsid w:val="002A5BE5"/>
    <w:rsid w:val="002A6429"/>
    <w:rsid w:val="002A6CCC"/>
    <w:rsid w:val="002A7D9A"/>
    <w:rsid w:val="002B0A5D"/>
    <w:rsid w:val="002B0D82"/>
    <w:rsid w:val="002B160D"/>
    <w:rsid w:val="002B1C38"/>
    <w:rsid w:val="002B1C89"/>
    <w:rsid w:val="002B1EFD"/>
    <w:rsid w:val="002B1F2E"/>
    <w:rsid w:val="002B23E7"/>
    <w:rsid w:val="002B27A1"/>
    <w:rsid w:val="002B2A45"/>
    <w:rsid w:val="002B2B9C"/>
    <w:rsid w:val="002B36D3"/>
    <w:rsid w:val="002B3F9C"/>
    <w:rsid w:val="002B4472"/>
    <w:rsid w:val="002B4893"/>
    <w:rsid w:val="002B55CF"/>
    <w:rsid w:val="002B592E"/>
    <w:rsid w:val="002B5AF1"/>
    <w:rsid w:val="002B5F8B"/>
    <w:rsid w:val="002B615B"/>
    <w:rsid w:val="002B69EB"/>
    <w:rsid w:val="002B6D08"/>
    <w:rsid w:val="002B72A3"/>
    <w:rsid w:val="002B7A60"/>
    <w:rsid w:val="002C1380"/>
    <w:rsid w:val="002C1846"/>
    <w:rsid w:val="002C2031"/>
    <w:rsid w:val="002C3166"/>
    <w:rsid w:val="002C351B"/>
    <w:rsid w:val="002C3EB3"/>
    <w:rsid w:val="002C4B7F"/>
    <w:rsid w:val="002C4C10"/>
    <w:rsid w:val="002C4D7A"/>
    <w:rsid w:val="002C5163"/>
    <w:rsid w:val="002C5CE7"/>
    <w:rsid w:val="002C61DB"/>
    <w:rsid w:val="002C64A8"/>
    <w:rsid w:val="002C65F4"/>
    <w:rsid w:val="002C6F0A"/>
    <w:rsid w:val="002C70F4"/>
    <w:rsid w:val="002C72A6"/>
    <w:rsid w:val="002C7BE1"/>
    <w:rsid w:val="002C7FD1"/>
    <w:rsid w:val="002D05CA"/>
    <w:rsid w:val="002D0BA3"/>
    <w:rsid w:val="002D110B"/>
    <w:rsid w:val="002D1427"/>
    <w:rsid w:val="002D145E"/>
    <w:rsid w:val="002D1610"/>
    <w:rsid w:val="002D1804"/>
    <w:rsid w:val="002D1B1C"/>
    <w:rsid w:val="002D1E58"/>
    <w:rsid w:val="002D2003"/>
    <w:rsid w:val="002D2A4E"/>
    <w:rsid w:val="002D2BC7"/>
    <w:rsid w:val="002D2C0F"/>
    <w:rsid w:val="002D2F2F"/>
    <w:rsid w:val="002D3116"/>
    <w:rsid w:val="002D4A06"/>
    <w:rsid w:val="002D4D4C"/>
    <w:rsid w:val="002D6909"/>
    <w:rsid w:val="002D6F76"/>
    <w:rsid w:val="002D73E0"/>
    <w:rsid w:val="002D7611"/>
    <w:rsid w:val="002D785F"/>
    <w:rsid w:val="002E0630"/>
    <w:rsid w:val="002E0A09"/>
    <w:rsid w:val="002E1433"/>
    <w:rsid w:val="002E1489"/>
    <w:rsid w:val="002E1639"/>
    <w:rsid w:val="002E2174"/>
    <w:rsid w:val="002E2AC8"/>
    <w:rsid w:val="002E37C0"/>
    <w:rsid w:val="002E44A9"/>
    <w:rsid w:val="002E48ED"/>
    <w:rsid w:val="002E4D17"/>
    <w:rsid w:val="002E5B07"/>
    <w:rsid w:val="002E633D"/>
    <w:rsid w:val="002E6500"/>
    <w:rsid w:val="002E659E"/>
    <w:rsid w:val="002E6D40"/>
    <w:rsid w:val="002E7A50"/>
    <w:rsid w:val="002E7A83"/>
    <w:rsid w:val="002F053E"/>
    <w:rsid w:val="002F07AE"/>
    <w:rsid w:val="002F0999"/>
    <w:rsid w:val="002F1789"/>
    <w:rsid w:val="002F2027"/>
    <w:rsid w:val="002F24EF"/>
    <w:rsid w:val="002F2B36"/>
    <w:rsid w:val="002F2F94"/>
    <w:rsid w:val="002F31A9"/>
    <w:rsid w:val="002F3D10"/>
    <w:rsid w:val="002F5C44"/>
    <w:rsid w:val="002F5D29"/>
    <w:rsid w:val="002F62BD"/>
    <w:rsid w:val="002F6554"/>
    <w:rsid w:val="002F6830"/>
    <w:rsid w:val="002F6832"/>
    <w:rsid w:val="002F6ECF"/>
    <w:rsid w:val="002F70F3"/>
    <w:rsid w:val="002F7A51"/>
    <w:rsid w:val="0030059F"/>
    <w:rsid w:val="00301215"/>
    <w:rsid w:val="0030206C"/>
    <w:rsid w:val="00302411"/>
    <w:rsid w:val="0030249E"/>
    <w:rsid w:val="00302C09"/>
    <w:rsid w:val="00304462"/>
    <w:rsid w:val="0030478A"/>
    <w:rsid w:val="00304959"/>
    <w:rsid w:val="00304E36"/>
    <w:rsid w:val="00304EAD"/>
    <w:rsid w:val="0030541E"/>
    <w:rsid w:val="00306246"/>
    <w:rsid w:val="0030630A"/>
    <w:rsid w:val="003066E0"/>
    <w:rsid w:val="003070A0"/>
    <w:rsid w:val="00307261"/>
    <w:rsid w:val="00307BD7"/>
    <w:rsid w:val="00307F7F"/>
    <w:rsid w:val="00310357"/>
    <w:rsid w:val="003104B7"/>
    <w:rsid w:val="00310C67"/>
    <w:rsid w:val="00310E4F"/>
    <w:rsid w:val="0031117D"/>
    <w:rsid w:val="00311461"/>
    <w:rsid w:val="00312045"/>
    <w:rsid w:val="00312638"/>
    <w:rsid w:val="00313E5A"/>
    <w:rsid w:val="00314116"/>
    <w:rsid w:val="00314CFA"/>
    <w:rsid w:val="0031562B"/>
    <w:rsid w:val="003168F1"/>
    <w:rsid w:val="00316BA3"/>
    <w:rsid w:val="00317E8A"/>
    <w:rsid w:val="0032065D"/>
    <w:rsid w:val="00320B7D"/>
    <w:rsid w:val="00320D7E"/>
    <w:rsid w:val="003212A7"/>
    <w:rsid w:val="00321934"/>
    <w:rsid w:val="00321DBC"/>
    <w:rsid w:val="00321FC8"/>
    <w:rsid w:val="0032220C"/>
    <w:rsid w:val="00322992"/>
    <w:rsid w:val="00322A2D"/>
    <w:rsid w:val="003247D9"/>
    <w:rsid w:val="00325802"/>
    <w:rsid w:val="00325C97"/>
    <w:rsid w:val="0032631F"/>
    <w:rsid w:val="00326F36"/>
    <w:rsid w:val="00327247"/>
    <w:rsid w:val="00327B90"/>
    <w:rsid w:val="00327F50"/>
    <w:rsid w:val="00330514"/>
    <w:rsid w:val="00330B79"/>
    <w:rsid w:val="00330DB7"/>
    <w:rsid w:val="003311F9"/>
    <w:rsid w:val="00331213"/>
    <w:rsid w:val="003312FA"/>
    <w:rsid w:val="0033390C"/>
    <w:rsid w:val="00333B14"/>
    <w:rsid w:val="00333CF5"/>
    <w:rsid w:val="00334D99"/>
    <w:rsid w:val="0033504E"/>
    <w:rsid w:val="003355CD"/>
    <w:rsid w:val="0033573A"/>
    <w:rsid w:val="00335846"/>
    <w:rsid w:val="003361EA"/>
    <w:rsid w:val="003363FA"/>
    <w:rsid w:val="003367B5"/>
    <w:rsid w:val="00337031"/>
    <w:rsid w:val="0033733C"/>
    <w:rsid w:val="00337519"/>
    <w:rsid w:val="0034004B"/>
    <w:rsid w:val="00340394"/>
    <w:rsid w:val="003404DA"/>
    <w:rsid w:val="00340838"/>
    <w:rsid w:val="003409EB"/>
    <w:rsid w:val="00340AC5"/>
    <w:rsid w:val="00340D71"/>
    <w:rsid w:val="00340F7F"/>
    <w:rsid w:val="003414B8"/>
    <w:rsid w:val="003415E8"/>
    <w:rsid w:val="0034191B"/>
    <w:rsid w:val="00341BAF"/>
    <w:rsid w:val="0034218E"/>
    <w:rsid w:val="0034272A"/>
    <w:rsid w:val="00342969"/>
    <w:rsid w:val="00343876"/>
    <w:rsid w:val="00343E75"/>
    <w:rsid w:val="00344685"/>
    <w:rsid w:val="003448E3"/>
    <w:rsid w:val="00344EB9"/>
    <w:rsid w:val="00345349"/>
    <w:rsid w:val="00345718"/>
    <w:rsid w:val="0034574C"/>
    <w:rsid w:val="00345E67"/>
    <w:rsid w:val="0034608E"/>
    <w:rsid w:val="003468D6"/>
    <w:rsid w:val="00346E38"/>
    <w:rsid w:val="00350022"/>
    <w:rsid w:val="00350055"/>
    <w:rsid w:val="00350082"/>
    <w:rsid w:val="003504BC"/>
    <w:rsid w:val="00350958"/>
    <w:rsid w:val="003518EB"/>
    <w:rsid w:val="00351983"/>
    <w:rsid w:val="00351A87"/>
    <w:rsid w:val="003523A7"/>
    <w:rsid w:val="00352778"/>
    <w:rsid w:val="003529D6"/>
    <w:rsid w:val="00353004"/>
    <w:rsid w:val="00353383"/>
    <w:rsid w:val="003535F7"/>
    <w:rsid w:val="00353B40"/>
    <w:rsid w:val="0035475C"/>
    <w:rsid w:val="00355073"/>
    <w:rsid w:val="00355524"/>
    <w:rsid w:val="0035711D"/>
    <w:rsid w:val="00357167"/>
    <w:rsid w:val="0035765A"/>
    <w:rsid w:val="00357F84"/>
    <w:rsid w:val="00357FCD"/>
    <w:rsid w:val="00357FE5"/>
    <w:rsid w:val="003602E1"/>
    <w:rsid w:val="00360D30"/>
    <w:rsid w:val="00363CC8"/>
    <w:rsid w:val="003640CF"/>
    <w:rsid w:val="003642A6"/>
    <w:rsid w:val="003645EF"/>
    <w:rsid w:val="00364870"/>
    <w:rsid w:val="003648B0"/>
    <w:rsid w:val="00364FC5"/>
    <w:rsid w:val="00365045"/>
    <w:rsid w:val="00365828"/>
    <w:rsid w:val="003663FA"/>
    <w:rsid w:val="00366AC1"/>
    <w:rsid w:val="00366D53"/>
    <w:rsid w:val="0036705C"/>
    <w:rsid w:val="003671D7"/>
    <w:rsid w:val="00371BC2"/>
    <w:rsid w:val="00371BFC"/>
    <w:rsid w:val="00372067"/>
    <w:rsid w:val="00372294"/>
    <w:rsid w:val="003728BC"/>
    <w:rsid w:val="00372C59"/>
    <w:rsid w:val="00373377"/>
    <w:rsid w:val="00373431"/>
    <w:rsid w:val="00373436"/>
    <w:rsid w:val="00374BBA"/>
    <w:rsid w:val="00374BFA"/>
    <w:rsid w:val="00374C21"/>
    <w:rsid w:val="00374DB7"/>
    <w:rsid w:val="00374EC7"/>
    <w:rsid w:val="003750CD"/>
    <w:rsid w:val="003755FA"/>
    <w:rsid w:val="00375D40"/>
    <w:rsid w:val="003761C4"/>
    <w:rsid w:val="0037626C"/>
    <w:rsid w:val="00376DDE"/>
    <w:rsid w:val="00380110"/>
    <w:rsid w:val="00380385"/>
    <w:rsid w:val="003803DD"/>
    <w:rsid w:val="00380C1C"/>
    <w:rsid w:val="0038124D"/>
    <w:rsid w:val="0038147C"/>
    <w:rsid w:val="003816BE"/>
    <w:rsid w:val="00383A9E"/>
    <w:rsid w:val="00383D3D"/>
    <w:rsid w:val="00383FB7"/>
    <w:rsid w:val="00384725"/>
    <w:rsid w:val="00384775"/>
    <w:rsid w:val="00385607"/>
    <w:rsid w:val="00385790"/>
    <w:rsid w:val="003876B9"/>
    <w:rsid w:val="00387856"/>
    <w:rsid w:val="0038795E"/>
    <w:rsid w:val="00387B05"/>
    <w:rsid w:val="00391AE4"/>
    <w:rsid w:val="00392376"/>
    <w:rsid w:val="0039332D"/>
    <w:rsid w:val="00393E22"/>
    <w:rsid w:val="003940BF"/>
    <w:rsid w:val="00394615"/>
    <w:rsid w:val="00394D10"/>
    <w:rsid w:val="00395599"/>
    <w:rsid w:val="003957D3"/>
    <w:rsid w:val="003958EE"/>
    <w:rsid w:val="00397473"/>
    <w:rsid w:val="003977A9"/>
    <w:rsid w:val="00397AF7"/>
    <w:rsid w:val="00397E9C"/>
    <w:rsid w:val="003A11E7"/>
    <w:rsid w:val="003A1369"/>
    <w:rsid w:val="003A1C1A"/>
    <w:rsid w:val="003A1D07"/>
    <w:rsid w:val="003A2AA9"/>
    <w:rsid w:val="003A3058"/>
    <w:rsid w:val="003A3C00"/>
    <w:rsid w:val="003A43C6"/>
    <w:rsid w:val="003A4994"/>
    <w:rsid w:val="003A4A49"/>
    <w:rsid w:val="003A4F5B"/>
    <w:rsid w:val="003A5092"/>
    <w:rsid w:val="003A540F"/>
    <w:rsid w:val="003A590D"/>
    <w:rsid w:val="003A6BF4"/>
    <w:rsid w:val="003A6C80"/>
    <w:rsid w:val="003A6CD2"/>
    <w:rsid w:val="003A74AE"/>
    <w:rsid w:val="003A763A"/>
    <w:rsid w:val="003A7DB6"/>
    <w:rsid w:val="003B099F"/>
    <w:rsid w:val="003B0A9F"/>
    <w:rsid w:val="003B0CD7"/>
    <w:rsid w:val="003B0F8A"/>
    <w:rsid w:val="003B105D"/>
    <w:rsid w:val="003B1094"/>
    <w:rsid w:val="003B128A"/>
    <w:rsid w:val="003B14DB"/>
    <w:rsid w:val="003B1526"/>
    <w:rsid w:val="003B174F"/>
    <w:rsid w:val="003B1AE0"/>
    <w:rsid w:val="003B2546"/>
    <w:rsid w:val="003B263D"/>
    <w:rsid w:val="003B28FD"/>
    <w:rsid w:val="003B2905"/>
    <w:rsid w:val="003B2968"/>
    <w:rsid w:val="003B3672"/>
    <w:rsid w:val="003B48AC"/>
    <w:rsid w:val="003B50C3"/>
    <w:rsid w:val="003B51F1"/>
    <w:rsid w:val="003B529B"/>
    <w:rsid w:val="003B5C8F"/>
    <w:rsid w:val="003B6775"/>
    <w:rsid w:val="003B69EC"/>
    <w:rsid w:val="003B6C57"/>
    <w:rsid w:val="003C026F"/>
    <w:rsid w:val="003C06F8"/>
    <w:rsid w:val="003C073A"/>
    <w:rsid w:val="003C0C4A"/>
    <w:rsid w:val="003C123E"/>
    <w:rsid w:val="003C13A2"/>
    <w:rsid w:val="003C19CB"/>
    <w:rsid w:val="003C4AEB"/>
    <w:rsid w:val="003C4D5E"/>
    <w:rsid w:val="003C547B"/>
    <w:rsid w:val="003C6798"/>
    <w:rsid w:val="003C67ED"/>
    <w:rsid w:val="003C7D8E"/>
    <w:rsid w:val="003D02A1"/>
    <w:rsid w:val="003D0540"/>
    <w:rsid w:val="003D084A"/>
    <w:rsid w:val="003D12EF"/>
    <w:rsid w:val="003D13AE"/>
    <w:rsid w:val="003D13C6"/>
    <w:rsid w:val="003D2108"/>
    <w:rsid w:val="003D278D"/>
    <w:rsid w:val="003D2F7B"/>
    <w:rsid w:val="003D3886"/>
    <w:rsid w:val="003D3ECC"/>
    <w:rsid w:val="003D3FB3"/>
    <w:rsid w:val="003D43A8"/>
    <w:rsid w:val="003D4876"/>
    <w:rsid w:val="003D4A64"/>
    <w:rsid w:val="003D4BCB"/>
    <w:rsid w:val="003D4EB7"/>
    <w:rsid w:val="003D523E"/>
    <w:rsid w:val="003D52A1"/>
    <w:rsid w:val="003D5327"/>
    <w:rsid w:val="003D5A85"/>
    <w:rsid w:val="003D5F89"/>
    <w:rsid w:val="003D6018"/>
    <w:rsid w:val="003D6BBA"/>
    <w:rsid w:val="003D71FD"/>
    <w:rsid w:val="003D76BD"/>
    <w:rsid w:val="003D77CD"/>
    <w:rsid w:val="003E0014"/>
    <w:rsid w:val="003E20E4"/>
    <w:rsid w:val="003E21B6"/>
    <w:rsid w:val="003E2253"/>
    <w:rsid w:val="003E286A"/>
    <w:rsid w:val="003E2C86"/>
    <w:rsid w:val="003E3020"/>
    <w:rsid w:val="003E5A42"/>
    <w:rsid w:val="003E6086"/>
    <w:rsid w:val="003E6682"/>
    <w:rsid w:val="003E6E00"/>
    <w:rsid w:val="003E7AAE"/>
    <w:rsid w:val="003F04D2"/>
    <w:rsid w:val="003F08AE"/>
    <w:rsid w:val="003F0EDA"/>
    <w:rsid w:val="003F1F59"/>
    <w:rsid w:val="003F2073"/>
    <w:rsid w:val="003F20F9"/>
    <w:rsid w:val="003F2A9C"/>
    <w:rsid w:val="003F43D1"/>
    <w:rsid w:val="003F4A77"/>
    <w:rsid w:val="003F5BA9"/>
    <w:rsid w:val="003F6591"/>
    <w:rsid w:val="003F78B7"/>
    <w:rsid w:val="003F7B76"/>
    <w:rsid w:val="00400435"/>
    <w:rsid w:val="0040074F"/>
    <w:rsid w:val="004015BB"/>
    <w:rsid w:val="004015C7"/>
    <w:rsid w:val="00401845"/>
    <w:rsid w:val="00402166"/>
    <w:rsid w:val="004022EF"/>
    <w:rsid w:val="004023E6"/>
    <w:rsid w:val="00402EE7"/>
    <w:rsid w:val="004035C7"/>
    <w:rsid w:val="0040366F"/>
    <w:rsid w:val="004050F5"/>
    <w:rsid w:val="0040515F"/>
    <w:rsid w:val="00405A86"/>
    <w:rsid w:val="00405E06"/>
    <w:rsid w:val="004063CE"/>
    <w:rsid w:val="004064EF"/>
    <w:rsid w:val="004065E3"/>
    <w:rsid w:val="00406E4C"/>
    <w:rsid w:val="00407C75"/>
    <w:rsid w:val="004104A8"/>
    <w:rsid w:val="004104BB"/>
    <w:rsid w:val="00410B4C"/>
    <w:rsid w:val="0041146C"/>
    <w:rsid w:val="00411FE5"/>
    <w:rsid w:val="00412125"/>
    <w:rsid w:val="00412B7F"/>
    <w:rsid w:val="00412E81"/>
    <w:rsid w:val="00413468"/>
    <w:rsid w:val="00413702"/>
    <w:rsid w:val="00413A8B"/>
    <w:rsid w:val="004141D1"/>
    <w:rsid w:val="00414690"/>
    <w:rsid w:val="00414FF3"/>
    <w:rsid w:val="004151FB"/>
    <w:rsid w:val="004153F4"/>
    <w:rsid w:val="00415C3B"/>
    <w:rsid w:val="004164FB"/>
    <w:rsid w:val="004166F8"/>
    <w:rsid w:val="004169C7"/>
    <w:rsid w:val="00416B8D"/>
    <w:rsid w:val="00416BFA"/>
    <w:rsid w:val="004170F5"/>
    <w:rsid w:val="00417456"/>
    <w:rsid w:val="00417555"/>
    <w:rsid w:val="004177C0"/>
    <w:rsid w:val="0042036F"/>
    <w:rsid w:val="00420C4C"/>
    <w:rsid w:val="004210E0"/>
    <w:rsid w:val="004218A6"/>
    <w:rsid w:val="00422CD0"/>
    <w:rsid w:val="0042330F"/>
    <w:rsid w:val="004235C8"/>
    <w:rsid w:val="004238B5"/>
    <w:rsid w:val="00423E86"/>
    <w:rsid w:val="00423F86"/>
    <w:rsid w:val="00424CF8"/>
    <w:rsid w:val="00425267"/>
    <w:rsid w:val="004271D3"/>
    <w:rsid w:val="004274D7"/>
    <w:rsid w:val="00427F92"/>
    <w:rsid w:val="004301F5"/>
    <w:rsid w:val="004303C1"/>
    <w:rsid w:val="0043069B"/>
    <w:rsid w:val="004307E2"/>
    <w:rsid w:val="00430FD2"/>
    <w:rsid w:val="00431054"/>
    <w:rsid w:val="004319B5"/>
    <w:rsid w:val="00431E6F"/>
    <w:rsid w:val="00431EDE"/>
    <w:rsid w:val="004330D1"/>
    <w:rsid w:val="0043341C"/>
    <w:rsid w:val="004336D0"/>
    <w:rsid w:val="00433C86"/>
    <w:rsid w:val="00434A03"/>
    <w:rsid w:val="00434BEC"/>
    <w:rsid w:val="00435436"/>
    <w:rsid w:val="00435B0A"/>
    <w:rsid w:val="0043683F"/>
    <w:rsid w:val="00437C77"/>
    <w:rsid w:val="0044001E"/>
    <w:rsid w:val="0044013D"/>
    <w:rsid w:val="00440CBF"/>
    <w:rsid w:val="004417CC"/>
    <w:rsid w:val="00441BE8"/>
    <w:rsid w:val="004420BB"/>
    <w:rsid w:val="0044212F"/>
    <w:rsid w:val="0044225D"/>
    <w:rsid w:val="00442338"/>
    <w:rsid w:val="00442894"/>
    <w:rsid w:val="004429A9"/>
    <w:rsid w:val="00443ECC"/>
    <w:rsid w:val="00444131"/>
    <w:rsid w:val="0044469F"/>
    <w:rsid w:val="004457E0"/>
    <w:rsid w:val="00445C21"/>
    <w:rsid w:val="00445D7E"/>
    <w:rsid w:val="00445E50"/>
    <w:rsid w:val="004466EB"/>
    <w:rsid w:val="00446CB1"/>
    <w:rsid w:val="00447F89"/>
    <w:rsid w:val="004508AB"/>
    <w:rsid w:val="00450CAE"/>
    <w:rsid w:val="00450EE7"/>
    <w:rsid w:val="004512D4"/>
    <w:rsid w:val="004513BF"/>
    <w:rsid w:val="00451CF0"/>
    <w:rsid w:val="00451E38"/>
    <w:rsid w:val="004523D8"/>
    <w:rsid w:val="0045291C"/>
    <w:rsid w:val="00452C45"/>
    <w:rsid w:val="00452CEB"/>
    <w:rsid w:val="00453FC4"/>
    <w:rsid w:val="004549C7"/>
    <w:rsid w:val="00454FFC"/>
    <w:rsid w:val="004555CE"/>
    <w:rsid w:val="00455B47"/>
    <w:rsid w:val="0045621B"/>
    <w:rsid w:val="004563AF"/>
    <w:rsid w:val="0045676F"/>
    <w:rsid w:val="0046058F"/>
    <w:rsid w:val="004605EA"/>
    <w:rsid w:val="0046252B"/>
    <w:rsid w:val="00462EDC"/>
    <w:rsid w:val="004645B9"/>
    <w:rsid w:val="00465DBB"/>
    <w:rsid w:val="004668EF"/>
    <w:rsid w:val="004670EB"/>
    <w:rsid w:val="004672D6"/>
    <w:rsid w:val="00467434"/>
    <w:rsid w:val="004674E4"/>
    <w:rsid w:val="00467CBB"/>
    <w:rsid w:val="0047184B"/>
    <w:rsid w:val="00471A84"/>
    <w:rsid w:val="004721CC"/>
    <w:rsid w:val="00473734"/>
    <w:rsid w:val="00474910"/>
    <w:rsid w:val="0047568A"/>
    <w:rsid w:val="00475AC8"/>
    <w:rsid w:val="00476173"/>
    <w:rsid w:val="00476865"/>
    <w:rsid w:val="00477445"/>
    <w:rsid w:val="0047757D"/>
    <w:rsid w:val="004775BD"/>
    <w:rsid w:val="0048060A"/>
    <w:rsid w:val="00480682"/>
    <w:rsid w:val="004808C0"/>
    <w:rsid w:val="004809AE"/>
    <w:rsid w:val="00481084"/>
    <w:rsid w:val="004812D5"/>
    <w:rsid w:val="00481726"/>
    <w:rsid w:val="004819E1"/>
    <w:rsid w:val="00482735"/>
    <w:rsid w:val="00482B97"/>
    <w:rsid w:val="00482EA5"/>
    <w:rsid w:val="004831A8"/>
    <w:rsid w:val="00483CCD"/>
    <w:rsid w:val="00484896"/>
    <w:rsid w:val="00484D3E"/>
    <w:rsid w:val="00484EF3"/>
    <w:rsid w:val="00485A8C"/>
    <w:rsid w:val="00485B01"/>
    <w:rsid w:val="004861F4"/>
    <w:rsid w:val="0048649B"/>
    <w:rsid w:val="00486F9B"/>
    <w:rsid w:val="004872C7"/>
    <w:rsid w:val="004876BC"/>
    <w:rsid w:val="00487B08"/>
    <w:rsid w:val="00491034"/>
    <w:rsid w:val="00491D71"/>
    <w:rsid w:val="00491F73"/>
    <w:rsid w:val="00492A47"/>
    <w:rsid w:val="00492B34"/>
    <w:rsid w:val="00493B6A"/>
    <w:rsid w:val="00493F63"/>
    <w:rsid w:val="00494840"/>
    <w:rsid w:val="00494AE8"/>
    <w:rsid w:val="004956F7"/>
    <w:rsid w:val="004959FF"/>
    <w:rsid w:val="00496B25"/>
    <w:rsid w:val="00496BC0"/>
    <w:rsid w:val="004A08F9"/>
    <w:rsid w:val="004A11B0"/>
    <w:rsid w:val="004A15DE"/>
    <w:rsid w:val="004A23BA"/>
    <w:rsid w:val="004A26B3"/>
    <w:rsid w:val="004A27DC"/>
    <w:rsid w:val="004A2ACC"/>
    <w:rsid w:val="004A2FD6"/>
    <w:rsid w:val="004A3455"/>
    <w:rsid w:val="004A3935"/>
    <w:rsid w:val="004A396D"/>
    <w:rsid w:val="004A3988"/>
    <w:rsid w:val="004A3CB0"/>
    <w:rsid w:val="004A3CB2"/>
    <w:rsid w:val="004A3DFC"/>
    <w:rsid w:val="004A45E1"/>
    <w:rsid w:val="004A467E"/>
    <w:rsid w:val="004A4826"/>
    <w:rsid w:val="004A4958"/>
    <w:rsid w:val="004A59C0"/>
    <w:rsid w:val="004A5F47"/>
    <w:rsid w:val="004A6105"/>
    <w:rsid w:val="004A6B5F"/>
    <w:rsid w:val="004B0E4D"/>
    <w:rsid w:val="004B1171"/>
    <w:rsid w:val="004B16DD"/>
    <w:rsid w:val="004B1F1A"/>
    <w:rsid w:val="004B21BE"/>
    <w:rsid w:val="004B2848"/>
    <w:rsid w:val="004B3202"/>
    <w:rsid w:val="004B3287"/>
    <w:rsid w:val="004B3AC6"/>
    <w:rsid w:val="004B526A"/>
    <w:rsid w:val="004B66D6"/>
    <w:rsid w:val="004C0850"/>
    <w:rsid w:val="004C0CD6"/>
    <w:rsid w:val="004C0E5B"/>
    <w:rsid w:val="004C1E8E"/>
    <w:rsid w:val="004C25C6"/>
    <w:rsid w:val="004C2964"/>
    <w:rsid w:val="004C2A06"/>
    <w:rsid w:val="004C3DAF"/>
    <w:rsid w:val="004C41CE"/>
    <w:rsid w:val="004C4A6E"/>
    <w:rsid w:val="004C4C01"/>
    <w:rsid w:val="004C5468"/>
    <w:rsid w:val="004C546E"/>
    <w:rsid w:val="004C5672"/>
    <w:rsid w:val="004C6349"/>
    <w:rsid w:val="004C692C"/>
    <w:rsid w:val="004C6E06"/>
    <w:rsid w:val="004C7677"/>
    <w:rsid w:val="004C76D3"/>
    <w:rsid w:val="004C791D"/>
    <w:rsid w:val="004D108A"/>
    <w:rsid w:val="004D1235"/>
    <w:rsid w:val="004D15CA"/>
    <w:rsid w:val="004D1642"/>
    <w:rsid w:val="004D1F15"/>
    <w:rsid w:val="004D2036"/>
    <w:rsid w:val="004D2478"/>
    <w:rsid w:val="004D255C"/>
    <w:rsid w:val="004D2909"/>
    <w:rsid w:val="004D328F"/>
    <w:rsid w:val="004D3341"/>
    <w:rsid w:val="004D34BE"/>
    <w:rsid w:val="004D3938"/>
    <w:rsid w:val="004D4CDC"/>
    <w:rsid w:val="004D50F4"/>
    <w:rsid w:val="004D59FC"/>
    <w:rsid w:val="004D5DCF"/>
    <w:rsid w:val="004D6D4D"/>
    <w:rsid w:val="004D6EE5"/>
    <w:rsid w:val="004D7CC6"/>
    <w:rsid w:val="004D7FB1"/>
    <w:rsid w:val="004E06D6"/>
    <w:rsid w:val="004E0D02"/>
    <w:rsid w:val="004E1DB5"/>
    <w:rsid w:val="004E230D"/>
    <w:rsid w:val="004E2A15"/>
    <w:rsid w:val="004E3105"/>
    <w:rsid w:val="004E39A3"/>
    <w:rsid w:val="004E4955"/>
    <w:rsid w:val="004E529B"/>
    <w:rsid w:val="004E52FC"/>
    <w:rsid w:val="004E537B"/>
    <w:rsid w:val="004E5CAD"/>
    <w:rsid w:val="004E6140"/>
    <w:rsid w:val="004E6171"/>
    <w:rsid w:val="004E6724"/>
    <w:rsid w:val="004E6CC3"/>
    <w:rsid w:val="004E77C8"/>
    <w:rsid w:val="004E7F98"/>
    <w:rsid w:val="004F009F"/>
    <w:rsid w:val="004F0D71"/>
    <w:rsid w:val="004F1930"/>
    <w:rsid w:val="004F1E89"/>
    <w:rsid w:val="004F2DAB"/>
    <w:rsid w:val="004F37B2"/>
    <w:rsid w:val="004F388E"/>
    <w:rsid w:val="004F3ED1"/>
    <w:rsid w:val="004F40A5"/>
    <w:rsid w:val="004F4531"/>
    <w:rsid w:val="004F461B"/>
    <w:rsid w:val="004F4F75"/>
    <w:rsid w:val="004F558E"/>
    <w:rsid w:val="004F6384"/>
    <w:rsid w:val="004F65EE"/>
    <w:rsid w:val="004F670E"/>
    <w:rsid w:val="004F6C42"/>
    <w:rsid w:val="004F6ECC"/>
    <w:rsid w:val="004F70E9"/>
    <w:rsid w:val="004F75E7"/>
    <w:rsid w:val="005006EE"/>
    <w:rsid w:val="005007EF"/>
    <w:rsid w:val="00501090"/>
    <w:rsid w:val="0050174F"/>
    <w:rsid w:val="0050178E"/>
    <w:rsid w:val="00502514"/>
    <w:rsid w:val="00502986"/>
    <w:rsid w:val="005039E5"/>
    <w:rsid w:val="00504049"/>
    <w:rsid w:val="005052DB"/>
    <w:rsid w:val="00505CF9"/>
    <w:rsid w:val="00505FE3"/>
    <w:rsid w:val="005062D2"/>
    <w:rsid w:val="0050783A"/>
    <w:rsid w:val="005104AB"/>
    <w:rsid w:val="0051147D"/>
    <w:rsid w:val="0051156F"/>
    <w:rsid w:val="00511810"/>
    <w:rsid w:val="00511DAA"/>
    <w:rsid w:val="00511F50"/>
    <w:rsid w:val="0051290B"/>
    <w:rsid w:val="00512D25"/>
    <w:rsid w:val="005138BA"/>
    <w:rsid w:val="00514177"/>
    <w:rsid w:val="00514234"/>
    <w:rsid w:val="00514CFA"/>
    <w:rsid w:val="005157DA"/>
    <w:rsid w:val="005159B0"/>
    <w:rsid w:val="005159E9"/>
    <w:rsid w:val="00515BDA"/>
    <w:rsid w:val="00516755"/>
    <w:rsid w:val="00517367"/>
    <w:rsid w:val="00517967"/>
    <w:rsid w:val="00520682"/>
    <w:rsid w:val="00521F0C"/>
    <w:rsid w:val="005225E0"/>
    <w:rsid w:val="00522C97"/>
    <w:rsid w:val="0052370C"/>
    <w:rsid w:val="00524B5A"/>
    <w:rsid w:val="00525094"/>
    <w:rsid w:val="005250B4"/>
    <w:rsid w:val="0052544D"/>
    <w:rsid w:val="00525AE9"/>
    <w:rsid w:val="0052613B"/>
    <w:rsid w:val="00526B51"/>
    <w:rsid w:val="005274E5"/>
    <w:rsid w:val="005300A1"/>
    <w:rsid w:val="00530AEA"/>
    <w:rsid w:val="00530C60"/>
    <w:rsid w:val="00531E3C"/>
    <w:rsid w:val="0053290E"/>
    <w:rsid w:val="00532BE2"/>
    <w:rsid w:val="00532C74"/>
    <w:rsid w:val="00532FE9"/>
    <w:rsid w:val="005334DA"/>
    <w:rsid w:val="0053418D"/>
    <w:rsid w:val="00535488"/>
    <w:rsid w:val="00535767"/>
    <w:rsid w:val="00536399"/>
    <w:rsid w:val="005363F0"/>
    <w:rsid w:val="0053658B"/>
    <w:rsid w:val="005371A3"/>
    <w:rsid w:val="0053754E"/>
    <w:rsid w:val="00537569"/>
    <w:rsid w:val="005376AB"/>
    <w:rsid w:val="005377A4"/>
    <w:rsid w:val="00537819"/>
    <w:rsid w:val="00537845"/>
    <w:rsid w:val="00537D5E"/>
    <w:rsid w:val="005409DF"/>
    <w:rsid w:val="00540CE9"/>
    <w:rsid w:val="00542794"/>
    <w:rsid w:val="00542924"/>
    <w:rsid w:val="00542AB3"/>
    <w:rsid w:val="00543C74"/>
    <w:rsid w:val="00543CCF"/>
    <w:rsid w:val="0054440A"/>
    <w:rsid w:val="0054469D"/>
    <w:rsid w:val="00545054"/>
    <w:rsid w:val="00545235"/>
    <w:rsid w:val="005452D5"/>
    <w:rsid w:val="00545C28"/>
    <w:rsid w:val="005465E7"/>
    <w:rsid w:val="0054756C"/>
    <w:rsid w:val="00547EEF"/>
    <w:rsid w:val="005500CD"/>
    <w:rsid w:val="00550816"/>
    <w:rsid w:val="00551307"/>
    <w:rsid w:val="0055190D"/>
    <w:rsid w:val="00552F24"/>
    <w:rsid w:val="00552F70"/>
    <w:rsid w:val="005533D9"/>
    <w:rsid w:val="005546D2"/>
    <w:rsid w:val="00554D3B"/>
    <w:rsid w:val="0055523A"/>
    <w:rsid w:val="00556994"/>
    <w:rsid w:val="0055753C"/>
    <w:rsid w:val="00557AB4"/>
    <w:rsid w:val="00560ED2"/>
    <w:rsid w:val="005614C7"/>
    <w:rsid w:val="00561746"/>
    <w:rsid w:val="005619B0"/>
    <w:rsid w:val="00561D4F"/>
    <w:rsid w:val="00565115"/>
    <w:rsid w:val="0056564B"/>
    <w:rsid w:val="00565ED0"/>
    <w:rsid w:val="00566E95"/>
    <w:rsid w:val="00566EDA"/>
    <w:rsid w:val="005675DF"/>
    <w:rsid w:val="00570087"/>
    <w:rsid w:val="00571334"/>
    <w:rsid w:val="005718D9"/>
    <w:rsid w:val="00571BD0"/>
    <w:rsid w:val="00572143"/>
    <w:rsid w:val="00572300"/>
    <w:rsid w:val="005731AF"/>
    <w:rsid w:val="005735B3"/>
    <w:rsid w:val="00573696"/>
    <w:rsid w:val="00573E6D"/>
    <w:rsid w:val="005740D3"/>
    <w:rsid w:val="00574431"/>
    <w:rsid w:val="005747C9"/>
    <w:rsid w:val="00574D85"/>
    <w:rsid w:val="00575DF0"/>
    <w:rsid w:val="00576635"/>
    <w:rsid w:val="005769A8"/>
    <w:rsid w:val="00576FCC"/>
    <w:rsid w:val="0057734F"/>
    <w:rsid w:val="0057761D"/>
    <w:rsid w:val="00577B3A"/>
    <w:rsid w:val="00577B47"/>
    <w:rsid w:val="00577BAD"/>
    <w:rsid w:val="00577BE4"/>
    <w:rsid w:val="00580B8D"/>
    <w:rsid w:val="00581276"/>
    <w:rsid w:val="00581517"/>
    <w:rsid w:val="005818DA"/>
    <w:rsid w:val="00581C2B"/>
    <w:rsid w:val="00582411"/>
    <w:rsid w:val="00582641"/>
    <w:rsid w:val="00582671"/>
    <w:rsid w:val="00583F6C"/>
    <w:rsid w:val="00584DB5"/>
    <w:rsid w:val="005853A0"/>
    <w:rsid w:val="00585642"/>
    <w:rsid w:val="00585737"/>
    <w:rsid w:val="00585E46"/>
    <w:rsid w:val="00586787"/>
    <w:rsid w:val="005867A4"/>
    <w:rsid w:val="00586A5B"/>
    <w:rsid w:val="00586A81"/>
    <w:rsid w:val="00587635"/>
    <w:rsid w:val="00587BE6"/>
    <w:rsid w:val="00590507"/>
    <w:rsid w:val="0059119F"/>
    <w:rsid w:val="00591221"/>
    <w:rsid w:val="005913B1"/>
    <w:rsid w:val="00592CBF"/>
    <w:rsid w:val="00592F0D"/>
    <w:rsid w:val="00593E45"/>
    <w:rsid w:val="0059496B"/>
    <w:rsid w:val="00594A15"/>
    <w:rsid w:val="00595050"/>
    <w:rsid w:val="005951F4"/>
    <w:rsid w:val="00595461"/>
    <w:rsid w:val="0059562E"/>
    <w:rsid w:val="00595CD7"/>
    <w:rsid w:val="00595EB2"/>
    <w:rsid w:val="00596702"/>
    <w:rsid w:val="005971F4"/>
    <w:rsid w:val="00597344"/>
    <w:rsid w:val="0059745C"/>
    <w:rsid w:val="005977A7"/>
    <w:rsid w:val="005A0D81"/>
    <w:rsid w:val="005A18C2"/>
    <w:rsid w:val="005A1B5D"/>
    <w:rsid w:val="005A2484"/>
    <w:rsid w:val="005A24ED"/>
    <w:rsid w:val="005A2770"/>
    <w:rsid w:val="005A3E6D"/>
    <w:rsid w:val="005A4205"/>
    <w:rsid w:val="005A427C"/>
    <w:rsid w:val="005A4E77"/>
    <w:rsid w:val="005A4F1E"/>
    <w:rsid w:val="005A5420"/>
    <w:rsid w:val="005A5498"/>
    <w:rsid w:val="005A638B"/>
    <w:rsid w:val="005A6609"/>
    <w:rsid w:val="005A6B82"/>
    <w:rsid w:val="005B0471"/>
    <w:rsid w:val="005B0CC2"/>
    <w:rsid w:val="005B0F26"/>
    <w:rsid w:val="005B1112"/>
    <w:rsid w:val="005B16AB"/>
    <w:rsid w:val="005B16C7"/>
    <w:rsid w:val="005B185F"/>
    <w:rsid w:val="005B24EC"/>
    <w:rsid w:val="005B2C1D"/>
    <w:rsid w:val="005B2D09"/>
    <w:rsid w:val="005B3BBE"/>
    <w:rsid w:val="005B3FF7"/>
    <w:rsid w:val="005B46DA"/>
    <w:rsid w:val="005B4F0D"/>
    <w:rsid w:val="005B5003"/>
    <w:rsid w:val="005B55B4"/>
    <w:rsid w:val="005B5620"/>
    <w:rsid w:val="005B5988"/>
    <w:rsid w:val="005B5D86"/>
    <w:rsid w:val="005B6926"/>
    <w:rsid w:val="005B6D84"/>
    <w:rsid w:val="005C0E86"/>
    <w:rsid w:val="005C14EE"/>
    <w:rsid w:val="005C1EF2"/>
    <w:rsid w:val="005C215A"/>
    <w:rsid w:val="005C26C9"/>
    <w:rsid w:val="005C2B99"/>
    <w:rsid w:val="005C2C8C"/>
    <w:rsid w:val="005C5304"/>
    <w:rsid w:val="005C58D2"/>
    <w:rsid w:val="005C5B16"/>
    <w:rsid w:val="005C5F30"/>
    <w:rsid w:val="005C5FDA"/>
    <w:rsid w:val="005C63E1"/>
    <w:rsid w:val="005C678A"/>
    <w:rsid w:val="005C69AC"/>
    <w:rsid w:val="005C7D7B"/>
    <w:rsid w:val="005D0704"/>
    <w:rsid w:val="005D1D4D"/>
    <w:rsid w:val="005D1EA1"/>
    <w:rsid w:val="005D20BC"/>
    <w:rsid w:val="005D2ECF"/>
    <w:rsid w:val="005D3A19"/>
    <w:rsid w:val="005D3D4D"/>
    <w:rsid w:val="005D44C9"/>
    <w:rsid w:val="005D4FB3"/>
    <w:rsid w:val="005D544A"/>
    <w:rsid w:val="005D54D5"/>
    <w:rsid w:val="005D5855"/>
    <w:rsid w:val="005D5FCC"/>
    <w:rsid w:val="005D7727"/>
    <w:rsid w:val="005D7DA7"/>
    <w:rsid w:val="005D7DCE"/>
    <w:rsid w:val="005E000A"/>
    <w:rsid w:val="005E080A"/>
    <w:rsid w:val="005E12CE"/>
    <w:rsid w:val="005E1A0D"/>
    <w:rsid w:val="005E1BC8"/>
    <w:rsid w:val="005E37CB"/>
    <w:rsid w:val="005E3DAC"/>
    <w:rsid w:val="005E4C0E"/>
    <w:rsid w:val="005E53EC"/>
    <w:rsid w:val="005E5AD4"/>
    <w:rsid w:val="005E5ED8"/>
    <w:rsid w:val="005E6186"/>
    <w:rsid w:val="005E731A"/>
    <w:rsid w:val="005F00EF"/>
    <w:rsid w:val="005F05CE"/>
    <w:rsid w:val="005F1D4D"/>
    <w:rsid w:val="005F2E9A"/>
    <w:rsid w:val="005F2F6F"/>
    <w:rsid w:val="005F3170"/>
    <w:rsid w:val="005F349F"/>
    <w:rsid w:val="005F477A"/>
    <w:rsid w:val="005F4850"/>
    <w:rsid w:val="005F4E5D"/>
    <w:rsid w:val="005F4FA0"/>
    <w:rsid w:val="005F5865"/>
    <w:rsid w:val="005F5ADA"/>
    <w:rsid w:val="005F5F73"/>
    <w:rsid w:val="005F6CE0"/>
    <w:rsid w:val="005F723C"/>
    <w:rsid w:val="005F78A1"/>
    <w:rsid w:val="005F7F48"/>
    <w:rsid w:val="00600063"/>
    <w:rsid w:val="00601D10"/>
    <w:rsid w:val="006021CC"/>
    <w:rsid w:val="00602A13"/>
    <w:rsid w:val="00602A20"/>
    <w:rsid w:val="00602EF5"/>
    <w:rsid w:val="006036BF"/>
    <w:rsid w:val="00603883"/>
    <w:rsid w:val="00605014"/>
    <w:rsid w:val="00605139"/>
    <w:rsid w:val="00605274"/>
    <w:rsid w:val="00605FBD"/>
    <w:rsid w:val="00606084"/>
    <w:rsid w:val="00606191"/>
    <w:rsid w:val="006116E5"/>
    <w:rsid w:val="00611D04"/>
    <w:rsid w:val="00612AA0"/>
    <w:rsid w:val="00612B23"/>
    <w:rsid w:val="00612C9A"/>
    <w:rsid w:val="00612E09"/>
    <w:rsid w:val="00613785"/>
    <w:rsid w:val="00613E12"/>
    <w:rsid w:val="00613E2E"/>
    <w:rsid w:val="00614615"/>
    <w:rsid w:val="00615E91"/>
    <w:rsid w:val="0061629D"/>
    <w:rsid w:val="00616F5D"/>
    <w:rsid w:val="00616FB0"/>
    <w:rsid w:val="00616FF9"/>
    <w:rsid w:val="006171EB"/>
    <w:rsid w:val="006175AF"/>
    <w:rsid w:val="00617675"/>
    <w:rsid w:val="00617A57"/>
    <w:rsid w:val="00620248"/>
    <w:rsid w:val="006202E2"/>
    <w:rsid w:val="00620597"/>
    <w:rsid w:val="006208BE"/>
    <w:rsid w:val="00621A6D"/>
    <w:rsid w:val="0062254B"/>
    <w:rsid w:val="0062276E"/>
    <w:rsid w:val="00622BFC"/>
    <w:rsid w:val="00622CD6"/>
    <w:rsid w:val="00622F03"/>
    <w:rsid w:val="00623A9E"/>
    <w:rsid w:val="0062404D"/>
    <w:rsid w:val="006240D3"/>
    <w:rsid w:val="00624123"/>
    <w:rsid w:val="006247E4"/>
    <w:rsid w:val="00625A61"/>
    <w:rsid w:val="00626721"/>
    <w:rsid w:val="00626730"/>
    <w:rsid w:val="00627269"/>
    <w:rsid w:val="00627454"/>
    <w:rsid w:val="006274BD"/>
    <w:rsid w:val="006300D8"/>
    <w:rsid w:val="00630671"/>
    <w:rsid w:val="00630F30"/>
    <w:rsid w:val="006310F3"/>
    <w:rsid w:val="006314FF"/>
    <w:rsid w:val="006319AA"/>
    <w:rsid w:val="00631B93"/>
    <w:rsid w:val="00631F8C"/>
    <w:rsid w:val="006329C2"/>
    <w:rsid w:val="00632C93"/>
    <w:rsid w:val="00632F55"/>
    <w:rsid w:val="006335D0"/>
    <w:rsid w:val="00633717"/>
    <w:rsid w:val="00633E5D"/>
    <w:rsid w:val="006341BA"/>
    <w:rsid w:val="00634451"/>
    <w:rsid w:val="006346F3"/>
    <w:rsid w:val="00634779"/>
    <w:rsid w:val="0063499F"/>
    <w:rsid w:val="00636488"/>
    <w:rsid w:val="006364ED"/>
    <w:rsid w:val="00636983"/>
    <w:rsid w:val="00636DAC"/>
    <w:rsid w:val="00636DF0"/>
    <w:rsid w:val="00636E08"/>
    <w:rsid w:val="00637F26"/>
    <w:rsid w:val="00640CD2"/>
    <w:rsid w:val="0064183F"/>
    <w:rsid w:val="006418E2"/>
    <w:rsid w:val="00642ECF"/>
    <w:rsid w:val="0064323A"/>
    <w:rsid w:val="00643BA2"/>
    <w:rsid w:val="00643BC2"/>
    <w:rsid w:val="006454EA"/>
    <w:rsid w:val="00645A14"/>
    <w:rsid w:val="00646ED4"/>
    <w:rsid w:val="00647763"/>
    <w:rsid w:val="00647B07"/>
    <w:rsid w:val="00650533"/>
    <w:rsid w:val="00650840"/>
    <w:rsid w:val="00650D09"/>
    <w:rsid w:val="006521EA"/>
    <w:rsid w:val="006524CA"/>
    <w:rsid w:val="006528B3"/>
    <w:rsid w:val="006529F2"/>
    <w:rsid w:val="00652C26"/>
    <w:rsid w:val="0065346C"/>
    <w:rsid w:val="00653653"/>
    <w:rsid w:val="00653D18"/>
    <w:rsid w:val="0065444E"/>
    <w:rsid w:val="00654B39"/>
    <w:rsid w:val="00654D0A"/>
    <w:rsid w:val="00654D90"/>
    <w:rsid w:val="00655E1E"/>
    <w:rsid w:val="006605C0"/>
    <w:rsid w:val="00660614"/>
    <w:rsid w:val="006608F1"/>
    <w:rsid w:val="00660AF3"/>
    <w:rsid w:val="006616C5"/>
    <w:rsid w:val="00661A68"/>
    <w:rsid w:val="00661ACE"/>
    <w:rsid w:val="00661CC0"/>
    <w:rsid w:val="006621A9"/>
    <w:rsid w:val="0066271E"/>
    <w:rsid w:val="00662CEF"/>
    <w:rsid w:val="00662E9A"/>
    <w:rsid w:val="00663C6F"/>
    <w:rsid w:val="00663DD1"/>
    <w:rsid w:val="006641C2"/>
    <w:rsid w:val="00664BEA"/>
    <w:rsid w:val="0066592B"/>
    <w:rsid w:val="00665B4B"/>
    <w:rsid w:val="0066642A"/>
    <w:rsid w:val="00666B4A"/>
    <w:rsid w:val="00666F67"/>
    <w:rsid w:val="006679EC"/>
    <w:rsid w:val="00670416"/>
    <w:rsid w:val="0067082A"/>
    <w:rsid w:val="006713EC"/>
    <w:rsid w:val="006714CE"/>
    <w:rsid w:val="00671A9F"/>
    <w:rsid w:val="006722E7"/>
    <w:rsid w:val="00672716"/>
    <w:rsid w:val="0067407E"/>
    <w:rsid w:val="00674147"/>
    <w:rsid w:val="00674AE7"/>
    <w:rsid w:val="00674B12"/>
    <w:rsid w:val="0067542C"/>
    <w:rsid w:val="00675589"/>
    <w:rsid w:val="00676435"/>
    <w:rsid w:val="006769B7"/>
    <w:rsid w:val="00676A43"/>
    <w:rsid w:val="00676B89"/>
    <w:rsid w:val="00676D5F"/>
    <w:rsid w:val="00677778"/>
    <w:rsid w:val="00681962"/>
    <w:rsid w:val="00681AB1"/>
    <w:rsid w:val="00681EFF"/>
    <w:rsid w:val="006829E7"/>
    <w:rsid w:val="00682D07"/>
    <w:rsid w:val="00682FBC"/>
    <w:rsid w:val="00684192"/>
    <w:rsid w:val="00684BE1"/>
    <w:rsid w:val="0068757E"/>
    <w:rsid w:val="00687685"/>
    <w:rsid w:val="00687D56"/>
    <w:rsid w:val="0069023E"/>
    <w:rsid w:val="00690514"/>
    <w:rsid w:val="00690B59"/>
    <w:rsid w:val="00690D5F"/>
    <w:rsid w:val="00691142"/>
    <w:rsid w:val="00691ECC"/>
    <w:rsid w:val="006920DB"/>
    <w:rsid w:val="006923CE"/>
    <w:rsid w:val="00692582"/>
    <w:rsid w:val="00692A17"/>
    <w:rsid w:val="00693408"/>
    <w:rsid w:val="00693E53"/>
    <w:rsid w:val="00694245"/>
    <w:rsid w:val="00696166"/>
    <w:rsid w:val="00696179"/>
    <w:rsid w:val="006961D9"/>
    <w:rsid w:val="00696AED"/>
    <w:rsid w:val="00697449"/>
    <w:rsid w:val="006A0E25"/>
    <w:rsid w:val="006A15AC"/>
    <w:rsid w:val="006A1E53"/>
    <w:rsid w:val="006A29CD"/>
    <w:rsid w:val="006A32E3"/>
    <w:rsid w:val="006A339F"/>
    <w:rsid w:val="006A39F4"/>
    <w:rsid w:val="006A3AC6"/>
    <w:rsid w:val="006A4041"/>
    <w:rsid w:val="006A4AD4"/>
    <w:rsid w:val="006A4AE6"/>
    <w:rsid w:val="006A4C8C"/>
    <w:rsid w:val="006A4DE9"/>
    <w:rsid w:val="006A5288"/>
    <w:rsid w:val="006A5590"/>
    <w:rsid w:val="006A58D0"/>
    <w:rsid w:val="006A5B24"/>
    <w:rsid w:val="006A5DDF"/>
    <w:rsid w:val="006A60C9"/>
    <w:rsid w:val="006A612B"/>
    <w:rsid w:val="006A6448"/>
    <w:rsid w:val="006A6C2D"/>
    <w:rsid w:val="006A732C"/>
    <w:rsid w:val="006A7DC2"/>
    <w:rsid w:val="006A7F17"/>
    <w:rsid w:val="006B0F33"/>
    <w:rsid w:val="006B1F88"/>
    <w:rsid w:val="006B30B9"/>
    <w:rsid w:val="006B3249"/>
    <w:rsid w:val="006B340E"/>
    <w:rsid w:val="006B416C"/>
    <w:rsid w:val="006B43A2"/>
    <w:rsid w:val="006B517A"/>
    <w:rsid w:val="006B5484"/>
    <w:rsid w:val="006B5E25"/>
    <w:rsid w:val="006B62A2"/>
    <w:rsid w:val="006B6ACB"/>
    <w:rsid w:val="006B7A11"/>
    <w:rsid w:val="006C1620"/>
    <w:rsid w:val="006C1A77"/>
    <w:rsid w:val="006C1B65"/>
    <w:rsid w:val="006C1FA1"/>
    <w:rsid w:val="006C2BD3"/>
    <w:rsid w:val="006C3011"/>
    <w:rsid w:val="006C30FB"/>
    <w:rsid w:val="006C3119"/>
    <w:rsid w:val="006C3597"/>
    <w:rsid w:val="006C4D8F"/>
    <w:rsid w:val="006C4FF8"/>
    <w:rsid w:val="006C5B64"/>
    <w:rsid w:val="006C62BA"/>
    <w:rsid w:val="006C674E"/>
    <w:rsid w:val="006C70CA"/>
    <w:rsid w:val="006C7449"/>
    <w:rsid w:val="006C777B"/>
    <w:rsid w:val="006C7910"/>
    <w:rsid w:val="006C798A"/>
    <w:rsid w:val="006C7CA2"/>
    <w:rsid w:val="006D06C8"/>
    <w:rsid w:val="006D0CCC"/>
    <w:rsid w:val="006D12F9"/>
    <w:rsid w:val="006D2137"/>
    <w:rsid w:val="006D32F7"/>
    <w:rsid w:val="006D39F5"/>
    <w:rsid w:val="006D3C69"/>
    <w:rsid w:val="006D464A"/>
    <w:rsid w:val="006D480A"/>
    <w:rsid w:val="006D4947"/>
    <w:rsid w:val="006D4DA4"/>
    <w:rsid w:val="006D4E82"/>
    <w:rsid w:val="006D56A9"/>
    <w:rsid w:val="006D6B46"/>
    <w:rsid w:val="006D71C0"/>
    <w:rsid w:val="006D7547"/>
    <w:rsid w:val="006D75DC"/>
    <w:rsid w:val="006E06F3"/>
    <w:rsid w:val="006E0F0F"/>
    <w:rsid w:val="006E1395"/>
    <w:rsid w:val="006E1407"/>
    <w:rsid w:val="006E14F2"/>
    <w:rsid w:val="006E196B"/>
    <w:rsid w:val="006E1F99"/>
    <w:rsid w:val="006E21CC"/>
    <w:rsid w:val="006E2381"/>
    <w:rsid w:val="006E295A"/>
    <w:rsid w:val="006E2D30"/>
    <w:rsid w:val="006E3398"/>
    <w:rsid w:val="006E3C7E"/>
    <w:rsid w:val="006E482F"/>
    <w:rsid w:val="006E521E"/>
    <w:rsid w:val="006E5EA2"/>
    <w:rsid w:val="006E6A16"/>
    <w:rsid w:val="006E7CED"/>
    <w:rsid w:val="006F002F"/>
    <w:rsid w:val="006F0E5B"/>
    <w:rsid w:val="006F1811"/>
    <w:rsid w:val="006F1E63"/>
    <w:rsid w:val="006F2812"/>
    <w:rsid w:val="006F2ECF"/>
    <w:rsid w:val="006F3016"/>
    <w:rsid w:val="006F3840"/>
    <w:rsid w:val="006F390D"/>
    <w:rsid w:val="006F3B60"/>
    <w:rsid w:val="006F43A2"/>
    <w:rsid w:val="006F4981"/>
    <w:rsid w:val="006F4A7B"/>
    <w:rsid w:val="006F4B48"/>
    <w:rsid w:val="006F4D61"/>
    <w:rsid w:val="006F50FA"/>
    <w:rsid w:val="006F64BD"/>
    <w:rsid w:val="006F6997"/>
    <w:rsid w:val="006F6CE5"/>
    <w:rsid w:val="006F71D4"/>
    <w:rsid w:val="006F7506"/>
    <w:rsid w:val="006F7A1F"/>
    <w:rsid w:val="006F7AD1"/>
    <w:rsid w:val="006F7E76"/>
    <w:rsid w:val="00700CC5"/>
    <w:rsid w:val="00701A81"/>
    <w:rsid w:val="00701B52"/>
    <w:rsid w:val="00701E4A"/>
    <w:rsid w:val="0070230B"/>
    <w:rsid w:val="0070263A"/>
    <w:rsid w:val="007029B7"/>
    <w:rsid w:val="00703173"/>
    <w:rsid w:val="00703D04"/>
    <w:rsid w:val="007042F1"/>
    <w:rsid w:val="00704CCB"/>
    <w:rsid w:val="00705E6D"/>
    <w:rsid w:val="0070608B"/>
    <w:rsid w:val="007072E0"/>
    <w:rsid w:val="00707332"/>
    <w:rsid w:val="0071022E"/>
    <w:rsid w:val="00710992"/>
    <w:rsid w:val="007109BF"/>
    <w:rsid w:val="00711806"/>
    <w:rsid w:val="007132C7"/>
    <w:rsid w:val="007143A1"/>
    <w:rsid w:val="007145B5"/>
    <w:rsid w:val="007152C5"/>
    <w:rsid w:val="007153F9"/>
    <w:rsid w:val="007154D6"/>
    <w:rsid w:val="007155DA"/>
    <w:rsid w:val="00715820"/>
    <w:rsid w:val="00716370"/>
    <w:rsid w:val="00716F48"/>
    <w:rsid w:val="0071795D"/>
    <w:rsid w:val="00720868"/>
    <w:rsid w:val="00720E97"/>
    <w:rsid w:val="00720FD1"/>
    <w:rsid w:val="00721445"/>
    <w:rsid w:val="00721A2D"/>
    <w:rsid w:val="00721A5A"/>
    <w:rsid w:val="007224D9"/>
    <w:rsid w:val="00723440"/>
    <w:rsid w:val="00723638"/>
    <w:rsid w:val="00724250"/>
    <w:rsid w:val="007249FB"/>
    <w:rsid w:val="007273BA"/>
    <w:rsid w:val="007276AF"/>
    <w:rsid w:val="00727999"/>
    <w:rsid w:val="00727BD8"/>
    <w:rsid w:val="00727F11"/>
    <w:rsid w:val="007327A5"/>
    <w:rsid w:val="00732889"/>
    <w:rsid w:val="00733A2D"/>
    <w:rsid w:val="00735246"/>
    <w:rsid w:val="0073558A"/>
    <w:rsid w:val="007359CC"/>
    <w:rsid w:val="00735A60"/>
    <w:rsid w:val="00736DBD"/>
    <w:rsid w:val="00737123"/>
    <w:rsid w:val="007378FC"/>
    <w:rsid w:val="00737A43"/>
    <w:rsid w:val="00737ABA"/>
    <w:rsid w:val="00740B75"/>
    <w:rsid w:val="00740BB9"/>
    <w:rsid w:val="00740E9F"/>
    <w:rsid w:val="0074301B"/>
    <w:rsid w:val="007434BB"/>
    <w:rsid w:val="00744087"/>
    <w:rsid w:val="0074464D"/>
    <w:rsid w:val="0074466F"/>
    <w:rsid w:val="00744CE4"/>
    <w:rsid w:val="00744EFD"/>
    <w:rsid w:val="007453F4"/>
    <w:rsid w:val="007457E8"/>
    <w:rsid w:val="00746013"/>
    <w:rsid w:val="007462CD"/>
    <w:rsid w:val="0074663F"/>
    <w:rsid w:val="00747B41"/>
    <w:rsid w:val="00750682"/>
    <w:rsid w:val="00750802"/>
    <w:rsid w:val="00751158"/>
    <w:rsid w:val="00751910"/>
    <w:rsid w:val="00751DFA"/>
    <w:rsid w:val="00752776"/>
    <w:rsid w:val="007529A6"/>
    <w:rsid w:val="007536FB"/>
    <w:rsid w:val="007539AC"/>
    <w:rsid w:val="007539B0"/>
    <w:rsid w:val="00753AF9"/>
    <w:rsid w:val="00754D89"/>
    <w:rsid w:val="00754F09"/>
    <w:rsid w:val="00755102"/>
    <w:rsid w:val="007553DB"/>
    <w:rsid w:val="007556A0"/>
    <w:rsid w:val="007566D4"/>
    <w:rsid w:val="00756835"/>
    <w:rsid w:val="00756C3F"/>
    <w:rsid w:val="0075711E"/>
    <w:rsid w:val="0075717D"/>
    <w:rsid w:val="007576DF"/>
    <w:rsid w:val="0075770A"/>
    <w:rsid w:val="00757E19"/>
    <w:rsid w:val="007604E4"/>
    <w:rsid w:val="00760AEA"/>
    <w:rsid w:val="00760CD3"/>
    <w:rsid w:val="00760E1D"/>
    <w:rsid w:val="00762252"/>
    <w:rsid w:val="00762336"/>
    <w:rsid w:val="0076294C"/>
    <w:rsid w:val="00763287"/>
    <w:rsid w:val="00763BF0"/>
    <w:rsid w:val="0076514E"/>
    <w:rsid w:val="00765176"/>
    <w:rsid w:val="0076547A"/>
    <w:rsid w:val="00765A3F"/>
    <w:rsid w:val="00765E98"/>
    <w:rsid w:val="00766532"/>
    <w:rsid w:val="007665A6"/>
    <w:rsid w:val="007665D9"/>
    <w:rsid w:val="00766E67"/>
    <w:rsid w:val="0076719B"/>
    <w:rsid w:val="007675E1"/>
    <w:rsid w:val="00767D15"/>
    <w:rsid w:val="00770881"/>
    <w:rsid w:val="00770B72"/>
    <w:rsid w:val="00770BF2"/>
    <w:rsid w:val="00771C97"/>
    <w:rsid w:val="00773908"/>
    <w:rsid w:val="00774380"/>
    <w:rsid w:val="00774EA8"/>
    <w:rsid w:val="00775BDD"/>
    <w:rsid w:val="007767D4"/>
    <w:rsid w:val="0077749C"/>
    <w:rsid w:val="007777D5"/>
    <w:rsid w:val="00777D8B"/>
    <w:rsid w:val="00777EC5"/>
    <w:rsid w:val="0078020C"/>
    <w:rsid w:val="00780A27"/>
    <w:rsid w:val="00780DEE"/>
    <w:rsid w:val="007810DE"/>
    <w:rsid w:val="007813F1"/>
    <w:rsid w:val="007818DD"/>
    <w:rsid w:val="00782729"/>
    <w:rsid w:val="00782D5F"/>
    <w:rsid w:val="0078315F"/>
    <w:rsid w:val="0078338C"/>
    <w:rsid w:val="00783445"/>
    <w:rsid w:val="007834A6"/>
    <w:rsid w:val="007836B8"/>
    <w:rsid w:val="00783D46"/>
    <w:rsid w:val="00784FA9"/>
    <w:rsid w:val="00785355"/>
    <w:rsid w:val="00785552"/>
    <w:rsid w:val="00785AA3"/>
    <w:rsid w:val="00786290"/>
    <w:rsid w:val="007862E4"/>
    <w:rsid w:val="00786757"/>
    <w:rsid w:val="00786BC1"/>
    <w:rsid w:val="00786F99"/>
    <w:rsid w:val="00787021"/>
    <w:rsid w:val="00787043"/>
    <w:rsid w:val="007871B5"/>
    <w:rsid w:val="007872E6"/>
    <w:rsid w:val="00787636"/>
    <w:rsid w:val="007876EB"/>
    <w:rsid w:val="00787850"/>
    <w:rsid w:val="00787888"/>
    <w:rsid w:val="007904DA"/>
    <w:rsid w:val="0079070F"/>
    <w:rsid w:val="00790BE2"/>
    <w:rsid w:val="00790C7C"/>
    <w:rsid w:val="007919CD"/>
    <w:rsid w:val="00792772"/>
    <w:rsid w:val="0079301E"/>
    <w:rsid w:val="00793999"/>
    <w:rsid w:val="00793C82"/>
    <w:rsid w:val="007946BC"/>
    <w:rsid w:val="00795FFE"/>
    <w:rsid w:val="00796117"/>
    <w:rsid w:val="0079682D"/>
    <w:rsid w:val="007A0FE8"/>
    <w:rsid w:val="007A1580"/>
    <w:rsid w:val="007A168A"/>
    <w:rsid w:val="007A193B"/>
    <w:rsid w:val="007A1CCD"/>
    <w:rsid w:val="007A1E04"/>
    <w:rsid w:val="007A20B4"/>
    <w:rsid w:val="007A238F"/>
    <w:rsid w:val="007A27B4"/>
    <w:rsid w:val="007A2EBC"/>
    <w:rsid w:val="007A30A9"/>
    <w:rsid w:val="007A337D"/>
    <w:rsid w:val="007A3587"/>
    <w:rsid w:val="007A358B"/>
    <w:rsid w:val="007A35FC"/>
    <w:rsid w:val="007A41A2"/>
    <w:rsid w:val="007A55FF"/>
    <w:rsid w:val="007A6654"/>
    <w:rsid w:val="007A67D0"/>
    <w:rsid w:val="007A701C"/>
    <w:rsid w:val="007A7216"/>
    <w:rsid w:val="007A7D30"/>
    <w:rsid w:val="007B01FA"/>
    <w:rsid w:val="007B0A51"/>
    <w:rsid w:val="007B10E7"/>
    <w:rsid w:val="007B1D9F"/>
    <w:rsid w:val="007B1DFC"/>
    <w:rsid w:val="007B2405"/>
    <w:rsid w:val="007B2B75"/>
    <w:rsid w:val="007B324A"/>
    <w:rsid w:val="007B327D"/>
    <w:rsid w:val="007B3485"/>
    <w:rsid w:val="007B442F"/>
    <w:rsid w:val="007B4A38"/>
    <w:rsid w:val="007B4BF1"/>
    <w:rsid w:val="007B5278"/>
    <w:rsid w:val="007B6D5A"/>
    <w:rsid w:val="007B76A1"/>
    <w:rsid w:val="007C0011"/>
    <w:rsid w:val="007C00D3"/>
    <w:rsid w:val="007C02B1"/>
    <w:rsid w:val="007C0409"/>
    <w:rsid w:val="007C0522"/>
    <w:rsid w:val="007C0B02"/>
    <w:rsid w:val="007C0C22"/>
    <w:rsid w:val="007C1EBF"/>
    <w:rsid w:val="007C3346"/>
    <w:rsid w:val="007C3412"/>
    <w:rsid w:val="007C35F9"/>
    <w:rsid w:val="007C4614"/>
    <w:rsid w:val="007C48D5"/>
    <w:rsid w:val="007C4A64"/>
    <w:rsid w:val="007C575F"/>
    <w:rsid w:val="007C5860"/>
    <w:rsid w:val="007C65F0"/>
    <w:rsid w:val="007C6777"/>
    <w:rsid w:val="007C6877"/>
    <w:rsid w:val="007C6BBD"/>
    <w:rsid w:val="007C6CD9"/>
    <w:rsid w:val="007C6D44"/>
    <w:rsid w:val="007C6F46"/>
    <w:rsid w:val="007C764C"/>
    <w:rsid w:val="007C7B5D"/>
    <w:rsid w:val="007C7E55"/>
    <w:rsid w:val="007D005A"/>
    <w:rsid w:val="007D037F"/>
    <w:rsid w:val="007D115B"/>
    <w:rsid w:val="007D16E4"/>
    <w:rsid w:val="007D1821"/>
    <w:rsid w:val="007D1AE4"/>
    <w:rsid w:val="007D1E3E"/>
    <w:rsid w:val="007D2067"/>
    <w:rsid w:val="007D22AB"/>
    <w:rsid w:val="007D25CF"/>
    <w:rsid w:val="007D27CE"/>
    <w:rsid w:val="007D3BA4"/>
    <w:rsid w:val="007D42BD"/>
    <w:rsid w:val="007D4669"/>
    <w:rsid w:val="007D4FF8"/>
    <w:rsid w:val="007D607F"/>
    <w:rsid w:val="007D6FD3"/>
    <w:rsid w:val="007D7759"/>
    <w:rsid w:val="007E079A"/>
    <w:rsid w:val="007E0F95"/>
    <w:rsid w:val="007E10FB"/>
    <w:rsid w:val="007E1317"/>
    <w:rsid w:val="007E16A5"/>
    <w:rsid w:val="007E1D0F"/>
    <w:rsid w:val="007E2E54"/>
    <w:rsid w:val="007E3D21"/>
    <w:rsid w:val="007E3DA5"/>
    <w:rsid w:val="007E3F39"/>
    <w:rsid w:val="007E488B"/>
    <w:rsid w:val="007E5132"/>
    <w:rsid w:val="007E7017"/>
    <w:rsid w:val="007E7D66"/>
    <w:rsid w:val="007F0D33"/>
    <w:rsid w:val="007F0F89"/>
    <w:rsid w:val="007F1A10"/>
    <w:rsid w:val="007F1A2C"/>
    <w:rsid w:val="007F1E7B"/>
    <w:rsid w:val="007F2724"/>
    <w:rsid w:val="007F2BF1"/>
    <w:rsid w:val="007F3204"/>
    <w:rsid w:val="007F4AF4"/>
    <w:rsid w:val="007F5009"/>
    <w:rsid w:val="007F53A7"/>
    <w:rsid w:val="007F61EE"/>
    <w:rsid w:val="007F6877"/>
    <w:rsid w:val="007F6B31"/>
    <w:rsid w:val="007F70C2"/>
    <w:rsid w:val="007F792C"/>
    <w:rsid w:val="007F7C67"/>
    <w:rsid w:val="007F7F88"/>
    <w:rsid w:val="00800C16"/>
    <w:rsid w:val="00800D5B"/>
    <w:rsid w:val="00800E01"/>
    <w:rsid w:val="00800E46"/>
    <w:rsid w:val="008014C0"/>
    <w:rsid w:val="00801EA6"/>
    <w:rsid w:val="008021D8"/>
    <w:rsid w:val="00802372"/>
    <w:rsid w:val="00802764"/>
    <w:rsid w:val="008032EC"/>
    <w:rsid w:val="008034FB"/>
    <w:rsid w:val="008035EC"/>
    <w:rsid w:val="00803659"/>
    <w:rsid w:val="00803D25"/>
    <w:rsid w:val="00805141"/>
    <w:rsid w:val="00805434"/>
    <w:rsid w:val="008058F8"/>
    <w:rsid w:val="00806B48"/>
    <w:rsid w:val="0080780E"/>
    <w:rsid w:val="008079E1"/>
    <w:rsid w:val="008107D4"/>
    <w:rsid w:val="008111E8"/>
    <w:rsid w:val="00811208"/>
    <w:rsid w:val="008134CE"/>
    <w:rsid w:val="00813F35"/>
    <w:rsid w:val="00813F9D"/>
    <w:rsid w:val="00814346"/>
    <w:rsid w:val="00814FA6"/>
    <w:rsid w:val="008150FF"/>
    <w:rsid w:val="00815A2C"/>
    <w:rsid w:val="00815A63"/>
    <w:rsid w:val="008164E9"/>
    <w:rsid w:val="00816FFA"/>
    <w:rsid w:val="0081713A"/>
    <w:rsid w:val="0081776C"/>
    <w:rsid w:val="008202C3"/>
    <w:rsid w:val="008216D8"/>
    <w:rsid w:val="0082175C"/>
    <w:rsid w:val="00821D07"/>
    <w:rsid w:val="00821E95"/>
    <w:rsid w:val="00822083"/>
    <w:rsid w:val="0082224E"/>
    <w:rsid w:val="008223B3"/>
    <w:rsid w:val="008224F9"/>
    <w:rsid w:val="0082308B"/>
    <w:rsid w:val="00823865"/>
    <w:rsid w:val="008240C7"/>
    <w:rsid w:val="008241C3"/>
    <w:rsid w:val="00824768"/>
    <w:rsid w:val="00824F16"/>
    <w:rsid w:val="0082568B"/>
    <w:rsid w:val="0082577F"/>
    <w:rsid w:val="00825B6A"/>
    <w:rsid w:val="00826326"/>
    <w:rsid w:val="008267AB"/>
    <w:rsid w:val="00826AB1"/>
    <w:rsid w:val="00826C1A"/>
    <w:rsid w:val="00827489"/>
    <w:rsid w:val="00830212"/>
    <w:rsid w:val="00830386"/>
    <w:rsid w:val="00830B61"/>
    <w:rsid w:val="00830BFB"/>
    <w:rsid w:val="008319E2"/>
    <w:rsid w:val="00831BE2"/>
    <w:rsid w:val="0083261F"/>
    <w:rsid w:val="00832AA4"/>
    <w:rsid w:val="00833304"/>
    <w:rsid w:val="00833FC1"/>
    <w:rsid w:val="00834009"/>
    <w:rsid w:val="00834774"/>
    <w:rsid w:val="00834B2E"/>
    <w:rsid w:val="00836374"/>
    <w:rsid w:val="00836A78"/>
    <w:rsid w:val="00836C69"/>
    <w:rsid w:val="00836ED0"/>
    <w:rsid w:val="00837028"/>
    <w:rsid w:val="0083747F"/>
    <w:rsid w:val="008377A4"/>
    <w:rsid w:val="00837A3D"/>
    <w:rsid w:val="00837C01"/>
    <w:rsid w:val="00837E5E"/>
    <w:rsid w:val="008400EA"/>
    <w:rsid w:val="00840A9F"/>
    <w:rsid w:val="00840AD3"/>
    <w:rsid w:val="00840ADF"/>
    <w:rsid w:val="008418F2"/>
    <w:rsid w:val="00841F0D"/>
    <w:rsid w:val="0084224B"/>
    <w:rsid w:val="0084331F"/>
    <w:rsid w:val="0084392E"/>
    <w:rsid w:val="0084460B"/>
    <w:rsid w:val="0084484D"/>
    <w:rsid w:val="00844D55"/>
    <w:rsid w:val="00844E50"/>
    <w:rsid w:val="00844F04"/>
    <w:rsid w:val="00845ABB"/>
    <w:rsid w:val="0084615C"/>
    <w:rsid w:val="008469F3"/>
    <w:rsid w:val="00846DBE"/>
    <w:rsid w:val="00846FAA"/>
    <w:rsid w:val="00847288"/>
    <w:rsid w:val="0084782E"/>
    <w:rsid w:val="00847BDF"/>
    <w:rsid w:val="00847D3A"/>
    <w:rsid w:val="00850E2D"/>
    <w:rsid w:val="00850E52"/>
    <w:rsid w:val="008516A0"/>
    <w:rsid w:val="008517F4"/>
    <w:rsid w:val="00851B31"/>
    <w:rsid w:val="008522CF"/>
    <w:rsid w:val="008525BB"/>
    <w:rsid w:val="0085288C"/>
    <w:rsid w:val="008529C7"/>
    <w:rsid w:val="00852F59"/>
    <w:rsid w:val="00852FCA"/>
    <w:rsid w:val="00853491"/>
    <w:rsid w:val="008534C4"/>
    <w:rsid w:val="008538FC"/>
    <w:rsid w:val="008540BF"/>
    <w:rsid w:val="0085490F"/>
    <w:rsid w:val="00854B0C"/>
    <w:rsid w:val="008554FD"/>
    <w:rsid w:val="00855B68"/>
    <w:rsid w:val="00855DE8"/>
    <w:rsid w:val="00856153"/>
    <w:rsid w:val="00857AC6"/>
    <w:rsid w:val="00857B2C"/>
    <w:rsid w:val="00857C49"/>
    <w:rsid w:val="00857EEC"/>
    <w:rsid w:val="008607BE"/>
    <w:rsid w:val="00860958"/>
    <w:rsid w:val="00860E1F"/>
    <w:rsid w:val="0086112B"/>
    <w:rsid w:val="00863DBF"/>
    <w:rsid w:val="00864146"/>
    <w:rsid w:val="00864685"/>
    <w:rsid w:val="008647A7"/>
    <w:rsid w:val="00864A6D"/>
    <w:rsid w:val="00865834"/>
    <w:rsid w:val="008659DB"/>
    <w:rsid w:val="00866A42"/>
    <w:rsid w:val="00866ADA"/>
    <w:rsid w:val="00866B33"/>
    <w:rsid w:val="00866DB5"/>
    <w:rsid w:val="00867FF1"/>
    <w:rsid w:val="008703FA"/>
    <w:rsid w:val="008704F5"/>
    <w:rsid w:val="00870E65"/>
    <w:rsid w:val="00870E80"/>
    <w:rsid w:val="00871BCD"/>
    <w:rsid w:val="008722BE"/>
    <w:rsid w:val="00872893"/>
    <w:rsid w:val="008729DE"/>
    <w:rsid w:val="00872A60"/>
    <w:rsid w:val="0087329F"/>
    <w:rsid w:val="008735AB"/>
    <w:rsid w:val="008736EA"/>
    <w:rsid w:val="008737B0"/>
    <w:rsid w:val="00874A4A"/>
    <w:rsid w:val="00874D6D"/>
    <w:rsid w:val="008752EF"/>
    <w:rsid w:val="00876592"/>
    <w:rsid w:val="00876936"/>
    <w:rsid w:val="00876FE3"/>
    <w:rsid w:val="00877121"/>
    <w:rsid w:val="00877565"/>
    <w:rsid w:val="0088029A"/>
    <w:rsid w:val="00881116"/>
    <w:rsid w:val="008812E5"/>
    <w:rsid w:val="00881EAB"/>
    <w:rsid w:val="008820B9"/>
    <w:rsid w:val="00882C70"/>
    <w:rsid w:val="00882CDC"/>
    <w:rsid w:val="008846F8"/>
    <w:rsid w:val="008848C5"/>
    <w:rsid w:val="00884BB4"/>
    <w:rsid w:val="0088527C"/>
    <w:rsid w:val="00885758"/>
    <w:rsid w:val="008857AE"/>
    <w:rsid w:val="00885B3D"/>
    <w:rsid w:val="00885C4B"/>
    <w:rsid w:val="0088600A"/>
    <w:rsid w:val="00886177"/>
    <w:rsid w:val="00886331"/>
    <w:rsid w:val="00886502"/>
    <w:rsid w:val="00886F71"/>
    <w:rsid w:val="0088704D"/>
    <w:rsid w:val="00887A99"/>
    <w:rsid w:val="00890C20"/>
    <w:rsid w:val="008910F4"/>
    <w:rsid w:val="00891201"/>
    <w:rsid w:val="0089122D"/>
    <w:rsid w:val="0089177D"/>
    <w:rsid w:val="008917A1"/>
    <w:rsid w:val="00891D58"/>
    <w:rsid w:val="008927F8"/>
    <w:rsid w:val="00892B0B"/>
    <w:rsid w:val="00892D61"/>
    <w:rsid w:val="00893E4D"/>
    <w:rsid w:val="00894E83"/>
    <w:rsid w:val="0089509C"/>
    <w:rsid w:val="008967CB"/>
    <w:rsid w:val="00896A3A"/>
    <w:rsid w:val="00896C4E"/>
    <w:rsid w:val="0089701E"/>
    <w:rsid w:val="00897535"/>
    <w:rsid w:val="00897695"/>
    <w:rsid w:val="00897A68"/>
    <w:rsid w:val="008A0390"/>
    <w:rsid w:val="008A07BD"/>
    <w:rsid w:val="008A0A40"/>
    <w:rsid w:val="008A1091"/>
    <w:rsid w:val="008A1629"/>
    <w:rsid w:val="008A1C46"/>
    <w:rsid w:val="008A1CA1"/>
    <w:rsid w:val="008A221B"/>
    <w:rsid w:val="008A22D1"/>
    <w:rsid w:val="008A2662"/>
    <w:rsid w:val="008A29D1"/>
    <w:rsid w:val="008A2B36"/>
    <w:rsid w:val="008A2E5F"/>
    <w:rsid w:val="008A31C9"/>
    <w:rsid w:val="008A35DE"/>
    <w:rsid w:val="008A3B5D"/>
    <w:rsid w:val="008A3D85"/>
    <w:rsid w:val="008A3DF3"/>
    <w:rsid w:val="008A436A"/>
    <w:rsid w:val="008A4CED"/>
    <w:rsid w:val="008A596E"/>
    <w:rsid w:val="008A63C0"/>
    <w:rsid w:val="008A676B"/>
    <w:rsid w:val="008A6E11"/>
    <w:rsid w:val="008A7C66"/>
    <w:rsid w:val="008B002B"/>
    <w:rsid w:val="008B01F4"/>
    <w:rsid w:val="008B084E"/>
    <w:rsid w:val="008B0F23"/>
    <w:rsid w:val="008B143F"/>
    <w:rsid w:val="008B16ED"/>
    <w:rsid w:val="008B18BC"/>
    <w:rsid w:val="008B20B9"/>
    <w:rsid w:val="008B22A5"/>
    <w:rsid w:val="008B3210"/>
    <w:rsid w:val="008B467B"/>
    <w:rsid w:val="008B5433"/>
    <w:rsid w:val="008B5DB2"/>
    <w:rsid w:val="008B6343"/>
    <w:rsid w:val="008B6359"/>
    <w:rsid w:val="008B730F"/>
    <w:rsid w:val="008B76AA"/>
    <w:rsid w:val="008C00B3"/>
    <w:rsid w:val="008C037E"/>
    <w:rsid w:val="008C052C"/>
    <w:rsid w:val="008C05B2"/>
    <w:rsid w:val="008C0608"/>
    <w:rsid w:val="008C0C85"/>
    <w:rsid w:val="008C0F63"/>
    <w:rsid w:val="008C163A"/>
    <w:rsid w:val="008C2219"/>
    <w:rsid w:val="008C312C"/>
    <w:rsid w:val="008C415F"/>
    <w:rsid w:val="008C4378"/>
    <w:rsid w:val="008C4B42"/>
    <w:rsid w:val="008C52BF"/>
    <w:rsid w:val="008C534C"/>
    <w:rsid w:val="008C5475"/>
    <w:rsid w:val="008C568F"/>
    <w:rsid w:val="008C5694"/>
    <w:rsid w:val="008C57A5"/>
    <w:rsid w:val="008C595C"/>
    <w:rsid w:val="008C59E4"/>
    <w:rsid w:val="008C5BDB"/>
    <w:rsid w:val="008C6241"/>
    <w:rsid w:val="008C682B"/>
    <w:rsid w:val="008C6953"/>
    <w:rsid w:val="008C6AC9"/>
    <w:rsid w:val="008C6EDD"/>
    <w:rsid w:val="008C717B"/>
    <w:rsid w:val="008C7395"/>
    <w:rsid w:val="008D0464"/>
    <w:rsid w:val="008D0D19"/>
    <w:rsid w:val="008D0FE6"/>
    <w:rsid w:val="008D1420"/>
    <w:rsid w:val="008D18DA"/>
    <w:rsid w:val="008D1959"/>
    <w:rsid w:val="008D19BF"/>
    <w:rsid w:val="008D2207"/>
    <w:rsid w:val="008D2704"/>
    <w:rsid w:val="008D2DEC"/>
    <w:rsid w:val="008D3007"/>
    <w:rsid w:val="008D3436"/>
    <w:rsid w:val="008D3EA0"/>
    <w:rsid w:val="008D4BE8"/>
    <w:rsid w:val="008D62E9"/>
    <w:rsid w:val="008D675E"/>
    <w:rsid w:val="008D729F"/>
    <w:rsid w:val="008D7CB2"/>
    <w:rsid w:val="008E0561"/>
    <w:rsid w:val="008E1097"/>
    <w:rsid w:val="008E137A"/>
    <w:rsid w:val="008E1657"/>
    <w:rsid w:val="008E17A4"/>
    <w:rsid w:val="008E2083"/>
    <w:rsid w:val="008E268B"/>
    <w:rsid w:val="008E27CC"/>
    <w:rsid w:val="008E2A29"/>
    <w:rsid w:val="008E2E35"/>
    <w:rsid w:val="008E3AE6"/>
    <w:rsid w:val="008E4B85"/>
    <w:rsid w:val="008E50DC"/>
    <w:rsid w:val="008E540C"/>
    <w:rsid w:val="008E65A5"/>
    <w:rsid w:val="008E7293"/>
    <w:rsid w:val="008E7B4B"/>
    <w:rsid w:val="008E7CB0"/>
    <w:rsid w:val="008E7E62"/>
    <w:rsid w:val="008F1336"/>
    <w:rsid w:val="008F1422"/>
    <w:rsid w:val="008F17D7"/>
    <w:rsid w:val="008F196A"/>
    <w:rsid w:val="008F1A67"/>
    <w:rsid w:val="008F1E99"/>
    <w:rsid w:val="008F207B"/>
    <w:rsid w:val="008F21EB"/>
    <w:rsid w:val="008F2329"/>
    <w:rsid w:val="008F26C0"/>
    <w:rsid w:val="008F28C9"/>
    <w:rsid w:val="008F2B39"/>
    <w:rsid w:val="008F309E"/>
    <w:rsid w:val="008F3418"/>
    <w:rsid w:val="008F362A"/>
    <w:rsid w:val="008F3A93"/>
    <w:rsid w:val="008F3E05"/>
    <w:rsid w:val="008F3FAC"/>
    <w:rsid w:val="008F51D9"/>
    <w:rsid w:val="008F531F"/>
    <w:rsid w:val="008F54A9"/>
    <w:rsid w:val="008F5B2E"/>
    <w:rsid w:val="008F5BF1"/>
    <w:rsid w:val="008F6090"/>
    <w:rsid w:val="008F647F"/>
    <w:rsid w:val="008F7427"/>
    <w:rsid w:val="008F7916"/>
    <w:rsid w:val="008F7988"/>
    <w:rsid w:val="008F7A51"/>
    <w:rsid w:val="0090037E"/>
    <w:rsid w:val="009005E3"/>
    <w:rsid w:val="009006E0"/>
    <w:rsid w:val="00901B83"/>
    <w:rsid w:val="0090201A"/>
    <w:rsid w:val="009021F6"/>
    <w:rsid w:val="0090225E"/>
    <w:rsid w:val="0090316B"/>
    <w:rsid w:val="00904AD4"/>
    <w:rsid w:val="00904FF0"/>
    <w:rsid w:val="00905243"/>
    <w:rsid w:val="0090553E"/>
    <w:rsid w:val="00905609"/>
    <w:rsid w:val="00905E86"/>
    <w:rsid w:val="00906ED7"/>
    <w:rsid w:val="00907165"/>
    <w:rsid w:val="00907456"/>
    <w:rsid w:val="00907AC7"/>
    <w:rsid w:val="00907DE8"/>
    <w:rsid w:val="00910B4B"/>
    <w:rsid w:val="00910DAA"/>
    <w:rsid w:val="00911577"/>
    <w:rsid w:val="00911671"/>
    <w:rsid w:val="009117A5"/>
    <w:rsid w:val="009119DD"/>
    <w:rsid w:val="00911BF8"/>
    <w:rsid w:val="00911C97"/>
    <w:rsid w:val="00911F13"/>
    <w:rsid w:val="009121AD"/>
    <w:rsid w:val="0091253D"/>
    <w:rsid w:val="009128DF"/>
    <w:rsid w:val="00912B9E"/>
    <w:rsid w:val="009131AD"/>
    <w:rsid w:val="00913D8D"/>
    <w:rsid w:val="0091427D"/>
    <w:rsid w:val="00914B53"/>
    <w:rsid w:val="00914C9E"/>
    <w:rsid w:val="009155D9"/>
    <w:rsid w:val="00915927"/>
    <w:rsid w:val="00915FD7"/>
    <w:rsid w:val="00916147"/>
    <w:rsid w:val="00916E23"/>
    <w:rsid w:val="00916E4A"/>
    <w:rsid w:val="009177D5"/>
    <w:rsid w:val="00917A23"/>
    <w:rsid w:val="00917C3E"/>
    <w:rsid w:val="00917CFF"/>
    <w:rsid w:val="00920100"/>
    <w:rsid w:val="00921053"/>
    <w:rsid w:val="009210D2"/>
    <w:rsid w:val="00921575"/>
    <w:rsid w:val="00921AE9"/>
    <w:rsid w:val="009226AE"/>
    <w:rsid w:val="00922C45"/>
    <w:rsid w:val="009232B0"/>
    <w:rsid w:val="0092334F"/>
    <w:rsid w:val="0092380F"/>
    <w:rsid w:val="00923E5B"/>
    <w:rsid w:val="00924265"/>
    <w:rsid w:val="0092590F"/>
    <w:rsid w:val="00925BFF"/>
    <w:rsid w:val="009261B2"/>
    <w:rsid w:val="00926367"/>
    <w:rsid w:val="009265E3"/>
    <w:rsid w:val="0092693B"/>
    <w:rsid w:val="00926945"/>
    <w:rsid w:val="00926A88"/>
    <w:rsid w:val="00926CBE"/>
    <w:rsid w:val="0092719C"/>
    <w:rsid w:val="009272D1"/>
    <w:rsid w:val="00927A78"/>
    <w:rsid w:val="00927B0C"/>
    <w:rsid w:val="00927FEE"/>
    <w:rsid w:val="00927FFC"/>
    <w:rsid w:val="00930468"/>
    <w:rsid w:val="00930487"/>
    <w:rsid w:val="00931561"/>
    <w:rsid w:val="0093234E"/>
    <w:rsid w:val="009335F1"/>
    <w:rsid w:val="00933E85"/>
    <w:rsid w:val="00934574"/>
    <w:rsid w:val="00935052"/>
    <w:rsid w:val="00935721"/>
    <w:rsid w:val="00936149"/>
    <w:rsid w:val="00936E2D"/>
    <w:rsid w:val="0093704B"/>
    <w:rsid w:val="00937117"/>
    <w:rsid w:val="0093730C"/>
    <w:rsid w:val="00937A67"/>
    <w:rsid w:val="00937ECB"/>
    <w:rsid w:val="00937FB7"/>
    <w:rsid w:val="0094027E"/>
    <w:rsid w:val="00940885"/>
    <w:rsid w:val="00941338"/>
    <w:rsid w:val="009414A8"/>
    <w:rsid w:val="00941A99"/>
    <w:rsid w:val="0094269D"/>
    <w:rsid w:val="00943332"/>
    <w:rsid w:val="009433D2"/>
    <w:rsid w:val="00943FF9"/>
    <w:rsid w:val="009445E7"/>
    <w:rsid w:val="00944D71"/>
    <w:rsid w:val="00945F21"/>
    <w:rsid w:val="00946064"/>
    <w:rsid w:val="009462D7"/>
    <w:rsid w:val="00946804"/>
    <w:rsid w:val="00947364"/>
    <w:rsid w:val="009504EC"/>
    <w:rsid w:val="00950E27"/>
    <w:rsid w:val="00950F78"/>
    <w:rsid w:val="00951813"/>
    <w:rsid w:val="00951F1F"/>
    <w:rsid w:val="009521EE"/>
    <w:rsid w:val="00952A3B"/>
    <w:rsid w:val="00952D15"/>
    <w:rsid w:val="00954A66"/>
    <w:rsid w:val="00955FBD"/>
    <w:rsid w:val="00956AE7"/>
    <w:rsid w:val="00956EC5"/>
    <w:rsid w:val="00956F71"/>
    <w:rsid w:val="00957F14"/>
    <w:rsid w:val="009606CE"/>
    <w:rsid w:val="0096096A"/>
    <w:rsid w:val="00960C6A"/>
    <w:rsid w:val="00960ED7"/>
    <w:rsid w:val="00961CE1"/>
    <w:rsid w:val="00962453"/>
    <w:rsid w:val="00962A56"/>
    <w:rsid w:val="00963C4D"/>
    <w:rsid w:val="00963E02"/>
    <w:rsid w:val="00964818"/>
    <w:rsid w:val="00965C17"/>
    <w:rsid w:val="00965CA1"/>
    <w:rsid w:val="00965D71"/>
    <w:rsid w:val="00966113"/>
    <w:rsid w:val="009661A0"/>
    <w:rsid w:val="0096680B"/>
    <w:rsid w:val="0096686A"/>
    <w:rsid w:val="00966EA0"/>
    <w:rsid w:val="009672A3"/>
    <w:rsid w:val="00967A37"/>
    <w:rsid w:val="00967D7E"/>
    <w:rsid w:val="00967EC4"/>
    <w:rsid w:val="00970111"/>
    <w:rsid w:val="00970400"/>
    <w:rsid w:val="00970764"/>
    <w:rsid w:val="0097089E"/>
    <w:rsid w:val="00970E67"/>
    <w:rsid w:val="00971113"/>
    <w:rsid w:val="00971BEF"/>
    <w:rsid w:val="0097317B"/>
    <w:rsid w:val="009738B3"/>
    <w:rsid w:val="00973E4B"/>
    <w:rsid w:val="0097472D"/>
    <w:rsid w:val="009748B4"/>
    <w:rsid w:val="00974A10"/>
    <w:rsid w:val="00974B80"/>
    <w:rsid w:val="00974C1E"/>
    <w:rsid w:val="00974CA8"/>
    <w:rsid w:val="00975787"/>
    <w:rsid w:val="00975837"/>
    <w:rsid w:val="009759DE"/>
    <w:rsid w:val="00975AD0"/>
    <w:rsid w:val="0097647C"/>
    <w:rsid w:val="00976AEF"/>
    <w:rsid w:val="009770ED"/>
    <w:rsid w:val="009777CB"/>
    <w:rsid w:val="00977BBB"/>
    <w:rsid w:val="00981356"/>
    <w:rsid w:val="009822C6"/>
    <w:rsid w:val="00983A52"/>
    <w:rsid w:val="00983B90"/>
    <w:rsid w:val="00983F13"/>
    <w:rsid w:val="00983F97"/>
    <w:rsid w:val="00984009"/>
    <w:rsid w:val="009847DF"/>
    <w:rsid w:val="00984E09"/>
    <w:rsid w:val="009854ED"/>
    <w:rsid w:val="00985942"/>
    <w:rsid w:val="00985F8F"/>
    <w:rsid w:val="009865A0"/>
    <w:rsid w:val="009867BA"/>
    <w:rsid w:val="009869C2"/>
    <w:rsid w:val="00986DB3"/>
    <w:rsid w:val="00987AF5"/>
    <w:rsid w:val="0099104B"/>
    <w:rsid w:val="00991206"/>
    <w:rsid w:val="0099191A"/>
    <w:rsid w:val="009919CC"/>
    <w:rsid w:val="00991D7A"/>
    <w:rsid w:val="00992769"/>
    <w:rsid w:val="009928CB"/>
    <w:rsid w:val="00992EFE"/>
    <w:rsid w:val="00993949"/>
    <w:rsid w:val="00993E5A"/>
    <w:rsid w:val="00994623"/>
    <w:rsid w:val="00995392"/>
    <w:rsid w:val="0099578A"/>
    <w:rsid w:val="00996637"/>
    <w:rsid w:val="00996CE0"/>
    <w:rsid w:val="00996EFC"/>
    <w:rsid w:val="009979AD"/>
    <w:rsid w:val="00997B73"/>
    <w:rsid w:val="009A0A20"/>
    <w:rsid w:val="009A135D"/>
    <w:rsid w:val="009A1E6A"/>
    <w:rsid w:val="009A1FC4"/>
    <w:rsid w:val="009A226B"/>
    <w:rsid w:val="009A2DCD"/>
    <w:rsid w:val="009A352C"/>
    <w:rsid w:val="009A360E"/>
    <w:rsid w:val="009A4248"/>
    <w:rsid w:val="009A5B87"/>
    <w:rsid w:val="009A60BA"/>
    <w:rsid w:val="009A6519"/>
    <w:rsid w:val="009A6B9D"/>
    <w:rsid w:val="009A6CEF"/>
    <w:rsid w:val="009A7496"/>
    <w:rsid w:val="009A7FCF"/>
    <w:rsid w:val="009B02B8"/>
    <w:rsid w:val="009B06A9"/>
    <w:rsid w:val="009B18ED"/>
    <w:rsid w:val="009B22DC"/>
    <w:rsid w:val="009B2B58"/>
    <w:rsid w:val="009B341C"/>
    <w:rsid w:val="009B3929"/>
    <w:rsid w:val="009B3B6A"/>
    <w:rsid w:val="009B494C"/>
    <w:rsid w:val="009B4A84"/>
    <w:rsid w:val="009B4B4C"/>
    <w:rsid w:val="009B53F8"/>
    <w:rsid w:val="009B543B"/>
    <w:rsid w:val="009B5F90"/>
    <w:rsid w:val="009B62F6"/>
    <w:rsid w:val="009B6B96"/>
    <w:rsid w:val="009B71B2"/>
    <w:rsid w:val="009B71D5"/>
    <w:rsid w:val="009B7D54"/>
    <w:rsid w:val="009C0502"/>
    <w:rsid w:val="009C05B7"/>
    <w:rsid w:val="009C0656"/>
    <w:rsid w:val="009C15C3"/>
    <w:rsid w:val="009C1EF0"/>
    <w:rsid w:val="009C37D0"/>
    <w:rsid w:val="009C3865"/>
    <w:rsid w:val="009C3B11"/>
    <w:rsid w:val="009C44CF"/>
    <w:rsid w:val="009C59D2"/>
    <w:rsid w:val="009C60B4"/>
    <w:rsid w:val="009C6283"/>
    <w:rsid w:val="009C691E"/>
    <w:rsid w:val="009C6C8F"/>
    <w:rsid w:val="009C75A0"/>
    <w:rsid w:val="009C7E4F"/>
    <w:rsid w:val="009D0235"/>
    <w:rsid w:val="009D0358"/>
    <w:rsid w:val="009D2D6D"/>
    <w:rsid w:val="009D2E98"/>
    <w:rsid w:val="009D331D"/>
    <w:rsid w:val="009D3842"/>
    <w:rsid w:val="009D44F8"/>
    <w:rsid w:val="009D4663"/>
    <w:rsid w:val="009D4C05"/>
    <w:rsid w:val="009D5192"/>
    <w:rsid w:val="009D575C"/>
    <w:rsid w:val="009D5A52"/>
    <w:rsid w:val="009D676D"/>
    <w:rsid w:val="009D6F72"/>
    <w:rsid w:val="009D75E6"/>
    <w:rsid w:val="009D7A90"/>
    <w:rsid w:val="009D7B23"/>
    <w:rsid w:val="009D7FCA"/>
    <w:rsid w:val="009E049B"/>
    <w:rsid w:val="009E0DC8"/>
    <w:rsid w:val="009E0FFB"/>
    <w:rsid w:val="009E11D6"/>
    <w:rsid w:val="009E25A9"/>
    <w:rsid w:val="009E2BF8"/>
    <w:rsid w:val="009E2D40"/>
    <w:rsid w:val="009E2E6D"/>
    <w:rsid w:val="009E336C"/>
    <w:rsid w:val="009E33D7"/>
    <w:rsid w:val="009E35C4"/>
    <w:rsid w:val="009E4316"/>
    <w:rsid w:val="009E4A1A"/>
    <w:rsid w:val="009E4B28"/>
    <w:rsid w:val="009E4FE1"/>
    <w:rsid w:val="009E6A06"/>
    <w:rsid w:val="009E6C41"/>
    <w:rsid w:val="009E6F70"/>
    <w:rsid w:val="009E747C"/>
    <w:rsid w:val="009F156B"/>
    <w:rsid w:val="009F1BE7"/>
    <w:rsid w:val="009F1C7C"/>
    <w:rsid w:val="009F206F"/>
    <w:rsid w:val="009F2199"/>
    <w:rsid w:val="009F27EE"/>
    <w:rsid w:val="009F3658"/>
    <w:rsid w:val="009F3A65"/>
    <w:rsid w:val="009F3E0C"/>
    <w:rsid w:val="009F44BB"/>
    <w:rsid w:val="009F4E93"/>
    <w:rsid w:val="009F5195"/>
    <w:rsid w:val="009F5307"/>
    <w:rsid w:val="009F598E"/>
    <w:rsid w:val="009F6629"/>
    <w:rsid w:val="009F6E27"/>
    <w:rsid w:val="009F6EE9"/>
    <w:rsid w:val="009F745B"/>
    <w:rsid w:val="009F7800"/>
    <w:rsid w:val="00A00770"/>
    <w:rsid w:val="00A00A77"/>
    <w:rsid w:val="00A01080"/>
    <w:rsid w:val="00A01439"/>
    <w:rsid w:val="00A020EC"/>
    <w:rsid w:val="00A02394"/>
    <w:rsid w:val="00A03E1D"/>
    <w:rsid w:val="00A04730"/>
    <w:rsid w:val="00A04BF3"/>
    <w:rsid w:val="00A04C15"/>
    <w:rsid w:val="00A05B02"/>
    <w:rsid w:val="00A05DBE"/>
    <w:rsid w:val="00A05F0A"/>
    <w:rsid w:val="00A06498"/>
    <w:rsid w:val="00A07AE1"/>
    <w:rsid w:val="00A07CBE"/>
    <w:rsid w:val="00A07D8E"/>
    <w:rsid w:val="00A07F52"/>
    <w:rsid w:val="00A10807"/>
    <w:rsid w:val="00A10E47"/>
    <w:rsid w:val="00A11949"/>
    <w:rsid w:val="00A13625"/>
    <w:rsid w:val="00A1380D"/>
    <w:rsid w:val="00A14304"/>
    <w:rsid w:val="00A144EC"/>
    <w:rsid w:val="00A147D2"/>
    <w:rsid w:val="00A14E53"/>
    <w:rsid w:val="00A15269"/>
    <w:rsid w:val="00A153EB"/>
    <w:rsid w:val="00A15955"/>
    <w:rsid w:val="00A1620B"/>
    <w:rsid w:val="00A165B8"/>
    <w:rsid w:val="00A16E7A"/>
    <w:rsid w:val="00A17995"/>
    <w:rsid w:val="00A210B9"/>
    <w:rsid w:val="00A212CD"/>
    <w:rsid w:val="00A21673"/>
    <w:rsid w:val="00A2171D"/>
    <w:rsid w:val="00A21A03"/>
    <w:rsid w:val="00A223AC"/>
    <w:rsid w:val="00A236D9"/>
    <w:rsid w:val="00A239AA"/>
    <w:rsid w:val="00A23FF5"/>
    <w:rsid w:val="00A2415D"/>
    <w:rsid w:val="00A24210"/>
    <w:rsid w:val="00A24AEC"/>
    <w:rsid w:val="00A24D82"/>
    <w:rsid w:val="00A262D7"/>
    <w:rsid w:val="00A2674D"/>
    <w:rsid w:val="00A277B0"/>
    <w:rsid w:val="00A27D4C"/>
    <w:rsid w:val="00A302D6"/>
    <w:rsid w:val="00A30838"/>
    <w:rsid w:val="00A3117C"/>
    <w:rsid w:val="00A3128F"/>
    <w:rsid w:val="00A31422"/>
    <w:rsid w:val="00A31ECA"/>
    <w:rsid w:val="00A32455"/>
    <w:rsid w:val="00A32541"/>
    <w:rsid w:val="00A329A8"/>
    <w:rsid w:val="00A32C02"/>
    <w:rsid w:val="00A335E5"/>
    <w:rsid w:val="00A33ACA"/>
    <w:rsid w:val="00A3451E"/>
    <w:rsid w:val="00A34770"/>
    <w:rsid w:val="00A34CC6"/>
    <w:rsid w:val="00A34D87"/>
    <w:rsid w:val="00A35030"/>
    <w:rsid w:val="00A35169"/>
    <w:rsid w:val="00A353B9"/>
    <w:rsid w:val="00A358C2"/>
    <w:rsid w:val="00A35B5B"/>
    <w:rsid w:val="00A36AF9"/>
    <w:rsid w:val="00A37046"/>
    <w:rsid w:val="00A376D5"/>
    <w:rsid w:val="00A378C5"/>
    <w:rsid w:val="00A37A04"/>
    <w:rsid w:val="00A406F8"/>
    <w:rsid w:val="00A40A1F"/>
    <w:rsid w:val="00A410BE"/>
    <w:rsid w:val="00A41620"/>
    <w:rsid w:val="00A4190B"/>
    <w:rsid w:val="00A41B18"/>
    <w:rsid w:val="00A4203C"/>
    <w:rsid w:val="00A42A88"/>
    <w:rsid w:val="00A4332A"/>
    <w:rsid w:val="00A439C5"/>
    <w:rsid w:val="00A43A24"/>
    <w:rsid w:val="00A445BE"/>
    <w:rsid w:val="00A445E9"/>
    <w:rsid w:val="00A44A81"/>
    <w:rsid w:val="00A44C56"/>
    <w:rsid w:val="00A45259"/>
    <w:rsid w:val="00A45401"/>
    <w:rsid w:val="00A45678"/>
    <w:rsid w:val="00A458B0"/>
    <w:rsid w:val="00A45BFC"/>
    <w:rsid w:val="00A45DC6"/>
    <w:rsid w:val="00A46240"/>
    <w:rsid w:val="00A4720B"/>
    <w:rsid w:val="00A47C36"/>
    <w:rsid w:val="00A47D56"/>
    <w:rsid w:val="00A504ED"/>
    <w:rsid w:val="00A50EC7"/>
    <w:rsid w:val="00A51756"/>
    <w:rsid w:val="00A5269B"/>
    <w:rsid w:val="00A529E0"/>
    <w:rsid w:val="00A53224"/>
    <w:rsid w:val="00A532D9"/>
    <w:rsid w:val="00A533E2"/>
    <w:rsid w:val="00A534B5"/>
    <w:rsid w:val="00A5372B"/>
    <w:rsid w:val="00A5374A"/>
    <w:rsid w:val="00A54D80"/>
    <w:rsid w:val="00A54EA5"/>
    <w:rsid w:val="00A55A13"/>
    <w:rsid w:val="00A55EF1"/>
    <w:rsid w:val="00A56B93"/>
    <w:rsid w:val="00A56F96"/>
    <w:rsid w:val="00A602F8"/>
    <w:rsid w:val="00A6083D"/>
    <w:rsid w:val="00A618B3"/>
    <w:rsid w:val="00A61AF8"/>
    <w:rsid w:val="00A6265F"/>
    <w:rsid w:val="00A629B6"/>
    <w:rsid w:val="00A63670"/>
    <w:rsid w:val="00A64836"/>
    <w:rsid w:val="00A64A3F"/>
    <w:rsid w:val="00A6575B"/>
    <w:rsid w:val="00A65820"/>
    <w:rsid w:val="00A65A6B"/>
    <w:rsid w:val="00A65AFA"/>
    <w:rsid w:val="00A675A7"/>
    <w:rsid w:val="00A675ED"/>
    <w:rsid w:val="00A7030F"/>
    <w:rsid w:val="00A7046C"/>
    <w:rsid w:val="00A70621"/>
    <w:rsid w:val="00A707F8"/>
    <w:rsid w:val="00A71B89"/>
    <w:rsid w:val="00A723C9"/>
    <w:rsid w:val="00A72DD1"/>
    <w:rsid w:val="00A73DE4"/>
    <w:rsid w:val="00A7414A"/>
    <w:rsid w:val="00A75368"/>
    <w:rsid w:val="00A75433"/>
    <w:rsid w:val="00A754D0"/>
    <w:rsid w:val="00A75704"/>
    <w:rsid w:val="00A75BD3"/>
    <w:rsid w:val="00A76033"/>
    <w:rsid w:val="00A7607D"/>
    <w:rsid w:val="00A768E0"/>
    <w:rsid w:val="00A775C0"/>
    <w:rsid w:val="00A77880"/>
    <w:rsid w:val="00A77D34"/>
    <w:rsid w:val="00A812C2"/>
    <w:rsid w:val="00A8172F"/>
    <w:rsid w:val="00A8177D"/>
    <w:rsid w:val="00A81CF2"/>
    <w:rsid w:val="00A8250C"/>
    <w:rsid w:val="00A82ED1"/>
    <w:rsid w:val="00A82F4D"/>
    <w:rsid w:val="00A83C2C"/>
    <w:rsid w:val="00A84262"/>
    <w:rsid w:val="00A84413"/>
    <w:rsid w:val="00A84737"/>
    <w:rsid w:val="00A84ACD"/>
    <w:rsid w:val="00A84F33"/>
    <w:rsid w:val="00A851B7"/>
    <w:rsid w:val="00A854B0"/>
    <w:rsid w:val="00A85AEE"/>
    <w:rsid w:val="00A862AE"/>
    <w:rsid w:val="00A8648D"/>
    <w:rsid w:val="00A86623"/>
    <w:rsid w:val="00A867DE"/>
    <w:rsid w:val="00A878FB"/>
    <w:rsid w:val="00A87F01"/>
    <w:rsid w:val="00A90170"/>
    <w:rsid w:val="00A90BDB"/>
    <w:rsid w:val="00A90FF9"/>
    <w:rsid w:val="00A91618"/>
    <w:rsid w:val="00A92A2B"/>
    <w:rsid w:val="00A934C4"/>
    <w:rsid w:val="00A93AF4"/>
    <w:rsid w:val="00A93DD4"/>
    <w:rsid w:val="00A95648"/>
    <w:rsid w:val="00A95723"/>
    <w:rsid w:val="00A95AC6"/>
    <w:rsid w:val="00A95B26"/>
    <w:rsid w:val="00A95FA5"/>
    <w:rsid w:val="00A96B79"/>
    <w:rsid w:val="00A9788C"/>
    <w:rsid w:val="00A97BC4"/>
    <w:rsid w:val="00A97E3A"/>
    <w:rsid w:val="00AA081C"/>
    <w:rsid w:val="00AA112D"/>
    <w:rsid w:val="00AA1540"/>
    <w:rsid w:val="00AA1957"/>
    <w:rsid w:val="00AA2101"/>
    <w:rsid w:val="00AA2141"/>
    <w:rsid w:val="00AA21D6"/>
    <w:rsid w:val="00AA301E"/>
    <w:rsid w:val="00AA32AF"/>
    <w:rsid w:val="00AA331C"/>
    <w:rsid w:val="00AA36E1"/>
    <w:rsid w:val="00AA38C0"/>
    <w:rsid w:val="00AA3A97"/>
    <w:rsid w:val="00AA3F5A"/>
    <w:rsid w:val="00AA4237"/>
    <w:rsid w:val="00AA4B6A"/>
    <w:rsid w:val="00AA52DE"/>
    <w:rsid w:val="00AA5A63"/>
    <w:rsid w:val="00AA5E1C"/>
    <w:rsid w:val="00AA70D4"/>
    <w:rsid w:val="00AA71EA"/>
    <w:rsid w:val="00AA77D2"/>
    <w:rsid w:val="00AA79C5"/>
    <w:rsid w:val="00AA7FC4"/>
    <w:rsid w:val="00AB3540"/>
    <w:rsid w:val="00AB38D2"/>
    <w:rsid w:val="00AB3A09"/>
    <w:rsid w:val="00AB3D54"/>
    <w:rsid w:val="00AB3E6B"/>
    <w:rsid w:val="00AB413D"/>
    <w:rsid w:val="00AB41D8"/>
    <w:rsid w:val="00AB5D12"/>
    <w:rsid w:val="00AB6A4A"/>
    <w:rsid w:val="00AB708E"/>
    <w:rsid w:val="00AB73B7"/>
    <w:rsid w:val="00AB759B"/>
    <w:rsid w:val="00AC099C"/>
    <w:rsid w:val="00AC0BC2"/>
    <w:rsid w:val="00AC10ED"/>
    <w:rsid w:val="00AC166B"/>
    <w:rsid w:val="00AC1D25"/>
    <w:rsid w:val="00AC1DBE"/>
    <w:rsid w:val="00AC1F0A"/>
    <w:rsid w:val="00AC1FCD"/>
    <w:rsid w:val="00AC2664"/>
    <w:rsid w:val="00AC289D"/>
    <w:rsid w:val="00AC3659"/>
    <w:rsid w:val="00AC37D0"/>
    <w:rsid w:val="00AC3EAF"/>
    <w:rsid w:val="00AC429E"/>
    <w:rsid w:val="00AC46FD"/>
    <w:rsid w:val="00AC47E4"/>
    <w:rsid w:val="00AC4CF4"/>
    <w:rsid w:val="00AC4E4E"/>
    <w:rsid w:val="00AC4ECB"/>
    <w:rsid w:val="00AC5045"/>
    <w:rsid w:val="00AC545F"/>
    <w:rsid w:val="00AC56C5"/>
    <w:rsid w:val="00AC6133"/>
    <w:rsid w:val="00AC66DD"/>
    <w:rsid w:val="00AC69E7"/>
    <w:rsid w:val="00AC7B59"/>
    <w:rsid w:val="00AD05A0"/>
    <w:rsid w:val="00AD0CCE"/>
    <w:rsid w:val="00AD158C"/>
    <w:rsid w:val="00AD1659"/>
    <w:rsid w:val="00AD18A1"/>
    <w:rsid w:val="00AD21C5"/>
    <w:rsid w:val="00AD221A"/>
    <w:rsid w:val="00AD2D22"/>
    <w:rsid w:val="00AD3696"/>
    <w:rsid w:val="00AD39B8"/>
    <w:rsid w:val="00AD3AF0"/>
    <w:rsid w:val="00AD451E"/>
    <w:rsid w:val="00AD526B"/>
    <w:rsid w:val="00AD52C6"/>
    <w:rsid w:val="00AD5A1F"/>
    <w:rsid w:val="00AD651C"/>
    <w:rsid w:val="00AD6637"/>
    <w:rsid w:val="00AD66BD"/>
    <w:rsid w:val="00AD67C8"/>
    <w:rsid w:val="00AD6BAE"/>
    <w:rsid w:val="00AD6E00"/>
    <w:rsid w:val="00AD732C"/>
    <w:rsid w:val="00AD7352"/>
    <w:rsid w:val="00AE0FF8"/>
    <w:rsid w:val="00AE11CB"/>
    <w:rsid w:val="00AE1276"/>
    <w:rsid w:val="00AE19B4"/>
    <w:rsid w:val="00AE1C88"/>
    <w:rsid w:val="00AE1F4A"/>
    <w:rsid w:val="00AE3100"/>
    <w:rsid w:val="00AE38BA"/>
    <w:rsid w:val="00AE3D78"/>
    <w:rsid w:val="00AE3F10"/>
    <w:rsid w:val="00AE3FA5"/>
    <w:rsid w:val="00AE422A"/>
    <w:rsid w:val="00AE521E"/>
    <w:rsid w:val="00AE5636"/>
    <w:rsid w:val="00AE5743"/>
    <w:rsid w:val="00AE5B2C"/>
    <w:rsid w:val="00AE5F48"/>
    <w:rsid w:val="00AE5F60"/>
    <w:rsid w:val="00AE60A5"/>
    <w:rsid w:val="00AE69C1"/>
    <w:rsid w:val="00AE7A7D"/>
    <w:rsid w:val="00AE7BD1"/>
    <w:rsid w:val="00AF0058"/>
    <w:rsid w:val="00AF0BE4"/>
    <w:rsid w:val="00AF1B1C"/>
    <w:rsid w:val="00AF1BD8"/>
    <w:rsid w:val="00AF1BFD"/>
    <w:rsid w:val="00AF1E8B"/>
    <w:rsid w:val="00AF2087"/>
    <w:rsid w:val="00AF21B6"/>
    <w:rsid w:val="00AF3C4A"/>
    <w:rsid w:val="00AF48ED"/>
    <w:rsid w:val="00AF601F"/>
    <w:rsid w:val="00AF612E"/>
    <w:rsid w:val="00AF65EA"/>
    <w:rsid w:val="00AF6D15"/>
    <w:rsid w:val="00AF6D56"/>
    <w:rsid w:val="00AF6F2B"/>
    <w:rsid w:val="00AF6F7B"/>
    <w:rsid w:val="00AF725D"/>
    <w:rsid w:val="00AF7C2E"/>
    <w:rsid w:val="00B0014E"/>
    <w:rsid w:val="00B00C2D"/>
    <w:rsid w:val="00B016F5"/>
    <w:rsid w:val="00B01920"/>
    <w:rsid w:val="00B01F49"/>
    <w:rsid w:val="00B024C9"/>
    <w:rsid w:val="00B0262D"/>
    <w:rsid w:val="00B02B14"/>
    <w:rsid w:val="00B03F7A"/>
    <w:rsid w:val="00B04583"/>
    <w:rsid w:val="00B04C96"/>
    <w:rsid w:val="00B04DBC"/>
    <w:rsid w:val="00B04FFF"/>
    <w:rsid w:val="00B05CBE"/>
    <w:rsid w:val="00B05E9D"/>
    <w:rsid w:val="00B0693A"/>
    <w:rsid w:val="00B0716C"/>
    <w:rsid w:val="00B10199"/>
    <w:rsid w:val="00B105B9"/>
    <w:rsid w:val="00B10BA2"/>
    <w:rsid w:val="00B10E8A"/>
    <w:rsid w:val="00B10F59"/>
    <w:rsid w:val="00B1169B"/>
    <w:rsid w:val="00B1177B"/>
    <w:rsid w:val="00B11849"/>
    <w:rsid w:val="00B12A96"/>
    <w:rsid w:val="00B12B1C"/>
    <w:rsid w:val="00B13224"/>
    <w:rsid w:val="00B13259"/>
    <w:rsid w:val="00B13D76"/>
    <w:rsid w:val="00B13DC2"/>
    <w:rsid w:val="00B13FF9"/>
    <w:rsid w:val="00B14134"/>
    <w:rsid w:val="00B14228"/>
    <w:rsid w:val="00B1464E"/>
    <w:rsid w:val="00B152A8"/>
    <w:rsid w:val="00B1643C"/>
    <w:rsid w:val="00B1643E"/>
    <w:rsid w:val="00B168A6"/>
    <w:rsid w:val="00B16A1F"/>
    <w:rsid w:val="00B16E76"/>
    <w:rsid w:val="00B1746B"/>
    <w:rsid w:val="00B179B2"/>
    <w:rsid w:val="00B20462"/>
    <w:rsid w:val="00B216BE"/>
    <w:rsid w:val="00B218DE"/>
    <w:rsid w:val="00B2199E"/>
    <w:rsid w:val="00B21BC6"/>
    <w:rsid w:val="00B21C95"/>
    <w:rsid w:val="00B22867"/>
    <w:rsid w:val="00B22971"/>
    <w:rsid w:val="00B230C5"/>
    <w:rsid w:val="00B23296"/>
    <w:rsid w:val="00B23826"/>
    <w:rsid w:val="00B23E1E"/>
    <w:rsid w:val="00B24590"/>
    <w:rsid w:val="00B24789"/>
    <w:rsid w:val="00B24AFA"/>
    <w:rsid w:val="00B2572C"/>
    <w:rsid w:val="00B259C4"/>
    <w:rsid w:val="00B25E47"/>
    <w:rsid w:val="00B2627C"/>
    <w:rsid w:val="00B265B1"/>
    <w:rsid w:val="00B2673B"/>
    <w:rsid w:val="00B26F0D"/>
    <w:rsid w:val="00B271FD"/>
    <w:rsid w:val="00B27DD9"/>
    <w:rsid w:val="00B27F63"/>
    <w:rsid w:val="00B3029B"/>
    <w:rsid w:val="00B313A1"/>
    <w:rsid w:val="00B31B3D"/>
    <w:rsid w:val="00B321EB"/>
    <w:rsid w:val="00B32220"/>
    <w:rsid w:val="00B32C5A"/>
    <w:rsid w:val="00B32FCC"/>
    <w:rsid w:val="00B330B0"/>
    <w:rsid w:val="00B333D5"/>
    <w:rsid w:val="00B34573"/>
    <w:rsid w:val="00B3492A"/>
    <w:rsid w:val="00B34B38"/>
    <w:rsid w:val="00B34F5A"/>
    <w:rsid w:val="00B35495"/>
    <w:rsid w:val="00B3568D"/>
    <w:rsid w:val="00B35C08"/>
    <w:rsid w:val="00B35FBF"/>
    <w:rsid w:val="00B361D2"/>
    <w:rsid w:val="00B36701"/>
    <w:rsid w:val="00B374BA"/>
    <w:rsid w:val="00B375F0"/>
    <w:rsid w:val="00B37708"/>
    <w:rsid w:val="00B379A1"/>
    <w:rsid w:val="00B4058A"/>
    <w:rsid w:val="00B40F8F"/>
    <w:rsid w:val="00B413DF"/>
    <w:rsid w:val="00B41C6C"/>
    <w:rsid w:val="00B42432"/>
    <w:rsid w:val="00B4249E"/>
    <w:rsid w:val="00B42696"/>
    <w:rsid w:val="00B4295A"/>
    <w:rsid w:val="00B42B18"/>
    <w:rsid w:val="00B42B30"/>
    <w:rsid w:val="00B430FD"/>
    <w:rsid w:val="00B43E46"/>
    <w:rsid w:val="00B43F98"/>
    <w:rsid w:val="00B446F0"/>
    <w:rsid w:val="00B44808"/>
    <w:rsid w:val="00B4487E"/>
    <w:rsid w:val="00B44AB9"/>
    <w:rsid w:val="00B44F1F"/>
    <w:rsid w:val="00B45017"/>
    <w:rsid w:val="00B45DCE"/>
    <w:rsid w:val="00B46093"/>
    <w:rsid w:val="00B462AF"/>
    <w:rsid w:val="00B46583"/>
    <w:rsid w:val="00B4694E"/>
    <w:rsid w:val="00B47BE2"/>
    <w:rsid w:val="00B50376"/>
    <w:rsid w:val="00B50593"/>
    <w:rsid w:val="00B508F4"/>
    <w:rsid w:val="00B50E2D"/>
    <w:rsid w:val="00B50F8D"/>
    <w:rsid w:val="00B510D0"/>
    <w:rsid w:val="00B51456"/>
    <w:rsid w:val="00B51CD8"/>
    <w:rsid w:val="00B52B30"/>
    <w:rsid w:val="00B52BDA"/>
    <w:rsid w:val="00B53F57"/>
    <w:rsid w:val="00B54008"/>
    <w:rsid w:val="00B5420A"/>
    <w:rsid w:val="00B54557"/>
    <w:rsid w:val="00B547D4"/>
    <w:rsid w:val="00B55079"/>
    <w:rsid w:val="00B55A2A"/>
    <w:rsid w:val="00B55A36"/>
    <w:rsid w:val="00B55ACD"/>
    <w:rsid w:val="00B55D67"/>
    <w:rsid w:val="00B564CF"/>
    <w:rsid w:val="00B56FB2"/>
    <w:rsid w:val="00B571DA"/>
    <w:rsid w:val="00B5742A"/>
    <w:rsid w:val="00B57661"/>
    <w:rsid w:val="00B60A71"/>
    <w:rsid w:val="00B60C8A"/>
    <w:rsid w:val="00B61D65"/>
    <w:rsid w:val="00B61E57"/>
    <w:rsid w:val="00B6216A"/>
    <w:rsid w:val="00B62214"/>
    <w:rsid w:val="00B62683"/>
    <w:rsid w:val="00B63F62"/>
    <w:rsid w:val="00B64242"/>
    <w:rsid w:val="00B6539C"/>
    <w:rsid w:val="00B65621"/>
    <w:rsid w:val="00B65858"/>
    <w:rsid w:val="00B65C8B"/>
    <w:rsid w:val="00B65DFA"/>
    <w:rsid w:val="00B66005"/>
    <w:rsid w:val="00B6633F"/>
    <w:rsid w:val="00B6705E"/>
    <w:rsid w:val="00B67A7E"/>
    <w:rsid w:val="00B7170E"/>
    <w:rsid w:val="00B7231A"/>
    <w:rsid w:val="00B73614"/>
    <w:rsid w:val="00B738CB"/>
    <w:rsid w:val="00B738FE"/>
    <w:rsid w:val="00B73CC5"/>
    <w:rsid w:val="00B73DF7"/>
    <w:rsid w:val="00B73FA5"/>
    <w:rsid w:val="00B744D4"/>
    <w:rsid w:val="00B7479C"/>
    <w:rsid w:val="00B74B54"/>
    <w:rsid w:val="00B74E75"/>
    <w:rsid w:val="00B74EA9"/>
    <w:rsid w:val="00B74EBA"/>
    <w:rsid w:val="00B74EFF"/>
    <w:rsid w:val="00B75061"/>
    <w:rsid w:val="00B75B16"/>
    <w:rsid w:val="00B75BE0"/>
    <w:rsid w:val="00B75F3E"/>
    <w:rsid w:val="00B76375"/>
    <w:rsid w:val="00B76735"/>
    <w:rsid w:val="00B76B44"/>
    <w:rsid w:val="00B8040E"/>
    <w:rsid w:val="00B80B3E"/>
    <w:rsid w:val="00B81D13"/>
    <w:rsid w:val="00B81F56"/>
    <w:rsid w:val="00B82737"/>
    <w:rsid w:val="00B830E3"/>
    <w:rsid w:val="00B83AB4"/>
    <w:rsid w:val="00B83F04"/>
    <w:rsid w:val="00B85D0D"/>
    <w:rsid w:val="00B85EC3"/>
    <w:rsid w:val="00B85FD4"/>
    <w:rsid w:val="00B86EE8"/>
    <w:rsid w:val="00B905CF"/>
    <w:rsid w:val="00B90D9C"/>
    <w:rsid w:val="00B91251"/>
    <w:rsid w:val="00B918B7"/>
    <w:rsid w:val="00B91D4D"/>
    <w:rsid w:val="00B91FE7"/>
    <w:rsid w:val="00B92340"/>
    <w:rsid w:val="00B93C36"/>
    <w:rsid w:val="00B93C4C"/>
    <w:rsid w:val="00B93C87"/>
    <w:rsid w:val="00B93F98"/>
    <w:rsid w:val="00B93FF5"/>
    <w:rsid w:val="00B942F9"/>
    <w:rsid w:val="00B944C5"/>
    <w:rsid w:val="00B94825"/>
    <w:rsid w:val="00B94E4F"/>
    <w:rsid w:val="00B95413"/>
    <w:rsid w:val="00B95BF8"/>
    <w:rsid w:val="00B960F1"/>
    <w:rsid w:val="00B96509"/>
    <w:rsid w:val="00B97151"/>
    <w:rsid w:val="00B97556"/>
    <w:rsid w:val="00BA1527"/>
    <w:rsid w:val="00BA1BDA"/>
    <w:rsid w:val="00BA1C58"/>
    <w:rsid w:val="00BA1D77"/>
    <w:rsid w:val="00BA2525"/>
    <w:rsid w:val="00BA2681"/>
    <w:rsid w:val="00BA2721"/>
    <w:rsid w:val="00BA2BB2"/>
    <w:rsid w:val="00BA317E"/>
    <w:rsid w:val="00BA416A"/>
    <w:rsid w:val="00BA4619"/>
    <w:rsid w:val="00BA5432"/>
    <w:rsid w:val="00BA5E94"/>
    <w:rsid w:val="00BA6453"/>
    <w:rsid w:val="00BA64DE"/>
    <w:rsid w:val="00BA6818"/>
    <w:rsid w:val="00BA68AB"/>
    <w:rsid w:val="00BA7CCF"/>
    <w:rsid w:val="00BA7D89"/>
    <w:rsid w:val="00BA7F37"/>
    <w:rsid w:val="00BB1337"/>
    <w:rsid w:val="00BB14DE"/>
    <w:rsid w:val="00BB1895"/>
    <w:rsid w:val="00BB231C"/>
    <w:rsid w:val="00BB3520"/>
    <w:rsid w:val="00BB39C3"/>
    <w:rsid w:val="00BB3ABF"/>
    <w:rsid w:val="00BB3DEA"/>
    <w:rsid w:val="00BB43BA"/>
    <w:rsid w:val="00BB4999"/>
    <w:rsid w:val="00BB4D58"/>
    <w:rsid w:val="00BB530E"/>
    <w:rsid w:val="00BB5C6E"/>
    <w:rsid w:val="00BB5D72"/>
    <w:rsid w:val="00BB61B9"/>
    <w:rsid w:val="00BB65A3"/>
    <w:rsid w:val="00BB709B"/>
    <w:rsid w:val="00BB7292"/>
    <w:rsid w:val="00BC1706"/>
    <w:rsid w:val="00BC1B37"/>
    <w:rsid w:val="00BC21F3"/>
    <w:rsid w:val="00BC2359"/>
    <w:rsid w:val="00BC27F8"/>
    <w:rsid w:val="00BC2EC9"/>
    <w:rsid w:val="00BC3084"/>
    <w:rsid w:val="00BC3522"/>
    <w:rsid w:val="00BC37F4"/>
    <w:rsid w:val="00BC3CC0"/>
    <w:rsid w:val="00BC4658"/>
    <w:rsid w:val="00BC497A"/>
    <w:rsid w:val="00BC4D27"/>
    <w:rsid w:val="00BC4D87"/>
    <w:rsid w:val="00BC649F"/>
    <w:rsid w:val="00BC6525"/>
    <w:rsid w:val="00BC6703"/>
    <w:rsid w:val="00BC7F79"/>
    <w:rsid w:val="00BC7F8A"/>
    <w:rsid w:val="00BD060C"/>
    <w:rsid w:val="00BD1494"/>
    <w:rsid w:val="00BD2AFD"/>
    <w:rsid w:val="00BD39A3"/>
    <w:rsid w:val="00BD3D44"/>
    <w:rsid w:val="00BD3E58"/>
    <w:rsid w:val="00BD47C7"/>
    <w:rsid w:val="00BD5555"/>
    <w:rsid w:val="00BD6ED4"/>
    <w:rsid w:val="00BD6F26"/>
    <w:rsid w:val="00BD74E0"/>
    <w:rsid w:val="00BD77BF"/>
    <w:rsid w:val="00BD78FF"/>
    <w:rsid w:val="00BE0387"/>
    <w:rsid w:val="00BE0907"/>
    <w:rsid w:val="00BE09B4"/>
    <w:rsid w:val="00BE116A"/>
    <w:rsid w:val="00BE13B1"/>
    <w:rsid w:val="00BE1741"/>
    <w:rsid w:val="00BE2194"/>
    <w:rsid w:val="00BE343D"/>
    <w:rsid w:val="00BE3716"/>
    <w:rsid w:val="00BE3D1A"/>
    <w:rsid w:val="00BE40C7"/>
    <w:rsid w:val="00BE414D"/>
    <w:rsid w:val="00BE4178"/>
    <w:rsid w:val="00BE4BF0"/>
    <w:rsid w:val="00BE4C85"/>
    <w:rsid w:val="00BE4D35"/>
    <w:rsid w:val="00BE51FB"/>
    <w:rsid w:val="00BE54E7"/>
    <w:rsid w:val="00BE5827"/>
    <w:rsid w:val="00BF00E7"/>
    <w:rsid w:val="00BF010F"/>
    <w:rsid w:val="00BF018F"/>
    <w:rsid w:val="00BF0572"/>
    <w:rsid w:val="00BF139D"/>
    <w:rsid w:val="00BF13CC"/>
    <w:rsid w:val="00BF1B4A"/>
    <w:rsid w:val="00BF1FCB"/>
    <w:rsid w:val="00BF3149"/>
    <w:rsid w:val="00BF45BC"/>
    <w:rsid w:val="00BF4621"/>
    <w:rsid w:val="00BF4927"/>
    <w:rsid w:val="00BF4AAF"/>
    <w:rsid w:val="00BF5311"/>
    <w:rsid w:val="00BF59CB"/>
    <w:rsid w:val="00BF5B5E"/>
    <w:rsid w:val="00BF657A"/>
    <w:rsid w:val="00BF66EC"/>
    <w:rsid w:val="00BF672A"/>
    <w:rsid w:val="00BF6BE4"/>
    <w:rsid w:val="00BF6D2E"/>
    <w:rsid w:val="00BF7509"/>
    <w:rsid w:val="00BF77A7"/>
    <w:rsid w:val="00BF79D5"/>
    <w:rsid w:val="00BF7B1C"/>
    <w:rsid w:val="00C0033C"/>
    <w:rsid w:val="00C00CF8"/>
    <w:rsid w:val="00C0131E"/>
    <w:rsid w:val="00C013D8"/>
    <w:rsid w:val="00C02D6B"/>
    <w:rsid w:val="00C02E1E"/>
    <w:rsid w:val="00C0300C"/>
    <w:rsid w:val="00C03391"/>
    <w:rsid w:val="00C038E6"/>
    <w:rsid w:val="00C03BCA"/>
    <w:rsid w:val="00C03D3B"/>
    <w:rsid w:val="00C03F20"/>
    <w:rsid w:val="00C0433B"/>
    <w:rsid w:val="00C04D30"/>
    <w:rsid w:val="00C04E18"/>
    <w:rsid w:val="00C05618"/>
    <w:rsid w:val="00C0567F"/>
    <w:rsid w:val="00C05AFC"/>
    <w:rsid w:val="00C07090"/>
    <w:rsid w:val="00C073AF"/>
    <w:rsid w:val="00C07C8B"/>
    <w:rsid w:val="00C10058"/>
    <w:rsid w:val="00C1076C"/>
    <w:rsid w:val="00C108FC"/>
    <w:rsid w:val="00C10A39"/>
    <w:rsid w:val="00C10D32"/>
    <w:rsid w:val="00C11042"/>
    <w:rsid w:val="00C11648"/>
    <w:rsid w:val="00C11F34"/>
    <w:rsid w:val="00C12552"/>
    <w:rsid w:val="00C1290E"/>
    <w:rsid w:val="00C12988"/>
    <w:rsid w:val="00C12E4F"/>
    <w:rsid w:val="00C13236"/>
    <w:rsid w:val="00C1329D"/>
    <w:rsid w:val="00C13806"/>
    <w:rsid w:val="00C139C5"/>
    <w:rsid w:val="00C13A72"/>
    <w:rsid w:val="00C141CD"/>
    <w:rsid w:val="00C155F5"/>
    <w:rsid w:val="00C16E1D"/>
    <w:rsid w:val="00C1749B"/>
    <w:rsid w:val="00C17A7F"/>
    <w:rsid w:val="00C17EE9"/>
    <w:rsid w:val="00C20B90"/>
    <w:rsid w:val="00C20DB5"/>
    <w:rsid w:val="00C21211"/>
    <w:rsid w:val="00C21DE8"/>
    <w:rsid w:val="00C2204D"/>
    <w:rsid w:val="00C220DF"/>
    <w:rsid w:val="00C225A6"/>
    <w:rsid w:val="00C23276"/>
    <w:rsid w:val="00C2367D"/>
    <w:rsid w:val="00C246D3"/>
    <w:rsid w:val="00C247E0"/>
    <w:rsid w:val="00C249DA"/>
    <w:rsid w:val="00C24DFE"/>
    <w:rsid w:val="00C2523C"/>
    <w:rsid w:val="00C25909"/>
    <w:rsid w:val="00C25A8C"/>
    <w:rsid w:val="00C26153"/>
    <w:rsid w:val="00C26869"/>
    <w:rsid w:val="00C26B83"/>
    <w:rsid w:val="00C27132"/>
    <w:rsid w:val="00C30564"/>
    <w:rsid w:val="00C30E2E"/>
    <w:rsid w:val="00C321C8"/>
    <w:rsid w:val="00C324D9"/>
    <w:rsid w:val="00C325F0"/>
    <w:rsid w:val="00C328A9"/>
    <w:rsid w:val="00C330E4"/>
    <w:rsid w:val="00C331EE"/>
    <w:rsid w:val="00C33371"/>
    <w:rsid w:val="00C3354B"/>
    <w:rsid w:val="00C3356C"/>
    <w:rsid w:val="00C33EAF"/>
    <w:rsid w:val="00C34C33"/>
    <w:rsid w:val="00C354A3"/>
    <w:rsid w:val="00C35A9D"/>
    <w:rsid w:val="00C35EFE"/>
    <w:rsid w:val="00C366D8"/>
    <w:rsid w:val="00C37EA9"/>
    <w:rsid w:val="00C41013"/>
    <w:rsid w:val="00C413AC"/>
    <w:rsid w:val="00C41479"/>
    <w:rsid w:val="00C41498"/>
    <w:rsid w:val="00C418EB"/>
    <w:rsid w:val="00C41EA7"/>
    <w:rsid w:val="00C4237A"/>
    <w:rsid w:val="00C4335F"/>
    <w:rsid w:val="00C44955"/>
    <w:rsid w:val="00C453D0"/>
    <w:rsid w:val="00C45E77"/>
    <w:rsid w:val="00C45EB9"/>
    <w:rsid w:val="00C46091"/>
    <w:rsid w:val="00C46605"/>
    <w:rsid w:val="00C46B7A"/>
    <w:rsid w:val="00C46F9F"/>
    <w:rsid w:val="00C47212"/>
    <w:rsid w:val="00C475CD"/>
    <w:rsid w:val="00C500EF"/>
    <w:rsid w:val="00C50E0F"/>
    <w:rsid w:val="00C50FE0"/>
    <w:rsid w:val="00C517BA"/>
    <w:rsid w:val="00C51AFD"/>
    <w:rsid w:val="00C51CA0"/>
    <w:rsid w:val="00C52859"/>
    <w:rsid w:val="00C546D0"/>
    <w:rsid w:val="00C54ABA"/>
    <w:rsid w:val="00C550DD"/>
    <w:rsid w:val="00C55BF0"/>
    <w:rsid w:val="00C5691E"/>
    <w:rsid w:val="00C5696F"/>
    <w:rsid w:val="00C56C1E"/>
    <w:rsid w:val="00C570A1"/>
    <w:rsid w:val="00C574A3"/>
    <w:rsid w:val="00C6096A"/>
    <w:rsid w:val="00C609DA"/>
    <w:rsid w:val="00C60D7A"/>
    <w:rsid w:val="00C61635"/>
    <w:rsid w:val="00C61A36"/>
    <w:rsid w:val="00C61A48"/>
    <w:rsid w:val="00C61DF5"/>
    <w:rsid w:val="00C61FC4"/>
    <w:rsid w:val="00C62721"/>
    <w:rsid w:val="00C62A20"/>
    <w:rsid w:val="00C62A47"/>
    <w:rsid w:val="00C62A56"/>
    <w:rsid w:val="00C64064"/>
    <w:rsid w:val="00C64834"/>
    <w:rsid w:val="00C64E81"/>
    <w:rsid w:val="00C64F7D"/>
    <w:rsid w:val="00C67430"/>
    <w:rsid w:val="00C67528"/>
    <w:rsid w:val="00C67749"/>
    <w:rsid w:val="00C6785A"/>
    <w:rsid w:val="00C70743"/>
    <w:rsid w:val="00C70975"/>
    <w:rsid w:val="00C70F92"/>
    <w:rsid w:val="00C720B7"/>
    <w:rsid w:val="00C72705"/>
    <w:rsid w:val="00C72F57"/>
    <w:rsid w:val="00C73173"/>
    <w:rsid w:val="00C74067"/>
    <w:rsid w:val="00C74370"/>
    <w:rsid w:val="00C746D8"/>
    <w:rsid w:val="00C75D80"/>
    <w:rsid w:val="00C75E97"/>
    <w:rsid w:val="00C75EB7"/>
    <w:rsid w:val="00C760A2"/>
    <w:rsid w:val="00C76841"/>
    <w:rsid w:val="00C76A92"/>
    <w:rsid w:val="00C802E9"/>
    <w:rsid w:val="00C815C4"/>
    <w:rsid w:val="00C81A1D"/>
    <w:rsid w:val="00C81BEC"/>
    <w:rsid w:val="00C81E64"/>
    <w:rsid w:val="00C820A4"/>
    <w:rsid w:val="00C829E4"/>
    <w:rsid w:val="00C82A2A"/>
    <w:rsid w:val="00C82C5F"/>
    <w:rsid w:val="00C83F6C"/>
    <w:rsid w:val="00C84122"/>
    <w:rsid w:val="00C8435B"/>
    <w:rsid w:val="00C84E67"/>
    <w:rsid w:val="00C84EE7"/>
    <w:rsid w:val="00C85024"/>
    <w:rsid w:val="00C86114"/>
    <w:rsid w:val="00C86357"/>
    <w:rsid w:val="00C86C26"/>
    <w:rsid w:val="00C87159"/>
    <w:rsid w:val="00C876F8"/>
    <w:rsid w:val="00C87744"/>
    <w:rsid w:val="00C87F14"/>
    <w:rsid w:val="00C90205"/>
    <w:rsid w:val="00C9061D"/>
    <w:rsid w:val="00C910DB"/>
    <w:rsid w:val="00C9157E"/>
    <w:rsid w:val="00C92847"/>
    <w:rsid w:val="00C92A31"/>
    <w:rsid w:val="00C92DD7"/>
    <w:rsid w:val="00C934B6"/>
    <w:rsid w:val="00C93DE7"/>
    <w:rsid w:val="00C94012"/>
    <w:rsid w:val="00C940EF"/>
    <w:rsid w:val="00C94B1A"/>
    <w:rsid w:val="00C94CE4"/>
    <w:rsid w:val="00C955E4"/>
    <w:rsid w:val="00C956DD"/>
    <w:rsid w:val="00C95AAD"/>
    <w:rsid w:val="00C964FA"/>
    <w:rsid w:val="00C96725"/>
    <w:rsid w:val="00C96A4B"/>
    <w:rsid w:val="00C96A75"/>
    <w:rsid w:val="00C96E7C"/>
    <w:rsid w:val="00CA0597"/>
    <w:rsid w:val="00CA14C6"/>
    <w:rsid w:val="00CA21E5"/>
    <w:rsid w:val="00CA2572"/>
    <w:rsid w:val="00CA3554"/>
    <w:rsid w:val="00CA3636"/>
    <w:rsid w:val="00CA4965"/>
    <w:rsid w:val="00CA4E97"/>
    <w:rsid w:val="00CA5040"/>
    <w:rsid w:val="00CA515F"/>
    <w:rsid w:val="00CA5278"/>
    <w:rsid w:val="00CA5365"/>
    <w:rsid w:val="00CA6EC9"/>
    <w:rsid w:val="00CA707C"/>
    <w:rsid w:val="00CA71E4"/>
    <w:rsid w:val="00CA77E8"/>
    <w:rsid w:val="00CA785D"/>
    <w:rsid w:val="00CA78A6"/>
    <w:rsid w:val="00CB04B9"/>
    <w:rsid w:val="00CB1CC7"/>
    <w:rsid w:val="00CB21F7"/>
    <w:rsid w:val="00CB24EB"/>
    <w:rsid w:val="00CB29A7"/>
    <w:rsid w:val="00CB2A7E"/>
    <w:rsid w:val="00CB2B1B"/>
    <w:rsid w:val="00CB2B43"/>
    <w:rsid w:val="00CB2BA4"/>
    <w:rsid w:val="00CB3057"/>
    <w:rsid w:val="00CB3D5A"/>
    <w:rsid w:val="00CB40EE"/>
    <w:rsid w:val="00CB44AF"/>
    <w:rsid w:val="00CB4FE4"/>
    <w:rsid w:val="00CB5143"/>
    <w:rsid w:val="00CB539C"/>
    <w:rsid w:val="00CB5AD3"/>
    <w:rsid w:val="00CC036B"/>
    <w:rsid w:val="00CC087B"/>
    <w:rsid w:val="00CC08ED"/>
    <w:rsid w:val="00CC0FA8"/>
    <w:rsid w:val="00CC1A61"/>
    <w:rsid w:val="00CC2055"/>
    <w:rsid w:val="00CC22E2"/>
    <w:rsid w:val="00CC3292"/>
    <w:rsid w:val="00CC3990"/>
    <w:rsid w:val="00CC3C51"/>
    <w:rsid w:val="00CC3EA9"/>
    <w:rsid w:val="00CC4421"/>
    <w:rsid w:val="00CC4E2D"/>
    <w:rsid w:val="00CC5AB1"/>
    <w:rsid w:val="00CC6093"/>
    <w:rsid w:val="00CC6DE3"/>
    <w:rsid w:val="00CC6F9E"/>
    <w:rsid w:val="00CC73FA"/>
    <w:rsid w:val="00CD03A8"/>
    <w:rsid w:val="00CD052F"/>
    <w:rsid w:val="00CD0EC0"/>
    <w:rsid w:val="00CD15F0"/>
    <w:rsid w:val="00CD21B2"/>
    <w:rsid w:val="00CD2940"/>
    <w:rsid w:val="00CD2F52"/>
    <w:rsid w:val="00CD2F75"/>
    <w:rsid w:val="00CD35E0"/>
    <w:rsid w:val="00CD3E30"/>
    <w:rsid w:val="00CD46B8"/>
    <w:rsid w:val="00CD6A4B"/>
    <w:rsid w:val="00CD6BDF"/>
    <w:rsid w:val="00CE007A"/>
    <w:rsid w:val="00CE0F8D"/>
    <w:rsid w:val="00CE11B5"/>
    <w:rsid w:val="00CE151B"/>
    <w:rsid w:val="00CE193A"/>
    <w:rsid w:val="00CE199C"/>
    <w:rsid w:val="00CE28A7"/>
    <w:rsid w:val="00CE2920"/>
    <w:rsid w:val="00CE2E09"/>
    <w:rsid w:val="00CE3977"/>
    <w:rsid w:val="00CE48CC"/>
    <w:rsid w:val="00CE4F49"/>
    <w:rsid w:val="00CE589B"/>
    <w:rsid w:val="00CE5B38"/>
    <w:rsid w:val="00CE63C1"/>
    <w:rsid w:val="00CE684C"/>
    <w:rsid w:val="00CE6E6C"/>
    <w:rsid w:val="00CE71AD"/>
    <w:rsid w:val="00CE7EB5"/>
    <w:rsid w:val="00CF000A"/>
    <w:rsid w:val="00CF025C"/>
    <w:rsid w:val="00CF06E9"/>
    <w:rsid w:val="00CF095E"/>
    <w:rsid w:val="00CF0AEB"/>
    <w:rsid w:val="00CF1286"/>
    <w:rsid w:val="00CF1D9A"/>
    <w:rsid w:val="00CF23C4"/>
    <w:rsid w:val="00CF3540"/>
    <w:rsid w:val="00CF3929"/>
    <w:rsid w:val="00CF4426"/>
    <w:rsid w:val="00CF61A3"/>
    <w:rsid w:val="00CF6373"/>
    <w:rsid w:val="00CF653B"/>
    <w:rsid w:val="00CF697E"/>
    <w:rsid w:val="00CF6E97"/>
    <w:rsid w:val="00CF7270"/>
    <w:rsid w:val="00D00784"/>
    <w:rsid w:val="00D0084F"/>
    <w:rsid w:val="00D00A1C"/>
    <w:rsid w:val="00D019F5"/>
    <w:rsid w:val="00D01F26"/>
    <w:rsid w:val="00D03F13"/>
    <w:rsid w:val="00D0499B"/>
    <w:rsid w:val="00D04A5F"/>
    <w:rsid w:val="00D06BB7"/>
    <w:rsid w:val="00D06ECE"/>
    <w:rsid w:val="00D1006F"/>
    <w:rsid w:val="00D107C2"/>
    <w:rsid w:val="00D10C5B"/>
    <w:rsid w:val="00D116FD"/>
    <w:rsid w:val="00D12675"/>
    <w:rsid w:val="00D12904"/>
    <w:rsid w:val="00D1316B"/>
    <w:rsid w:val="00D1379D"/>
    <w:rsid w:val="00D13D04"/>
    <w:rsid w:val="00D1474C"/>
    <w:rsid w:val="00D14A03"/>
    <w:rsid w:val="00D14DF9"/>
    <w:rsid w:val="00D15299"/>
    <w:rsid w:val="00D15DD2"/>
    <w:rsid w:val="00D16166"/>
    <w:rsid w:val="00D167DD"/>
    <w:rsid w:val="00D16ED8"/>
    <w:rsid w:val="00D16EF1"/>
    <w:rsid w:val="00D17744"/>
    <w:rsid w:val="00D202F6"/>
    <w:rsid w:val="00D2030B"/>
    <w:rsid w:val="00D207DB"/>
    <w:rsid w:val="00D20EF8"/>
    <w:rsid w:val="00D21182"/>
    <w:rsid w:val="00D2234F"/>
    <w:rsid w:val="00D223AD"/>
    <w:rsid w:val="00D2257C"/>
    <w:rsid w:val="00D2316B"/>
    <w:rsid w:val="00D23382"/>
    <w:rsid w:val="00D23415"/>
    <w:rsid w:val="00D24112"/>
    <w:rsid w:val="00D24A33"/>
    <w:rsid w:val="00D2607B"/>
    <w:rsid w:val="00D26963"/>
    <w:rsid w:val="00D26E2E"/>
    <w:rsid w:val="00D26EC0"/>
    <w:rsid w:val="00D27030"/>
    <w:rsid w:val="00D27454"/>
    <w:rsid w:val="00D27636"/>
    <w:rsid w:val="00D279F5"/>
    <w:rsid w:val="00D27A94"/>
    <w:rsid w:val="00D27DDD"/>
    <w:rsid w:val="00D30A32"/>
    <w:rsid w:val="00D3174E"/>
    <w:rsid w:val="00D3191D"/>
    <w:rsid w:val="00D32FC1"/>
    <w:rsid w:val="00D33380"/>
    <w:rsid w:val="00D339D8"/>
    <w:rsid w:val="00D33A4A"/>
    <w:rsid w:val="00D33CC4"/>
    <w:rsid w:val="00D34552"/>
    <w:rsid w:val="00D350B7"/>
    <w:rsid w:val="00D35271"/>
    <w:rsid w:val="00D35274"/>
    <w:rsid w:val="00D354D8"/>
    <w:rsid w:val="00D362C4"/>
    <w:rsid w:val="00D37342"/>
    <w:rsid w:val="00D37CF7"/>
    <w:rsid w:val="00D37EA4"/>
    <w:rsid w:val="00D40478"/>
    <w:rsid w:val="00D4084C"/>
    <w:rsid w:val="00D40E57"/>
    <w:rsid w:val="00D420EA"/>
    <w:rsid w:val="00D42D03"/>
    <w:rsid w:val="00D4356D"/>
    <w:rsid w:val="00D43888"/>
    <w:rsid w:val="00D441A9"/>
    <w:rsid w:val="00D44FE6"/>
    <w:rsid w:val="00D453AC"/>
    <w:rsid w:val="00D466FB"/>
    <w:rsid w:val="00D46D86"/>
    <w:rsid w:val="00D46FA3"/>
    <w:rsid w:val="00D47741"/>
    <w:rsid w:val="00D47DA1"/>
    <w:rsid w:val="00D50208"/>
    <w:rsid w:val="00D5066E"/>
    <w:rsid w:val="00D509D2"/>
    <w:rsid w:val="00D5149B"/>
    <w:rsid w:val="00D5166F"/>
    <w:rsid w:val="00D51B4D"/>
    <w:rsid w:val="00D5205E"/>
    <w:rsid w:val="00D52688"/>
    <w:rsid w:val="00D52DB4"/>
    <w:rsid w:val="00D52DDA"/>
    <w:rsid w:val="00D52FC2"/>
    <w:rsid w:val="00D53653"/>
    <w:rsid w:val="00D53B46"/>
    <w:rsid w:val="00D53EF3"/>
    <w:rsid w:val="00D542D3"/>
    <w:rsid w:val="00D549AD"/>
    <w:rsid w:val="00D552F3"/>
    <w:rsid w:val="00D56532"/>
    <w:rsid w:val="00D56B2C"/>
    <w:rsid w:val="00D574A3"/>
    <w:rsid w:val="00D57679"/>
    <w:rsid w:val="00D57941"/>
    <w:rsid w:val="00D57B1B"/>
    <w:rsid w:val="00D61148"/>
    <w:rsid w:val="00D61F17"/>
    <w:rsid w:val="00D6238F"/>
    <w:rsid w:val="00D6283C"/>
    <w:rsid w:val="00D62DCB"/>
    <w:rsid w:val="00D63720"/>
    <w:rsid w:val="00D63D66"/>
    <w:rsid w:val="00D63FD6"/>
    <w:rsid w:val="00D646F9"/>
    <w:rsid w:val="00D64D89"/>
    <w:rsid w:val="00D65AB8"/>
    <w:rsid w:val="00D65E21"/>
    <w:rsid w:val="00D65F88"/>
    <w:rsid w:val="00D66017"/>
    <w:rsid w:val="00D66D96"/>
    <w:rsid w:val="00D6788A"/>
    <w:rsid w:val="00D67969"/>
    <w:rsid w:val="00D7016C"/>
    <w:rsid w:val="00D701CA"/>
    <w:rsid w:val="00D70EA1"/>
    <w:rsid w:val="00D715F5"/>
    <w:rsid w:val="00D71D09"/>
    <w:rsid w:val="00D720AF"/>
    <w:rsid w:val="00D72300"/>
    <w:rsid w:val="00D72369"/>
    <w:rsid w:val="00D72A34"/>
    <w:rsid w:val="00D72D1D"/>
    <w:rsid w:val="00D72F99"/>
    <w:rsid w:val="00D73DE9"/>
    <w:rsid w:val="00D74387"/>
    <w:rsid w:val="00D761B0"/>
    <w:rsid w:val="00D7635D"/>
    <w:rsid w:val="00D76A92"/>
    <w:rsid w:val="00D76C48"/>
    <w:rsid w:val="00D7712A"/>
    <w:rsid w:val="00D771AF"/>
    <w:rsid w:val="00D775BE"/>
    <w:rsid w:val="00D7799F"/>
    <w:rsid w:val="00D80E46"/>
    <w:rsid w:val="00D8123D"/>
    <w:rsid w:val="00D81BDC"/>
    <w:rsid w:val="00D81D16"/>
    <w:rsid w:val="00D82AD8"/>
    <w:rsid w:val="00D832AD"/>
    <w:rsid w:val="00D83C21"/>
    <w:rsid w:val="00D84707"/>
    <w:rsid w:val="00D853D7"/>
    <w:rsid w:val="00D8552D"/>
    <w:rsid w:val="00D859DD"/>
    <w:rsid w:val="00D85D5F"/>
    <w:rsid w:val="00D86EC1"/>
    <w:rsid w:val="00D871D7"/>
    <w:rsid w:val="00D8744B"/>
    <w:rsid w:val="00D90072"/>
    <w:rsid w:val="00D90831"/>
    <w:rsid w:val="00D91DAF"/>
    <w:rsid w:val="00D92114"/>
    <w:rsid w:val="00D9258B"/>
    <w:rsid w:val="00D92640"/>
    <w:rsid w:val="00D928AE"/>
    <w:rsid w:val="00D92B65"/>
    <w:rsid w:val="00D92DEF"/>
    <w:rsid w:val="00D92FD8"/>
    <w:rsid w:val="00D933A3"/>
    <w:rsid w:val="00D934E2"/>
    <w:rsid w:val="00D93936"/>
    <w:rsid w:val="00D9437B"/>
    <w:rsid w:val="00D94865"/>
    <w:rsid w:val="00D94983"/>
    <w:rsid w:val="00D94BAE"/>
    <w:rsid w:val="00D94D01"/>
    <w:rsid w:val="00D958FA"/>
    <w:rsid w:val="00D96433"/>
    <w:rsid w:val="00D97A76"/>
    <w:rsid w:val="00D97B6D"/>
    <w:rsid w:val="00D97DEB"/>
    <w:rsid w:val="00DA002B"/>
    <w:rsid w:val="00DA03FE"/>
    <w:rsid w:val="00DA0867"/>
    <w:rsid w:val="00DA0EE5"/>
    <w:rsid w:val="00DA116D"/>
    <w:rsid w:val="00DA2D8E"/>
    <w:rsid w:val="00DA2EDB"/>
    <w:rsid w:val="00DA4DEC"/>
    <w:rsid w:val="00DA55FF"/>
    <w:rsid w:val="00DA5BDE"/>
    <w:rsid w:val="00DA5F72"/>
    <w:rsid w:val="00DA62C2"/>
    <w:rsid w:val="00DA6B0C"/>
    <w:rsid w:val="00DA6FB5"/>
    <w:rsid w:val="00DA7242"/>
    <w:rsid w:val="00DA7288"/>
    <w:rsid w:val="00DA78DF"/>
    <w:rsid w:val="00DA7B14"/>
    <w:rsid w:val="00DB011B"/>
    <w:rsid w:val="00DB1084"/>
    <w:rsid w:val="00DB12A4"/>
    <w:rsid w:val="00DB1BF1"/>
    <w:rsid w:val="00DB1C03"/>
    <w:rsid w:val="00DB2236"/>
    <w:rsid w:val="00DB2828"/>
    <w:rsid w:val="00DB2E47"/>
    <w:rsid w:val="00DB4BE9"/>
    <w:rsid w:val="00DB4C84"/>
    <w:rsid w:val="00DB5328"/>
    <w:rsid w:val="00DB5CC6"/>
    <w:rsid w:val="00DB5D2E"/>
    <w:rsid w:val="00DB60CD"/>
    <w:rsid w:val="00DB60E3"/>
    <w:rsid w:val="00DB6A6E"/>
    <w:rsid w:val="00DB6A75"/>
    <w:rsid w:val="00DB6B58"/>
    <w:rsid w:val="00DB71CB"/>
    <w:rsid w:val="00DB78A8"/>
    <w:rsid w:val="00DB7A33"/>
    <w:rsid w:val="00DC16F3"/>
    <w:rsid w:val="00DC1838"/>
    <w:rsid w:val="00DC199E"/>
    <w:rsid w:val="00DC1DFE"/>
    <w:rsid w:val="00DC1F1B"/>
    <w:rsid w:val="00DC3326"/>
    <w:rsid w:val="00DC34BF"/>
    <w:rsid w:val="00DC38F1"/>
    <w:rsid w:val="00DC3D0A"/>
    <w:rsid w:val="00DC3FC5"/>
    <w:rsid w:val="00DC45DE"/>
    <w:rsid w:val="00DC4664"/>
    <w:rsid w:val="00DC4C47"/>
    <w:rsid w:val="00DC5119"/>
    <w:rsid w:val="00DC595E"/>
    <w:rsid w:val="00DC5970"/>
    <w:rsid w:val="00DC6110"/>
    <w:rsid w:val="00DC6373"/>
    <w:rsid w:val="00DC6487"/>
    <w:rsid w:val="00DC7D39"/>
    <w:rsid w:val="00DC7D60"/>
    <w:rsid w:val="00DD0A7B"/>
    <w:rsid w:val="00DD16AF"/>
    <w:rsid w:val="00DD1FB1"/>
    <w:rsid w:val="00DD2696"/>
    <w:rsid w:val="00DD27FC"/>
    <w:rsid w:val="00DD2A03"/>
    <w:rsid w:val="00DD2A52"/>
    <w:rsid w:val="00DD2F2D"/>
    <w:rsid w:val="00DD3708"/>
    <w:rsid w:val="00DD389B"/>
    <w:rsid w:val="00DD3A1B"/>
    <w:rsid w:val="00DD3FE1"/>
    <w:rsid w:val="00DD6359"/>
    <w:rsid w:val="00DD7078"/>
    <w:rsid w:val="00DD7A1B"/>
    <w:rsid w:val="00DD7B9E"/>
    <w:rsid w:val="00DE0163"/>
    <w:rsid w:val="00DE0216"/>
    <w:rsid w:val="00DE086C"/>
    <w:rsid w:val="00DE0F0E"/>
    <w:rsid w:val="00DE1311"/>
    <w:rsid w:val="00DE14D8"/>
    <w:rsid w:val="00DE1E25"/>
    <w:rsid w:val="00DE2247"/>
    <w:rsid w:val="00DE2E38"/>
    <w:rsid w:val="00DE334F"/>
    <w:rsid w:val="00DE3E49"/>
    <w:rsid w:val="00DE43ED"/>
    <w:rsid w:val="00DE4B99"/>
    <w:rsid w:val="00DE4F46"/>
    <w:rsid w:val="00DE5551"/>
    <w:rsid w:val="00DE58DF"/>
    <w:rsid w:val="00DE7087"/>
    <w:rsid w:val="00DE7A76"/>
    <w:rsid w:val="00DE7B96"/>
    <w:rsid w:val="00DF06AF"/>
    <w:rsid w:val="00DF09EE"/>
    <w:rsid w:val="00DF26EA"/>
    <w:rsid w:val="00DF2BF3"/>
    <w:rsid w:val="00DF2E0C"/>
    <w:rsid w:val="00DF2E48"/>
    <w:rsid w:val="00DF3C85"/>
    <w:rsid w:val="00DF405D"/>
    <w:rsid w:val="00DF4595"/>
    <w:rsid w:val="00DF4E5F"/>
    <w:rsid w:val="00DF5751"/>
    <w:rsid w:val="00DF66B3"/>
    <w:rsid w:val="00DF6726"/>
    <w:rsid w:val="00DF67FE"/>
    <w:rsid w:val="00DF7333"/>
    <w:rsid w:val="00DF77A0"/>
    <w:rsid w:val="00E0089B"/>
    <w:rsid w:val="00E01138"/>
    <w:rsid w:val="00E012D7"/>
    <w:rsid w:val="00E0192D"/>
    <w:rsid w:val="00E01BBA"/>
    <w:rsid w:val="00E021CC"/>
    <w:rsid w:val="00E02776"/>
    <w:rsid w:val="00E02BDB"/>
    <w:rsid w:val="00E0504A"/>
    <w:rsid w:val="00E05527"/>
    <w:rsid w:val="00E0588B"/>
    <w:rsid w:val="00E05F38"/>
    <w:rsid w:val="00E06769"/>
    <w:rsid w:val="00E070A4"/>
    <w:rsid w:val="00E0716C"/>
    <w:rsid w:val="00E10990"/>
    <w:rsid w:val="00E109E3"/>
    <w:rsid w:val="00E1135C"/>
    <w:rsid w:val="00E115D1"/>
    <w:rsid w:val="00E119D1"/>
    <w:rsid w:val="00E11DEE"/>
    <w:rsid w:val="00E11E26"/>
    <w:rsid w:val="00E133F8"/>
    <w:rsid w:val="00E140BD"/>
    <w:rsid w:val="00E1435F"/>
    <w:rsid w:val="00E148CA"/>
    <w:rsid w:val="00E15601"/>
    <w:rsid w:val="00E15DCE"/>
    <w:rsid w:val="00E165E2"/>
    <w:rsid w:val="00E1693F"/>
    <w:rsid w:val="00E16D0F"/>
    <w:rsid w:val="00E17482"/>
    <w:rsid w:val="00E1764E"/>
    <w:rsid w:val="00E178A5"/>
    <w:rsid w:val="00E178C4"/>
    <w:rsid w:val="00E17B10"/>
    <w:rsid w:val="00E203AC"/>
    <w:rsid w:val="00E2047F"/>
    <w:rsid w:val="00E2183B"/>
    <w:rsid w:val="00E21F21"/>
    <w:rsid w:val="00E229A7"/>
    <w:rsid w:val="00E22E10"/>
    <w:rsid w:val="00E2353F"/>
    <w:rsid w:val="00E238B9"/>
    <w:rsid w:val="00E23BE8"/>
    <w:rsid w:val="00E240D2"/>
    <w:rsid w:val="00E25636"/>
    <w:rsid w:val="00E259D8"/>
    <w:rsid w:val="00E25E7D"/>
    <w:rsid w:val="00E25EE1"/>
    <w:rsid w:val="00E2618D"/>
    <w:rsid w:val="00E261C3"/>
    <w:rsid w:val="00E2648A"/>
    <w:rsid w:val="00E26729"/>
    <w:rsid w:val="00E2714F"/>
    <w:rsid w:val="00E27570"/>
    <w:rsid w:val="00E278A5"/>
    <w:rsid w:val="00E27B1B"/>
    <w:rsid w:val="00E30BFE"/>
    <w:rsid w:val="00E32288"/>
    <w:rsid w:val="00E3259E"/>
    <w:rsid w:val="00E32A26"/>
    <w:rsid w:val="00E32F62"/>
    <w:rsid w:val="00E334DC"/>
    <w:rsid w:val="00E33751"/>
    <w:rsid w:val="00E33F9C"/>
    <w:rsid w:val="00E346BE"/>
    <w:rsid w:val="00E34DF0"/>
    <w:rsid w:val="00E35756"/>
    <w:rsid w:val="00E35AEB"/>
    <w:rsid w:val="00E36DF3"/>
    <w:rsid w:val="00E370E5"/>
    <w:rsid w:val="00E37653"/>
    <w:rsid w:val="00E406B7"/>
    <w:rsid w:val="00E41D33"/>
    <w:rsid w:val="00E42433"/>
    <w:rsid w:val="00E42830"/>
    <w:rsid w:val="00E43148"/>
    <w:rsid w:val="00E4380F"/>
    <w:rsid w:val="00E439ED"/>
    <w:rsid w:val="00E440FD"/>
    <w:rsid w:val="00E444B6"/>
    <w:rsid w:val="00E44AE2"/>
    <w:rsid w:val="00E44C09"/>
    <w:rsid w:val="00E459E1"/>
    <w:rsid w:val="00E45C19"/>
    <w:rsid w:val="00E45E8E"/>
    <w:rsid w:val="00E463FC"/>
    <w:rsid w:val="00E4683C"/>
    <w:rsid w:val="00E46EED"/>
    <w:rsid w:val="00E47192"/>
    <w:rsid w:val="00E47505"/>
    <w:rsid w:val="00E4772D"/>
    <w:rsid w:val="00E50242"/>
    <w:rsid w:val="00E50E02"/>
    <w:rsid w:val="00E514B6"/>
    <w:rsid w:val="00E515B3"/>
    <w:rsid w:val="00E522D4"/>
    <w:rsid w:val="00E52326"/>
    <w:rsid w:val="00E525A1"/>
    <w:rsid w:val="00E52606"/>
    <w:rsid w:val="00E52EEB"/>
    <w:rsid w:val="00E53211"/>
    <w:rsid w:val="00E542B3"/>
    <w:rsid w:val="00E5587F"/>
    <w:rsid w:val="00E55ADB"/>
    <w:rsid w:val="00E55B00"/>
    <w:rsid w:val="00E56177"/>
    <w:rsid w:val="00E56345"/>
    <w:rsid w:val="00E564AA"/>
    <w:rsid w:val="00E566FC"/>
    <w:rsid w:val="00E57F39"/>
    <w:rsid w:val="00E6036D"/>
    <w:rsid w:val="00E60871"/>
    <w:rsid w:val="00E609D5"/>
    <w:rsid w:val="00E60A69"/>
    <w:rsid w:val="00E611D9"/>
    <w:rsid w:val="00E617DF"/>
    <w:rsid w:val="00E61E21"/>
    <w:rsid w:val="00E62169"/>
    <w:rsid w:val="00E625A2"/>
    <w:rsid w:val="00E62C88"/>
    <w:rsid w:val="00E6336F"/>
    <w:rsid w:val="00E63392"/>
    <w:rsid w:val="00E63560"/>
    <w:rsid w:val="00E63786"/>
    <w:rsid w:val="00E63937"/>
    <w:rsid w:val="00E64306"/>
    <w:rsid w:val="00E64C8E"/>
    <w:rsid w:val="00E64DE3"/>
    <w:rsid w:val="00E6538D"/>
    <w:rsid w:val="00E6633A"/>
    <w:rsid w:val="00E6656C"/>
    <w:rsid w:val="00E66646"/>
    <w:rsid w:val="00E670BD"/>
    <w:rsid w:val="00E67DA2"/>
    <w:rsid w:val="00E70C9E"/>
    <w:rsid w:val="00E71A01"/>
    <w:rsid w:val="00E7219F"/>
    <w:rsid w:val="00E72379"/>
    <w:rsid w:val="00E723E4"/>
    <w:rsid w:val="00E72D14"/>
    <w:rsid w:val="00E7385F"/>
    <w:rsid w:val="00E73871"/>
    <w:rsid w:val="00E739B9"/>
    <w:rsid w:val="00E73C53"/>
    <w:rsid w:val="00E745BF"/>
    <w:rsid w:val="00E74D32"/>
    <w:rsid w:val="00E74DE9"/>
    <w:rsid w:val="00E74F6C"/>
    <w:rsid w:val="00E75016"/>
    <w:rsid w:val="00E759B2"/>
    <w:rsid w:val="00E76478"/>
    <w:rsid w:val="00E7699B"/>
    <w:rsid w:val="00E76A1D"/>
    <w:rsid w:val="00E76FF9"/>
    <w:rsid w:val="00E776B8"/>
    <w:rsid w:val="00E77AA2"/>
    <w:rsid w:val="00E80071"/>
    <w:rsid w:val="00E816E0"/>
    <w:rsid w:val="00E819D1"/>
    <w:rsid w:val="00E8244D"/>
    <w:rsid w:val="00E82F7D"/>
    <w:rsid w:val="00E838B9"/>
    <w:rsid w:val="00E84286"/>
    <w:rsid w:val="00E84693"/>
    <w:rsid w:val="00E870FA"/>
    <w:rsid w:val="00E8742D"/>
    <w:rsid w:val="00E87839"/>
    <w:rsid w:val="00E87BEB"/>
    <w:rsid w:val="00E900A6"/>
    <w:rsid w:val="00E901D0"/>
    <w:rsid w:val="00E908DB"/>
    <w:rsid w:val="00E90BAA"/>
    <w:rsid w:val="00E91085"/>
    <w:rsid w:val="00E913A5"/>
    <w:rsid w:val="00E92B05"/>
    <w:rsid w:val="00E92FC5"/>
    <w:rsid w:val="00E9353B"/>
    <w:rsid w:val="00E93773"/>
    <w:rsid w:val="00E93F3F"/>
    <w:rsid w:val="00E93F77"/>
    <w:rsid w:val="00E94127"/>
    <w:rsid w:val="00E94315"/>
    <w:rsid w:val="00E943E0"/>
    <w:rsid w:val="00E9465E"/>
    <w:rsid w:val="00E95EBB"/>
    <w:rsid w:val="00E95FD4"/>
    <w:rsid w:val="00E9657D"/>
    <w:rsid w:val="00E96733"/>
    <w:rsid w:val="00E96987"/>
    <w:rsid w:val="00E97608"/>
    <w:rsid w:val="00E9787F"/>
    <w:rsid w:val="00EA01BB"/>
    <w:rsid w:val="00EA02F2"/>
    <w:rsid w:val="00EA07B7"/>
    <w:rsid w:val="00EA0A4E"/>
    <w:rsid w:val="00EA1314"/>
    <w:rsid w:val="00EA13CB"/>
    <w:rsid w:val="00EA152E"/>
    <w:rsid w:val="00EA1855"/>
    <w:rsid w:val="00EA1A73"/>
    <w:rsid w:val="00EA1C7C"/>
    <w:rsid w:val="00EA1CDA"/>
    <w:rsid w:val="00EA1EA5"/>
    <w:rsid w:val="00EA310B"/>
    <w:rsid w:val="00EA3730"/>
    <w:rsid w:val="00EA48CC"/>
    <w:rsid w:val="00EA4A49"/>
    <w:rsid w:val="00EA4E18"/>
    <w:rsid w:val="00EA5241"/>
    <w:rsid w:val="00EA533A"/>
    <w:rsid w:val="00EA5710"/>
    <w:rsid w:val="00EA5B92"/>
    <w:rsid w:val="00EA6083"/>
    <w:rsid w:val="00EA63F3"/>
    <w:rsid w:val="00EA6999"/>
    <w:rsid w:val="00EA7802"/>
    <w:rsid w:val="00EA7BFD"/>
    <w:rsid w:val="00EA7E94"/>
    <w:rsid w:val="00EB079F"/>
    <w:rsid w:val="00EB111F"/>
    <w:rsid w:val="00EB1ED2"/>
    <w:rsid w:val="00EB227B"/>
    <w:rsid w:val="00EB2FA7"/>
    <w:rsid w:val="00EB324D"/>
    <w:rsid w:val="00EB3F48"/>
    <w:rsid w:val="00EB400F"/>
    <w:rsid w:val="00EB4110"/>
    <w:rsid w:val="00EB4721"/>
    <w:rsid w:val="00EB4D2C"/>
    <w:rsid w:val="00EB4DDD"/>
    <w:rsid w:val="00EB50F3"/>
    <w:rsid w:val="00EB561B"/>
    <w:rsid w:val="00EB567C"/>
    <w:rsid w:val="00EB59B1"/>
    <w:rsid w:val="00EB600C"/>
    <w:rsid w:val="00EB6748"/>
    <w:rsid w:val="00EB6FBE"/>
    <w:rsid w:val="00EB7033"/>
    <w:rsid w:val="00EB71C3"/>
    <w:rsid w:val="00EB72C3"/>
    <w:rsid w:val="00EB78CD"/>
    <w:rsid w:val="00EB7D3B"/>
    <w:rsid w:val="00EC07EF"/>
    <w:rsid w:val="00EC1520"/>
    <w:rsid w:val="00EC19AF"/>
    <w:rsid w:val="00EC1B8C"/>
    <w:rsid w:val="00EC208B"/>
    <w:rsid w:val="00EC27FE"/>
    <w:rsid w:val="00EC2C6B"/>
    <w:rsid w:val="00EC2D32"/>
    <w:rsid w:val="00EC3A5E"/>
    <w:rsid w:val="00EC4449"/>
    <w:rsid w:val="00EC4753"/>
    <w:rsid w:val="00EC57A3"/>
    <w:rsid w:val="00EC596C"/>
    <w:rsid w:val="00EC5976"/>
    <w:rsid w:val="00EC5C3E"/>
    <w:rsid w:val="00EC60AD"/>
    <w:rsid w:val="00EC62EA"/>
    <w:rsid w:val="00EC6FFD"/>
    <w:rsid w:val="00EC75EF"/>
    <w:rsid w:val="00EC78D9"/>
    <w:rsid w:val="00EC7BB8"/>
    <w:rsid w:val="00EC7DBE"/>
    <w:rsid w:val="00ED08F6"/>
    <w:rsid w:val="00ED0908"/>
    <w:rsid w:val="00ED163E"/>
    <w:rsid w:val="00ED1D2E"/>
    <w:rsid w:val="00ED1EE5"/>
    <w:rsid w:val="00ED2A1C"/>
    <w:rsid w:val="00ED2A2A"/>
    <w:rsid w:val="00ED3234"/>
    <w:rsid w:val="00ED4081"/>
    <w:rsid w:val="00ED4459"/>
    <w:rsid w:val="00ED4918"/>
    <w:rsid w:val="00ED5D4B"/>
    <w:rsid w:val="00ED64E0"/>
    <w:rsid w:val="00ED6DC9"/>
    <w:rsid w:val="00ED6EAA"/>
    <w:rsid w:val="00ED7D2C"/>
    <w:rsid w:val="00EE03F8"/>
    <w:rsid w:val="00EE06C1"/>
    <w:rsid w:val="00EE0A89"/>
    <w:rsid w:val="00EE0BED"/>
    <w:rsid w:val="00EE0F65"/>
    <w:rsid w:val="00EE1493"/>
    <w:rsid w:val="00EE1C96"/>
    <w:rsid w:val="00EE1D3E"/>
    <w:rsid w:val="00EE29D1"/>
    <w:rsid w:val="00EE3BA0"/>
    <w:rsid w:val="00EE3DA6"/>
    <w:rsid w:val="00EE482A"/>
    <w:rsid w:val="00EE4AC6"/>
    <w:rsid w:val="00EE4F6F"/>
    <w:rsid w:val="00EE50DF"/>
    <w:rsid w:val="00EE5B3F"/>
    <w:rsid w:val="00EE5BE5"/>
    <w:rsid w:val="00EE61F1"/>
    <w:rsid w:val="00EE6B45"/>
    <w:rsid w:val="00EE6E82"/>
    <w:rsid w:val="00EE73A4"/>
    <w:rsid w:val="00EE7BD6"/>
    <w:rsid w:val="00EF0A89"/>
    <w:rsid w:val="00EF0C2D"/>
    <w:rsid w:val="00EF0E59"/>
    <w:rsid w:val="00EF1264"/>
    <w:rsid w:val="00EF1BCC"/>
    <w:rsid w:val="00EF209F"/>
    <w:rsid w:val="00EF2675"/>
    <w:rsid w:val="00EF27F4"/>
    <w:rsid w:val="00EF2C7E"/>
    <w:rsid w:val="00EF38C5"/>
    <w:rsid w:val="00EF3DC6"/>
    <w:rsid w:val="00EF3EE2"/>
    <w:rsid w:val="00EF4384"/>
    <w:rsid w:val="00EF446E"/>
    <w:rsid w:val="00EF451B"/>
    <w:rsid w:val="00EF5165"/>
    <w:rsid w:val="00EF52FF"/>
    <w:rsid w:val="00EF53C4"/>
    <w:rsid w:val="00EF544D"/>
    <w:rsid w:val="00EF5BC8"/>
    <w:rsid w:val="00EF5CBD"/>
    <w:rsid w:val="00EF5F72"/>
    <w:rsid w:val="00EF687B"/>
    <w:rsid w:val="00EF7A36"/>
    <w:rsid w:val="00F001EC"/>
    <w:rsid w:val="00F0027D"/>
    <w:rsid w:val="00F00659"/>
    <w:rsid w:val="00F01798"/>
    <w:rsid w:val="00F020F4"/>
    <w:rsid w:val="00F02610"/>
    <w:rsid w:val="00F02C25"/>
    <w:rsid w:val="00F034DB"/>
    <w:rsid w:val="00F037DB"/>
    <w:rsid w:val="00F042D8"/>
    <w:rsid w:val="00F051A1"/>
    <w:rsid w:val="00F0537D"/>
    <w:rsid w:val="00F0567C"/>
    <w:rsid w:val="00F05F65"/>
    <w:rsid w:val="00F064C1"/>
    <w:rsid w:val="00F06544"/>
    <w:rsid w:val="00F066BE"/>
    <w:rsid w:val="00F066CC"/>
    <w:rsid w:val="00F06A63"/>
    <w:rsid w:val="00F06F1C"/>
    <w:rsid w:val="00F07122"/>
    <w:rsid w:val="00F07253"/>
    <w:rsid w:val="00F07374"/>
    <w:rsid w:val="00F07915"/>
    <w:rsid w:val="00F07B2F"/>
    <w:rsid w:val="00F108BC"/>
    <w:rsid w:val="00F10D05"/>
    <w:rsid w:val="00F10E8A"/>
    <w:rsid w:val="00F1185A"/>
    <w:rsid w:val="00F11F3C"/>
    <w:rsid w:val="00F11FEF"/>
    <w:rsid w:val="00F12406"/>
    <w:rsid w:val="00F12DB0"/>
    <w:rsid w:val="00F12F1C"/>
    <w:rsid w:val="00F1308C"/>
    <w:rsid w:val="00F13565"/>
    <w:rsid w:val="00F136B1"/>
    <w:rsid w:val="00F137C2"/>
    <w:rsid w:val="00F1390D"/>
    <w:rsid w:val="00F13F47"/>
    <w:rsid w:val="00F14187"/>
    <w:rsid w:val="00F14200"/>
    <w:rsid w:val="00F15790"/>
    <w:rsid w:val="00F15B7A"/>
    <w:rsid w:val="00F162B5"/>
    <w:rsid w:val="00F16405"/>
    <w:rsid w:val="00F1669C"/>
    <w:rsid w:val="00F16B2F"/>
    <w:rsid w:val="00F16D78"/>
    <w:rsid w:val="00F17AE1"/>
    <w:rsid w:val="00F17D74"/>
    <w:rsid w:val="00F20420"/>
    <w:rsid w:val="00F20A5B"/>
    <w:rsid w:val="00F20D18"/>
    <w:rsid w:val="00F21962"/>
    <w:rsid w:val="00F21A68"/>
    <w:rsid w:val="00F21D9C"/>
    <w:rsid w:val="00F229D6"/>
    <w:rsid w:val="00F22ADE"/>
    <w:rsid w:val="00F23076"/>
    <w:rsid w:val="00F237B4"/>
    <w:rsid w:val="00F23EC3"/>
    <w:rsid w:val="00F247F5"/>
    <w:rsid w:val="00F24B6D"/>
    <w:rsid w:val="00F25250"/>
    <w:rsid w:val="00F257A5"/>
    <w:rsid w:val="00F257D2"/>
    <w:rsid w:val="00F26B92"/>
    <w:rsid w:val="00F26E48"/>
    <w:rsid w:val="00F26EBA"/>
    <w:rsid w:val="00F27326"/>
    <w:rsid w:val="00F273CE"/>
    <w:rsid w:val="00F27FEC"/>
    <w:rsid w:val="00F30EE9"/>
    <w:rsid w:val="00F3190C"/>
    <w:rsid w:val="00F31A28"/>
    <w:rsid w:val="00F3274F"/>
    <w:rsid w:val="00F3285D"/>
    <w:rsid w:val="00F328DF"/>
    <w:rsid w:val="00F33632"/>
    <w:rsid w:val="00F33CFE"/>
    <w:rsid w:val="00F34723"/>
    <w:rsid w:val="00F34866"/>
    <w:rsid w:val="00F34A95"/>
    <w:rsid w:val="00F35669"/>
    <w:rsid w:val="00F35D1B"/>
    <w:rsid w:val="00F35EDF"/>
    <w:rsid w:val="00F36074"/>
    <w:rsid w:val="00F36234"/>
    <w:rsid w:val="00F3706F"/>
    <w:rsid w:val="00F401A4"/>
    <w:rsid w:val="00F4084E"/>
    <w:rsid w:val="00F40FAA"/>
    <w:rsid w:val="00F41B92"/>
    <w:rsid w:val="00F41D37"/>
    <w:rsid w:val="00F41DA1"/>
    <w:rsid w:val="00F41F55"/>
    <w:rsid w:val="00F42560"/>
    <w:rsid w:val="00F4296C"/>
    <w:rsid w:val="00F44AE5"/>
    <w:rsid w:val="00F45B17"/>
    <w:rsid w:val="00F46403"/>
    <w:rsid w:val="00F464B9"/>
    <w:rsid w:val="00F47C61"/>
    <w:rsid w:val="00F5023A"/>
    <w:rsid w:val="00F50384"/>
    <w:rsid w:val="00F50854"/>
    <w:rsid w:val="00F50DC5"/>
    <w:rsid w:val="00F52760"/>
    <w:rsid w:val="00F527E6"/>
    <w:rsid w:val="00F53484"/>
    <w:rsid w:val="00F5362C"/>
    <w:rsid w:val="00F53A26"/>
    <w:rsid w:val="00F53D58"/>
    <w:rsid w:val="00F5402B"/>
    <w:rsid w:val="00F54EC2"/>
    <w:rsid w:val="00F55234"/>
    <w:rsid w:val="00F5534D"/>
    <w:rsid w:val="00F556C4"/>
    <w:rsid w:val="00F5624F"/>
    <w:rsid w:val="00F56A56"/>
    <w:rsid w:val="00F56F49"/>
    <w:rsid w:val="00F574F6"/>
    <w:rsid w:val="00F57680"/>
    <w:rsid w:val="00F57C82"/>
    <w:rsid w:val="00F57D55"/>
    <w:rsid w:val="00F57F7A"/>
    <w:rsid w:val="00F60032"/>
    <w:rsid w:val="00F601C8"/>
    <w:rsid w:val="00F60C7A"/>
    <w:rsid w:val="00F61E40"/>
    <w:rsid w:val="00F61FB0"/>
    <w:rsid w:val="00F622C5"/>
    <w:rsid w:val="00F62587"/>
    <w:rsid w:val="00F62BE8"/>
    <w:rsid w:val="00F641BA"/>
    <w:rsid w:val="00F64230"/>
    <w:rsid w:val="00F6464C"/>
    <w:rsid w:val="00F64C0A"/>
    <w:rsid w:val="00F6522D"/>
    <w:rsid w:val="00F65756"/>
    <w:rsid w:val="00F65878"/>
    <w:rsid w:val="00F66A3C"/>
    <w:rsid w:val="00F66CE1"/>
    <w:rsid w:val="00F67133"/>
    <w:rsid w:val="00F671FE"/>
    <w:rsid w:val="00F67373"/>
    <w:rsid w:val="00F674AF"/>
    <w:rsid w:val="00F67972"/>
    <w:rsid w:val="00F67B2E"/>
    <w:rsid w:val="00F67C63"/>
    <w:rsid w:val="00F704A0"/>
    <w:rsid w:val="00F70EF0"/>
    <w:rsid w:val="00F71DB3"/>
    <w:rsid w:val="00F720D8"/>
    <w:rsid w:val="00F72103"/>
    <w:rsid w:val="00F730FF"/>
    <w:rsid w:val="00F73349"/>
    <w:rsid w:val="00F73433"/>
    <w:rsid w:val="00F739F1"/>
    <w:rsid w:val="00F73FBB"/>
    <w:rsid w:val="00F74123"/>
    <w:rsid w:val="00F74585"/>
    <w:rsid w:val="00F74587"/>
    <w:rsid w:val="00F74C1E"/>
    <w:rsid w:val="00F755CD"/>
    <w:rsid w:val="00F75ED7"/>
    <w:rsid w:val="00F76434"/>
    <w:rsid w:val="00F76712"/>
    <w:rsid w:val="00F7677A"/>
    <w:rsid w:val="00F76844"/>
    <w:rsid w:val="00F76E1D"/>
    <w:rsid w:val="00F7745A"/>
    <w:rsid w:val="00F80ADA"/>
    <w:rsid w:val="00F80E2D"/>
    <w:rsid w:val="00F8160C"/>
    <w:rsid w:val="00F82766"/>
    <w:rsid w:val="00F8298D"/>
    <w:rsid w:val="00F835DE"/>
    <w:rsid w:val="00F83FE9"/>
    <w:rsid w:val="00F84728"/>
    <w:rsid w:val="00F85019"/>
    <w:rsid w:val="00F850C1"/>
    <w:rsid w:val="00F8589A"/>
    <w:rsid w:val="00F85CBB"/>
    <w:rsid w:val="00F86094"/>
    <w:rsid w:val="00F8651D"/>
    <w:rsid w:val="00F871AC"/>
    <w:rsid w:val="00F90D4C"/>
    <w:rsid w:val="00F91540"/>
    <w:rsid w:val="00F92B40"/>
    <w:rsid w:val="00F92C1B"/>
    <w:rsid w:val="00F92FAB"/>
    <w:rsid w:val="00F9367B"/>
    <w:rsid w:val="00F9443F"/>
    <w:rsid w:val="00F94EF4"/>
    <w:rsid w:val="00F95F02"/>
    <w:rsid w:val="00F970DB"/>
    <w:rsid w:val="00F97280"/>
    <w:rsid w:val="00FA000B"/>
    <w:rsid w:val="00FA046B"/>
    <w:rsid w:val="00FA063E"/>
    <w:rsid w:val="00FA085C"/>
    <w:rsid w:val="00FA4104"/>
    <w:rsid w:val="00FA44DF"/>
    <w:rsid w:val="00FA471C"/>
    <w:rsid w:val="00FA4CEF"/>
    <w:rsid w:val="00FA4D33"/>
    <w:rsid w:val="00FA5123"/>
    <w:rsid w:val="00FA58B7"/>
    <w:rsid w:val="00FA5C3D"/>
    <w:rsid w:val="00FA64B9"/>
    <w:rsid w:val="00FA6B9A"/>
    <w:rsid w:val="00FA6F3B"/>
    <w:rsid w:val="00FA7124"/>
    <w:rsid w:val="00FA7847"/>
    <w:rsid w:val="00FA7E65"/>
    <w:rsid w:val="00FB036D"/>
    <w:rsid w:val="00FB0E3D"/>
    <w:rsid w:val="00FB1205"/>
    <w:rsid w:val="00FB15E9"/>
    <w:rsid w:val="00FB1FED"/>
    <w:rsid w:val="00FB2448"/>
    <w:rsid w:val="00FB2ADB"/>
    <w:rsid w:val="00FB318F"/>
    <w:rsid w:val="00FB3849"/>
    <w:rsid w:val="00FB423F"/>
    <w:rsid w:val="00FB4442"/>
    <w:rsid w:val="00FB46FD"/>
    <w:rsid w:val="00FB5252"/>
    <w:rsid w:val="00FB5259"/>
    <w:rsid w:val="00FB5275"/>
    <w:rsid w:val="00FB545F"/>
    <w:rsid w:val="00FB5E80"/>
    <w:rsid w:val="00FB5F34"/>
    <w:rsid w:val="00FB6878"/>
    <w:rsid w:val="00FB69CA"/>
    <w:rsid w:val="00FB6E80"/>
    <w:rsid w:val="00FB7781"/>
    <w:rsid w:val="00FB7DD1"/>
    <w:rsid w:val="00FB7DDE"/>
    <w:rsid w:val="00FC0955"/>
    <w:rsid w:val="00FC0BAB"/>
    <w:rsid w:val="00FC0D21"/>
    <w:rsid w:val="00FC223F"/>
    <w:rsid w:val="00FC25AA"/>
    <w:rsid w:val="00FC3216"/>
    <w:rsid w:val="00FC35DB"/>
    <w:rsid w:val="00FC3749"/>
    <w:rsid w:val="00FC3D39"/>
    <w:rsid w:val="00FC47C2"/>
    <w:rsid w:val="00FC4AEB"/>
    <w:rsid w:val="00FC4D55"/>
    <w:rsid w:val="00FC632B"/>
    <w:rsid w:val="00FC63B0"/>
    <w:rsid w:val="00FC6DB7"/>
    <w:rsid w:val="00FC7003"/>
    <w:rsid w:val="00FC7087"/>
    <w:rsid w:val="00FC74B2"/>
    <w:rsid w:val="00FC7562"/>
    <w:rsid w:val="00FC775A"/>
    <w:rsid w:val="00FD00E2"/>
    <w:rsid w:val="00FD0857"/>
    <w:rsid w:val="00FD0CC7"/>
    <w:rsid w:val="00FD2E92"/>
    <w:rsid w:val="00FD3F75"/>
    <w:rsid w:val="00FD49BF"/>
    <w:rsid w:val="00FD509F"/>
    <w:rsid w:val="00FD60FE"/>
    <w:rsid w:val="00FD6843"/>
    <w:rsid w:val="00FD77CC"/>
    <w:rsid w:val="00FD7AAB"/>
    <w:rsid w:val="00FD7F94"/>
    <w:rsid w:val="00FE18A1"/>
    <w:rsid w:val="00FE1AED"/>
    <w:rsid w:val="00FE1FDF"/>
    <w:rsid w:val="00FE26AE"/>
    <w:rsid w:val="00FE289A"/>
    <w:rsid w:val="00FE3234"/>
    <w:rsid w:val="00FE40CE"/>
    <w:rsid w:val="00FE447D"/>
    <w:rsid w:val="00FE45B1"/>
    <w:rsid w:val="00FE481E"/>
    <w:rsid w:val="00FE4B76"/>
    <w:rsid w:val="00FE4E60"/>
    <w:rsid w:val="00FE5389"/>
    <w:rsid w:val="00FE54BF"/>
    <w:rsid w:val="00FE55A6"/>
    <w:rsid w:val="00FE5FF4"/>
    <w:rsid w:val="00FE61A2"/>
    <w:rsid w:val="00FE691E"/>
    <w:rsid w:val="00FE6E75"/>
    <w:rsid w:val="00FE708F"/>
    <w:rsid w:val="00FE70F4"/>
    <w:rsid w:val="00FE7277"/>
    <w:rsid w:val="00FF0246"/>
    <w:rsid w:val="00FF0351"/>
    <w:rsid w:val="00FF03A1"/>
    <w:rsid w:val="00FF3059"/>
    <w:rsid w:val="00FF34B7"/>
    <w:rsid w:val="00FF34C9"/>
    <w:rsid w:val="00FF3AE4"/>
    <w:rsid w:val="00FF3C9F"/>
    <w:rsid w:val="00FF423D"/>
    <w:rsid w:val="00FF5577"/>
    <w:rsid w:val="00FF688A"/>
    <w:rsid w:val="00FF74E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58A89A"/>
  <w15:docId w15:val="{B2070672-9951-4B16-941F-65512ADC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59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59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8659D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8659D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8659D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8659D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8659DB"/>
    <w:pPr>
      <w:spacing w:after="120"/>
    </w:pPr>
  </w:style>
  <w:style w:type="paragraph" w:styleId="Header">
    <w:name w:val="header"/>
    <w:basedOn w:val="Normal"/>
    <w:rsid w:val="008659D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59D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59DB"/>
    <w:rPr>
      <w:rFonts w:cs="Times New Roman"/>
      <w:b/>
      <w:bCs/>
    </w:rPr>
  </w:style>
  <w:style w:type="paragraph" w:styleId="ListBullet">
    <w:name w:val="List Bullet"/>
    <w:basedOn w:val="Normal"/>
    <w:rsid w:val="008659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659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659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659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8659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659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659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59DB"/>
    <w:pPr>
      <w:ind w:left="284"/>
    </w:pPr>
  </w:style>
  <w:style w:type="paragraph" w:customStyle="1" w:styleId="AAFrameAddress">
    <w:name w:val="AA Frame Address"/>
    <w:basedOn w:val="Heading1"/>
    <w:rsid w:val="008659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659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659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659D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659D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659D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659DB"/>
    <w:pPr>
      <w:ind w:left="851" w:hanging="284"/>
    </w:pPr>
  </w:style>
  <w:style w:type="paragraph" w:styleId="Index4">
    <w:name w:val="index 4"/>
    <w:basedOn w:val="Normal"/>
    <w:next w:val="Normal"/>
    <w:semiHidden/>
    <w:rsid w:val="008659DB"/>
    <w:pPr>
      <w:ind w:left="1135" w:hanging="284"/>
    </w:pPr>
  </w:style>
  <w:style w:type="paragraph" w:styleId="Index6">
    <w:name w:val="index 6"/>
    <w:basedOn w:val="Normal"/>
    <w:next w:val="Normal"/>
    <w:semiHidden/>
    <w:rsid w:val="008659DB"/>
    <w:pPr>
      <w:ind w:left="1702" w:hanging="284"/>
    </w:pPr>
  </w:style>
  <w:style w:type="paragraph" w:styleId="Index5">
    <w:name w:val="index 5"/>
    <w:basedOn w:val="Normal"/>
    <w:next w:val="Normal"/>
    <w:semiHidden/>
    <w:rsid w:val="008659DB"/>
    <w:pPr>
      <w:ind w:left="1418" w:hanging="284"/>
    </w:pPr>
  </w:style>
  <w:style w:type="paragraph" w:styleId="Index7">
    <w:name w:val="index 7"/>
    <w:basedOn w:val="Normal"/>
    <w:next w:val="Normal"/>
    <w:semiHidden/>
    <w:rsid w:val="008659DB"/>
    <w:pPr>
      <w:ind w:left="1985" w:hanging="284"/>
    </w:pPr>
  </w:style>
  <w:style w:type="paragraph" w:styleId="Index8">
    <w:name w:val="index 8"/>
    <w:basedOn w:val="Normal"/>
    <w:next w:val="Normal"/>
    <w:semiHidden/>
    <w:rsid w:val="008659DB"/>
    <w:pPr>
      <w:ind w:left="2269" w:hanging="284"/>
    </w:pPr>
  </w:style>
  <w:style w:type="paragraph" w:styleId="Index9">
    <w:name w:val="index 9"/>
    <w:basedOn w:val="Normal"/>
    <w:next w:val="Normal"/>
    <w:semiHidden/>
    <w:rsid w:val="008659DB"/>
    <w:pPr>
      <w:ind w:left="2552" w:hanging="284"/>
    </w:pPr>
  </w:style>
  <w:style w:type="paragraph" w:styleId="TOC2">
    <w:name w:val="toc 2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59DB"/>
    <w:pPr>
      <w:ind w:left="851"/>
    </w:pPr>
  </w:style>
  <w:style w:type="paragraph" w:styleId="TOC5">
    <w:name w:val="toc 5"/>
    <w:basedOn w:val="Normal"/>
    <w:next w:val="Normal"/>
    <w:semiHidden/>
    <w:rsid w:val="008659DB"/>
    <w:pPr>
      <w:ind w:left="1134"/>
    </w:pPr>
  </w:style>
  <w:style w:type="paragraph" w:styleId="TOC6">
    <w:name w:val="toc 6"/>
    <w:basedOn w:val="Normal"/>
    <w:next w:val="Normal"/>
    <w:semiHidden/>
    <w:rsid w:val="008659DB"/>
    <w:pPr>
      <w:ind w:left="1418"/>
    </w:pPr>
  </w:style>
  <w:style w:type="paragraph" w:styleId="TOC7">
    <w:name w:val="toc 7"/>
    <w:basedOn w:val="Normal"/>
    <w:next w:val="Normal"/>
    <w:semiHidden/>
    <w:rsid w:val="008659DB"/>
    <w:pPr>
      <w:ind w:left="1701"/>
    </w:pPr>
  </w:style>
  <w:style w:type="paragraph" w:styleId="TOC8">
    <w:name w:val="toc 8"/>
    <w:basedOn w:val="Normal"/>
    <w:next w:val="Normal"/>
    <w:semiHidden/>
    <w:rsid w:val="008659DB"/>
    <w:pPr>
      <w:ind w:left="1985"/>
    </w:pPr>
  </w:style>
  <w:style w:type="paragraph" w:styleId="TOC9">
    <w:name w:val="toc 9"/>
    <w:basedOn w:val="Normal"/>
    <w:next w:val="Normal"/>
    <w:semiHidden/>
    <w:rsid w:val="008659DB"/>
    <w:pPr>
      <w:ind w:left="2268"/>
    </w:pPr>
  </w:style>
  <w:style w:type="paragraph" w:styleId="TableofFigures">
    <w:name w:val="table of figures"/>
    <w:basedOn w:val="Normal"/>
    <w:next w:val="Normal"/>
    <w:semiHidden/>
    <w:rsid w:val="008659DB"/>
    <w:pPr>
      <w:ind w:left="567" w:hanging="567"/>
    </w:pPr>
  </w:style>
  <w:style w:type="paragraph" w:styleId="ListBullet5">
    <w:name w:val="List Bullet 5"/>
    <w:basedOn w:val="Normal"/>
    <w:rsid w:val="008659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8659DB"/>
    <w:pPr>
      <w:ind w:firstLine="284"/>
    </w:pPr>
  </w:style>
  <w:style w:type="paragraph" w:styleId="BodyTextIndent">
    <w:name w:val="Body Text Indent"/>
    <w:aliases w:val="i"/>
    <w:basedOn w:val="Normal"/>
    <w:rsid w:val="008659DB"/>
    <w:pPr>
      <w:spacing w:after="120"/>
      <w:ind w:left="283"/>
    </w:pPr>
  </w:style>
  <w:style w:type="paragraph" w:styleId="BodyTextFirstIndent2">
    <w:name w:val="Body Text First Indent 2"/>
    <w:basedOn w:val="BodyTextIndent"/>
    <w:rsid w:val="008659DB"/>
    <w:pPr>
      <w:ind w:left="284" w:firstLine="284"/>
    </w:pPr>
  </w:style>
  <w:style w:type="character" w:styleId="Strong">
    <w:name w:val="Strong"/>
    <w:qFormat/>
    <w:rsid w:val="008659D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59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59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659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59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659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59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59DB"/>
    <w:pPr>
      <w:framePr w:h="1054" w:wrap="around" w:y="5920"/>
    </w:pPr>
  </w:style>
  <w:style w:type="paragraph" w:customStyle="1" w:styleId="ReportHeading3">
    <w:name w:val="ReportHeading3"/>
    <w:basedOn w:val="ReportHeading2"/>
    <w:rsid w:val="008659DB"/>
    <w:pPr>
      <w:framePr w:h="443" w:wrap="around" w:y="8223"/>
    </w:pPr>
  </w:style>
  <w:style w:type="paragraph" w:customStyle="1" w:styleId="a">
    <w:name w:val="¢éÍ¤ÇÒ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59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659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59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59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659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59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659DB"/>
  </w:style>
  <w:style w:type="paragraph" w:customStyle="1" w:styleId="ASSETS">
    <w:name w:val="ASSET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8659D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8659DB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8659D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865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659DB"/>
    <w:pPr>
      <w:spacing w:after="0"/>
    </w:pPr>
  </w:style>
  <w:style w:type="paragraph" w:customStyle="1" w:styleId="acctdividends">
    <w:name w:val="acct dividends"/>
    <w:aliases w:val="a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659DB"/>
    <w:pPr>
      <w:spacing w:after="0"/>
    </w:pPr>
  </w:style>
  <w:style w:type="paragraph" w:customStyle="1" w:styleId="acctindent">
    <w:name w:val="acct indent"/>
    <w:aliases w:val="ai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659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659DB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659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659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659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659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659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659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659DB"/>
    <w:pPr>
      <w:spacing w:after="0"/>
    </w:pPr>
  </w:style>
  <w:style w:type="paragraph" w:customStyle="1" w:styleId="List1a">
    <w:name w:val="List 1a"/>
    <w:aliases w:val="1a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865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8659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659DB"/>
  </w:style>
  <w:style w:type="paragraph" w:customStyle="1" w:styleId="zreportaddinfo">
    <w:name w:val="zreport addinfo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659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659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659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659DB"/>
    <w:rPr>
      <w:b/>
      <w:bCs/>
    </w:rPr>
  </w:style>
  <w:style w:type="paragraph" w:customStyle="1" w:styleId="nineptbodytext">
    <w:name w:val="nine pt body text"/>
    <w:aliases w:val="9bt"/>
    <w:basedOn w:val="nineptnormal"/>
    <w:rsid w:val="008659DB"/>
    <w:pPr>
      <w:spacing w:after="220"/>
    </w:pPr>
  </w:style>
  <w:style w:type="paragraph" w:customStyle="1" w:styleId="nineptnormal">
    <w:name w:val="nine pt normal"/>
    <w:aliases w:val="9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659DB"/>
    <w:pPr>
      <w:jc w:val="center"/>
    </w:pPr>
  </w:style>
  <w:style w:type="paragraph" w:customStyle="1" w:styleId="heading">
    <w:name w:val="heading"/>
    <w:aliases w:val="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659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659DB"/>
  </w:style>
  <w:style w:type="paragraph" w:customStyle="1" w:styleId="nineptheadingcentredbold">
    <w:name w:val="nine pt heading centred bold"/>
    <w:aliases w:val="9hc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659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659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659DB"/>
    <w:rPr>
      <w:b/>
    </w:rPr>
  </w:style>
  <w:style w:type="paragraph" w:customStyle="1" w:styleId="nineptcolumntab1">
    <w:name w:val="nine pt column tab1"/>
    <w:aliases w:val="a91"/>
    <w:basedOn w:val="nineptnormal"/>
    <w:rsid w:val="008659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659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659DB"/>
    <w:pPr>
      <w:jc w:val="center"/>
    </w:pPr>
  </w:style>
  <w:style w:type="paragraph" w:customStyle="1" w:styleId="Normalheading">
    <w:name w:val="Normal heading"/>
    <w:aliases w:val="n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659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659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659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659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659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659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659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659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659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659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659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659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659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659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659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659DB"/>
    <w:pPr>
      <w:spacing w:after="0"/>
    </w:pPr>
  </w:style>
  <w:style w:type="paragraph" w:customStyle="1" w:styleId="smallreturn">
    <w:name w:val="small return"/>
    <w:aliases w:val="sr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659DB"/>
    <w:pPr>
      <w:spacing w:after="0"/>
    </w:pPr>
  </w:style>
  <w:style w:type="paragraph" w:customStyle="1" w:styleId="headingbolditalic">
    <w:name w:val="heading bold italic"/>
    <w:aliases w:val="hbi"/>
    <w:basedOn w:val="heading"/>
    <w:rsid w:val="008659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659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659DB"/>
    <w:pPr>
      <w:spacing w:after="0"/>
    </w:pPr>
  </w:style>
  <w:style w:type="paragraph" w:customStyle="1" w:styleId="blockbullet">
    <w:name w:val="block bullet"/>
    <w:aliases w:val="bb"/>
    <w:basedOn w:val="block"/>
    <w:rsid w:val="008659DB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659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659DB"/>
    <w:pPr>
      <w:spacing w:after="0"/>
    </w:pPr>
  </w:style>
  <w:style w:type="paragraph" w:customStyle="1" w:styleId="eightptnormal">
    <w:name w:val="eight pt normal"/>
    <w:aliases w:val="8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659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659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659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659DB"/>
    <w:rPr>
      <w:b/>
      <w:bCs/>
    </w:rPr>
  </w:style>
  <w:style w:type="paragraph" w:customStyle="1" w:styleId="eightptbodytext">
    <w:name w:val="eight pt body text"/>
    <w:aliases w:val="8bt"/>
    <w:basedOn w:val="eightptnormal"/>
    <w:rsid w:val="008659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659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659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659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659DB"/>
    <w:pPr>
      <w:spacing w:after="0"/>
    </w:pPr>
  </w:style>
  <w:style w:type="paragraph" w:customStyle="1" w:styleId="eightptblock">
    <w:name w:val="eight pt block"/>
    <w:aliases w:val="8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659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659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659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659DB"/>
    <w:pPr>
      <w:spacing w:after="0"/>
    </w:pPr>
  </w:style>
  <w:style w:type="paragraph" w:customStyle="1" w:styleId="blockindent">
    <w:name w:val="block indent"/>
    <w:aliases w:val="bi"/>
    <w:basedOn w:val="block"/>
    <w:rsid w:val="008659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659DB"/>
    <w:pPr>
      <w:jc w:val="center"/>
    </w:pPr>
  </w:style>
  <w:style w:type="paragraph" w:customStyle="1" w:styleId="nineptcol">
    <w:name w:val="nine pt %col"/>
    <w:aliases w:val="9%"/>
    <w:basedOn w:val="nineptnormal"/>
    <w:rsid w:val="008659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659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659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659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659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659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659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659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659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659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659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659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659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659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659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659DB"/>
    <w:pPr>
      <w:spacing w:after="80"/>
    </w:pPr>
  </w:style>
  <w:style w:type="paragraph" w:customStyle="1" w:styleId="nineptratecol">
    <w:name w:val="nine pt rate col"/>
    <w:aliases w:val="a9r"/>
    <w:basedOn w:val="nineptnormal"/>
    <w:rsid w:val="008659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659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659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659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659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659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659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659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659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659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659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659DB"/>
    <w:pPr>
      <w:ind w:left="907" w:hanging="340"/>
    </w:pPr>
  </w:style>
  <w:style w:type="paragraph" w:customStyle="1" w:styleId="List3i">
    <w:name w:val="List 3i"/>
    <w:aliases w:val="3i"/>
    <w:basedOn w:val="List2i"/>
    <w:rsid w:val="008659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659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659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659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659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659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659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659DB"/>
    <w:pPr>
      <w:spacing w:after="80"/>
    </w:pPr>
  </w:style>
  <w:style w:type="paragraph" w:customStyle="1" w:styleId="blockbullet2">
    <w:name w:val="block bullet 2"/>
    <w:aliases w:val="bb2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659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659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8659D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659DB"/>
    <w:pPr>
      <w:ind w:left="1134"/>
    </w:pPr>
  </w:style>
  <w:style w:type="character" w:customStyle="1" w:styleId="AccPolicyalternativeChar">
    <w:name w:val="Acc Policy alternative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8659D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8659DB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sid w:val="00CA785D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A785D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D54D5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sid w:val="00A5374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5E0C8-6983-433E-9EB5-03D8A6831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436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Anyamanee, Ingsirorat</dc:creator>
  <cp:keywords/>
  <dc:description/>
  <cp:lastModifiedBy>Somjai, Nigonyanont</cp:lastModifiedBy>
  <cp:revision>3</cp:revision>
  <cp:lastPrinted>2019-10-31T11:13:00Z</cp:lastPrinted>
  <dcterms:created xsi:type="dcterms:W3CDTF">2019-11-01T05:06:00Z</dcterms:created>
  <dcterms:modified xsi:type="dcterms:W3CDTF">2019-11-01T05:11:00Z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