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940B5" w:rsidRPr="00F21962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940B5" w:rsidRPr="00F21962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40B5" w:rsidRPr="00F21962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1940B5" w:rsidRPr="00F21962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940B5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940B5" w:rsidRPr="00F21962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1940B5" w:rsidRPr="00F21962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940B5" w:rsidRPr="00F21962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940B5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70D27" w:rsidRPr="00F21962" w:rsidRDefault="001940B5" w:rsidP="00170D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1940B5" w:rsidRPr="00F21962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940B5" w:rsidRPr="00F21962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940B5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940B5" w:rsidRPr="00F21962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940B5" w:rsidRPr="00F21962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940B5" w:rsidRPr="00F21962" w:rsidRDefault="002222E4" w:rsidP="001A50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A3CA3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A3CA3" w:rsidRPr="00F21962" w:rsidRDefault="002A3CA3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2A3CA3" w:rsidRPr="00F21962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82CDC" w:rsidRPr="00882CDC" w:rsidRDefault="002A3CA3" w:rsidP="00882C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82CDC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82CDC" w:rsidRPr="00F21962" w:rsidRDefault="00882CDC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882CDC" w:rsidRPr="00F21962" w:rsidRDefault="00882CDC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82CDC" w:rsidRPr="00F21962" w:rsidRDefault="00882CDC" w:rsidP="00882C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เงินลงทุนชั่วคราว</w:t>
            </w:r>
            <w:bookmarkStart w:id="0" w:name="_GoBack"/>
            <w:bookmarkEnd w:id="0"/>
          </w:p>
        </w:tc>
      </w:tr>
      <w:tr w:rsidR="002A3CA3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A3CA3" w:rsidRPr="00F21962" w:rsidRDefault="00882CDC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2A3CA3" w:rsidRPr="00F21962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A3CA3" w:rsidRPr="00F21962" w:rsidRDefault="002A3CA3" w:rsidP="00F5085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A3CA3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A3CA3" w:rsidRPr="00F21962" w:rsidRDefault="00882CDC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2A3CA3" w:rsidRPr="00F21962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A3CA3" w:rsidRPr="00F21962" w:rsidRDefault="002A3CA3" w:rsidP="00F5085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A3CA3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A3CA3" w:rsidRPr="00F21962" w:rsidRDefault="00882CDC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2A3CA3" w:rsidRPr="00F21962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A3CA3" w:rsidRPr="00F21962" w:rsidRDefault="002A3CA3" w:rsidP="00F5085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A3CA3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A3CA3" w:rsidRPr="00F21962" w:rsidRDefault="00882CDC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2A3CA3" w:rsidRPr="00F21962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A3CA3" w:rsidRPr="00F21962" w:rsidRDefault="00AB3540" w:rsidP="00A2171D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</w:tr>
      <w:tr w:rsidR="002A3CA3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A3CA3" w:rsidRPr="00F21962" w:rsidRDefault="00882CDC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2A3CA3" w:rsidRPr="00F21962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A3CA3" w:rsidRPr="00F21962" w:rsidRDefault="002A3CA3" w:rsidP="00DB78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2A3CA3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C44CF" w:rsidRPr="00F21962" w:rsidRDefault="00882CDC" w:rsidP="009C44C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2A3CA3" w:rsidRPr="00F21962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A3CA3" w:rsidRPr="00F21962" w:rsidRDefault="00AB3540" w:rsidP="00F5085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A3CA3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A3CA3" w:rsidRPr="00F21962" w:rsidRDefault="00C64E81" w:rsidP="008C54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82C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2A3CA3" w:rsidRPr="00F21962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A3CA3" w:rsidRPr="00F21962" w:rsidRDefault="002A3CA3" w:rsidP="003671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</w:t>
            </w:r>
            <w:r w:rsidR="009F5307"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ธุรกิจ</w:t>
            </w:r>
          </w:p>
        </w:tc>
      </w:tr>
      <w:tr w:rsidR="002A3CA3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A3CA3" w:rsidRPr="00F21962" w:rsidRDefault="00C64E81" w:rsidP="007675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82C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A3CA3" w:rsidRPr="00F21962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A3CA3" w:rsidRPr="00F21962" w:rsidRDefault="00C64E81" w:rsidP="003671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="004E310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(ขาดทุน) </w:t>
            </w:r>
            <w:r w:rsidR="00AB3540"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2A3CA3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A3CA3" w:rsidRPr="00F21962" w:rsidRDefault="00C64E81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82C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2A3CA3" w:rsidRPr="00F21962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:rsidR="002A3CA3" w:rsidRPr="00F21962" w:rsidRDefault="002A3CA3" w:rsidP="009F53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A3CA3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A3CA3" w:rsidRPr="00F21962" w:rsidRDefault="00C64E81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82C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2A3CA3" w:rsidRPr="00F21962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A3CA3" w:rsidRPr="00F21962" w:rsidRDefault="002A3CA3" w:rsidP="008E65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2B23E7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B23E7" w:rsidRPr="00F21962" w:rsidRDefault="002B23E7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82C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2B23E7" w:rsidRPr="00F21962" w:rsidRDefault="002B23E7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B23E7" w:rsidRPr="00F21962" w:rsidRDefault="00E45C19" w:rsidP="008E65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:rsidR="00661CC0" w:rsidRPr="00F21962" w:rsidRDefault="001940B5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br w:type="page"/>
      </w:r>
      <w:r w:rsidR="00661CC0" w:rsidRPr="00F2196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A30A9" w:rsidRPr="00F21962">
        <w:rPr>
          <w:rFonts w:ascii="Angsana New" w:hAnsi="Angsana New"/>
          <w:sz w:val="30"/>
          <w:szCs w:val="30"/>
          <w:cs/>
        </w:rPr>
        <w:t>ระหว่างกาล</w:t>
      </w:r>
      <w:r w:rsidR="00661CC0" w:rsidRPr="00F21962">
        <w:rPr>
          <w:rFonts w:ascii="Angsana New" w:hAnsi="Angsana New"/>
          <w:sz w:val="30"/>
          <w:szCs w:val="30"/>
          <w:cs/>
        </w:rPr>
        <w:t>นี้</w:t>
      </w:r>
    </w:p>
    <w:p w:rsidR="00661CC0" w:rsidRPr="00F21962" w:rsidRDefault="00661CC0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B5988" w:rsidRPr="00F21962" w:rsidRDefault="005B5988" w:rsidP="00263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</w:rPr>
        <w:tab/>
      </w:r>
      <w:r w:rsidR="00E1435F" w:rsidRPr="00F21962"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</w:t>
      </w:r>
      <w:r w:rsidR="00476865" w:rsidRPr="00F21962">
        <w:rPr>
          <w:rFonts w:ascii="Angsana New" w:hAnsi="Angsana New"/>
          <w:spacing w:val="4"/>
          <w:sz w:val="30"/>
          <w:szCs w:val="30"/>
          <w:cs/>
        </w:rPr>
        <w:t>นำเสนอเพื่อวัตถุประสงค์ของการรายงานเพื่อใช้ในประเทศ โดยจัดทำเป็นภาษาไทย</w:t>
      </w:r>
      <w:r w:rsidR="00476865" w:rsidRPr="00F21962">
        <w:rPr>
          <w:rFonts w:ascii="Angsana New" w:hAnsi="Angsana New"/>
          <w:sz w:val="30"/>
          <w:szCs w:val="30"/>
          <w:cs/>
        </w:rPr>
        <w:t>และภาษาอังกฤษ และ</w:t>
      </w:r>
      <w:r w:rsidR="00E1435F" w:rsidRPr="00F21962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ได้รับอนุมัติให้ออกงบการเงินจากคณะกรรมการตรวจสอบตามการมอบหมายจากคณะกรรมการบริษัทเมื่อวันที่</w:t>
      </w:r>
      <w:r w:rsidR="00205D21">
        <w:rPr>
          <w:rFonts w:ascii="Angsana New" w:hAnsi="Angsana New"/>
          <w:sz w:val="30"/>
          <w:szCs w:val="30"/>
        </w:rPr>
        <w:t xml:space="preserve"> 1 </w:t>
      </w:r>
      <w:r w:rsidR="00205D21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205D21">
        <w:rPr>
          <w:rFonts w:ascii="Angsana New" w:hAnsi="Angsana New"/>
          <w:sz w:val="30"/>
          <w:szCs w:val="30"/>
        </w:rPr>
        <w:t>2562</w:t>
      </w:r>
    </w:p>
    <w:p w:rsidR="00E1435F" w:rsidRPr="00F21962" w:rsidRDefault="00E1435F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61CC0" w:rsidRPr="00F21962" w:rsidRDefault="00661CC0" w:rsidP="00050A8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61CC0" w:rsidRPr="00F21962" w:rsidRDefault="00661CC0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ED4081" w:rsidRPr="00F21962" w:rsidRDefault="00B942F9" w:rsidP="00C95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047A00" w:rsidRPr="00F21962">
        <w:rPr>
          <w:rFonts w:ascii="Angsana New" w:hAnsi="Angsana New"/>
          <w:spacing w:val="-4"/>
          <w:sz w:val="30"/>
          <w:szCs w:val="30"/>
          <w:cs/>
        </w:rPr>
        <w:t>ควอลิตี้คอนสตรัคชั่น</w:t>
      </w:r>
      <w:r w:rsidR="002B592E" w:rsidRPr="00F21962">
        <w:rPr>
          <w:rFonts w:ascii="Angsana New" w:hAnsi="Angsana New"/>
          <w:spacing w:val="-4"/>
          <w:sz w:val="30"/>
          <w:szCs w:val="30"/>
          <w:cs/>
        </w:rPr>
        <w:t>โปรดั</w:t>
      </w:r>
      <w:r w:rsidR="00C95AAD">
        <w:rPr>
          <w:rFonts w:ascii="Angsana New" w:hAnsi="Angsana New" w:hint="cs"/>
          <w:spacing w:val="-4"/>
          <w:sz w:val="30"/>
          <w:szCs w:val="30"/>
          <w:cs/>
        </w:rPr>
        <w:t>ค</w:t>
      </w:r>
      <w:r w:rsidR="002B592E" w:rsidRPr="00F21962">
        <w:rPr>
          <w:rFonts w:ascii="Angsana New" w:hAnsi="Angsana New"/>
          <w:spacing w:val="-4"/>
          <w:sz w:val="30"/>
          <w:szCs w:val="30"/>
          <w:cs/>
        </w:rPr>
        <w:t xml:space="preserve">ส์ </w:t>
      </w:r>
      <w:r w:rsidR="00661CC0" w:rsidRPr="00F21962">
        <w:rPr>
          <w:rFonts w:ascii="Angsana New" w:hAnsi="Angsana New"/>
          <w:spacing w:val="-4"/>
          <w:sz w:val="30"/>
          <w:szCs w:val="30"/>
          <w:cs/>
        </w:rPr>
        <w:t xml:space="preserve">จำกัด (มหาชน) </w:t>
      </w:r>
      <w:r w:rsidR="00545054" w:rsidRPr="00F21962">
        <w:rPr>
          <w:rFonts w:ascii="Angsana New" w:hAnsi="Angsana New"/>
          <w:spacing w:val="-4"/>
          <w:sz w:val="30"/>
          <w:szCs w:val="30"/>
          <w:lang w:val="en-GB"/>
        </w:rPr>
        <w:t>(</w:t>
      </w:r>
      <w:r w:rsidR="00545054" w:rsidRPr="00F21962">
        <w:rPr>
          <w:rFonts w:ascii="Angsana New" w:hAnsi="Angsana New"/>
          <w:spacing w:val="-4"/>
          <w:sz w:val="30"/>
          <w:szCs w:val="30"/>
        </w:rPr>
        <w:t>“</w:t>
      </w:r>
      <w:r w:rsidR="00545054" w:rsidRPr="00F21962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545054" w:rsidRPr="00F21962">
        <w:rPr>
          <w:rFonts w:ascii="Angsana New" w:hAnsi="Angsana New"/>
          <w:spacing w:val="-4"/>
          <w:sz w:val="30"/>
          <w:szCs w:val="30"/>
        </w:rPr>
        <w:t>”)</w:t>
      </w:r>
      <w:r w:rsidR="00545054" w:rsidRPr="00F2196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61CC0" w:rsidRPr="00F21962">
        <w:rPr>
          <w:rFonts w:ascii="Angsana New" w:hAnsi="Angsana New"/>
          <w:spacing w:val="-4"/>
          <w:sz w:val="30"/>
          <w:szCs w:val="30"/>
          <w:cs/>
        </w:rPr>
        <w:t>เป็นนิต</w:t>
      </w:r>
      <w:r w:rsidR="00E346BE" w:rsidRPr="00F21962">
        <w:rPr>
          <w:rFonts w:ascii="Angsana New" w:hAnsi="Angsana New"/>
          <w:spacing w:val="-4"/>
          <w:sz w:val="30"/>
          <w:szCs w:val="30"/>
          <w:cs/>
        </w:rPr>
        <w:t>ิบุคคลที่จัดตั้งขึ้นในประเทศไทย</w:t>
      </w:r>
      <w:r w:rsidR="00E32A26" w:rsidRPr="00F21962">
        <w:rPr>
          <w:rFonts w:ascii="Angsana New" w:hAnsi="Angsana New"/>
          <w:spacing w:val="-4"/>
          <w:sz w:val="30"/>
          <w:szCs w:val="30"/>
        </w:rPr>
        <w:t xml:space="preserve"> </w:t>
      </w:r>
      <w:r w:rsidR="008704F5" w:rsidRPr="00F21962">
        <w:rPr>
          <w:rFonts w:ascii="Angsana New" w:hAnsi="Angsana New"/>
          <w:spacing w:val="-4"/>
          <w:sz w:val="30"/>
          <w:szCs w:val="30"/>
          <w:cs/>
        </w:rPr>
        <w:t>และมี</w:t>
      </w:r>
      <w:r w:rsidR="00661CC0" w:rsidRPr="00F21962">
        <w:rPr>
          <w:rFonts w:ascii="Angsana New" w:hAnsi="Angsana New"/>
          <w:spacing w:val="-4"/>
          <w:sz w:val="30"/>
          <w:szCs w:val="30"/>
          <w:cs/>
        </w:rPr>
        <w:t>ที่อยู่</w:t>
      </w:r>
      <w:r w:rsidR="00661CC0" w:rsidRPr="00F21962">
        <w:rPr>
          <w:rFonts w:ascii="Angsana New" w:hAnsi="Angsana New"/>
          <w:sz w:val="30"/>
          <w:szCs w:val="30"/>
          <w:cs/>
        </w:rPr>
        <w:t>จดทะเบียน</w:t>
      </w:r>
      <w:r w:rsidR="002B592E" w:rsidRPr="00F21962">
        <w:rPr>
          <w:rFonts w:ascii="Angsana New" w:hAnsi="Angsana New"/>
          <w:sz w:val="30"/>
          <w:szCs w:val="30"/>
          <w:cs/>
        </w:rPr>
        <w:t xml:space="preserve">ตั้งอยู่ เลขที่ </w:t>
      </w:r>
      <w:r w:rsidR="00156E32" w:rsidRPr="00F21962">
        <w:rPr>
          <w:rFonts w:ascii="Angsana New" w:hAnsi="Angsana New"/>
          <w:sz w:val="30"/>
          <w:szCs w:val="30"/>
        </w:rPr>
        <w:t>144</w:t>
      </w:r>
      <w:r w:rsidR="002B592E" w:rsidRPr="00F21962">
        <w:rPr>
          <w:rFonts w:ascii="Angsana New" w:hAnsi="Angsana New"/>
          <w:sz w:val="30"/>
          <w:szCs w:val="30"/>
          <w:cs/>
        </w:rPr>
        <w:t xml:space="preserve"> หมู่ </w:t>
      </w:r>
      <w:r w:rsidR="00156E32" w:rsidRPr="00F21962">
        <w:rPr>
          <w:rFonts w:ascii="Angsana New" w:hAnsi="Angsana New"/>
          <w:sz w:val="30"/>
          <w:szCs w:val="30"/>
        </w:rPr>
        <w:t>16</w:t>
      </w:r>
      <w:r w:rsidR="002B592E" w:rsidRPr="00F21962">
        <w:rPr>
          <w:rFonts w:ascii="Angsana New" w:hAnsi="Angsana New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</w:t>
      </w:r>
      <w:r w:rsidR="00F41F55" w:rsidRPr="00F21962">
        <w:rPr>
          <w:rFonts w:ascii="Angsana New" w:hAnsi="Angsana New"/>
          <w:sz w:val="30"/>
          <w:szCs w:val="30"/>
          <w:cs/>
        </w:rPr>
        <w:t xml:space="preserve"> </w:t>
      </w:r>
      <w:r w:rsidR="00156E32" w:rsidRPr="00F21962">
        <w:rPr>
          <w:rFonts w:ascii="Angsana New" w:hAnsi="Angsana New"/>
          <w:sz w:val="30"/>
          <w:szCs w:val="30"/>
        </w:rPr>
        <w:t>13160</w:t>
      </w:r>
      <w:r w:rsidR="00F41F55" w:rsidRPr="00F21962">
        <w:rPr>
          <w:rFonts w:ascii="Angsana New" w:hAnsi="Angsana New"/>
          <w:sz w:val="30"/>
          <w:szCs w:val="30"/>
          <w:cs/>
        </w:rPr>
        <w:t xml:space="preserve"> ประเทศไทย </w:t>
      </w:r>
    </w:p>
    <w:p w:rsidR="00661CC0" w:rsidRPr="00F21962" w:rsidRDefault="00661CC0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61CC0" w:rsidRPr="00E4380F" w:rsidRDefault="002B592E" w:rsidP="001D2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10"/>
          <w:sz w:val="30"/>
          <w:szCs w:val="30"/>
        </w:rPr>
      </w:pPr>
      <w:r w:rsidRPr="00F21962">
        <w:rPr>
          <w:rFonts w:ascii="Angsana New" w:hAnsi="Angsana New"/>
          <w:spacing w:val="10"/>
          <w:sz w:val="30"/>
          <w:szCs w:val="30"/>
          <w:cs/>
        </w:rPr>
        <w:t>บริษัทใหญ่และบริษัทใหญ่ในลำดับสูงสุดในระหว่างงวด คือ บริษัทเอสซีจี</w:t>
      </w:r>
      <w:r w:rsidRPr="00F21962">
        <w:rPr>
          <w:rFonts w:ascii="Angsana New" w:hAnsi="Angsana New"/>
          <w:spacing w:val="10"/>
          <w:sz w:val="30"/>
          <w:szCs w:val="30"/>
        </w:rPr>
        <w:t xml:space="preserve"> </w:t>
      </w:r>
      <w:r w:rsidRPr="00F21962">
        <w:rPr>
          <w:rFonts w:ascii="Angsana New" w:hAnsi="Angsana New"/>
          <w:spacing w:val="10"/>
          <w:sz w:val="30"/>
          <w:szCs w:val="30"/>
          <w:cs/>
        </w:rPr>
        <w:t>ผลิตภัณฑ์ก่อสร้าง จำกัด และ</w:t>
      </w:r>
      <w:r w:rsidRPr="00F21962">
        <w:rPr>
          <w:rFonts w:ascii="Angsana New" w:hAnsi="Angsana New"/>
          <w:sz w:val="30"/>
          <w:szCs w:val="30"/>
          <w:cs/>
        </w:rPr>
        <w:t>บริษัทปูนซิเมนต์ไทย จำกัด (มหาชน)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ซึ่งเป็นนิติบุคคลที่จัดตั้งขึ้นในประเทศไทย</w:t>
      </w:r>
    </w:p>
    <w:p w:rsidR="002B592E" w:rsidRPr="00F21962" w:rsidRDefault="002B592E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2607B" w:rsidRPr="00F21962" w:rsidRDefault="0007515B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C13A72" w:rsidRPr="00F21962">
        <w:rPr>
          <w:rFonts w:ascii="Angsana New" w:hAnsi="Angsana New"/>
          <w:sz w:val="30"/>
          <w:szCs w:val="30"/>
          <w:cs/>
        </w:rPr>
        <w:t>การผลิตและจำห</w:t>
      </w:r>
      <w:r w:rsidR="002434B9" w:rsidRPr="00F21962">
        <w:rPr>
          <w:rFonts w:ascii="Angsana New" w:hAnsi="Angsana New"/>
          <w:sz w:val="30"/>
          <w:szCs w:val="30"/>
          <w:cs/>
        </w:rPr>
        <w:t>น่าย</w:t>
      </w:r>
      <w:r w:rsidR="002B592E" w:rsidRPr="00F21962">
        <w:rPr>
          <w:rFonts w:ascii="Angsana New" w:hAnsi="Angsana New"/>
          <w:sz w:val="30"/>
          <w:szCs w:val="30"/>
        </w:rPr>
        <w:t xml:space="preserve"> </w:t>
      </w:r>
      <w:r w:rsidR="002B592E" w:rsidRPr="00F21962">
        <w:rPr>
          <w:rFonts w:ascii="Angsana New" w:hAnsi="Angsana New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  <w:r w:rsidR="002B592E" w:rsidRPr="00F21962">
        <w:rPr>
          <w:rFonts w:ascii="Angsana New" w:hAnsi="Angsana New"/>
          <w:sz w:val="30"/>
          <w:szCs w:val="30"/>
        </w:rPr>
        <w:t xml:space="preserve"> </w:t>
      </w:r>
    </w:p>
    <w:p w:rsidR="001635C3" w:rsidRPr="00F21962" w:rsidRDefault="001635C3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2607B" w:rsidRPr="00F21962" w:rsidRDefault="001635C3" w:rsidP="004508AB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ab/>
      </w:r>
      <w:r w:rsidR="00D2607B"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รายละเอียดของบริษัทย่อย ณ วันที่ </w:t>
      </w:r>
      <w:r w:rsidR="00587BE6" w:rsidRPr="00F21962">
        <w:rPr>
          <w:rFonts w:ascii="Angsana New" w:hAnsi="Angsana New" w:cs="Angsana New"/>
          <w:b w:val="0"/>
          <w:bCs w:val="0"/>
          <w:sz w:val="30"/>
          <w:szCs w:val="30"/>
        </w:rPr>
        <w:t>30</w:t>
      </w:r>
      <w:r w:rsidR="00DD2A52"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625A6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กันยายน</w:t>
      </w:r>
      <w:r w:rsidR="00D2607B"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EF7A36" w:rsidRPr="00F21962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846FAA" w:rsidRPr="00F21962">
        <w:rPr>
          <w:rFonts w:ascii="Angsana New" w:hAnsi="Angsana New" w:cs="Angsana New"/>
          <w:b w:val="0"/>
          <w:bCs w:val="0"/>
          <w:sz w:val="30"/>
          <w:szCs w:val="30"/>
        </w:rPr>
        <w:t xml:space="preserve">2 </w:t>
      </w:r>
      <w:r w:rsidR="00D2607B"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="00EE4F6F" w:rsidRPr="00F21962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="00EE4F6F"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="00156E32" w:rsidRPr="00F21962">
        <w:rPr>
          <w:rFonts w:ascii="Angsana New" w:hAnsi="Angsana New" w:cs="Angsana New"/>
          <w:b w:val="0"/>
          <w:bCs w:val="0"/>
          <w:sz w:val="30"/>
          <w:szCs w:val="30"/>
        </w:rPr>
        <w:t>25</w:t>
      </w:r>
      <w:r w:rsidR="00255EA1" w:rsidRPr="00F21962">
        <w:rPr>
          <w:rFonts w:ascii="Angsana New" w:hAnsi="Angsana New" w:cs="Angsana New"/>
          <w:b w:val="0"/>
          <w:bCs w:val="0"/>
          <w:sz w:val="30"/>
          <w:szCs w:val="30"/>
        </w:rPr>
        <w:t>6</w:t>
      </w:r>
      <w:r w:rsidR="00846FAA" w:rsidRPr="00F21962">
        <w:rPr>
          <w:rFonts w:ascii="Angsana New" w:hAnsi="Angsana New" w:cs="Angsana New"/>
          <w:b w:val="0"/>
          <w:bCs w:val="0"/>
          <w:sz w:val="30"/>
          <w:szCs w:val="30"/>
        </w:rPr>
        <w:t>1</w:t>
      </w:r>
      <w:r w:rsidR="00A5374A" w:rsidRPr="00F2196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D2607B"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:rsidR="00AA3A97" w:rsidRPr="00F21962" w:rsidRDefault="00AA3A97" w:rsidP="00050A83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700"/>
        <w:gridCol w:w="1260"/>
        <w:gridCol w:w="990"/>
        <w:gridCol w:w="270"/>
        <w:gridCol w:w="1170"/>
      </w:tblGrid>
      <w:tr w:rsidR="00846FAA" w:rsidRPr="00F21962" w:rsidTr="00E4380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4C692C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4C692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4C692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4C692C">
            <w:pPr>
              <w:tabs>
                <w:tab w:val="clear" w:pos="680"/>
                <w:tab w:val="clear" w:pos="90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4C692C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4C692C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46FAA" w:rsidRPr="00F21962" w:rsidTr="00E4380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4C692C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4C692C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4C692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4C692C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846FAA" w:rsidRPr="00F21962" w:rsidTr="00E4380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7744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E4380F">
            <w:pPr>
              <w:tabs>
                <w:tab w:val="clear" w:pos="907"/>
                <w:tab w:val="left" w:pos="87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46FAA" w:rsidRPr="00F21962" w:rsidTr="00E4380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E4380F">
            <w:pPr>
              <w:tabs>
                <w:tab w:val="clear" w:pos="680"/>
                <w:tab w:val="clear" w:pos="907"/>
                <w:tab w:val="left" w:pos="606"/>
                <w:tab w:val="left" w:pos="87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D5365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E4380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D5365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46FAA" w:rsidRPr="00F21962" w:rsidTr="00E4380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6FAA" w:rsidRPr="00F21962" w:rsidTr="00E4380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tabs>
                <w:tab w:val="left" w:pos="36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71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162" w:right="69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145B5">
              <w:rPr>
                <w:rFonts w:ascii="Angsana New" w:hAnsi="Angsana New"/>
                <w:spacing w:val="6"/>
                <w:sz w:val="30"/>
                <w:szCs w:val="30"/>
                <w:cs/>
              </w:rPr>
              <w:t>แผ่นผนัง พื้นคอนกรีตมวล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เบาและคานทับหลังมวลเบา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217818" w:rsidP="0021781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380" w:lineRule="exact"/>
              <w:ind w:left="-108" w:right="-28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 </w:t>
            </w:r>
            <w:r w:rsidR="003B2546" w:rsidRPr="003B2546">
              <w:rPr>
                <w:rFonts w:hint="cs"/>
                <w:lang w:val="en-US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217818" w:rsidP="0021781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380" w:lineRule="exact"/>
              <w:ind w:left="-108" w:right="-28"/>
              <w:jc w:val="center"/>
              <w:rPr>
                <w:cs/>
              </w:rPr>
            </w:pPr>
            <w:r>
              <w:rPr>
                <w:lang w:val="en-US"/>
              </w:rPr>
              <w:t>100</w:t>
            </w:r>
          </w:p>
        </w:tc>
      </w:tr>
    </w:tbl>
    <w:p w:rsidR="00846FAA" w:rsidRPr="00F21962" w:rsidRDefault="00846FAA" w:rsidP="00050A83">
      <w:pPr>
        <w:spacing w:line="240" w:lineRule="auto"/>
        <w:rPr>
          <w:rFonts w:ascii="Angsana New" w:hAnsi="Angsana New"/>
          <w:sz w:val="30"/>
          <w:szCs w:val="30"/>
        </w:rPr>
      </w:pPr>
    </w:p>
    <w:p w:rsidR="008E4B85" w:rsidRDefault="008E4B85" w:rsidP="00050A83">
      <w:pPr>
        <w:spacing w:line="240" w:lineRule="auto"/>
        <w:rPr>
          <w:rFonts w:ascii="Angsana New" w:hAnsi="Angsana New"/>
          <w:sz w:val="30"/>
          <w:szCs w:val="30"/>
        </w:rPr>
      </w:pPr>
    </w:p>
    <w:p w:rsidR="00C54ABA" w:rsidRDefault="00C54ABA" w:rsidP="00050A83">
      <w:pPr>
        <w:spacing w:line="240" w:lineRule="auto"/>
        <w:rPr>
          <w:rFonts w:ascii="Angsana New" w:hAnsi="Angsana New"/>
          <w:sz w:val="30"/>
          <w:szCs w:val="30"/>
        </w:rPr>
      </w:pPr>
    </w:p>
    <w:p w:rsidR="00C54ABA" w:rsidRPr="00F21962" w:rsidRDefault="00C54ABA" w:rsidP="00050A83">
      <w:pPr>
        <w:spacing w:line="240" w:lineRule="auto"/>
        <w:rPr>
          <w:rFonts w:ascii="Angsana New" w:hAnsi="Angsana New"/>
          <w:sz w:val="30"/>
          <w:szCs w:val="30"/>
        </w:rPr>
      </w:pPr>
    </w:p>
    <w:p w:rsidR="00661CC0" w:rsidRPr="00F21962" w:rsidRDefault="002D7611" w:rsidP="004508AB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:rsidR="00661CC0" w:rsidRPr="00F21962" w:rsidRDefault="00661CC0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2D7611" w:rsidRPr="00F21962" w:rsidRDefault="002D7611" w:rsidP="00050A83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2D7611" w:rsidRPr="004605EA" w:rsidRDefault="002D7611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090326" w:rsidRPr="004605EA" w:rsidRDefault="00090326" w:rsidP="00D53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D212B"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งบการเงินระหว่างกาลนี้จัดทำขึ้นในรูปแบบย่อและ</w:t>
      </w:r>
      <w:r w:rsidR="00F162B5" w:rsidRPr="001D212B">
        <w:rPr>
          <w:rFonts w:ascii="Angsana New" w:hAnsi="Angsana New"/>
          <w:spacing w:val="4"/>
          <w:sz w:val="30"/>
          <w:szCs w:val="30"/>
          <w:cs/>
        </w:rPr>
        <w:t>จัดทำ</w:t>
      </w:r>
      <w:r w:rsidRPr="001D212B">
        <w:rPr>
          <w:rFonts w:ascii="Angsana New" w:hAnsi="Angsana New"/>
          <w:spacing w:val="4"/>
          <w:sz w:val="30"/>
          <w:szCs w:val="30"/>
          <w:cs/>
        </w:rPr>
        <w:t>ตามมาตรฐาน</w:t>
      </w:r>
      <w:r w:rsidRPr="00D53653">
        <w:rPr>
          <w:rFonts w:ascii="Angsana New" w:hAnsi="Angsana New"/>
          <w:spacing w:val="2"/>
          <w:sz w:val="30"/>
          <w:szCs w:val="30"/>
          <w:cs/>
        </w:rPr>
        <w:t>การ</w:t>
      </w:r>
      <w:r w:rsidRPr="001D212B">
        <w:rPr>
          <w:rFonts w:ascii="Angsana New" w:hAnsi="Angsana New"/>
          <w:spacing w:val="4"/>
          <w:sz w:val="30"/>
          <w:szCs w:val="30"/>
          <w:cs/>
        </w:rPr>
        <w:t>บัญชี ฉบับ</w:t>
      </w:r>
      <w:r w:rsidR="006961D9" w:rsidRPr="001D212B">
        <w:rPr>
          <w:rFonts w:ascii="Angsana New" w:hAnsi="Angsana New" w:hint="cs"/>
          <w:spacing w:val="4"/>
          <w:sz w:val="30"/>
          <w:szCs w:val="30"/>
          <w:cs/>
        </w:rPr>
        <w:t>ที่</w:t>
      </w:r>
      <w:r w:rsidRPr="001D212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D212B">
        <w:rPr>
          <w:rFonts w:ascii="Angsana New" w:hAnsi="Angsana New"/>
          <w:spacing w:val="4"/>
          <w:sz w:val="30"/>
          <w:szCs w:val="30"/>
        </w:rPr>
        <w:t xml:space="preserve">34 </w:t>
      </w:r>
      <w:r w:rsidRPr="001D212B">
        <w:rPr>
          <w:rFonts w:ascii="Angsana New" w:hAnsi="Angsana New"/>
          <w:spacing w:val="4"/>
          <w:sz w:val="30"/>
          <w:szCs w:val="30"/>
          <w:cs/>
        </w:rPr>
        <w:t xml:space="preserve">(ปรับปรุง </w:t>
      </w:r>
      <w:r w:rsidR="001C3FEE" w:rsidRPr="001D212B">
        <w:rPr>
          <w:rFonts w:ascii="Angsana New" w:hAnsi="Angsana New"/>
          <w:spacing w:val="4"/>
          <w:sz w:val="30"/>
          <w:szCs w:val="30"/>
        </w:rPr>
        <w:t>25</w:t>
      </w:r>
      <w:r w:rsidR="00482735" w:rsidRPr="001D212B">
        <w:rPr>
          <w:rFonts w:ascii="Angsana New" w:hAnsi="Angsana New"/>
          <w:spacing w:val="4"/>
          <w:sz w:val="30"/>
          <w:szCs w:val="30"/>
          <w:lang w:eastAsia="zh-TW"/>
        </w:rPr>
        <w:t>6</w:t>
      </w:r>
      <w:r w:rsidR="00217818" w:rsidRPr="001D212B">
        <w:rPr>
          <w:rFonts w:ascii="Angsana New" w:hAnsi="Angsana New"/>
          <w:spacing w:val="4"/>
          <w:sz w:val="30"/>
          <w:szCs w:val="30"/>
          <w:lang w:eastAsia="zh-TW"/>
        </w:rPr>
        <w:t>1</w:t>
      </w:r>
      <w:r w:rsidRPr="001D212B">
        <w:rPr>
          <w:rFonts w:ascii="Angsana New" w:hAnsi="Angsana New"/>
          <w:spacing w:val="4"/>
          <w:sz w:val="30"/>
          <w:szCs w:val="30"/>
        </w:rPr>
        <w:t>)</w:t>
      </w:r>
      <w:r w:rsidR="004605EA" w:rsidRPr="001D212B">
        <w:rPr>
          <w:rFonts w:ascii="Angsana New" w:hAnsi="Angsana New"/>
          <w:spacing w:val="4"/>
          <w:sz w:val="30"/>
          <w:szCs w:val="30"/>
        </w:rPr>
        <w:t xml:space="preserve"> </w:t>
      </w:r>
      <w:r w:rsidR="00C64E81" w:rsidRPr="001D212B">
        <w:rPr>
          <w:rFonts w:ascii="Angsana New" w:hAnsi="Angsana New"/>
          <w:spacing w:val="4"/>
          <w:sz w:val="30"/>
          <w:szCs w:val="30"/>
          <w:cs/>
        </w:rPr>
        <w:t>เรื่อง</w:t>
      </w:r>
      <w:r w:rsidR="007C0B02" w:rsidRPr="001D212B">
        <w:rPr>
          <w:rFonts w:ascii="Angsana New" w:hAnsi="Angsana New"/>
          <w:spacing w:val="-2"/>
          <w:sz w:val="30"/>
          <w:szCs w:val="30"/>
        </w:rPr>
        <w:t xml:space="preserve"> </w:t>
      </w:r>
      <w:r w:rsidR="00194DC6" w:rsidRPr="001D212B">
        <w:rPr>
          <w:rFonts w:ascii="Angsana New" w:hAnsi="Angsana New"/>
          <w:i/>
          <w:iCs/>
          <w:spacing w:val="-2"/>
          <w:sz w:val="30"/>
          <w:szCs w:val="30"/>
          <w:cs/>
        </w:rPr>
        <w:t>การรายงานทางการเงินระหว่างกาล</w:t>
      </w:r>
      <w:r w:rsidR="00194DC6" w:rsidRPr="001D212B">
        <w:rPr>
          <w:rFonts w:ascii="Angsana New" w:hAnsi="Angsana New"/>
          <w:spacing w:val="-2"/>
          <w:sz w:val="30"/>
          <w:szCs w:val="30"/>
          <w:cs/>
        </w:rPr>
        <w:t xml:space="preserve"> รวมถึงแนวปฏิบัติทางการบัญชีที่ประกาศใช้โดยส</w:t>
      </w:r>
      <w:r w:rsidR="00C64E81" w:rsidRPr="001D212B">
        <w:rPr>
          <w:rFonts w:ascii="Angsana New" w:hAnsi="Angsana New"/>
          <w:spacing w:val="-2"/>
          <w:sz w:val="30"/>
          <w:szCs w:val="30"/>
          <w:cs/>
        </w:rPr>
        <w:t>ภาวิชาชีพบัญชี</w:t>
      </w:r>
      <w:r w:rsidR="00194DC6" w:rsidRPr="004605EA">
        <w:rPr>
          <w:rFonts w:ascii="Angsana New" w:hAnsi="Angsana New"/>
          <w:sz w:val="30"/>
          <w:szCs w:val="30"/>
        </w:rPr>
        <w:t xml:space="preserve"> </w:t>
      </w:r>
      <w:r w:rsidR="00194DC6" w:rsidRPr="004605EA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2D7611" w:rsidRPr="00F21962" w:rsidRDefault="002D7611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275B9A" w:rsidRPr="00F21962" w:rsidRDefault="00194DC6" w:rsidP="004A3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256CFD" w:rsidRPr="004605EA">
        <w:rPr>
          <w:rFonts w:ascii="Angsana New" w:hAnsi="Angsana New"/>
          <w:spacing w:val="2"/>
          <w:sz w:val="30"/>
          <w:szCs w:val="30"/>
        </w:rPr>
        <w:t>31</w:t>
      </w:r>
      <w:r w:rsidRPr="004605EA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E94127" w:rsidRPr="004605EA">
        <w:rPr>
          <w:rFonts w:ascii="Angsana New" w:hAnsi="Angsana New"/>
          <w:spacing w:val="2"/>
          <w:sz w:val="30"/>
          <w:szCs w:val="30"/>
        </w:rPr>
        <w:t>256</w:t>
      </w:r>
      <w:r w:rsidR="004605EA">
        <w:rPr>
          <w:rFonts w:ascii="Angsana New" w:hAnsi="Angsana New"/>
          <w:spacing w:val="2"/>
          <w:sz w:val="30"/>
          <w:szCs w:val="30"/>
        </w:rPr>
        <w:t>1</w:t>
      </w:r>
      <w:r w:rsidRPr="00F21962">
        <w:rPr>
          <w:rFonts w:ascii="Angsana New" w:hAnsi="Angsana New"/>
          <w:sz w:val="30"/>
          <w:szCs w:val="30"/>
          <w:cs/>
        </w:rPr>
        <w:t xml:space="preserve">           งบการเงินระหว่างกาลไม่ได้รวมข้อมูลทางการเงินทั้งหมดตามข้อกำหนดสำหรับงบการเงินประจำปี แต่เน้นการให้</w:t>
      </w:r>
      <w:r w:rsidRPr="00F21962">
        <w:rPr>
          <w:rFonts w:ascii="Angsana New" w:hAnsi="Angsana New"/>
          <w:spacing w:val="-8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</w:t>
      </w:r>
      <w:r w:rsidRPr="00F21962">
        <w:rPr>
          <w:rFonts w:ascii="Angsana New" w:hAnsi="Angsana New"/>
          <w:sz w:val="30"/>
          <w:szCs w:val="30"/>
          <w:cs/>
        </w:rPr>
        <w:t>แล้ว ดังนั้น</w:t>
      </w:r>
      <w:r w:rsidR="007C0B0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C95AAD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F2196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56CFD" w:rsidRPr="00F21962">
        <w:rPr>
          <w:rFonts w:ascii="Angsana New" w:hAnsi="Angsana New"/>
          <w:sz w:val="30"/>
          <w:szCs w:val="30"/>
        </w:rPr>
        <w:t>31</w:t>
      </w:r>
      <w:r w:rsidRPr="00F2196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94127" w:rsidRPr="00F21962">
        <w:rPr>
          <w:rFonts w:ascii="Angsana New" w:hAnsi="Angsana New"/>
          <w:sz w:val="30"/>
          <w:szCs w:val="30"/>
        </w:rPr>
        <w:t>256</w:t>
      </w:r>
      <w:r w:rsidR="007C0B02">
        <w:rPr>
          <w:rFonts w:ascii="Angsana New" w:hAnsi="Angsana New"/>
          <w:sz w:val="30"/>
          <w:szCs w:val="30"/>
        </w:rPr>
        <w:t>1</w:t>
      </w:r>
    </w:p>
    <w:p w:rsidR="00194DC6" w:rsidRPr="00F21962" w:rsidRDefault="00194DC6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ED64E0" w:rsidRPr="00082C2D" w:rsidRDefault="00194DC6" w:rsidP="004A3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2"/>
          <w:sz w:val="30"/>
          <w:szCs w:val="30"/>
        </w:rPr>
      </w:pPr>
      <w:r w:rsidRPr="00F21962">
        <w:rPr>
          <w:rFonts w:ascii="Angsana New" w:hAnsi="Angsana New"/>
          <w:spacing w:val="10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2E48ED" w:rsidRPr="00F21962">
        <w:rPr>
          <w:rFonts w:ascii="Angsana New" w:hAnsi="Angsana New"/>
          <w:spacing w:val="10"/>
          <w:sz w:val="30"/>
          <w:szCs w:val="30"/>
          <w:cs/>
        </w:rPr>
        <w:t>ง</w:t>
      </w:r>
      <w:r w:rsidRPr="00F21962">
        <w:rPr>
          <w:rFonts w:ascii="Angsana New" w:hAnsi="Angsana New"/>
          <w:spacing w:val="2"/>
          <w:sz w:val="30"/>
          <w:szCs w:val="30"/>
          <w:cs/>
        </w:rPr>
        <w:t xml:space="preserve">บการเงินสำหรับปีสิ้นสุดวันที่ </w:t>
      </w:r>
      <w:r w:rsidR="00256CFD" w:rsidRPr="00F21962">
        <w:rPr>
          <w:rFonts w:ascii="Angsana New" w:hAnsi="Angsana New"/>
          <w:spacing w:val="2"/>
          <w:sz w:val="30"/>
          <w:szCs w:val="30"/>
        </w:rPr>
        <w:t>31</w:t>
      </w:r>
      <w:r w:rsidRPr="00F21962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482735" w:rsidRPr="00F21962">
        <w:rPr>
          <w:rFonts w:ascii="Angsana New" w:hAnsi="Angsana New"/>
          <w:spacing w:val="2"/>
          <w:sz w:val="30"/>
          <w:szCs w:val="30"/>
        </w:rPr>
        <w:t>256</w:t>
      </w:r>
      <w:r w:rsidR="007C0B02">
        <w:rPr>
          <w:rFonts w:ascii="Angsana New" w:hAnsi="Angsana New"/>
          <w:spacing w:val="2"/>
          <w:sz w:val="30"/>
          <w:szCs w:val="30"/>
        </w:rPr>
        <w:t>1</w:t>
      </w:r>
      <w:r w:rsidRPr="00F2196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7C0B02">
        <w:rPr>
          <w:rFonts w:ascii="Angsana New" w:hAnsi="Angsana New" w:hint="cs"/>
          <w:spacing w:val="2"/>
          <w:sz w:val="30"/>
          <w:szCs w:val="30"/>
          <w:cs/>
        </w:rPr>
        <w:t>ยก</w:t>
      </w:r>
      <w:r w:rsidRPr="00F21962">
        <w:rPr>
          <w:rFonts w:ascii="Angsana New" w:hAnsi="Angsana New"/>
          <w:spacing w:val="2"/>
          <w:sz w:val="30"/>
          <w:szCs w:val="30"/>
          <w:cs/>
        </w:rPr>
        <w:t>เว้นกรณีที่กลุ่มบริษัทได้นำมาตรฐานการรายงานทางการเงิน</w:t>
      </w:r>
      <w:r w:rsidRPr="00F21962">
        <w:rPr>
          <w:rFonts w:ascii="Angsana New" w:hAnsi="Angsana New"/>
          <w:spacing w:val="9"/>
          <w:sz w:val="30"/>
          <w:szCs w:val="30"/>
          <w:cs/>
        </w:rPr>
        <w:t xml:space="preserve">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256CFD" w:rsidRPr="00F21962">
        <w:rPr>
          <w:rFonts w:ascii="Angsana New" w:hAnsi="Angsana New"/>
          <w:spacing w:val="9"/>
          <w:sz w:val="30"/>
          <w:szCs w:val="30"/>
        </w:rPr>
        <w:t>1</w:t>
      </w:r>
      <w:r w:rsidRPr="00F21962">
        <w:rPr>
          <w:rFonts w:ascii="Angsana New" w:hAnsi="Angsana New"/>
          <w:spacing w:val="9"/>
          <w:sz w:val="30"/>
          <w:szCs w:val="30"/>
          <w:cs/>
        </w:rPr>
        <w:t xml:space="preserve"> มกราคม </w:t>
      </w:r>
      <w:r w:rsidR="00482735" w:rsidRPr="00F21962">
        <w:rPr>
          <w:rFonts w:ascii="Angsana New" w:hAnsi="Angsana New"/>
          <w:spacing w:val="9"/>
          <w:sz w:val="30"/>
          <w:szCs w:val="30"/>
        </w:rPr>
        <w:t>256</w:t>
      </w:r>
      <w:r w:rsidR="007C0B02">
        <w:rPr>
          <w:rFonts w:ascii="Angsana New" w:hAnsi="Angsana New"/>
          <w:spacing w:val="9"/>
          <w:sz w:val="30"/>
          <w:szCs w:val="30"/>
        </w:rPr>
        <w:t>2</w:t>
      </w:r>
      <w:r w:rsidR="002E48ED" w:rsidRPr="00F21962">
        <w:rPr>
          <w:rFonts w:ascii="Angsana New" w:hAnsi="Angsana New"/>
          <w:spacing w:val="9"/>
          <w:sz w:val="30"/>
          <w:szCs w:val="30"/>
        </w:rPr>
        <w:t xml:space="preserve"> </w:t>
      </w:r>
      <w:r w:rsidRPr="00082C2D">
        <w:rPr>
          <w:rFonts w:ascii="Angsana New" w:hAnsi="Angsana New"/>
          <w:spacing w:val="2"/>
          <w:sz w:val="30"/>
          <w:szCs w:val="30"/>
          <w:cs/>
        </w:rPr>
        <w:t>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</w:t>
      </w:r>
      <w:r w:rsidR="004A396D" w:rsidRPr="00082C2D">
        <w:rPr>
          <w:rFonts w:ascii="Angsana New" w:hAnsi="Angsana New"/>
          <w:spacing w:val="2"/>
          <w:sz w:val="30"/>
          <w:szCs w:val="30"/>
        </w:rPr>
        <w:t xml:space="preserve"> </w:t>
      </w:r>
      <w:r w:rsidRPr="00082C2D">
        <w:rPr>
          <w:rFonts w:ascii="Angsana New" w:hAnsi="Angsana New"/>
          <w:spacing w:val="2"/>
          <w:sz w:val="30"/>
          <w:szCs w:val="30"/>
          <w:cs/>
        </w:rPr>
        <w:t>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EE3DA6" w:rsidRPr="00082C2D" w:rsidRDefault="00EE3DA6" w:rsidP="004A3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EE3DA6" w:rsidRDefault="00EE3DA6" w:rsidP="00460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E3DA6">
        <w:rPr>
          <w:rFonts w:ascii="Angsana New" w:hAnsi="Angsana New" w:hint="cs"/>
          <w:sz w:val="30"/>
          <w:szCs w:val="30"/>
          <w:cs/>
        </w:rPr>
        <w:t>กลุ่มบริษัทได้ถือปฏิบัติตามมาตรฐานการรายงานทางการเงิน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ฉบับที่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/>
          <w:sz w:val="30"/>
          <w:szCs w:val="30"/>
        </w:rPr>
        <w:t>15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เรื่อง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C95AAD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EE3DA6">
        <w:rPr>
          <w:rFonts w:ascii="Angsana New" w:hAnsi="Angsana New"/>
          <w:sz w:val="30"/>
          <w:szCs w:val="30"/>
          <w:cs/>
        </w:rPr>
        <w:t xml:space="preserve"> (“</w:t>
      </w:r>
      <w:r w:rsidRPr="00EE3DA6">
        <w:rPr>
          <w:rFonts w:ascii="Angsana New" w:hAnsi="Angsana New"/>
          <w:sz w:val="30"/>
          <w:szCs w:val="30"/>
        </w:rPr>
        <w:t xml:space="preserve">TFRS 15”) </w:t>
      </w:r>
      <w:r w:rsidRPr="00EE3DA6">
        <w:rPr>
          <w:rFonts w:ascii="Angsana New" w:hAnsi="Angsana New" w:hint="cs"/>
          <w:sz w:val="30"/>
          <w:szCs w:val="30"/>
          <w:cs/>
        </w:rPr>
        <w:t>เป็นครั้งแรกตั้งแต่วันที่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/>
          <w:sz w:val="30"/>
          <w:szCs w:val="30"/>
        </w:rPr>
        <w:t>1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มกราคม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/>
          <w:sz w:val="30"/>
          <w:szCs w:val="30"/>
        </w:rPr>
        <w:t>2562 TFRS 15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กำหนดกรอบแนวคิดในการประเมินจำนวนเงิน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และจังหวะเวลาในการรับรู้รายได้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ซึ่งได้นำมาใช้แทนมาตรฐานการบัญชี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ฉบับที่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/>
          <w:sz w:val="30"/>
          <w:szCs w:val="30"/>
        </w:rPr>
        <w:t>18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เรื่อง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C95AAD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EE3DA6">
        <w:rPr>
          <w:rFonts w:ascii="Angsana New" w:hAnsi="Angsana New"/>
          <w:sz w:val="30"/>
          <w:szCs w:val="30"/>
          <w:cs/>
        </w:rPr>
        <w:t xml:space="preserve"> (“</w:t>
      </w:r>
      <w:r w:rsidRPr="00EE3DA6">
        <w:rPr>
          <w:rFonts w:ascii="Angsana New" w:hAnsi="Angsana New"/>
          <w:sz w:val="30"/>
          <w:szCs w:val="30"/>
        </w:rPr>
        <w:t xml:space="preserve">TAS 18”) </w:t>
      </w:r>
      <w:r w:rsidRPr="00EE3DA6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ฉบับที่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/>
          <w:sz w:val="30"/>
          <w:szCs w:val="30"/>
        </w:rPr>
        <w:t>11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เรื่อง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i/>
          <w:iCs/>
          <w:sz w:val="30"/>
          <w:szCs w:val="30"/>
          <w:cs/>
        </w:rPr>
        <w:t>สัญญาก่อสร้าง</w:t>
      </w:r>
      <w:r w:rsidRPr="00EE3DA6">
        <w:rPr>
          <w:rFonts w:ascii="Angsana New" w:hAnsi="Angsana New"/>
          <w:sz w:val="30"/>
          <w:szCs w:val="30"/>
          <w:cs/>
        </w:rPr>
        <w:t xml:space="preserve"> (“</w:t>
      </w:r>
      <w:r w:rsidRPr="00EE3DA6">
        <w:rPr>
          <w:rFonts w:ascii="Angsana New" w:hAnsi="Angsana New"/>
          <w:sz w:val="30"/>
          <w:szCs w:val="30"/>
        </w:rPr>
        <w:t xml:space="preserve">TAS 11”) </w:t>
      </w:r>
      <w:r w:rsidRPr="00EE3DA6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</w:t>
      </w:r>
      <w:r w:rsidR="00C95AAD">
        <w:rPr>
          <w:rFonts w:ascii="Angsana New" w:hAnsi="Angsana New" w:hint="cs"/>
          <w:sz w:val="30"/>
          <w:szCs w:val="30"/>
          <w:cs/>
        </w:rPr>
        <w:t xml:space="preserve">        </w:t>
      </w:r>
      <w:r w:rsidRPr="00EE3DA6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:rsidR="00EE3DA6" w:rsidRDefault="00EE3DA6" w:rsidP="00EE3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EE3DA6" w:rsidRPr="00EE3DA6" w:rsidRDefault="00EE3DA6" w:rsidP="00EE3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E3DA6">
        <w:rPr>
          <w:rFonts w:ascii="Angsana New" w:hAnsi="Angsana New" w:hint="cs"/>
          <w:sz w:val="30"/>
          <w:szCs w:val="30"/>
          <w:cs/>
        </w:rPr>
        <w:t>ตาม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/>
          <w:sz w:val="30"/>
          <w:szCs w:val="30"/>
        </w:rPr>
        <w:t>TFRS 15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กลุ่มบริษัทรับรู้รายได้เมื่อลูกค้ามีอำนาจควบคุมในสินค้าหรือบริการ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</w:t>
      </w:r>
      <w:r>
        <w:rPr>
          <w:rFonts w:ascii="Angsana New" w:hAnsi="Angsana New"/>
          <w:sz w:val="30"/>
          <w:szCs w:val="30"/>
        </w:rPr>
        <w:t xml:space="preserve">             </w:t>
      </w:r>
      <w:r w:rsidRPr="00EE3DA6">
        <w:rPr>
          <w:rFonts w:ascii="Angsana New" w:hAnsi="Angsana New" w:hint="cs"/>
          <w:sz w:val="30"/>
          <w:szCs w:val="30"/>
          <w:cs/>
        </w:rPr>
        <w:t>สิ่งตอบแทนที่กลุ่มบริษัท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คาดว่าจะมีสิทธิได้รับและมีการใช้วิจารณญาณในการพิจารณาจังหวะเวลาในการส่งมอบการควบคุม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เพื่อประเมินว่าจะรับรู้รายได้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ณ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เวลาใดเวลาหนึ่ง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หรือรับรู้ตลอดช่วงเวลาหนึ่ง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ซึ่งกลุ่มบริษัทมีจังหวะเวลาของการรับรู้รายได้ส่วนใหญ่มาจากการขาย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โดยเป็นรายได้ที่รับรู้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ณ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เวลาใดเวลาหนึ่ง</w:t>
      </w:r>
    </w:p>
    <w:p w:rsidR="00EE3DA6" w:rsidRPr="00F21962" w:rsidRDefault="00EE3DA6" w:rsidP="004A3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194DC6" w:rsidRPr="00F21962" w:rsidRDefault="00194DC6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482735" w:rsidRPr="00F21962" w:rsidRDefault="008A07BD" w:rsidP="00817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713A">
        <w:rPr>
          <w:rFonts w:ascii="Angsana New" w:hAnsi="Angsana New"/>
          <w:spacing w:val="2"/>
          <w:sz w:val="30"/>
          <w:szCs w:val="30"/>
          <w:cs/>
        </w:rPr>
        <w:lastRenderedPageBreak/>
        <w:t>นอกเหนือจาก</w:t>
      </w:r>
      <w:r w:rsidRPr="00F21962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มาตรฐานการรายงานทางการเงินที่ออกและปรับปรุงใหม่ข้างต้น สภาวิชาชีพบัญชีได้ออก</w:t>
      </w:r>
      <w:r w:rsidR="00EE3DA6">
        <w:rPr>
          <w:rFonts w:ascii="Angsana New" w:hAnsi="Angsana New" w:hint="cs"/>
          <w:sz w:val="30"/>
          <w:szCs w:val="30"/>
          <w:cs/>
        </w:rPr>
        <w:t>และ</w:t>
      </w:r>
      <w:r w:rsidR="00EE3DA6" w:rsidRPr="00EE3DA6">
        <w:rPr>
          <w:rFonts w:ascii="Angsana New" w:hAnsi="Angsana New" w:hint="cs"/>
          <w:spacing w:val="-4"/>
          <w:sz w:val="30"/>
          <w:szCs w:val="30"/>
          <w:cs/>
        </w:rPr>
        <w:t>ปรับปรุง</w:t>
      </w:r>
      <w:r w:rsidRPr="00EE3DA6">
        <w:rPr>
          <w:rFonts w:ascii="Angsana New" w:hAnsi="Angsana New"/>
          <w:spacing w:val="-4"/>
          <w:sz w:val="30"/>
          <w:szCs w:val="30"/>
          <w:cs/>
        </w:rPr>
        <w:t>มาตรฐานการรายงานทางการเงิน</w:t>
      </w:r>
      <w:r w:rsidR="00EE3DA6" w:rsidRPr="00EE3DA6">
        <w:rPr>
          <w:rFonts w:ascii="Angsana New" w:hAnsi="Angsana New" w:hint="cs"/>
          <w:spacing w:val="-4"/>
          <w:sz w:val="30"/>
          <w:szCs w:val="30"/>
          <w:cs/>
        </w:rPr>
        <w:t>หลายฉบับ</w:t>
      </w:r>
      <w:r w:rsidRPr="00EE3DA6">
        <w:rPr>
          <w:rFonts w:ascii="Angsana New" w:hAnsi="Angsana New"/>
          <w:spacing w:val="-4"/>
          <w:sz w:val="30"/>
          <w:szCs w:val="30"/>
          <w:cs/>
        </w:rPr>
        <w:t xml:space="preserve"> ซึ่งมีผลบังคับใช้สำหรับรอบระยะเวลาบัญชีที่เริ่มในหรือหลัง</w:t>
      </w:r>
      <w:r w:rsidRPr="00882CDC">
        <w:rPr>
          <w:rFonts w:ascii="Angsana New" w:hAnsi="Angsana New"/>
          <w:spacing w:val="8"/>
          <w:sz w:val="30"/>
          <w:szCs w:val="30"/>
          <w:cs/>
        </w:rPr>
        <w:t xml:space="preserve">วันที่ </w:t>
      </w:r>
      <w:r w:rsidR="003B2546" w:rsidRPr="003B2546">
        <w:rPr>
          <w:rFonts w:ascii="Angsana New" w:hAnsi="Angsana New"/>
          <w:spacing w:val="8"/>
          <w:sz w:val="30"/>
          <w:szCs w:val="30"/>
        </w:rPr>
        <w:t>1</w:t>
      </w:r>
      <w:r w:rsidRPr="00882CDC">
        <w:rPr>
          <w:rFonts w:ascii="Angsana New" w:hAnsi="Angsana New"/>
          <w:spacing w:val="8"/>
          <w:sz w:val="30"/>
          <w:szCs w:val="30"/>
          <w:cs/>
        </w:rPr>
        <w:t xml:space="preserve"> มกราคม </w:t>
      </w:r>
      <w:r w:rsidR="003B2546" w:rsidRPr="003B2546">
        <w:rPr>
          <w:rFonts w:ascii="Angsana New" w:hAnsi="Angsana New"/>
          <w:spacing w:val="8"/>
          <w:sz w:val="30"/>
          <w:szCs w:val="30"/>
        </w:rPr>
        <w:t>256</w:t>
      </w:r>
      <w:r w:rsidR="00EE3DA6" w:rsidRPr="00882CDC">
        <w:rPr>
          <w:rFonts w:ascii="Angsana New" w:hAnsi="Angsana New"/>
          <w:spacing w:val="8"/>
          <w:sz w:val="30"/>
          <w:szCs w:val="30"/>
        </w:rPr>
        <w:t>3</w:t>
      </w:r>
      <w:r w:rsidRPr="00882CDC">
        <w:rPr>
          <w:rFonts w:ascii="Angsana New" w:hAnsi="Angsana New"/>
          <w:spacing w:val="8"/>
          <w:sz w:val="30"/>
          <w:szCs w:val="30"/>
          <w:cs/>
        </w:rPr>
        <w:t xml:space="preserve"> โดยกลุ่มบริษัทไม่ได้นำมาตรฐานการรายงานทางการเงินดังกล่าวมาใช้ในการจัดทำ</w:t>
      </w:r>
      <w:r w:rsidR="00627454" w:rsidRPr="00882CDC">
        <w:rPr>
          <w:rFonts w:ascii="Angsana New" w:hAnsi="Angsana New"/>
          <w:spacing w:val="8"/>
          <w:sz w:val="30"/>
          <w:szCs w:val="30"/>
          <w:cs/>
        </w:rPr>
        <w:t>งบการเงิน</w:t>
      </w:r>
      <w:r w:rsidRPr="00882CDC">
        <w:rPr>
          <w:rFonts w:ascii="Angsana New" w:hAnsi="Angsana New"/>
          <w:spacing w:val="8"/>
          <w:sz w:val="30"/>
          <w:szCs w:val="30"/>
          <w:cs/>
        </w:rPr>
        <w:t xml:space="preserve">ระหว่างกาลนี้เนื่องจากยังไม่มีผลบังคับใช้ และได้เปิดเผยในหมายเหตุประกอบงบการเงินข้อ </w:t>
      </w:r>
      <w:r w:rsidR="003B2546" w:rsidRPr="003B2546">
        <w:rPr>
          <w:rFonts w:ascii="Angsana New" w:hAnsi="Angsana New"/>
          <w:spacing w:val="8"/>
          <w:sz w:val="30"/>
          <w:szCs w:val="30"/>
        </w:rPr>
        <w:t>1</w:t>
      </w:r>
      <w:r w:rsidR="0033573A" w:rsidRPr="0033573A">
        <w:rPr>
          <w:rFonts w:ascii="Angsana New" w:hAnsi="Angsana New"/>
          <w:spacing w:val="8"/>
          <w:sz w:val="30"/>
          <w:szCs w:val="30"/>
        </w:rPr>
        <w:t>5</w:t>
      </w:r>
    </w:p>
    <w:p w:rsidR="008A07BD" w:rsidRPr="00F21962" w:rsidRDefault="008A07BD" w:rsidP="004827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2D7611" w:rsidRPr="00F21962" w:rsidRDefault="004303C1" w:rsidP="00050A83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D7611"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>ข)</w:t>
      </w:r>
      <w:r w:rsidR="002D7611" w:rsidRPr="00F21962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="002D7611"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1A0A0D"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="002D7611"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5B5988" w:rsidRPr="00F21962" w:rsidRDefault="005B5988" w:rsidP="00050A83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  <w:highlight w:val="cyan"/>
        </w:rPr>
      </w:pPr>
    </w:p>
    <w:p w:rsidR="008A07BD" w:rsidRPr="00EE3DA6" w:rsidRDefault="00194DC6" w:rsidP="00BC6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10"/>
          <w:sz w:val="30"/>
          <w:szCs w:val="30"/>
        </w:rPr>
      </w:pPr>
      <w:r w:rsidRPr="00F21962">
        <w:rPr>
          <w:rFonts w:ascii="Angsana New" w:hAnsi="Angsana New"/>
          <w:spacing w:val="7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</w:t>
      </w:r>
      <w:r w:rsidR="00882CDC">
        <w:rPr>
          <w:rFonts w:ascii="Angsana New" w:hAnsi="Angsana New" w:hint="cs"/>
          <w:spacing w:val="7"/>
          <w:sz w:val="30"/>
          <w:szCs w:val="30"/>
          <w:cs/>
        </w:rPr>
        <w:t>กลุ่ม</w:t>
      </w:r>
      <w:r w:rsidRPr="00EE3DA6">
        <w:rPr>
          <w:rFonts w:ascii="Angsana New" w:hAnsi="Angsana New"/>
          <w:spacing w:val="2"/>
          <w:sz w:val="30"/>
          <w:szCs w:val="30"/>
          <w:cs/>
        </w:rPr>
        <w:t>บริษัท ข้อมูลทางการเงินทั้งหมดมีการปัดเศษในหมายเหตุประกอบงบการเงินระหว่างกาลเพื่อให้แสดงเป็น</w:t>
      </w:r>
      <w:r w:rsidR="00EE3DA6">
        <w:rPr>
          <w:rFonts w:ascii="Angsana New" w:hAnsi="Angsana New"/>
          <w:spacing w:val="2"/>
          <w:sz w:val="30"/>
          <w:szCs w:val="30"/>
        </w:rPr>
        <w:t xml:space="preserve">            </w:t>
      </w:r>
      <w:r w:rsidRPr="00EE3DA6">
        <w:rPr>
          <w:rFonts w:ascii="Angsana New" w:hAnsi="Angsana New"/>
          <w:spacing w:val="2"/>
          <w:sz w:val="30"/>
          <w:szCs w:val="30"/>
          <w:cs/>
        </w:rPr>
        <w:t>หลักพันบาท ยกเว้นที่ระบุไว้เป็นอย่างอื่น</w:t>
      </w:r>
    </w:p>
    <w:p w:rsidR="00160E7E" w:rsidRPr="00F21962" w:rsidRDefault="00160E7E" w:rsidP="00BC6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2D7611" w:rsidRPr="00F21962" w:rsidRDefault="00B35C08" w:rsidP="00B35C08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2D7611"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การประมาณการและ</w:t>
      </w:r>
      <w:r w:rsidR="00785AA3"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</w:t>
      </w:r>
      <w:r w:rsidR="003A4F5B"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>ดุลยพินิจ</w:t>
      </w:r>
    </w:p>
    <w:p w:rsidR="002D7611" w:rsidRPr="00F21962" w:rsidRDefault="002D7611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2D7611" w:rsidRPr="00F21962" w:rsidRDefault="00F162B5" w:rsidP="00EE3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ในการจัดทำงบการเงินระหว่างกาลให้</w:t>
      </w:r>
      <w:r w:rsidR="00785AA3" w:rsidRPr="00F21962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</w:t>
      </w:r>
      <w:r w:rsidR="003A4F5B" w:rsidRPr="00F21962">
        <w:rPr>
          <w:rFonts w:ascii="Angsana New" w:hAnsi="Angsana New"/>
          <w:sz w:val="30"/>
          <w:szCs w:val="30"/>
          <w:cs/>
        </w:rPr>
        <w:t>ารเงิน ผู้บริหารต้องใช้ดุลยพินิจ</w:t>
      </w:r>
      <w:r w:rsidR="00785AA3" w:rsidRPr="00F21962">
        <w:rPr>
          <w:rFonts w:ascii="Angsana New" w:hAnsi="Angsana New"/>
          <w:sz w:val="30"/>
          <w:szCs w:val="30"/>
          <w:cs/>
        </w:rPr>
        <w:t xml:space="preserve"> </w:t>
      </w:r>
      <w:r w:rsidR="006C5B64" w:rsidRPr="00F21962">
        <w:rPr>
          <w:rFonts w:ascii="Angsana New" w:hAnsi="Angsana New"/>
          <w:sz w:val="30"/>
          <w:szCs w:val="30"/>
        </w:rPr>
        <w:br/>
      </w:r>
      <w:r w:rsidR="006C5B64" w:rsidRPr="00F21962">
        <w:rPr>
          <w:rFonts w:ascii="Angsana New" w:hAnsi="Angsana New"/>
          <w:spacing w:val="6"/>
          <w:sz w:val="30"/>
          <w:szCs w:val="30"/>
          <w:cs/>
        </w:rPr>
        <w:t>การประมาณ</w:t>
      </w:r>
      <w:r w:rsidR="006F1E63" w:rsidRPr="00F21962">
        <w:rPr>
          <w:rFonts w:ascii="Angsana New" w:hAnsi="Angsana New"/>
          <w:spacing w:val="6"/>
          <w:sz w:val="30"/>
          <w:szCs w:val="30"/>
          <w:cs/>
        </w:rPr>
        <w:t>การ</w:t>
      </w:r>
      <w:r w:rsidR="006C5B64" w:rsidRPr="00F21962">
        <w:rPr>
          <w:rFonts w:ascii="Angsana New" w:hAnsi="Angsana New"/>
          <w:spacing w:val="6"/>
          <w:sz w:val="30"/>
          <w:szCs w:val="30"/>
          <w:cs/>
        </w:rPr>
        <w:t>และข้อสมมติ</w:t>
      </w:r>
      <w:r w:rsidR="00785AA3" w:rsidRPr="00F21962">
        <w:rPr>
          <w:rFonts w:ascii="Angsana New" w:hAnsi="Angsana New"/>
          <w:spacing w:val="6"/>
          <w:sz w:val="30"/>
          <w:szCs w:val="30"/>
          <w:cs/>
        </w:rPr>
        <w:t>หลายประการ ซึ่งมีผลกระทบต่อการกำหนดนโยบายการบัญชีแล</w:t>
      </w:r>
      <w:r w:rsidR="008C6AC9" w:rsidRPr="00F21962">
        <w:rPr>
          <w:rFonts w:ascii="Angsana New" w:hAnsi="Angsana New"/>
          <w:spacing w:val="6"/>
          <w:sz w:val="30"/>
          <w:szCs w:val="30"/>
          <w:cs/>
        </w:rPr>
        <w:t>ะการรายงาน</w:t>
      </w:r>
      <w:r w:rsidR="008C6AC9" w:rsidRPr="00F21962">
        <w:rPr>
          <w:rFonts w:ascii="Angsana New" w:hAnsi="Angsana New"/>
          <w:sz w:val="30"/>
          <w:szCs w:val="30"/>
          <w:cs/>
        </w:rPr>
        <w:t>จำนวนเงินที่เกี่ยวกับ</w:t>
      </w:r>
      <w:r w:rsidR="00785AA3" w:rsidRPr="00F21962">
        <w:rPr>
          <w:rFonts w:ascii="Angsana New" w:hAnsi="Angsana New"/>
          <w:sz w:val="30"/>
          <w:szCs w:val="30"/>
          <w:cs/>
        </w:rPr>
        <w:t>สินทรัพย</w:t>
      </w:r>
      <w:r w:rsidR="001E5099" w:rsidRPr="00F21962">
        <w:rPr>
          <w:rFonts w:ascii="Angsana New" w:hAnsi="Angsana New"/>
          <w:sz w:val="30"/>
          <w:szCs w:val="30"/>
          <w:cs/>
        </w:rPr>
        <w:t xml:space="preserve">์ หนี้สิน รายได้ และค่าใช้จ่าย </w:t>
      </w:r>
      <w:r w:rsidR="00785AA3" w:rsidRPr="00F21962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</w:t>
      </w:r>
      <w:r w:rsidR="00521F0C" w:rsidRPr="00F21962">
        <w:rPr>
          <w:rFonts w:ascii="Angsana New" w:hAnsi="Angsana New"/>
          <w:sz w:val="30"/>
          <w:szCs w:val="30"/>
          <w:cs/>
        </w:rPr>
        <w:t>การ</w:t>
      </w:r>
      <w:r w:rsidR="00785AA3" w:rsidRPr="00F21962">
        <w:rPr>
          <w:rFonts w:ascii="Angsana New" w:hAnsi="Angsana New"/>
          <w:sz w:val="30"/>
          <w:szCs w:val="30"/>
          <w:cs/>
        </w:rPr>
        <w:t>ไว้</w:t>
      </w:r>
    </w:p>
    <w:p w:rsidR="000026B4" w:rsidRPr="00F21962" w:rsidRDefault="000026B4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303C1" w:rsidRPr="00F21962" w:rsidRDefault="00C67749" w:rsidP="00817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ข้อสมมติที่สำคัญในการถือปฏิบัติตามนโยบายการบัญชี และแหล่งข้อมูลสำคัญในการประมาณการ กลุ่มบริษัท</w:t>
      </w:r>
      <w:r w:rsidR="00C95AAD">
        <w:rPr>
          <w:rFonts w:ascii="Angsana New" w:hAnsi="Angsana New" w:hint="cs"/>
          <w:sz w:val="30"/>
          <w:szCs w:val="30"/>
          <w:cs/>
        </w:rPr>
        <w:t xml:space="preserve">        </w:t>
      </w:r>
      <w:r w:rsidRPr="00F21962">
        <w:rPr>
          <w:rFonts w:ascii="Angsana New" w:hAnsi="Angsana New"/>
          <w:sz w:val="30"/>
          <w:szCs w:val="30"/>
          <w:cs/>
        </w:rPr>
        <w:t>ได้</w:t>
      </w:r>
      <w:r w:rsidRPr="00FB423F">
        <w:rPr>
          <w:rFonts w:ascii="Angsana New" w:hAnsi="Angsana New"/>
          <w:spacing w:val="4"/>
          <w:sz w:val="30"/>
          <w:szCs w:val="30"/>
          <w:cs/>
        </w:rPr>
        <w:t>ถือปฏิบัติ</w:t>
      </w:r>
      <w:r w:rsidR="00627454" w:rsidRPr="00FB423F">
        <w:rPr>
          <w:rFonts w:ascii="Angsana New" w:hAnsi="Angsana New"/>
          <w:spacing w:val="4"/>
          <w:sz w:val="30"/>
          <w:szCs w:val="30"/>
          <w:cs/>
        </w:rPr>
        <w:t>เช่นเดียวกับการจัดทำงบการเงิน</w:t>
      </w:r>
      <w:r w:rsidRPr="00FB423F">
        <w:rPr>
          <w:rFonts w:ascii="Angsana New" w:hAnsi="Angsana New"/>
          <w:spacing w:val="4"/>
          <w:sz w:val="30"/>
          <w:szCs w:val="30"/>
          <w:cs/>
        </w:rPr>
        <w:t xml:space="preserve">สำหรับปีสิ้นสุดวันที่ </w:t>
      </w:r>
      <w:r w:rsidR="00256CFD" w:rsidRPr="00FB423F">
        <w:rPr>
          <w:rFonts w:ascii="Angsana New" w:hAnsi="Angsana New"/>
          <w:spacing w:val="4"/>
          <w:sz w:val="30"/>
          <w:szCs w:val="30"/>
        </w:rPr>
        <w:t>31</w:t>
      </w:r>
      <w:r w:rsidRPr="00FB423F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A35B5B" w:rsidRPr="00FB423F">
        <w:rPr>
          <w:rFonts w:ascii="Angsana New" w:hAnsi="Angsana New"/>
          <w:spacing w:val="4"/>
          <w:sz w:val="30"/>
          <w:szCs w:val="30"/>
        </w:rPr>
        <w:t>256</w:t>
      </w:r>
      <w:r w:rsidR="00EE3DA6" w:rsidRPr="00FB423F">
        <w:rPr>
          <w:rFonts w:ascii="Angsana New" w:hAnsi="Angsana New"/>
          <w:spacing w:val="4"/>
          <w:sz w:val="30"/>
          <w:szCs w:val="30"/>
        </w:rPr>
        <w:t>1</w:t>
      </w:r>
      <w:r w:rsidRPr="00FB423F">
        <w:rPr>
          <w:rFonts w:ascii="Angsana New" w:hAnsi="Angsana New"/>
          <w:spacing w:val="4"/>
          <w:sz w:val="30"/>
          <w:szCs w:val="30"/>
          <w:cs/>
        </w:rPr>
        <w:t xml:space="preserve"> และรวมอยู่ในหมายเหตุประกอบงบการเงินระหว่างกาล ดังนี้</w:t>
      </w:r>
    </w:p>
    <w:p w:rsidR="00EA310B" w:rsidRPr="00F21962" w:rsidRDefault="00EA310B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68" w:type="dxa"/>
        <w:tblLook w:val="04A0" w:firstRow="1" w:lastRow="0" w:firstColumn="1" w:lastColumn="0" w:noHBand="0" w:noVBand="1"/>
      </w:tblPr>
      <w:tblGrid>
        <w:gridCol w:w="2430"/>
        <w:gridCol w:w="7200"/>
      </w:tblGrid>
      <w:tr w:rsidR="00482735" w:rsidRPr="00F21962" w:rsidTr="002632F5">
        <w:tc>
          <w:tcPr>
            <w:tcW w:w="2430" w:type="dxa"/>
          </w:tcPr>
          <w:p w:rsidR="00482735" w:rsidRPr="00F21962" w:rsidRDefault="00482735" w:rsidP="00263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EE3DA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200" w:type="dxa"/>
          </w:tcPr>
          <w:p w:rsidR="00482735" w:rsidRPr="00C95AAD" w:rsidRDefault="00482735" w:rsidP="00C95AAD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</w:tabs>
              <w:rPr>
                <w:rFonts w:ascii="Angsana New" w:hAnsi="Angsana New"/>
                <w:spacing w:val="8"/>
                <w:sz w:val="30"/>
                <w:szCs w:val="30"/>
              </w:rPr>
            </w:pPr>
            <w:r w:rsidRPr="00C95AAD">
              <w:rPr>
                <w:rFonts w:ascii="Angsana New" w:hAnsi="Angsana New"/>
                <w:spacing w:val="14"/>
                <w:sz w:val="30"/>
                <w:szCs w:val="30"/>
                <w:cs/>
              </w:rPr>
              <w:t>การทดสอบการด้อยค่าเกี่ยวกับข้อสมมติที่สำคัญที่ใช้ในการประมาณมูลค่าที่</w:t>
            </w:r>
            <w:r w:rsidR="00C95AAD">
              <w:rPr>
                <w:rFonts w:ascii="Angsana New" w:hAnsi="Angsana New" w:hint="cs"/>
                <w:spacing w:val="3"/>
                <w:sz w:val="30"/>
                <w:szCs w:val="30"/>
                <w:cs/>
              </w:rPr>
              <w:t xml:space="preserve">             </w:t>
            </w:r>
            <w:r w:rsidRPr="0033573A">
              <w:rPr>
                <w:rFonts w:ascii="Angsana New" w:hAnsi="Angsana New"/>
                <w:spacing w:val="3"/>
                <w:sz w:val="30"/>
                <w:szCs w:val="30"/>
                <w:cs/>
              </w:rPr>
              <w:t>คาด</w:t>
            </w:r>
            <w:r w:rsidRPr="00FB423F">
              <w:rPr>
                <w:rFonts w:ascii="Angsana New" w:hAnsi="Angsana New"/>
                <w:spacing w:val="8"/>
                <w:sz w:val="30"/>
                <w:szCs w:val="30"/>
                <w:cs/>
              </w:rPr>
              <w:t>ว่าจ</w:t>
            </w:r>
            <w:r w:rsidR="00FB423F" w:rsidRPr="00FB423F"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ะ</w:t>
            </w:r>
            <w:r w:rsidRPr="00FB423F">
              <w:rPr>
                <w:rFonts w:ascii="Angsana New" w:hAnsi="Angsana New"/>
                <w:spacing w:val="8"/>
                <w:sz w:val="30"/>
                <w:szCs w:val="30"/>
                <w:cs/>
              </w:rPr>
              <w:t>ได้รับคืน</w:t>
            </w:r>
          </w:p>
        </w:tc>
      </w:tr>
      <w:tr w:rsidR="00482735" w:rsidRPr="00F21962" w:rsidTr="002632F5">
        <w:tc>
          <w:tcPr>
            <w:tcW w:w="2430" w:type="dxa"/>
          </w:tcPr>
          <w:p w:rsidR="00482735" w:rsidRPr="00F21962" w:rsidRDefault="00482735" w:rsidP="00263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EE3DA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200" w:type="dxa"/>
          </w:tcPr>
          <w:p w:rsidR="00482735" w:rsidRPr="00F21962" w:rsidRDefault="00482735" w:rsidP="00FB42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9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</w:t>
            </w:r>
            <w:r w:rsidRPr="00FB423F">
              <w:rPr>
                <w:rFonts w:ascii="Angsana New" w:hAnsi="Angsana New"/>
                <w:spacing w:val="4"/>
                <w:sz w:val="30"/>
                <w:szCs w:val="30"/>
                <w:cs/>
              </w:rPr>
              <w:t>ผลขาดทุน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ทางภาษ</w:t>
            </w:r>
            <w:r w:rsidR="00FB423F">
              <w:rPr>
                <w:rFonts w:ascii="Angsana New" w:hAnsi="Angsana New" w:hint="cs"/>
                <w:sz w:val="30"/>
                <w:szCs w:val="30"/>
                <w:cs/>
              </w:rPr>
              <w:t>ี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ไปใช้ประโยชน์</w:t>
            </w:r>
          </w:p>
        </w:tc>
      </w:tr>
      <w:tr w:rsidR="00482735" w:rsidRPr="00F21962" w:rsidTr="002632F5">
        <w:tc>
          <w:tcPr>
            <w:tcW w:w="2430" w:type="dxa"/>
          </w:tcPr>
          <w:p w:rsidR="00482735" w:rsidRPr="00F21962" w:rsidRDefault="00482735" w:rsidP="00263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EE3DA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7200" w:type="dxa"/>
          </w:tcPr>
          <w:p w:rsidR="00482735" w:rsidRPr="00FB423F" w:rsidRDefault="00482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pacing w:val="6"/>
                <w:sz w:val="30"/>
                <w:szCs w:val="30"/>
              </w:rPr>
            </w:pPr>
            <w:r w:rsidRPr="0033573A">
              <w:rPr>
                <w:rFonts w:ascii="Angsana New" w:hAnsi="Angsana New"/>
                <w:spacing w:val="13"/>
                <w:sz w:val="30"/>
                <w:szCs w:val="30"/>
                <w:cs/>
              </w:rPr>
              <w:t>การวัดมูลค่าของประมาณการหนี้สินไม่หมุนเวียนของโครงการผลประโยชน</w:t>
            </w:r>
            <w:r w:rsidR="0033573A" w:rsidRPr="0033573A">
              <w:rPr>
                <w:rFonts w:ascii="Angsana New" w:hAnsi="Angsana New" w:hint="cs"/>
                <w:spacing w:val="13"/>
                <w:sz w:val="30"/>
                <w:szCs w:val="30"/>
                <w:cs/>
              </w:rPr>
              <w:t>์</w:t>
            </w:r>
            <w:r w:rsidRPr="00FB423F">
              <w:rPr>
                <w:rFonts w:ascii="Angsana New" w:hAnsi="Angsana New"/>
                <w:spacing w:val="6"/>
                <w:sz w:val="30"/>
                <w:szCs w:val="30"/>
                <w:cs/>
              </w:rPr>
              <w:t>เกี่ยวกับข้อสมมติหลักในการประมาณการตามหลักคณิตศาสตร์ประกันภัย</w:t>
            </w:r>
          </w:p>
        </w:tc>
      </w:tr>
    </w:tbl>
    <w:p w:rsidR="008A07BD" w:rsidRPr="00F21962" w:rsidRDefault="008A07BD" w:rsidP="008A0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051206" w:rsidRPr="00051206" w:rsidRDefault="00160E7E" w:rsidP="003A11E7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C45EB9"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:rsidR="00C46B7A" w:rsidRPr="005300A1" w:rsidRDefault="00C46B7A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4"/>
          <w:szCs w:val="24"/>
        </w:rPr>
      </w:pPr>
    </w:p>
    <w:p w:rsidR="00D4084C" w:rsidRDefault="00194DC6" w:rsidP="001D2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  <w:b/>
          <w:sz w:val="30"/>
          <w:szCs w:val="30"/>
        </w:rPr>
      </w:pPr>
      <w:r w:rsidRPr="00F21962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</w:t>
      </w:r>
      <w:r w:rsidR="00F162B5" w:rsidRPr="00F21962">
        <w:rPr>
          <w:rFonts w:ascii="Angsana New" w:hAnsi="Angsana New"/>
          <w:b/>
          <w:sz w:val="30"/>
          <w:szCs w:val="30"/>
          <w:cs/>
        </w:rPr>
        <w:t>มร่วมกันหรือมีอิทธิพลอย่างมีนัย</w:t>
      </w:r>
      <w:r w:rsidRPr="00F21962">
        <w:rPr>
          <w:rFonts w:ascii="Angsana New" w:hAnsi="Angsana New"/>
          <w:b/>
          <w:sz w:val="30"/>
          <w:szCs w:val="30"/>
          <w:cs/>
        </w:rPr>
        <w:t>สำคัญทั้งทางตรงและทางอ้อมต่อบุคคลหรือกิจการในการตัดสินใจทางการเงินและการบริหารหรือในทางกลับกัน</w:t>
      </w:r>
      <w:r w:rsidR="00F162B5" w:rsidRPr="00F21962">
        <w:rPr>
          <w:rFonts w:ascii="Angsana New" w:hAnsi="Angsana New"/>
          <w:b/>
          <w:sz w:val="30"/>
          <w:szCs w:val="30"/>
          <w:cs/>
        </w:rPr>
        <w:t xml:space="preserve"> หรือบริษัทอยู่ภายใต้การควบคุมเดียวกัน 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5300A1" w:rsidRPr="005300A1" w:rsidRDefault="005300A1" w:rsidP="001D2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  <w:b/>
          <w:sz w:val="24"/>
          <w:szCs w:val="24"/>
        </w:rPr>
      </w:pPr>
    </w:p>
    <w:p w:rsidR="00194DC6" w:rsidRPr="005300A1" w:rsidRDefault="005300A1" w:rsidP="00050A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5300A1">
        <w:rPr>
          <w:rFonts w:ascii="Angsana New" w:hAnsi="Angsana New" w:hint="cs"/>
          <w:b/>
          <w:spacing w:val="8"/>
          <w:sz w:val="30"/>
          <w:szCs w:val="30"/>
          <w:cs/>
        </w:rPr>
        <w:t>ในไตรมาส</w:t>
      </w:r>
      <w:r w:rsidRPr="005300A1">
        <w:rPr>
          <w:rFonts w:ascii="Angsana New" w:hAnsi="Angsana New"/>
          <w:b/>
          <w:spacing w:val="8"/>
          <w:sz w:val="30"/>
          <w:szCs w:val="30"/>
          <w:cs/>
        </w:rPr>
        <w:t xml:space="preserve"> </w:t>
      </w:r>
      <w:r w:rsidRPr="005300A1">
        <w:rPr>
          <w:rFonts w:ascii="Angsana New" w:hAnsi="Angsana New"/>
          <w:bCs/>
          <w:spacing w:val="8"/>
          <w:sz w:val="30"/>
          <w:szCs w:val="30"/>
        </w:rPr>
        <w:t>3</w:t>
      </w:r>
      <w:r w:rsidRPr="005300A1">
        <w:rPr>
          <w:rFonts w:ascii="Angsana New" w:hAnsi="Angsana New"/>
          <w:b/>
          <w:spacing w:val="8"/>
          <w:sz w:val="30"/>
          <w:szCs w:val="30"/>
        </w:rPr>
        <w:t xml:space="preserve"> </w:t>
      </w:r>
      <w:r w:rsidRPr="005300A1">
        <w:rPr>
          <w:rFonts w:ascii="Angsana New" w:hAnsi="Angsana New" w:hint="cs"/>
          <w:b/>
          <w:spacing w:val="8"/>
          <w:sz w:val="30"/>
          <w:szCs w:val="30"/>
          <w:cs/>
        </w:rPr>
        <w:t>ปี</w:t>
      </w:r>
      <w:r w:rsidRPr="005300A1">
        <w:rPr>
          <w:rFonts w:ascii="Angsana New" w:hAnsi="Angsana New"/>
          <w:b/>
          <w:spacing w:val="8"/>
          <w:sz w:val="30"/>
          <w:szCs w:val="30"/>
          <w:cs/>
        </w:rPr>
        <w:t xml:space="preserve"> 2562</w:t>
      </w:r>
      <w:r w:rsidRPr="005300A1">
        <w:rPr>
          <w:rFonts w:ascii="Angsana New" w:hAnsi="Angsana New"/>
          <w:b/>
          <w:spacing w:val="8"/>
          <w:sz w:val="30"/>
          <w:szCs w:val="30"/>
        </w:rPr>
        <w:t xml:space="preserve"> </w:t>
      </w:r>
      <w:r w:rsidRPr="005300A1">
        <w:rPr>
          <w:rFonts w:ascii="Angsana New" w:hAnsi="Angsana New" w:hint="cs"/>
          <w:b/>
          <w:spacing w:val="8"/>
          <w:sz w:val="30"/>
          <w:szCs w:val="30"/>
          <w:cs/>
        </w:rPr>
        <w:t>บุคคลหรือกิจการที่เกี่ยวข้องกันและนโยบายการกำหนดราคา</w:t>
      </w:r>
      <w:r w:rsidRPr="005300A1">
        <w:rPr>
          <w:rFonts w:ascii="Angsana New" w:hAnsi="Angsana New"/>
          <w:b/>
          <w:spacing w:val="8"/>
          <w:sz w:val="30"/>
          <w:szCs w:val="30"/>
          <w:cs/>
        </w:rPr>
        <w:t xml:space="preserve"> </w:t>
      </w:r>
      <w:r w:rsidRPr="005300A1">
        <w:rPr>
          <w:rFonts w:ascii="Angsana New" w:hAnsi="Angsana New" w:hint="cs"/>
          <w:b/>
          <w:spacing w:val="8"/>
          <w:sz w:val="30"/>
          <w:szCs w:val="30"/>
          <w:cs/>
        </w:rPr>
        <w:t>ไม่มีการเปลี่ยนแปลง</w:t>
      </w:r>
      <w:r w:rsidRPr="005300A1">
        <w:rPr>
          <w:rFonts w:ascii="Angsana New" w:hAnsi="Angsana New" w:hint="cs"/>
          <w:b/>
          <w:sz w:val="30"/>
          <w:szCs w:val="30"/>
          <w:cs/>
        </w:rPr>
        <w:t>อย่างมีสาระสำคัญไปจากงบการเงินรวมและงบการเงินเฉพาะกิจการประจำปี</w:t>
      </w:r>
      <w:r w:rsidRPr="005300A1">
        <w:rPr>
          <w:rFonts w:ascii="Angsana New" w:hAnsi="Angsana New"/>
          <w:b/>
          <w:sz w:val="30"/>
          <w:szCs w:val="30"/>
          <w:cs/>
        </w:rPr>
        <w:t xml:space="preserve"> </w:t>
      </w:r>
      <w:r w:rsidRPr="005300A1">
        <w:rPr>
          <w:rFonts w:ascii="Angsana New" w:hAnsi="Angsana New"/>
          <w:bCs/>
          <w:sz w:val="30"/>
          <w:szCs w:val="30"/>
        </w:rPr>
        <w:t>2561</w:t>
      </w:r>
    </w:p>
    <w:p w:rsidR="005300A1" w:rsidRPr="005300A1" w:rsidRDefault="005300A1" w:rsidP="00050A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sz w:val="24"/>
          <w:szCs w:val="24"/>
        </w:rPr>
      </w:pPr>
    </w:p>
    <w:p w:rsidR="00DD2A52" w:rsidRPr="00F21962" w:rsidRDefault="00DD2A52" w:rsidP="00DD2A52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F21962">
        <w:rPr>
          <w:rFonts w:ascii="Angsana New" w:hAnsi="Angsana New"/>
          <w:b/>
          <w:sz w:val="30"/>
          <w:szCs w:val="30"/>
          <w:cs/>
          <w:lang w:bidi="th-TH"/>
        </w:rPr>
        <w:t>รายการที่สำคัญกับกิจการที่เกี่ยวข้องกันสำหรับงวดสามเดือนและ</w:t>
      </w:r>
      <w:r w:rsidR="00625A61">
        <w:rPr>
          <w:rFonts w:ascii="Angsana New" w:hAnsi="Angsana New" w:hint="cs"/>
          <w:b/>
          <w:sz w:val="30"/>
          <w:szCs w:val="30"/>
          <w:cs/>
          <w:lang w:bidi="th-TH"/>
        </w:rPr>
        <w:t>เก้า</w:t>
      </w:r>
      <w:r w:rsidRPr="00F21962">
        <w:rPr>
          <w:rFonts w:ascii="Angsana New" w:hAnsi="Angsana New"/>
          <w:b/>
          <w:sz w:val="30"/>
          <w:szCs w:val="30"/>
          <w:cs/>
          <w:lang w:bidi="th-TH"/>
        </w:rPr>
        <w:t>เดือนสิ้นสุดวันที่</w:t>
      </w:r>
      <w:r w:rsidRPr="00F21962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Pr="00F21962">
        <w:rPr>
          <w:rFonts w:ascii="Angsana New" w:hAnsi="Angsana New"/>
          <w:bCs/>
          <w:sz w:val="30"/>
          <w:szCs w:val="30"/>
          <w:lang w:bidi="th-TH"/>
        </w:rPr>
        <w:t xml:space="preserve">30 </w:t>
      </w:r>
      <w:r w:rsidR="00625A61">
        <w:rPr>
          <w:rFonts w:ascii="Angsana New" w:hAnsi="Angsana New" w:hint="cs"/>
          <w:b/>
          <w:sz w:val="30"/>
          <w:szCs w:val="30"/>
          <w:cs/>
          <w:lang w:bidi="th-TH"/>
        </w:rPr>
        <w:t>กันยายน</w:t>
      </w:r>
      <w:r w:rsidRPr="00F21962">
        <w:rPr>
          <w:rFonts w:ascii="Angsana New" w:hAnsi="Angsana New"/>
          <w:b/>
          <w:sz w:val="30"/>
          <w:szCs w:val="30"/>
          <w:cs/>
          <w:lang w:bidi="th-TH"/>
        </w:rPr>
        <w:t xml:space="preserve"> สรุปได้ดังนี้</w:t>
      </w:r>
    </w:p>
    <w:p w:rsidR="00DD2A52" w:rsidRPr="005300A1" w:rsidRDefault="00DD2A52" w:rsidP="00DD2A52">
      <w:pPr>
        <w:pStyle w:val="block"/>
        <w:spacing w:after="0" w:line="240" w:lineRule="atLeast"/>
        <w:ind w:left="0" w:right="-45"/>
        <w:jc w:val="both"/>
        <w:rPr>
          <w:rFonts w:ascii="Angsana New" w:hAnsi="Angsana New"/>
          <w:b/>
          <w:sz w:val="24"/>
          <w:szCs w:val="24"/>
        </w:rPr>
      </w:pPr>
    </w:p>
    <w:tbl>
      <w:tblPr>
        <w:tblW w:w="91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69"/>
        <w:gridCol w:w="268"/>
        <w:gridCol w:w="1173"/>
        <w:gridCol w:w="270"/>
        <w:gridCol w:w="1169"/>
        <w:gridCol w:w="268"/>
        <w:gridCol w:w="1171"/>
      </w:tblGrid>
      <w:tr w:rsidR="00DD2A52" w:rsidRPr="00F21962" w:rsidTr="006A4AE6">
        <w:trPr>
          <w:tblHeader/>
        </w:trPr>
        <w:tc>
          <w:tcPr>
            <w:tcW w:w="2010" w:type="pct"/>
          </w:tcPr>
          <w:p w:rsidR="00DD2A52" w:rsidRPr="00F21962" w:rsidRDefault="00DD2A52" w:rsidP="00DD2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:rsidR="00DD2A52" w:rsidRPr="00F21962" w:rsidRDefault="00DD2A52" w:rsidP="00DD2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DD2A52" w:rsidRPr="00F21962" w:rsidRDefault="00DD2A52" w:rsidP="00DD2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:rsidR="00DD2A52" w:rsidRPr="00F21962" w:rsidRDefault="00DD2A52" w:rsidP="00DD2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2A52" w:rsidRPr="00F21962" w:rsidTr="006A4AE6">
        <w:trPr>
          <w:tblHeader/>
        </w:trPr>
        <w:tc>
          <w:tcPr>
            <w:tcW w:w="2010" w:type="pct"/>
          </w:tcPr>
          <w:p w:rsidR="00DD2A52" w:rsidRPr="00F21962" w:rsidRDefault="00DD2A52" w:rsidP="00DD2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3"/>
          </w:tcPr>
          <w:p w:rsidR="00DD2A52" w:rsidRPr="00F21962" w:rsidRDefault="00DD2A52" w:rsidP="00DD2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625A61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7" w:type="pct"/>
          </w:tcPr>
          <w:p w:rsidR="00DD2A52" w:rsidRPr="00F21962" w:rsidRDefault="00DD2A52" w:rsidP="00DD2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:rsidR="00DD2A52" w:rsidRPr="00F21962" w:rsidRDefault="00DD2A52" w:rsidP="00DD2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625A61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885C4B" w:rsidRPr="00F21962" w:rsidTr="006A4AE6">
        <w:trPr>
          <w:tblHeader/>
        </w:trPr>
        <w:tc>
          <w:tcPr>
            <w:tcW w:w="2010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D52688" w:rsidRPr="00F219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885C4B" w:rsidRPr="00F21962" w:rsidRDefault="00885C4B" w:rsidP="00107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D52688" w:rsidRPr="00F2196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885C4B" w:rsidRPr="00F21962" w:rsidRDefault="00885C4B" w:rsidP="0038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D52688" w:rsidRPr="00F219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D52688" w:rsidRPr="00F2196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F7A36" w:rsidRPr="00F21962" w:rsidTr="006A4AE6">
        <w:trPr>
          <w:tblHeader/>
        </w:trPr>
        <w:tc>
          <w:tcPr>
            <w:tcW w:w="2010" w:type="pct"/>
          </w:tcPr>
          <w:p w:rsidR="00EF7A36" w:rsidRPr="00F21962" w:rsidRDefault="00EF7A36" w:rsidP="00EF7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0" w:type="pct"/>
            <w:gridSpan w:val="7"/>
          </w:tcPr>
          <w:p w:rsidR="00EF7A36" w:rsidRPr="00F21962" w:rsidRDefault="00EF7A36" w:rsidP="00EF7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7A36" w:rsidRPr="00F21962" w:rsidTr="006A4AE6">
        <w:tc>
          <w:tcPr>
            <w:tcW w:w="2010" w:type="pct"/>
          </w:tcPr>
          <w:p w:rsidR="00EF7A36" w:rsidRPr="00F21962" w:rsidRDefault="00EF7A36" w:rsidP="00EF7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7" w:type="pct"/>
          </w:tcPr>
          <w:p w:rsidR="00EF7A36" w:rsidRPr="00F21962" w:rsidRDefault="00EF7A36" w:rsidP="00EF7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:rsidR="00EF7A36" w:rsidRPr="00F21962" w:rsidRDefault="00EF7A36" w:rsidP="00EF7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:rsidR="00EF7A36" w:rsidRPr="00F21962" w:rsidRDefault="00EF7A36" w:rsidP="00EF7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EF7A36" w:rsidRPr="00F21962" w:rsidRDefault="00EF7A36" w:rsidP="00EF7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:rsidR="00EF7A36" w:rsidRPr="00F21962" w:rsidRDefault="00EF7A36" w:rsidP="00EF7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:rsidR="00EF7A36" w:rsidRPr="00F21962" w:rsidRDefault="00EF7A36" w:rsidP="00EF7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:rsidR="00EF7A36" w:rsidRPr="00F21962" w:rsidRDefault="00EF7A36" w:rsidP="00EF7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2688" w:rsidRPr="00F21962" w:rsidTr="006A4AE6">
        <w:tc>
          <w:tcPr>
            <w:tcW w:w="2010" w:type="pct"/>
          </w:tcPr>
          <w:p w:rsidR="00D52688" w:rsidRPr="00F21962" w:rsidRDefault="00D52688" w:rsidP="00D5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7" w:type="pct"/>
          </w:tcPr>
          <w:p w:rsidR="00D52688" w:rsidRPr="00F21962" w:rsidRDefault="006F6CE5" w:rsidP="006A4AE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3,043</w:t>
            </w:r>
          </w:p>
        </w:tc>
        <w:tc>
          <w:tcPr>
            <w:tcW w:w="146" w:type="pct"/>
          </w:tcPr>
          <w:p w:rsidR="00D52688" w:rsidRPr="00F21962" w:rsidRDefault="00D52688" w:rsidP="00D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D52688" w:rsidRPr="00F21962" w:rsidRDefault="006F6CE5" w:rsidP="006A4AE6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6,196</w:t>
            </w:r>
          </w:p>
        </w:tc>
        <w:tc>
          <w:tcPr>
            <w:tcW w:w="147" w:type="pct"/>
          </w:tcPr>
          <w:p w:rsidR="00D52688" w:rsidRPr="00F21962" w:rsidRDefault="00D52688" w:rsidP="00D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52688" w:rsidRPr="00F21962" w:rsidRDefault="006F6CE5" w:rsidP="006A4AE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2,837</w:t>
            </w:r>
          </w:p>
        </w:tc>
        <w:tc>
          <w:tcPr>
            <w:tcW w:w="146" w:type="pct"/>
          </w:tcPr>
          <w:p w:rsidR="00D52688" w:rsidRPr="00F21962" w:rsidRDefault="00D52688" w:rsidP="00D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52688" w:rsidRPr="00F21962" w:rsidRDefault="006F6CE5" w:rsidP="003D13C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5,609</w:t>
            </w:r>
          </w:p>
        </w:tc>
      </w:tr>
      <w:tr w:rsidR="006F6CE5" w:rsidRPr="00F21962" w:rsidTr="006A4AE6">
        <w:tc>
          <w:tcPr>
            <w:tcW w:w="2010" w:type="pct"/>
          </w:tcPr>
          <w:p w:rsidR="006F6CE5" w:rsidRPr="00F21962" w:rsidRDefault="006F6CE5" w:rsidP="00D5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F6CE5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7" w:type="pct"/>
          </w:tcPr>
          <w:p w:rsidR="006F6CE5" w:rsidRPr="006F6CE5" w:rsidRDefault="006F6CE5" w:rsidP="006F6CE5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6CE5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46" w:type="pct"/>
          </w:tcPr>
          <w:p w:rsidR="006F6CE5" w:rsidRPr="006F6CE5" w:rsidRDefault="006F6CE5" w:rsidP="00D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6F6CE5" w:rsidRPr="006F6CE5" w:rsidRDefault="006F6CE5" w:rsidP="00D52688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6CE5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47" w:type="pct"/>
          </w:tcPr>
          <w:p w:rsidR="006F6CE5" w:rsidRPr="006F6CE5" w:rsidRDefault="006F6CE5" w:rsidP="00D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6F6CE5" w:rsidRPr="006F6CE5" w:rsidRDefault="006F6CE5" w:rsidP="006F6CE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6CE5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46" w:type="pct"/>
          </w:tcPr>
          <w:p w:rsidR="006F6CE5" w:rsidRPr="006F6CE5" w:rsidRDefault="006F6CE5" w:rsidP="00D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6F6CE5" w:rsidRPr="006F6CE5" w:rsidRDefault="006F6CE5" w:rsidP="006A4AE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6CE5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</w:tr>
      <w:tr w:rsidR="00D52688" w:rsidRPr="005300A1" w:rsidTr="006A4AE6">
        <w:tc>
          <w:tcPr>
            <w:tcW w:w="2010" w:type="pct"/>
          </w:tcPr>
          <w:p w:rsidR="00D52688" w:rsidRPr="005300A1" w:rsidRDefault="00D52688" w:rsidP="006A4AE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7" w:type="pct"/>
          </w:tcPr>
          <w:p w:rsidR="00D52688" w:rsidRPr="005300A1" w:rsidRDefault="00D52688" w:rsidP="006A4AE6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pct"/>
          </w:tcPr>
          <w:p w:rsidR="00D52688" w:rsidRPr="005300A1" w:rsidRDefault="00D52688" w:rsidP="006A4AE6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8" w:type="pct"/>
          </w:tcPr>
          <w:p w:rsidR="00D52688" w:rsidRPr="005300A1" w:rsidRDefault="00D52688" w:rsidP="006A4AE6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:rsidR="00D52688" w:rsidRPr="005300A1" w:rsidRDefault="00D52688" w:rsidP="006A4AE6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" w:type="pct"/>
          </w:tcPr>
          <w:p w:rsidR="00D52688" w:rsidRPr="005300A1" w:rsidRDefault="00D52688" w:rsidP="006A4AE6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pct"/>
          </w:tcPr>
          <w:p w:rsidR="00D52688" w:rsidRPr="005300A1" w:rsidRDefault="00D52688" w:rsidP="006A4AE6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" w:type="pct"/>
          </w:tcPr>
          <w:p w:rsidR="00D52688" w:rsidRPr="005300A1" w:rsidRDefault="00D52688" w:rsidP="006A4AE6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2688" w:rsidRPr="00F21962" w:rsidTr="006A4AE6">
        <w:tc>
          <w:tcPr>
            <w:tcW w:w="2010" w:type="pct"/>
          </w:tcPr>
          <w:p w:rsidR="00D52688" w:rsidRPr="00F21962" w:rsidRDefault="00D52688" w:rsidP="00D5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</w:tcPr>
          <w:p w:rsidR="00D52688" w:rsidRPr="00F21962" w:rsidRDefault="00D52688" w:rsidP="00D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:rsidR="00D52688" w:rsidRPr="00F21962" w:rsidRDefault="00D52688" w:rsidP="00D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:rsidR="00D52688" w:rsidRPr="00F21962" w:rsidRDefault="00D52688" w:rsidP="00D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D52688" w:rsidRPr="00F21962" w:rsidRDefault="00D52688" w:rsidP="00D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:rsidR="00D52688" w:rsidRPr="00F21962" w:rsidRDefault="00D52688" w:rsidP="00D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:rsidR="00D52688" w:rsidRPr="00F21962" w:rsidRDefault="00D52688" w:rsidP="00D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:rsidR="00D52688" w:rsidRPr="00F21962" w:rsidRDefault="00D52688" w:rsidP="00D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52688" w:rsidRPr="00F21962" w:rsidTr="006A4AE6">
        <w:tc>
          <w:tcPr>
            <w:tcW w:w="2010" w:type="pct"/>
          </w:tcPr>
          <w:p w:rsidR="00D52688" w:rsidRPr="00F21962" w:rsidRDefault="00D52688" w:rsidP="003D13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637" w:type="pct"/>
          </w:tcPr>
          <w:p w:rsidR="00D52688" w:rsidRPr="00F21962" w:rsidRDefault="00E60A69" w:rsidP="00AD52C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</w:tcPr>
          <w:p w:rsidR="00D52688" w:rsidRPr="00F21962" w:rsidRDefault="00D52688" w:rsidP="003D13C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52688" w:rsidRPr="00F21962" w:rsidRDefault="004A27DC" w:rsidP="003D13C6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146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52688" w:rsidRPr="00F21962" w:rsidRDefault="00840ADF" w:rsidP="00107FF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19,680</w:t>
            </w:r>
          </w:p>
        </w:tc>
      </w:tr>
      <w:tr w:rsidR="00D52688" w:rsidRPr="00F21962" w:rsidTr="006A4AE6">
        <w:tc>
          <w:tcPr>
            <w:tcW w:w="2010" w:type="pct"/>
          </w:tcPr>
          <w:p w:rsidR="00D52688" w:rsidRPr="00F21962" w:rsidRDefault="00D52688" w:rsidP="003D13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ซื้อที่ดิน อาคาร และอุปกรณ์</w:t>
            </w:r>
          </w:p>
        </w:tc>
        <w:tc>
          <w:tcPr>
            <w:tcW w:w="637" w:type="pct"/>
          </w:tcPr>
          <w:p w:rsidR="00D52688" w:rsidRPr="00F21962" w:rsidRDefault="00E60A69" w:rsidP="00D5268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52688" w:rsidRPr="00F21962" w:rsidRDefault="00384725" w:rsidP="003D13C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 </w:t>
            </w:r>
            <w:r w:rsidR="009764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52688" w:rsidRPr="00F21962" w:rsidRDefault="00840ADF" w:rsidP="00107FF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</w:tr>
      <w:tr w:rsidR="00D52688" w:rsidRPr="00F21962" w:rsidTr="006A4AE6">
        <w:tc>
          <w:tcPr>
            <w:tcW w:w="2010" w:type="pct"/>
          </w:tcPr>
          <w:p w:rsidR="00D52688" w:rsidRPr="00F21962" w:rsidRDefault="00D52688" w:rsidP="003D13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รายได้ค่าบริ</w:t>
            </w:r>
            <w:r w:rsidR="00CB4FE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าร</w:t>
            </w:r>
          </w:p>
        </w:tc>
        <w:tc>
          <w:tcPr>
            <w:tcW w:w="637" w:type="pct"/>
          </w:tcPr>
          <w:p w:rsidR="00D52688" w:rsidRPr="00F21962" w:rsidRDefault="00E60A69" w:rsidP="00D5268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52688" w:rsidRPr="00F21962" w:rsidRDefault="004A27DC" w:rsidP="003D13C6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3,540</w:t>
            </w:r>
          </w:p>
        </w:tc>
        <w:tc>
          <w:tcPr>
            <w:tcW w:w="146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52688" w:rsidRPr="00F21962" w:rsidRDefault="00840ADF" w:rsidP="00107FF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3,240</w:t>
            </w:r>
          </w:p>
        </w:tc>
      </w:tr>
      <w:tr w:rsidR="00D52688" w:rsidRPr="00F21962" w:rsidTr="006A4AE6">
        <w:tc>
          <w:tcPr>
            <w:tcW w:w="2010" w:type="pct"/>
          </w:tcPr>
          <w:p w:rsidR="00D52688" w:rsidRPr="00F21962" w:rsidRDefault="00D52688" w:rsidP="003D13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37" w:type="pct"/>
          </w:tcPr>
          <w:p w:rsidR="00D52688" w:rsidRPr="00F21962" w:rsidRDefault="00E60A69" w:rsidP="00D5268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D52688" w:rsidRPr="00F21962" w:rsidRDefault="00D52688" w:rsidP="00D5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52688" w:rsidRPr="00F21962" w:rsidRDefault="004A27DC" w:rsidP="003D13C6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1,733</w:t>
            </w:r>
          </w:p>
        </w:tc>
        <w:tc>
          <w:tcPr>
            <w:tcW w:w="146" w:type="pct"/>
          </w:tcPr>
          <w:p w:rsidR="00D52688" w:rsidRPr="00F21962" w:rsidRDefault="00D52688" w:rsidP="00D5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52688" w:rsidRPr="00F21962" w:rsidRDefault="00840ADF" w:rsidP="00107FF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1,983</w:t>
            </w:r>
          </w:p>
        </w:tc>
      </w:tr>
      <w:tr w:rsidR="00D52688" w:rsidRPr="00F21962" w:rsidTr="006A4AE6">
        <w:tc>
          <w:tcPr>
            <w:tcW w:w="2010" w:type="pct"/>
          </w:tcPr>
          <w:p w:rsidR="00D52688" w:rsidRPr="00F21962" w:rsidRDefault="00D52688" w:rsidP="003D13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7" w:type="pct"/>
          </w:tcPr>
          <w:p w:rsidR="00D52688" w:rsidRPr="00F21962" w:rsidRDefault="00E60A69" w:rsidP="00D5268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52688" w:rsidRPr="00F21962" w:rsidRDefault="004A27DC" w:rsidP="003D13C6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146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52688" w:rsidRPr="00F21962" w:rsidRDefault="00840ADF" w:rsidP="00107FF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2,459</w:t>
            </w:r>
          </w:p>
        </w:tc>
      </w:tr>
      <w:tr w:rsidR="00D52688" w:rsidRPr="00F21962" w:rsidTr="006A4AE6">
        <w:tc>
          <w:tcPr>
            <w:tcW w:w="2010" w:type="pct"/>
          </w:tcPr>
          <w:p w:rsidR="00D52688" w:rsidRPr="00F21962" w:rsidRDefault="00D52688" w:rsidP="003D13C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7" w:type="pct"/>
          </w:tcPr>
          <w:p w:rsidR="00D52688" w:rsidRPr="00F21962" w:rsidRDefault="00E60A69" w:rsidP="00D5268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52688" w:rsidRPr="00F21962" w:rsidRDefault="004A27DC" w:rsidP="003D13C6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46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52688" w:rsidRPr="00F21962" w:rsidRDefault="00840ADF" w:rsidP="00107FF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181</w:t>
            </w:r>
          </w:p>
        </w:tc>
      </w:tr>
      <w:tr w:rsidR="006F6CE5" w:rsidRPr="005300A1" w:rsidTr="006A4AE6">
        <w:tc>
          <w:tcPr>
            <w:tcW w:w="2010" w:type="pct"/>
          </w:tcPr>
          <w:p w:rsidR="006F6CE5" w:rsidRPr="005300A1" w:rsidRDefault="006F6CE5" w:rsidP="003D13C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7" w:type="pct"/>
          </w:tcPr>
          <w:p w:rsidR="006F6CE5" w:rsidRPr="005300A1" w:rsidRDefault="006F6CE5" w:rsidP="00D5268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pct"/>
          </w:tcPr>
          <w:p w:rsidR="006F6CE5" w:rsidRPr="005300A1" w:rsidRDefault="006F6CE5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638" w:type="pct"/>
          </w:tcPr>
          <w:p w:rsidR="006F6CE5" w:rsidRPr="005300A1" w:rsidRDefault="006F6CE5" w:rsidP="00D5268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7" w:type="pct"/>
          </w:tcPr>
          <w:p w:rsidR="006F6CE5" w:rsidRPr="005300A1" w:rsidRDefault="006F6CE5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" w:type="pct"/>
          </w:tcPr>
          <w:p w:rsidR="006F6CE5" w:rsidRPr="005300A1" w:rsidRDefault="006F6CE5" w:rsidP="003D13C6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-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" w:type="pct"/>
          </w:tcPr>
          <w:p w:rsidR="006F6CE5" w:rsidRPr="005300A1" w:rsidRDefault="006F6CE5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" w:type="pct"/>
          </w:tcPr>
          <w:p w:rsidR="006F6CE5" w:rsidRPr="005300A1" w:rsidRDefault="006F6CE5" w:rsidP="00107FF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7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D52688" w:rsidRPr="00F21962" w:rsidTr="006A4AE6">
        <w:tc>
          <w:tcPr>
            <w:tcW w:w="2010" w:type="pct"/>
          </w:tcPr>
          <w:p w:rsidR="00D52688" w:rsidRPr="00F21962" w:rsidRDefault="001B059D" w:rsidP="00D5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7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46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47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912B9E" w:rsidRPr="00F21962" w:rsidTr="006A4AE6">
        <w:tc>
          <w:tcPr>
            <w:tcW w:w="2010" w:type="pct"/>
          </w:tcPr>
          <w:p w:rsidR="00912B9E" w:rsidRPr="00F21962" w:rsidRDefault="00912B9E" w:rsidP="0091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7" w:type="pct"/>
          </w:tcPr>
          <w:p w:rsidR="00912B9E" w:rsidRPr="00F21962" w:rsidRDefault="004A27DC" w:rsidP="006A4AE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338,417</w:t>
            </w:r>
          </w:p>
        </w:tc>
        <w:tc>
          <w:tcPr>
            <w:tcW w:w="146" w:type="pct"/>
          </w:tcPr>
          <w:p w:rsidR="00912B9E" w:rsidRPr="00F21962" w:rsidRDefault="00912B9E" w:rsidP="00912B9E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</w:tcPr>
          <w:p w:rsidR="00912B9E" w:rsidRPr="00912B9E" w:rsidRDefault="00912B9E" w:rsidP="006A4AE6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2B9E">
              <w:rPr>
                <w:rFonts w:ascii="Angsana New" w:hAnsi="Angsana New"/>
                <w:sz w:val="30"/>
                <w:szCs w:val="30"/>
                <w:lang w:val="en-US" w:bidi="th-TH"/>
              </w:rPr>
              <w:t>298,981</w:t>
            </w:r>
          </w:p>
        </w:tc>
        <w:tc>
          <w:tcPr>
            <w:tcW w:w="147" w:type="pct"/>
          </w:tcPr>
          <w:p w:rsidR="00912B9E" w:rsidRPr="00F21962" w:rsidRDefault="00912B9E" w:rsidP="00912B9E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912B9E" w:rsidRPr="00F21962" w:rsidRDefault="004A27DC" w:rsidP="00C5696F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269,716</w:t>
            </w:r>
          </w:p>
        </w:tc>
        <w:tc>
          <w:tcPr>
            <w:tcW w:w="146" w:type="pct"/>
          </w:tcPr>
          <w:p w:rsidR="00912B9E" w:rsidRPr="00F21962" w:rsidRDefault="00912B9E" w:rsidP="00912B9E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912B9E" w:rsidRPr="00E87AF8" w:rsidRDefault="00912B9E" w:rsidP="006A4AE6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235,977</w:t>
            </w:r>
          </w:p>
        </w:tc>
      </w:tr>
      <w:tr w:rsidR="00912B9E" w:rsidRPr="00F21962" w:rsidTr="006A4AE6">
        <w:tc>
          <w:tcPr>
            <w:tcW w:w="2010" w:type="pct"/>
          </w:tcPr>
          <w:p w:rsidR="00912B9E" w:rsidRPr="00F21962" w:rsidRDefault="00912B9E" w:rsidP="0091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637" w:type="pct"/>
          </w:tcPr>
          <w:p w:rsidR="00912B9E" w:rsidRPr="00F21962" w:rsidRDefault="004A27DC" w:rsidP="006A4AE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94,393</w:t>
            </w:r>
          </w:p>
        </w:tc>
        <w:tc>
          <w:tcPr>
            <w:tcW w:w="146" w:type="pct"/>
          </w:tcPr>
          <w:p w:rsidR="00912B9E" w:rsidRPr="00F21962" w:rsidRDefault="00912B9E" w:rsidP="00912B9E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38" w:type="pct"/>
          </w:tcPr>
          <w:p w:rsidR="00912B9E" w:rsidRPr="00912B9E" w:rsidRDefault="00912B9E" w:rsidP="006A4AE6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2B9E">
              <w:rPr>
                <w:rFonts w:ascii="Angsana New" w:hAnsi="Angsana New"/>
                <w:sz w:val="30"/>
                <w:szCs w:val="30"/>
                <w:lang w:val="en-US" w:bidi="th-TH"/>
              </w:rPr>
              <w:t>76,460</w:t>
            </w:r>
          </w:p>
        </w:tc>
        <w:tc>
          <w:tcPr>
            <w:tcW w:w="147" w:type="pct"/>
          </w:tcPr>
          <w:p w:rsidR="00912B9E" w:rsidRPr="00F21962" w:rsidRDefault="00912B9E" w:rsidP="00912B9E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912B9E" w:rsidRPr="00F21962" w:rsidRDefault="004A27DC" w:rsidP="00C5696F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77,798</w:t>
            </w:r>
          </w:p>
        </w:tc>
        <w:tc>
          <w:tcPr>
            <w:tcW w:w="146" w:type="pct"/>
          </w:tcPr>
          <w:p w:rsidR="00912B9E" w:rsidRPr="00F21962" w:rsidRDefault="00912B9E" w:rsidP="00912B9E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912B9E" w:rsidRPr="00E87AF8" w:rsidRDefault="00912B9E" w:rsidP="006A4AE6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7AF8">
              <w:rPr>
                <w:rFonts w:ascii="Angsana New" w:hAnsi="Angsana New"/>
                <w:sz w:val="30"/>
                <w:szCs w:val="30"/>
                <w:lang w:val="en-US" w:bidi="th-TH"/>
              </w:rPr>
              <w:t>61,638</w:t>
            </w:r>
          </w:p>
        </w:tc>
      </w:tr>
      <w:tr w:rsidR="00912B9E" w:rsidRPr="00F21962" w:rsidTr="006A4AE6">
        <w:tc>
          <w:tcPr>
            <w:tcW w:w="2010" w:type="pct"/>
          </w:tcPr>
          <w:p w:rsidR="00912B9E" w:rsidRPr="00F21962" w:rsidRDefault="00912B9E" w:rsidP="0091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7" w:type="pct"/>
          </w:tcPr>
          <w:p w:rsidR="00912B9E" w:rsidRPr="006F6CE5" w:rsidRDefault="006F6CE5" w:rsidP="006A4AE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6CE5">
              <w:rPr>
                <w:rFonts w:ascii="Angsana New" w:hAnsi="Angsana New"/>
                <w:sz w:val="30"/>
                <w:szCs w:val="30"/>
                <w:lang w:val="en-US" w:bidi="th-TH"/>
              </w:rPr>
              <w:t>790</w:t>
            </w:r>
          </w:p>
        </w:tc>
        <w:tc>
          <w:tcPr>
            <w:tcW w:w="146" w:type="pct"/>
          </w:tcPr>
          <w:p w:rsidR="00912B9E" w:rsidRPr="006F6CE5" w:rsidRDefault="00912B9E" w:rsidP="00912B9E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8" w:type="pct"/>
          </w:tcPr>
          <w:p w:rsidR="00912B9E" w:rsidRPr="006F6CE5" w:rsidRDefault="00A11949" w:rsidP="006A4AE6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525</w:t>
            </w:r>
          </w:p>
        </w:tc>
        <w:tc>
          <w:tcPr>
            <w:tcW w:w="147" w:type="pct"/>
          </w:tcPr>
          <w:p w:rsidR="00912B9E" w:rsidRPr="006F6CE5" w:rsidRDefault="00912B9E" w:rsidP="00912B9E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912B9E" w:rsidRPr="006F6CE5" w:rsidRDefault="006F6CE5" w:rsidP="006F6CE5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6CE5">
              <w:rPr>
                <w:rFonts w:ascii="Angsana New" w:hAnsi="Angsana New"/>
                <w:sz w:val="30"/>
                <w:szCs w:val="30"/>
                <w:lang w:val="en-US" w:bidi="th-TH"/>
              </w:rPr>
              <w:t>784</w:t>
            </w:r>
          </w:p>
        </w:tc>
        <w:tc>
          <w:tcPr>
            <w:tcW w:w="146" w:type="pct"/>
          </w:tcPr>
          <w:p w:rsidR="00912B9E" w:rsidRPr="006F6CE5" w:rsidRDefault="00912B9E" w:rsidP="00912B9E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912B9E" w:rsidRPr="006F6CE5" w:rsidRDefault="00A11949" w:rsidP="006A4AE6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545</w:t>
            </w:r>
          </w:p>
        </w:tc>
      </w:tr>
      <w:tr w:rsidR="00D52688" w:rsidRPr="00F21962" w:rsidTr="006A4AE6">
        <w:tc>
          <w:tcPr>
            <w:tcW w:w="2010" w:type="pct"/>
          </w:tcPr>
          <w:p w:rsidR="00D52688" w:rsidRPr="00F21962" w:rsidRDefault="006F6CE5" w:rsidP="00D5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7" w:type="pct"/>
          </w:tcPr>
          <w:p w:rsidR="00D52688" w:rsidRPr="006F6CE5" w:rsidRDefault="00A11949" w:rsidP="006A4AE6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1,791</w:t>
            </w:r>
          </w:p>
        </w:tc>
        <w:tc>
          <w:tcPr>
            <w:tcW w:w="146" w:type="pct"/>
          </w:tcPr>
          <w:p w:rsidR="00D52688" w:rsidRPr="006F6CE5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8" w:type="pct"/>
          </w:tcPr>
          <w:p w:rsidR="00D52688" w:rsidRPr="006F6CE5" w:rsidRDefault="00A11949" w:rsidP="006A4AE6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1,447</w:t>
            </w:r>
          </w:p>
        </w:tc>
        <w:tc>
          <w:tcPr>
            <w:tcW w:w="147" w:type="pct"/>
          </w:tcPr>
          <w:p w:rsidR="00D52688" w:rsidRPr="006F6CE5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52688" w:rsidRPr="006F6CE5" w:rsidRDefault="00A11949" w:rsidP="006F6CE5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843</w:t>
            </w:r>
          </w:p>
        </w:tc>
        <w:tc>
          <w:tcPr>
            <w:tcW w:w="146" w:type="pct"/>
          </w:tcPr>
          <w:p w:rsidR="00D52688" w:rsidRPr="006F6CE5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52688" w:rsidRPr="006F6CE5" w:rsidRDefault="00A11949" w:rsidP="006A4AE6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834</w:t>
            </w:r>
          </w:p>
        </w:tc>
      </w:tr>
    </w:tbl>
    <w:p w:rsidR="00DD2A52" w:rsidRPr="00F21962" w:rsidRDefault="00DD2A52" w:rsidP="00906ED7">
      <w:pPr>
        <w:spacing w:line="240" w:lineRule="auto"/>
        <w:rPr>
          <w:rFonts w:ascii="Angsana New" w:hAnsi="Angsana New"/>
          <w:sz w:val="2"/>
          <w:szCs w:val="2"/>
        </w:rPr>
      </w:pPr>
      <w:r w:rsidRPr="00F21962">
        <w:rPr>
          <w:rFonts w:ascii="Angsana New" w:hAnsi="Angsana New"/>
          <w:sz w:val="2"/>
          <w:szCs w:val="2"/>
          <w:cs/>
        </w:rPr>
        <w:t>ใ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1"/>
        <w:gridCol w:w="1171"/>
        <w:gridCol w:w="270"/>
        <w:gridCol w:w="1173"/>
        <w:gridCol w:w="270"/>
        <w:gridCol w:w="1171"/>
        <w:gridCol w:w="268"/>
        <w:gridCol w:w="1166"/>
      </w:tblGrid>
      <w:tr w:rsidR="00DD2A52" w:rsidRPr="00F21962" w:rsidTr="001F7EF2">
        <w:trPr>
          <w:tblHeader/>
        </w:trPr>
        <w:tc>
          <w:tcPr>
            <w:tcW w:w="2010" w:type="pct"/>
          </w:tcPr>
          <w:p w:rsidR="00DD2A52" w:rsidRPr="00F21962" w:rsidRDefault="00254E19" w:rsidP="00906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1424" w:type="pct"/>
            <w:gridSpan w:val="3"/>
          </w:tcPr>
          <w:p w:rsidR="00DD2A52" w:rsidRPr="00F21962" w:rsidRDefault="00DD2A52" w:rsidP="00F67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08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DD2A52" w:rsidRPr="00F21962" w:rsidRDefault="00DD2A52" w:rsidP="00906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9" w:type="pct"/>
            <w:gridSpan w:val="3"/>
          </w:tcPr>
          <w:p w:rsidR="00DD2A52" w:rsidRPr="00F21962" w:rsidRDefault="00DD2A52" w:rsidP="00906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2A52" w:rsidRPr="00F21962" w:rsidTr="001F7EF2">
        <w:trPr>
          <w:tblHeader/>
        </w:trPr>
        <w:tc>
          <w:tcPr>
            <w:tcW w:w="2010" w:type="pct"/>
          </w:tcPr>
          <w:p w:rsidR="00DD2A52" w:rsidRPr="00F21962" w:rsidRDefault="00DD2A52" w:rsidP="00906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24" w:type="pct"/>
            <w:gridSpan w:val="3"/>
          </w:tcPr>
          <w:p w:rsidR="00DD2A52" w:rsidRPr="00F21962" w:rsidRDefault="00DD2A52" w:rsidP="00F67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98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B52B30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7" w:type="pct"/>
          </w:tcPr>
          <w:p w:rsidR="00DD2A52" w:rsidRPr="00F21962" w:rsidRDefault="00DD2A52" w:rsidP="00906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9" w:type="pct"/>
            <w:gridSpan w:val="3"/>
          </w:tcPr>
          <w:p w:rsidR="00DD2A52" w:rsidRPr="00F21962" w:rsidRDefault="00DD2A52" w:rsidP="00906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งว</w:t>
            </w:r>
            <w:r w:rsidR="00B52B30">
              <w:rPr>
                <w:rFonts w:ascii="Angsana New" w:hAnsi="Angsana New" w:hint="cs"/>
                <w:sz w:val="30"/>
                <w:szCs w:val="30"/>
                <w:cs/>
              </w:rPr>
              <w:t>ดเก้า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97647C" w:rsidRPr="00F21962" w:rsidTr="001F7EF2">
        <w:trPr>
          <w:tblHeader/>
        </w:trPr>
        <w:tc>
          <w:tcPr>
            <w:tcW w:w="2010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8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D52688" w:rsidRPr="00F219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D52688" w:rsidRPr="00F2196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D52688" w:rsidRPr="00F219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D52688" w:rsidRPr="00F2196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85C4B" w:rsidRPr="00F21962" w:rsidTr="001F7EF2">
        <w:trPr>
          <w:tblHeader/>
        </w:trPr>
        <w:tc>
          <w:tcPr>
            <w:tcW w:w="2010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90" w:type="pct"/>
            <w:gridSpan w:val="7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647C" w:rsidRPr="00F21962" w:rsidTr="001F7EF2">
        <w:tc>
          <w:tcPr>
            <w:tcW w:w="2010" w:type="pct"/>
          </w:tcPr>
          <w:p w:rsidR="00885C4B" w:rsidRPr="00F21962" w:rsidRDefault="00885C4B" w:rsidP="0088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8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7647C" w:rsidRPr="00F21962" w:rsidTr="001F7EF2">
        <w:tc>
          <w:tcPr>
            <w:tcW w:w="2010" w:type="pct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8" w:type="pct"/>
          </w:tcPr>
          <w:p w:rsidR="0054469D" w:rsidRPr="00F21962" w:rsidRDefault="006F6CE5" w:rsidP="006A4AE6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10,019</w:t>
            </w:r>
          </w:p>
        </w:tc>
        <w:tc>
          <w:tcPr>
            <w:tcW w:w="147" w:type="pct"/>
          </w:tcPr>
          <w:p w:rsidR="0054469D" w:rsidRPr="00F21962" w:rsidRDefault="0054469D" w:rsidP="0054469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54469D" w:rsidRPr="00F21962" w:rsidRDefault="006F6CE5" w:rsidP="006A4A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11,481</w:t>
            </w:r>
          </w:p>
        </w:tc>
        <w:tc>
          <w:tcPr>
            <w:tcW w:w="147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:rsidR="0054469D" w:rsidRPr="006F6CE5" w:rsidRDefault="006F6CE5" w:rsidP="006A4AE6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6CE5">
              <w:rPr>
                <w:rFonts w:ascii="Angsana New" w:hAnsi="Angsana New"/>
                <w:sz w:val="30"/>
                <w:szCs w:val="30"/>
                <w:lang w:val="en-US" w:bidi="th-TH"/>
              </w:rPr>
              <w:t>9,430</w:t>
            </w:r>
          </w:p>
        </w:tc>
        <w:tc>
          <w:tcPr>
            <w:tcW w:w="146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:rsidR="0054469D" w:rsidRPr="006F6CE5" w:rsidRDefault="006F6CE5" w:rsidP="006A4A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6CE5">
              <w:rPr>
                <w:rFonts w:ascii="Angsana New" w:hAnsi="Angsana New"/>
                <w:sz w:val="30"/>
                <w:szCs w:val="30"/>
                <w:lang w:val="en-US" w:bidi="th-TH"/>
              </w:rPr>
              <w:t>10,575</w:t>
            </w:r>
          </w:p>
        </w:tc>
      </w:tr>
      <w:tr w:rsidR="006F6CE5" w:rsidRPr="00F21962" w:rsidTr="001F7EF2">
        <w:tc>
          <w:tcPr>
            <w:tcW w:w="2010" w:type="pct"/>
          </w:tcPr>
          <w:p w:rsidR="006F6CE5" w:rsidRPr="00F21962" w:rsidRDefault="006F6CE5" w:rsidP="00A11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8" w:type="pct"/>
          </w:tcPr>
          <w:p w:rsidR="006F6CE5" w:rsidRPr="006F6CE5" w:rsidRDefault="006F6CE5" w:rsidP="00874A4A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47" w:type="pct"/>
          </w:tcPr>
          <w:p w:rsidR="006F6CE5" w:rsidRPr="006F6CE5" w:rsidRDefault="006F6CE5" w:rsidP="00A1194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8" w:type="pct"/>
          </w:tcPr>
          <w:p w:rsidR="006F6CE5" w:rsidRPr="006F6CE5" w:rsidRDefault="006F6CE5" w:rsidP="00874A4A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47" w:type="pct"/>
          </w:tcPr>
          <w:p w:rsidR="006F6CE5" w:rsidRPr="006F6CE5" w:rsidRDefault="006F6CE5" w:rsidP="00A1194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6F6CE5" w:rsidRPr="006F6CE5" w:rsidRDefault="006F6CE5" w:rsidP="00874A4A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46" w:type="pct"/>
          </w:tcPr>
          <w:p w:rsidR="006F6CE5" w:rsidRPr="006F6CE5" w:rsidRDefault="006F6CE5" w:rsidP="00A1194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:rsidR="006F6CE5" w:rsidRPr="006F6CE5" w:rsidRDefault="006F6CE5" w:rsidP="00874A4A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</w:tr>
      <w:tr w:rsidR="0097647C" w:rsidRPr="00874A4A" w:rsidTr="001F7EF2">
        <w:tc>
          <w:tcPr>
            <w:tcW w:w="2010" w:type="pct"/>
          </w:tcPr>
          <w:p w:rsidR="0054469D" w:rsidRPr="00874A4A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54469D" w:rsidRPr="00874A4A" w:rsidRDefault="0054469D" w:rsidP="0087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4469D" w:rsidRPr="00874A4A" w:rsidRDefault="0054469D" w:rsidP="0087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54469D" w:rsidRPr="00874A4A" w:rsidRDefault="0054469D" w:rsidP="0087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4469D" w:rsidRPr="00874A4A" w:rsidRDefault="0054469D" w:rsidP="0087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54469D" w:rsidRPr="006F6CE5" w:rsidRDefault="0054469D" w:rsidP="0087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54469D" w:rsidRPr="00874A4A" w:rsidRDefault="0054469D" w:rsidP="0087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54469D" w:rsidRPr="006F6CE5" w:rsidRDefault="0054469D" w:rsidP="0087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647C" w:rsidRPr="00F21962" w:rsidTr="001F7EF2">
        <w:tc>
          <w:tcPr>
            <w:tcW w:w="2010" w:type="pct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8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:rsidR="0054469D" w:rsidRPr="006F6CE5" w:rsidRDefault="0054469D" w:rsidP="006F6CE5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</w:tcPr>
          <w:p w:rsidR="0054469D" w:rsidRPr="006F6CE5" w:rsidRDefault="0054469D" w:rsidP="006F6CE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81276" w:rsidRPr="00F21962" w:rsidTr="001F7EF2">
        <w:tc>
          <w:tcPr>
            <w:tcW w:w="2010" w:type="pct"/>
          </w:tcPr>
          <w:p w:rsidR="00581276" w:rsidRPr="00F21962" w:rsidRDefault="00581276" w:rsidP="0058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8" w:type="pct"/>
          </w:tcPr>
          <w:p w:rsidR="00581276" w:rsidRPr="00C5696F" w:rsidRDefault="00581276" w:rsidP="0058127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696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581276" w:rsidRPr="00F21962" w:rsidRDefault="00581276" w:rsidP="006F6CE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:rsidR="00581276" w:rsidRPr="00DA4263" w:rsidRDefault="00581276" w:rsidP="006F6CE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</w:p>
        </w:tc>
      </w:tr>
      <w:tr w:rsidR="00581276" w:rsidRPr="00F21962" w:rsidTr="001F7EF2">
        <w:tc>
          <w:tcPr>
            <w:tcW w:w="2010" w:type="pct"/>
          </w:tcPr>
          <w:p w:rsidR="00581276" w:rsidRPr="00F21962" w:rsidRDefault="00581276" w:rsidP="0058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zh-TW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eastAsia="zh-TW"/>
              </w:rPr>
              <w:t>ซื้อ</w:t>
            </w:r>
          </w:p>
        </w:tc>
        <w:tc>
          <w:tcPr>
            <w:tcW w:w="638" w:type="pct"/>
          </w:tcPr>
          <w:p w:rsidR="00581276" w:rsidRPr="00C5696F" w:rsidRDefault="00581276" w:rsidP="0058127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696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581276" w:rsidRPr="00F21962" w:rsidRDefault="00E95FD4" w:rsidP="00C5696F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25,693</w:t>
            </w:r>
          </w:p>
        </w:tc>
        <w:tc>
          <w:tcPr>
            <w:tcW w:w="146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:rsidR="00581276" w:rsidRPr="00DA4263" w:rsidRDefault="00581276" w:rsidP="006F6CE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36,866</w:t>
            </w:r>
          </w:p>
        </w:tc>
      </w:tr>
      <w:tr w:rsidR="00581276" w:rsidRPr="00F21962" w:rsidTr="001F7EF2">
        <w:tc>
          <w:tcPr>
            <w:tcW w:w="2010" w:type="pct"/>
          </w:tcPr>
          <w:p w:rsidR="00581276" w:rsidRPr="00F21962" w:rsidRDefault="00581276" w:rsidP="0058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ซื้อที่ดิน อาคาร และอุปกรณ์</w:t>
            </w:r>
          </w:p>
        </w:tc>
        <w:tc>
          <w:tcPr>
            <w:tcW w:w="638" w:type="pct"/>
          </w:tcPr>
          <w:p w:rsidR="00581276" w:rsidRPr="00C5696F" w:rsidRDefault="00581276" w:rsidP="0058127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696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581276" w:rsidRPr="00F21962" w:rsidRDefault="00581276" w:rsidP="006F6CE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:rsidR="00581276" w:rsidRPr="00DA4263" w:rsidRDefault="00581276" w:rsidP="006F6CE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417</w:t>
            </w:r>
          </w:p>
        </w:tc>
      </w:tr>
      <w:tr w:rsidR="00581276" w:rsidRPr="00F21962" w:rsidTr="001F7EF2">
        <w:tc>
          <w:tcPr>
            <w:tcW w:w="2010" w:type="pct"/>
          </w:tcPr>
          <w:p w:rsidR="00581276" w:rsidRPr="00F21962" w:rsidRDefault="00581276" w:rsidP="0058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รายได้ค่าบริ</w:t>
            </w:r>
            <w:r w:rsidR="005B5003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าร</w:t>
            </w:r>
          </w:p>
        </w:tc>
        <w:tc>
          <w:tcPr>
            <w:tcW w:w="638" w:type="pct"/>
          </w:tcPr>
          <w:p w:rsidR="00581276" w:rsidRPr="00C5696F" w:rsidRDefault="00581276" w:rsidP="0058127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696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581276" w:rsidRPr="00F21962" w:rsidRDefault="00E95FD4" w:rsidP="00C5696F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10,980</w:t>
            </w:r>
          </w:p>
        </w:tc>
        <w:tc>
          <w:tcPr>
            <w:tcW w:w="146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:rsidR="00581276" w:rsidRPr="00DA4263" w:rsidRDefault="00581276" w:rsidP="006F6CE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10,080</w:t>
            </w:r>
          </w:p>
        </w:tc>
      </w:tr>
      <w:tr w:rsidR="00581276" w:rsidRPr="00F21962" w:rsidTr="001F7EF2">
        <w:tc>
          <w:tcPr>
            <w:tcW w:w="2010" w:type="pct"/>
          </w:tcPr>
          <w:p w:rsidR="00581276" w:rsidRPr="00F21962" w:rsidRDefault="00581276" w:rsidP="0058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38" w:type="pct"/>
          </w:tcPr>
          <w:p w:rsidR="00581276" w:rsidRPr="00C5696F" w:rsidRDefault="00581276" w:rsidP="0058127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696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581276" w:rsidRPr="00F21962" w:rsidRDefault="00E95FD4" w:rsidP="00C5696F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4,863</w:t>
            </w:r>
          </w:p>
        </w:tc>
        <w:tc>
          <w:tcPr>
            <w:tcW w:w="146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:rsidR="00581276" w:rsidRPr="00DA4263" w:rsidRDefault="00581276" w:rsidP="006F6CE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5,157</w:t>
            </w:r>
          </w:p>
        </w:tc>
      </w:tr>
      <w:tr w:rsidR="00581276" w:rsidRPr="00F21962" w:rsidTr="001F7EF2">
        <w:tc>
          <w:tcPr>
            <w:tcW w:w="2010" w:type="pct"/>
          </w:tcPr>
          <w:p w:rsidR="00581276" w:rsidRPr="00F21962" w:rsidRDefault="00581276" w:rsidP="0058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8" w:type="pct"/>
          </w:tcPr>
          <w:p w:rsidR="00581276" w:rsidRPr="00C5696F" w:rsidRDefault="00581276" w:rsidP="0058127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696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581276" w:rsidRPr="00F21962" w:rsidRDefault="00E95FD4" w:rsidP="00C5696F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3,002</w:t>
            </w:r>
          </w:p>
        </w:tc>
        <w:tc>
          <w:tcPr>
            <w:tcW w:w="146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:rsidR="00581276" w:rsidRPr="00DA4263" w:rsidRDefault="00581276" w:rsidP="006F6CE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7,684</w:t>
            </w:r>
          </w:p>
        </w:tc>
      </w:tr>
      <w:tr w:rsidR="00581276" w:rsidRPr="00F21962" w:rsidTr="001F7EF2">
        <w:tc>
          <w:tcPr>
            <w:tcW w:w="2010" w:type="pct"/>
          </w:tcPr>
          <w:p w:rsidR="00581276" w:rsidRPr="00F21962" w:rsidRDefault="00581276" w:rsidP="0058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8" w:type="pct"/>
          </w:tcPr>
          <w:p w:rsidR="00581276" w:rsidRPr="00C5696F" w:rsidRDefault="00581276" w:rsidP="0058127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696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581276" w:rsidRPr="00F21962" w:rsidRDefault="00E95FD4" w:rsidP="00C5696F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146" w:type="pct"/>
          </w:tcPr>
          <w:p w:rsidR="00581276" w:rsidRPr="00F21962" w:rsidRDefault="00581276" w:rsidP="0058127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:rsidR="00581276" w:rsidRPr="00DA4263" w:rsidRDefault="00581276" w:rsidP="006F6CE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746</w:t>
            </w:r>
          </w:p>
        </w:tc>
      </w:tr>
      <w:tr w:rsidR="0097647C" w:rsidRPr="00F21962" w:rsidTr="001F7EF2">
        <w:tc>
          <w:tcPr>
            <w:tcW w:w="2010" w:type="pct"/>
          </w:tcPr>
          <w:p w:rsidR="00160E7E" w:rsidRPr="00F21962" w:rsidRDefault="00160E7E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160E7E" w:rsidRPr="00F21962" w:rsidRDefault="00160E7E" w:rsidP="005446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160E7E" w:rsidRPr="00F21962" w:rsidRDefault="00160E7E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160E7E" w:rsidRPr="00F21962" w:rsidRDefault="00160E7E" w:rsidP="005446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160E7E" w:rsidRPr="00F21962" w:rsidRDefault="00160E7E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160E7E" w:rsidRPr="00F21962" w:rsidRDefault="00160E7E" w:rsidP="0054469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160E7E" w:rsidRPr="00F21962" w:rsidRDefault="00160E7E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160E7E" w:rsidRPr="00F21962" w:rsidRDefault="00160E7E" w:rsidP="006F6CE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7647C" w:rsidRPr="00F21962" w:rsidTr="001F7EF2">
        <w:tc>
          <w:tcPr>
            <w:tcW w:w="2010" w:type="pct"/>
          </w:tcPr>
          <w:p w:rsidR="0054469D" w:rsidRPr="00F21962" w:rsidRDefault="00C95AA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8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4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4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27"/>
                <w:tab w:val="decimal" w:pos="1018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54469D" w:rsidRPr="00F21962" w:rsidRDefault="0054469D" w:rsidP="004C692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C41013" w:rsidRPr="00F21962" w:rsidTr="001F7EF2">
        <w:tc>
          <w:tcPr>
            <w:tcW w:w="2010" w:type="pct"/>
          </w:tcPr>
          <w:p w:rsidR="00C41013" w:rsidRPr="00F21962" w:rsidRDefault="00C41013" w:rsidP="00C4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8" w:type="pct"/>
          </w:tcPr>
          <w:p w:rsidR="00C41013" w:rsidRPr="00E95FD4" w:rsidRDefault="00E95FD4" w:rsidP="002D145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5FD4">
              <w:rPr>
                <w:rFonts w:ascii="Angsana New" w:hAnsi="Angsana New"/>
                <w:sz w:val="30"/>
                <w:szCs w:val="30"/>
                <w:lang w:val="en-US" w:bidi="th-TH"/>
              </w:rPr>
              <w:t>935,762</w:t>
            </w:r>
          </w:p>
        </w:tc>
        <w:tc>
          <w:tcPr>
            <w:tcW w:w="147" w:type="pct"/>
          </w:tcPr>
          <w:p w:rsidR="00C41013" w:rsidRPr="00E95FD4" w:rsidRDefault="00C41013" w:rsidP="00C4101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C41013" w:rsidRPr="00E95FD4" w:rsidRDefault="00C41013" w:rsidP="006A4A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5FD4">
              <w:rPr>
                <w:rFonts w:ascii="Angsana New" w:hAnsi="Angsana New"/>
                <w:sz w:val="30"/>
                <w:szCs w:val="30"/>
                <w:lang w:val="en-US" w:bidi="th-TH"/>
              </w:rPr>
              <w:t>812,589</w:t>
            </w:r>
          </w:p>
        </w:tc>
        <w:tc>
          <w:tcPr>
            <w:tcW w:w="147" w:type="pct"/>
          </w:tcPr>
          <w:p w:rsidR="00C41013" w:rsidRPr="00F21962" w:rsidRDefault="00C41013" w:rsidP="00C4101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C41013" w:rsidRPr="00F21962" w:rsidRDefault="00E95FD4" w:rsidP="00DA62C2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744,316</w:t>
            </w:r>
          </w:p>
        </w:tc>
        <w:tc>
          <w:tcPr>
            <w:tcW w:w="146" w:type="pct"/>
          </w:tcPr>
          <w:p w:rsidR="00C41013" w:rsidRPr="00F21962" w:rsidRDefault="00C41013" w:rsidP="00C4101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41013" w:rsidRPr="006A4AE6" w:rsidRDefault="00C41013" w:rsidP="006A4A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4AE6">
              <w:rPr>
                <w:rFonts w:ascii="Angsana New" w:hAnsi="Angsana New"/>
                <w:sz w:val="30"/>
                <w:szCs w:val="30"/>
                <w:lang w:val="en-US" w:bidi="th-TH"/>
              </w:rPr>
              <w:t>643,979</w:t>
            </w:r>
          </w:p>
        </w:tc>
      </w:tr>
      <w:tr w:rsidR="00C41013" w:rsidRPr="002351CF" w:rsidTr="001F7EF2">
        <w:tc>
          <w:tcPr>
            <w:tcW w:w="2010" w:type="pct"/>
          </w:tcPr>
          <w:p w:rsidR="00C41013" w:rsidRPr="002351CF" w:rsidRDefault="00C41013" w:rsidP="00C4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351CF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638" w:type="pct"/>
          </w:tcPr>
          <w:p w:rsidR="00C41013" w:rsidRPr="00E95FD4" w:rsidRDefault="00E95FD4" w:rsidP="002D145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5FD4">
              <w:rPr>
                <w:rFonts w:ascii="Angsana New" w:hAnsi="Angsana New"/>
                <w:sz w:val="30"/>
                <w:szCs w:val="30"/>
                <w:lang w:val="en-US" w:bidi="th-TH"/>
              </w:rPr>
              <w:t>275,604</w:t>
            </w:r>
          </w:p>
        </w:tc>
        <w:tc>
          <w:tcPr>
            <w:tcW w:w="147" w:type="pct"/>
          </w:tcPr>
          <w:p w:rsidR="00C41013" w:rsidRPr="00E95FD4" w:rsidRDefault="00C41013" w:rsidP="00C41013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:rsidR="00C41013" w:rsidRPr="00DA4263" w:rsidRDefault="00C41013" w:rsidP="006A4A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226,991</w:t>
            </w:r>
          </w:p>
        </w:tc>
        <w:tc>
          <w:tcPr>
            <w:tcW w:w="147" w:type="pct"/>
          </w:tcPr>
          <w:p w:rsidR="00C41013" w:rsidRPr="002351CF" w:rsidRDefault="00C41013" w:rsidP="00C4101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C41013" w:rsidRPr="00E95FD4" w:rsidRDefault="00E95FD4" w:rsidP="00DA62C2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5FD4">
              <w:rPr>
                <w:rFonts w:ascii="Angsana New" w:hAnsi="Angsana New"/>
                <w:sz w:val="30"/>
                <w:szCs w:val="30"/>
                <w:lang w:val="en-US" w:bidi="th-TH"/>
              </w:rPr>
              <w:t>220,642</w:t>
            </w:r>
          </w:p>
        </w:tc>
        <w:tc>
          <w:tcPr>
            <w:tcW w:w="146" w:type="pct"/>
          </w:tcPr>
          <w:p w:rsidR="00C41013" w:rsidRPr="00E95FD4" w:rsidRDefault="00C41013" w:rsidP="00C4101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:rsidR="00C41013" w:rsidRPr="006A4AE6" w:rsidRDefault="00C41013" w:rsidP="006A4A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4AE6">
              <w:rPr>
                <w:rFonts w:ascii="Angsana New" w:hAnsi="Angsana New"/>
                <w:sz w:val="30"/>
                <w:szCs w:val="30"/>
                <w:lang w:val="en-US" w:bidi="th-TH"/>
              </w:rPr>
              <w:t>178,438</w:t>
            </w:r>
          </w:p>
        </w:tc>
      </w:tr>
      <w:tr w:rsidR="00C41013" w:rsidRPr="002351CF" w:rsidTr="001F7EF2">
        <w:tc>
          <w:tcPr>
            <w:tcW w:w="2010" w:type="pct"/>
          </w:tcPr>
          <w:p w:rsidR="00C41013" w:rsidRPr="002351CF" w:rsidRDefault="00C41013" w:rsidP="00C4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351C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8" w:type="pct"/>
          </w:tcPr>
          <w:p w:rsidR="00C41013" w:rsidRPr="008917A1" w:rsidRDefault="00814346" w:rsidP="008917A1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17A1">
              <w:rPr>
                <w:rFonts w:ascii="Angsana New" w:hAnsi="Angsana New"/>
                <w:sz w:val="30"/>
                <w:szCs w:val="30"/>
                <w:lang w:val="en-US" w:bidi="th-TH"/>
              </w:rPr>
              <w:t>2,062</w:t>
            </w:r>
          </w:p>
        </w:tc>
        <w:tc>
          <w:tcPr>
            <w:tcW w:w="147" w:type="pct"/>
          </w:tcPr>
          <w:p w:rsidR="00C41013" w:rsidRPr="002351CF" w:rsidRDefault="00C41013" w:rsidP="00C41013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8" w:type="pct"/>
          </w:tcPr>
          <w:p w:rsidR="00C41013" w:rsidRPr="00DA4263" w:rsidRDefault="00814346" w:rsidP="006A4A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1,281</w:t>
            </w:r>
          </w:p>
        </w:tc>
        <w:tc>
          <w:tcPr>
            <w:tcW w:w="147" w:type="pct"/>
          </w:tcPr>
          <w:p w:rsidR="00C41013" w:rsidRPr="002351CF" w:rsidRDefault="00C41013" w:rsidP="00C4101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C41013" w:rsidRPr="008917A1" w:rsidRDefault="00814346" w:rsidP="008917A1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17A1">
              <w:rPr>
                <w:rFonts w:ascii="Angsana New" w:hAnsi="Angsana New"/>
                <w:sz w:val="30"/>
                <w:szCs w:val="30"/>
                <w:lang w:val="en-US" w:bidi="th-TH"/>
              </w:rPr>
              <w:t>2,030</w:t>
            </w:r>
          </w:p>
        </w:tc>
        <w:tc>
          <w:tcPr>
            <w:tcW w:w="146" w:type="pct"/>
          </w:tcPr>
          <w:p w:rsidR="00C41013" w:rsidRPr="002351CF" w:rsidRDefault="00C41013" w:rsidP="00C4101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41013" w:rsidRPr="006A4AE6" w:rsidRDefault="008917A1" w:rsidP="006A4A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4AE6">
              <w:rPr>
                <w:rFonts w:ascii="Angsana New" w:hAnsi="Angsana New"/>
                <w:sz w:val="30"/>
                <w:szCs w:val="30"/>
                <w:lang w:val="en-US" w:bidi="th-TH"/>
              </w:rPr>
              <w:t>1,289</w:t>
            </w:r>
          </w:p>
        </w:tc>
      </w:tr>
      <w:tr w:rsidR="00C41013" w:rsidRPr="002351CF" w:rsidTr="001F7EF2">
        <w:tc>
          <w:tcPr>
            <w:tcW w:w="2010" w:type="pct"/>
          </w:tcPr>
          <w:p w:rsidR="00C41013" w:rsidRPr="002351CF" w:rsidRDefault="00C41013" w:rsidP="00C4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351C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8" w:type="pct"/>
          </w:tcPr>
          <w:p w:rsidR="00C41013" w:rsidRPr="00E95FD4" w:rsidRDefault="008917A1" w:rsidP="002D145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6,180</w:t>
            </w:r>
          </w:p>
        </w:tc>
        <w:tc>
          <w:tcPr>
            <w:tcW w:w="147" w:type="pct"/>
          </w:tcPr>
          <w:p w:rsidR="00C41013" w:rsidRPr="002351CF" w:rsidRDefault="00C41013" w:rsidP="00C41013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8" w:type="pct"/>
          </w:tcPr>
          <w:p w:rsidR="00C41013" w:rsidRPr="00DA4263" w:rsidRDefault="008917A1" w:rsidP="006A4A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3,966</w:t>
            </w:r>
          </w:p>
        </w:tc>
        <w:tc>
          <w:tcPr>
            <w:tcW w:w="147" w:type="pct"/>
          </w:tcPr>
          <w:p w:rsidR="00C41013" w:rsidRPr="002351CF" w:rsidRDefault="00C41013" w:rsidP="00C4101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C41013" w:rsidRPr="00E95FD4" w:rsidRDefault="008917A1" w:rsidP="00DA62C2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3,521</w:t>
            </w:r>
          </w:p>
        </w:tc>
        <w:tc>
          <w:tcPr>
            <w:tcW w:w="146" w:type="pct"/>
          </w:tcPr>
          <w:p w:rsidR="00C41013" w:rsidRPr="002351CF" w:rsidRDefault="00C41013" w:rsidP="00C4101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41013" w:rsidRPr="006A4AE6" w:rsidRDefault="008917A1" w:rsidP="006A4A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4AE6">
              <w:rPr>
                <w:rFonts w:ascii="Angsana New" w:hAnsi="Angsana New"/>
                <w:sz w:val="30"/>
                <w:szCs w:val="30"/>
                <w:lang w:val="en-US" w:bidi="th-TH"/>
              </w:rPr>
              <w:t>2,197</w:t>
            </w:r>
          </w:p>
        </w:tc>
      </w:tr>
      <w:tr w:rsidR="00C41013" w:rsidRPr="002351CF" w:rsidTr="001F7EF2">
        <w:tc>
          <w:tcPr>
            <w:tcW w:w="2010" w:type="pct"/>
          </w:tcPr>
          <w:p w:rsidR="00C41013" w:rsidRPr="002351CF" w:rsidRDefault="00C41013" w:rsidP="00C4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351C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8" w:type="pct"/>
          </w:tcPr>
          <w:p w:rsidR="00C41013" w:rsidRPr="00E95FD4" w:rsidRDefault="00E95FD4" w:rsidP="002D145E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5FD4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47" w:type="pct"/>
          </w:tcPr>
          <w:p w:rsidR="00C41013" w:rsidRPr="002351CF" w:rsidRDefault="00C41013" w:rsidP="00C41013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8" w:type="pct"/>
          </w:tcPr>
          <w:p w:rsidR="00C41013" w:rsidRPr="00DA4263" w:rsidRDefault="00C41013" w:rsidP="006A4A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26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7" w:type="pct"/>
          </w:tcPr>
          <w:p w:rsidR="00C41013" w:rsidRPr="002351CF" w:rsidRDefault="00C41013" w:rsidP="00C4101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C41013" w:rsidRPr="00E95FD4" w:rsidRDefault="00E95FD4" w:rsidP="00DA62C2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5FD4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46" w:type="pct"/>
          </w:tcPr>
          <w:p w:rsidR="00C41013" w:rsidRPr="002351CF" w:rsidRDefault="00C41013" w:rsidP="00C4101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41013" w:rsidRPr="006A4AE6" w:rsidRDefault="00C41013" w:rsidP="006A4A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4AE6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</w:tbl>
    <w:p w:rsidR="004C692C" w:rsidRDefault="004C692C" w:rsidP="003C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6A4AE6" w:rsidRDefault="006A4AE6" w:rsidP="003C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6A4AE6" w:rsidRDefault="006A4AE6" w:rsidP="003C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6A4AE6" w:rsidRDefault="006A4AE6" w:rsidP="003C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6A4AE6" w:rsidRDefault="006A4AE6" w:rsidP="003C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6A4AE6" w:rsidRDefault="006A4AE6" w:rsidP="003C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6A4AE6" w:rsidRDefault="006A4AE6" w:rsidP="003C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6A4AE6" w:rsidRDefault="006A4AE6" w:rsidP="003C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6A4AE6" w:rsidRPr="002351CF" w:rsidRDefault="006A4AE6" w:rsidP="003C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661CC0" w:rsidRPr="00F21962" w:rsidRDefault="008846F8" w:rsidP="00165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lastRenderedPageBreak/>
        <w:tab/>
      </w:r>
      <w:r w:rsidR="004872C7" w:rsidRPr="00F21962">
        <w:rPr>
          <w:rFonts w:ascii="Angsana New" w:hAnsi="Angsana New"/>
          <w:sz w:val="30"/>
          <w:szCs w:val="30"/>
          <w:cs/>
        </w:rPr>
        <w:t>ยอดคงเหลือ ณ วันที่</w:t>
      </w:r>
      <w:r w:rsidR="004872C7" w:rsidRPr="00F21962">
        <w:rPr>
          <w:rFonts w:ascii="Angsana New" w:hAnsi="Angsana New"/>
          <w:sz w:val="30"/>
          <w:szCs w:val="30"/>
        </w:rPr>
        <w:t xml:space="preserve"> </w:t>
      </w:r>
      <w:r w:rsidR="002170EC" w:rsidRPr="00F21962">
        <w:rPr>
          <w:rFonts w:ascii="Angsana New" w:hAnsi="Angsana New"/>
          <w:sz w:val="30"/>
          <w:szCs w:val="30"/>
        </w:rPr>
        <w:t>3</w:t>
      </w:r>
      <w:r w:rsidR="00587BE6" w:rsidRPr="00F21962">
        <w:rPr>
          <w:rFonts w:ascii="Angsana New" w:hAnsi="Angsana New"/>
          <w:sz w:val="30"/>
          <w:szCs w:val="30"/>
        </w:rPr>
        <w:t>0</w:t>
      </w:r>
      <w:r w:rsidR="002170EC" w:rsidRPr="00F21962">
        <w:rPr>
          <w:rFonts w:ascii="Angsana New" w:hAnsi="Angsana New"/>
          <w:sz w:val="30"/>
          <w:szCs w:val="30"/>
        </w:rPr>
        <w:t xml:space="preserve"> </w:t>
      </w:r>
      <w:r w:rsidR="00632F55">
        <w:rPr>
          <w:rFonts w:ascii="Angsana New" w:hAnsi="Angsana New" w:hint="cs"/>
          <w:sz w:val="30"/>
          <w:szCs w:val="30"/>
          <w:cs/>
        </w:rPr>
        <w:t>กันยายน</w:t>
      </w:r>
      <w:r w:rsidR="002170EC" w:rsidRPr="00F21962">
        <w:rPr>
          <w:rFonts w:ascii="Angsana New" w:hAnsi="Angsana New"/>
          <w:sz w:val="30"/>
          <w:szCs w:val="30"/>
          <w:cs/>
        </w:rPr>
        <w:t xml:space="preserve"> </w:t>
      </w:r>
      <w:r w:rsidR="00844E50" w:rsidRPr="00F21962">
        <w:rPr>
          <w:rFonts w:ascii="Angsana New" w:hAnsi="Angsana New"/>
          <w:sz w:val="30"/>
          <w:szCs w:val="30"/>
        </w:rPr>
        <w:t>256</w:t>
      </w:r>
      <w:r w:rsidR="0054469D" w:rsidRPr="00F21962">
        <w:rPr>
          <w:rFonts w:ascii="Angsana New" w:hAnsi="Angsana New"/>
          <w:sz w:val="30"/>
          <w:szCs w:val="30"/>
        </w:rPr>
        <w:t>2</w:t>
      </w:r>
      <w:r w:rsidR="00A5374A" w:rsidRPr="00F21962">
        <w:rPr>
          <w:rFonts w:ascii="Angsana New" w:hAnsi="Angsana New"/>
          <w:sz w:val="30"/>
          <w:szCs w:val="30"/>
        </w:rPr>
        <w:t xml:space="preserve"> </w:t>
      </w:r>
      <w:r w:rsidR="0003115F" w:rsidRPr="00F21962">
        <w:rPr>
          <w:rFonts w:ascii="Angsana New" w:hAnsi="Angsana New"/>
          <w:sz w:val="30"/>
          <w:szCs w:val="30"/>
          <w:cs/>
        </w:rPr>
        <w:t>และ</w:t>
      </w:r>
      <w:r w:rsidR="004872C7" w:rsidRPr="00F21962">
        <w:rPr>
          <w:rFonts w:ascii="Angsana New" w:hAnsi="Angsana New"/>
          <w:sz w:val="30"/>
          <w:szCs w:val="30"/>
          <w:cs/>
        </w:rPr>
        <w:t xml:space="preserve"> </w:t>
      </w:r>
      <w:r w:rsidR="00156E32" w:rsidRPr="00F21962">
        <w:rPr>
          <w:rFonts w:ascii="Angsana New" w:hAnsi="Angsana New"/>
          <w:sz w:val="30"/>
          <w:szCs w:val="30"/>
        </w:rPr>
        <w:t>31</w:t>
      </w:r>
      <w:r w:rsidR="004872C7" w:rsidRPr="00F2196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56E32" w:rsidRPr="00F21962">
        <w:rPr>
          <w:rFonts w:ascii="Angsana New" w:hAnsi="Angsana New"/>
          <w:sz w:val="30"/>
          <w:szCs w:val="30"/>
        </w:rPr>
        <w:t>25</w:t>
      </w:r>
      <w:r w:rsidR="00885C4B" w:rsidRPr="00F21962">
        <w:rPr>
          <w:rFonts w:ascii="Angsana New" w:hAnsi="Angsana New"/>
          <w:sz w:val="30"/>
          <w:szCs w:val="30"/>
        </w:rPr>
        <w:t>6</w:t>
      </w:r>
      <w:r w:rsidR="0054469D" w:rsidRPr="00F21962">
        <w:rPr>
          <w:rFonts w:ascii="Angsana New" w:hAnsi="Angsana New"/>
          <w:sz w:val="30"/>
          <w:szCs w:val="30"/>
        </w:rPr>
        <w:t>1</w:t>
      </w:r>
      <w:r w:rsidR="00A5374A" w:rsidRPr="00F21962">
        <w:rPr>
          <w:rFonts w:ascii="Angsana New" w:hAnsi="Angsana New"/>
          <w:sz w:val="30"/>
          <w:szCs w:val="30"/>
        </w:rPr>
        <w:t xml:space="preserve"> </w:t>
      </w:r>
      <w:r w:rsidR="00274BFE" w:rsidRPr="00F21962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="004872C7" w:rsidRPr="00F21962">
        <w:rPr>
          <w:rFonts w:ascii="Angsana New" w:hAnsi="Angsana New"/>
          <w:sz w:val="30"/>
          <w:szCs w:val="30"/>
          <w:cs/>
        </w:rPr>
        <w:t>มีดังนี้</w:t>
      </w:r>
    </w:p>
    <w:p w:rsidR="00A5374A" w:rsidRPr="00F21962" w:rsidRDefault="00A5374A" w:rsidP="003C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170"/>
      </w:tblGrid>
      <w:tr w:rsidR="004C692C" w:rsidRPr="00F21962" w:rsidTr="00DA62C2">
        <w:tc>
          <w:tcPr>
            <w:tcW w:w="2095" w:type="pct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81" w:type="pct"/>
            <w:gridSpan w:val="3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5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3AF4" w:rsidRPr="00F21962" w:rsidTr="00DA62C2">
        <w:tc>
          <w:tcPr>
            <w:tcW w:w="2095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349F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349F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C038E6" w:rsidRDefault="00A93AF4" w:rsidP="00C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A93AF4" w:rsidRPr="00F21962" w:rsidTr="00DA62C2">
        <w:tc>
          <w:tcPr>
            <w:tcW w:w="2095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93AF4" w:rsidRPr="00F21962" w:rsidTr="00DA62C2">
        <w:tc>
          <w:tcPr>
            <w:tcW w:w="2095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5" w:type="pct"/>
            <w:gridSpan w:val="7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3AF4" w:rsidRPr="00F21962" w:rsidTr="00DA62C2">
        <w:tc>
          <w:tcPr>
            <w:tcW w:w="2095" w:type="pct"/>
          </w:tcPr>
          <w:p w:rsidR="00A93AF4" w:rsidRPr="00F21962" w:rsidRDefault="00C95AAD" w:rsidP="00C56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19" w:type="pct"/>
          </w:tcPr>
          <w:p w:rsidR="00A93AF4" w:rsidRPr="00F21962" w:rsidRDefault="00A93AF4" w:rsidP="00A93AF4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A93AF4" w:rsidRPr="00F21962" w:rsidRDefault="00A93AF4" w:rsidP="00A93AF4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:rsidR="00A93AF4" w:rsidRPr="00F21962" w:rsidRDefault="00A93AF4" w:rsidP="00A93AF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A93AF4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A93AF4" w:rsidRPr="00F21962" w:rsidRDefault="00A93AF4" w:rsidP="00A93AF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F70E9" w:rsidRPr="00F21962" w:rsidTr="00DA62C2">
        <w:tc>
          <w:tcPr>
            <w:tcW w:w="2095" w:type="pct"/>
          </w:tcPr>
          <w:p w:rsidR="004F70E9" w:rsidRPr="00F21962" w:rsidRDefault="004F70E9" w:rsidP="00C56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ซิเมนต์</w:t>
            </w: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619" w:type="pct"/>
          </w:tcPr>
          <w:p w:rsidR="004F70E9" w:rsidRPr="00DA62C2" w:rsidRDefault="003B2546" w:rsidP="00874A4A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2546">
              <w:rPr>
                <w:rFonts w:ascii="Angsana New" w:hAnsi="Angsana New" w:hint="cs"/>
                <w:sz w:val="30"/>
                <w:szCs w:val="30"/>
                <w:lang w:val="en-US" w:bidi="th-TH"/>
              </w:rPr>
              <w:t>91</w:t>
            </w:r>
            <w:r w:rsidR="00205D21" w:rsidRPr="00DA62C2">
              <w:rPr>
                <w:rFonts w:ascii="Angsana New" w:hAnsi="Angsana New"/>
                <w:sz w:val="30"/>
                <w:szCs w:val="30"/>
                <w:lang w:val="en-US" w:bidi="th-TH"/>
              </w:rPr>
              <w:t>,099</w:t>
            </w:r>
          </w:p>
        </w:tc>
        <w:tc>
          <w:tcPr>
            <w:tcW w:w="143" w:type="pct"/>
          </w:tcPr>
          <w:p w:rsidR="004F70E9" w:rsidRPr="00F21962" w:rsidRDefault="004F70E9" w:rsidP="004F70E9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</w:tcPr>
          <w:p w:rsidR="004F70E9" w:rsidRPr="00DA62C2" w:rsidRDefault="004F70E9" w:rsidP="00874A4A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38E6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  <w:r w:rsidRPr="00DA62C2">
              <w:rPr>
                <w:rFonts w:ascii="Angsana New" w:hAnsi="Angsana New"/>
                <w:sz w:val="30"/>
                <w:szCs w:val="30"/>
                <w:lang w:val="en-US" w:bidi="th-TH"/>
              </w:rPr>
              <w:t>,779</w:t>
            </w:r>
          </w:p>
        </w:tc>
        <w:tc>
          <w:tcPr>
            <w:tcW w:w="143" w:type="pct"/>
          </w:tcPr>
          <w:p w:rsidR="004F70E9" w:rsidRPr="00F21962" w:rsidRDefault="004F70E9" w:rsidP="004F70E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4F70E9" w:rsidRPr="00DA62C2" w:rsidRDefault="00205D21" w:rsidP="00874A4A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62C2">
              <w:rPr>
                <w:rFonts w:ascii="Angsana New" w:hAnsi="Angsana New"/>
                <w:sz w:val="30"/>
                <w:szCs w:val="30"/>
                <w:lang w:val="en-US" w:bidi="th-TH"/>
              </w:rPr>
              <w:t>74,161</w:t>
            </w:r>
          </w:p>
        </w:tc>
        <w:tc>
          <w:tcPr>
            <w:tcW w:w="143" w:type="pct"/>
          </w:tcPr>
          <w:p w:rsidR="004F70E9" w:rsidRPr="004F70E9" w:rsidRDefault="004F70E9" w:rsidP="004F70E9">
            <w:pPr>
              <w:tabs>
                <w:tab w:val="decimal" w:pos="610"/>
              </w:tabs>
              <w:spacing w:line="240" w:lineRule="auto"/>
              <w:ind w:right="-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</w:tcPr>
          <w:p w:rsidR="004F70E9" w:rsidRPr="00DA62C2" w:rsidRDefault="004F70E9" w:rsidP="00A65AFA">
            <w:pPr>
              <w:tabs>
                <w:tab w:val="clear" w:pos="907"/>
              </w:tabs>
              <w:spacing w:line="240" w:lineRule="auto"/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62C2">
              <w:rPr>
                <w:rFonts w:ascii="Angsana New" w:hAnsi="Angsana New"/>
                <w:sz w:val="30"/>
                <w:szCs w:val="30"/>
              </w:rPr>
              <w:t>53,151</w:t>
            </w:r>
          </w:p>
        </w:tc>
      </w:tr>
      <w:tr w:rsidR="004F70E9" w:rsidRPr="00F21962" w:rsidTr="00DA62C2">
        <w:tc>
          <w:tcPr>
            <w:tcW w:w="2095" w:type="pct"/>
          </w:tcPr>
          <w:p w:rsidR="004F70E9" w:rsidRPr="00F21962" w:rsidRDefault="004F70E9" w:rsidP="00C56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บริษัทแลนด์ แอนด์ เฮ้าส์ จำกัด (มหาชน)</w:t>
            </w:r>
          </w:p>
        </w:tc>
        <w:tc>
          <w:tcPr>
            <w:tcW w:w="619" w:type="pct"/>
          </w:tcPr>
          <w:p w:rsidR="004F70E9" w:rsidRPr="00DA62C2" w:rsidRDefault="00205D21" w:rsidP="00A65AFA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62C2">
              <w:rPr>
                <w:rFonts w:ascii="Angsana New" w:hAnsi="Angsana New"/>
                <w:sz w:val="30"/>
                <w:szCs w:val="30"/>
                <w:lang w:val="en-US" w:bidi="th-TH"/>
              </w:rPr>
              <w:t>9,640</w:t>
            </w:r>
          </w:p>
        </w:tc>
        <w:tc>
          <w:tcPr>
            <w:tcW w:w="143" w:type="pct"/>
          </w:tcPr>
          <w:p w:rsidR="004F70E9" w:rsidRPr="00F21962" w:rsidRDefault="004F70E9" w:rsidP="004F70E9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</w:tcPr>
          <w:p w:rsidR="004F70E9" w:rsidRPr="00C038E6" w:rsidRDefault="004F70E9" w:rsidP="004F70E9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38E6">
              <w:rPr>
                <w:rFonts w:ascii="Angsana New" w:hAnsi="Angsana New"/>
                <w:sz w:val="30"/>
                <w:szCs w:val="30"/>
                <w:lang w:val="en-US" w:bidi="th-TH"/>
              </w:rPr>
              <w:t>7,663</w:t>
            </w:r>
          </w:p>
        </w:tc>
        <w:tc>
          <w:tcPr>
            <w:tcW w:w="143" w:type="pct"/>
          </w:tcPr>
          <w:p w:rsidR="004F70E9" w:rsidRPr="00F21962" w:rsidRDefault="004F70E9" w:rsidP="004F70E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4F70E9" w:rsidRPr="00DA62C2" w:rsidRDefault="00205D21" w:rsidP="00A65AFA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62C2">
              <w:rPr>
                <w:rFonts w:ascii="Angsana New" w:hAnsi="Angsana New"/>
                <w:sz w:val="30"/>
                <w:szCs w:val="30"/>
                <w:lang w:val="en-US" w:bidi="th-TH"/>
              </w:rPr>
              <w:t>9,640</w:t>
            </w:r>
          </w:p>
        </w:tc>
        <w:tc>
          <w:tcPr>
            <w:tcW w:w="143" w:type="pct"/>
          </w:tcPr>
          <w:p w:rsidR="004F70E9" w:rsidRPr="004F70E9" w:rsidRDefault="004F70E9" w:rsidP="004F70E9">
            <w:pPr>
              <w:tabs>
                <w:tab w:val="decimal" w:pos="610"/>
              </w:tabs>
              <w:spacing w:line="240" w:lineRule="auto"/>
              <w:ind w:right="-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</w:tcPr>
          <w:p w:rsidR="004F70E9" w:rsidRPr="00DA62C2" w:rsidRDefault="004F70E9" w:rsidP="00A65AFA">
            <w:pPr>
              <w:tabs>
                <w:tab w:val="clear" w:pos="907"/>
              </w:tabs>
              <w:spacing w:line="240" w:lineRule="auto"/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62C2">
              <w:rPr>
                <w:rFonts w:ascii="Angsana New" w:hAnsi="Angsana New"/>
                <w:sz w:val="30"/>
                <w:szCs w:val="30"/>
              </w:rPr>
              <w:t>7,663</w:t>
            </w:r>
          </w:p>
        </w:tc>
      </w:tr>
      <w:tr w:rsidR="00205D21" w:rsidRPr="00F21962" w:rsidTr="00DA62C2">
        <w:tc>
          <w:tcPr>
            <w:tcW w:w="2095" w:type="pct"/>
            <w:vAlign w:val="bottom"/>
          </w:tcPr>
          <w:p w:rsidR="00205D21" w:rsidRDefault="00205D21" w:rsidP="00C56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เอสซีจี อินเตอร์เนชั่นแนล  </w:t>
            </w:r>
          </w:p>
          <w:p w:rsidR="00205D21" w:rsidRPr="00F21962" w:rsidRDefault="00205D21" w:rsidP="00C56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คอร์ปอเรชั่น จำกัด</w:t>
            </w:r>
          </w:p>
        </w:tc>
        <w:tc>
          <w:tcPr>
            <w:tcW w:w="619" w:type="pct"/>
            <w:vAlign w:val="bottom"/>
          </w:tcPr>
          <w:p w:rsidR="00205D21" w:rsidRPr="00DA62C2" w:rsidRDefault="00205D21" w:rsidP="00A65AFA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62C2">
              <w:rPr>
                <w:rFonts w:ascii="Angsana New" w:hAnsi="Angsana New"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143" w:type="pct"/>
          </w:tcPr>
          <w:p w:rsidR="00205D21" w:rsidRPr="005F7F48" w:rsidRDefault="00205D21" w:rsidP="00205D21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205D21" w:rsidRPr="00DA62C2" w:rsidRDefault="00205D21" w:rsidP="00A65AFA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62C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205D21" w:rsidRPr="005F7F48" w:rsidRDefault="00205D21" w:rsidP="00205D2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205D21" w:rsidRPr="00DA62C2" w:rsidRDefault="00205D21" w:rsidP="00DA62C2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62C2">
              <w:rPr>
                <w:rFonts w:ascii="Angsana New" w:hAnsi="Angsana New"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143" w:type="pct"/>
            <w:vAlign w:val="bottom"/>
          </w:tcPr>
          <w:p w:rsidR="00205D21" w:rsidRPr="004F70E9" w:rsidRDefault="00205D21" w:rsidP="00205D2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205D21" w:rsidRPr="00F21962" w:rsidRDefault="00205D21" w:rsidP="00A65AFA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 w:bidi="th-TH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205D21" w:rsidRPr="00F21962" w:rsidTr="00DA62C2">
        <w:tc>
          <w:tcPr>
            <w:tcW w:w="2095" w:type="pct"/>
            <w:vAlign w:val="bottom"/>
          </w:tcPr>
          <w:p w:rsidR="00205D21" w:rsidRPr="00F21962" w:rsidRDefault="00205D21" w:rsidP="00C56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เอ็กซพีเรียนซ์ จำกัด</w:t>
            </w:r>
          </w:p>
        </w:tc>
        <w:tc>
          <w:tcPr>
            <w:tcW w:w="619" w:type="pct"/>
            <w:vAlign w:val="bottom"/>
          </w:tcPr>
          <w:p w:rsidR="00205D21" w:rsidRPr="00DA62C2" w:rsidRDefault="00205D21" w:rsidP="00A65AFA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62C2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43" w:type="pct"/>
          </w:tcPr>
          <w:p w:rsidR="00205D21" w:rsidRPr="00F21962" w:rsidRDefault="00205D21" w:rsidP="00205D21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205D21" w:rsidRPr="00C038E6" w:rsidRDefault="00205D21" w:rsidP="00205D21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38E6">
              <w:rPr>
                <w:rFonts w:ascii="Angsana New" w:hAnsi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43" w:type="pct"/>
          </w:tcPr>
          <w:p w:rsidR="00205D21" w:rsidRPr="00F21962" w:rsidRDefault="00205D21" w:rsidP="00205D2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205D21" w:rsidRPr="00DA62C2" w:rsidRDefault="00205D21" w:rsidP="00DA62C2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62C2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43" w:type="pct"/>
            <w:vAlign w:val="bottom"/>
          </w:tcPr>
          <w:p w:rsidR="00205D21" w:rsidRPr="004F70E9" w:rsidRDefault="00205D21" w:rsidP="00205D21">
            <w:pPr>
              <w:tabs>
                <w:tab w:val="decimal" w:pos="610"/>
              </w:tabs>
              <w:spacing w:line="240" w:lineRule="auto"/>
              <w:ind w:right="-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205D21" w:rsidRPr="00A65AFA" w:rsidRDefault="00205D21" w:rsidP="00A65AFA">
            <w:pPr>
              <w:tabs>
                <w:tab w:val="clear" w:pos="907"/>
              </w:tabs>
              <w:spacing w:line="240" w:lineRule="auto"/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5AFA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756C3F" w:rsidRPr="00F21962" w:rsidTr="00DA62C2">
        <w:tc>
          <w:tcPr>
            <w:tcW w:w="2095" w:type="pct"/>
            <w:vAlign w:val="bottom"/>
          </w:tcPr>
          <w:p w:rsidR="00756C3F" w:rsidRPr="00F21962" w:rsidRDefault="00756C3F" w:rsidP="00C56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6C3F" w:rsidRPr="00A65AFA" w:rsidRDefault="00205D21" w:rsidP="00A65AFA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A65AF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101</w:t>
            </w:r>
            <w:r w:rsidR="00756C3F" w:rsidRPr="00A65AF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A65A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394</w:t>
            </w:r>
          </w:p>
        </w:tc>
        <w:tc>
          <w:tcPr>
            <w:tcW w:w="143" w:type="pct"/>
          </w:tcPr>
          <w:p w:rsidR="00756C3F" w:rsidRPr="00A65AFA" w:rsidRDefault="00756C3F" w:rsidP="00756C3F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6C3F" w:rsidRPr="00A65AFA" w:rsidRDefault="00756C3F" w:rsidP="00756C3F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5AF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75,</w:t>
            </w:r>
            <w:r w:rsidRPr="00A65A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555</w:t>
            </w:r>
          </w:p>
        </w:tc>
        <w:tc>
          <w:tcPr>
            <w:tcW w:w="143" w:type="pct"/>
          </w:tcPr>
          <w:p w:rsidR="00756C3F" w:rsidRPr="00A65AFA" w:rsidRDefault="00756C3F" w:rsidP="00756C3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6C3F" w:rsidRPr="00A65AFA" w:rsidRDefault="00205D21" w:rsidP="00DA62C2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5AF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84</w:t>
            </w:r>
            <w:r w:rsidR="00756C3F" w:rsidRPr="00A65AF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65A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456</w:t>
            </w:r>
          </w:p>
        </w:tc>
        <w:tc>
          <w:tcPr>
            <w:tcW w:w="143" w:type="pct"/>
            <w:vAlign w:val="bottom"/>
          </w:tcPr>
          <w:p w:rsidR="00756C3F" w:rsidRPr="00A65AFA" w:rsidRDefault="00756C3F" w:rsidP="00756C3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6C3F" w:rsidRPr="00A65AFA" w:rsidRDefault="00756C3F" w:rsidP="00A65AFA">
            <w:pPr>
              <w:tabs>
                <w:tab w:val="clear" w:pos="907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5AFA">
              <w:rPr>
                <w:rFonts w:ascii="Angsana New" w:hAnsi="Angsana New"/>
                <w:b/>
                <w:bCs/>
                <w:sz w:val="30"/>
                <w:szCs w:val="30"/>
              </w:rPr>
              <w:t>60,927</w:t>
            </w:r>
          </w:p>
        </w:tc>
      </w:tr>
    </w:tbl>
    <w:p w:rsidR="008917A1" w:rsidRPr="006A4AE6" w:rsidRDefault="008917A1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59"/>
        <w:gridCol w:w="1174"/>
        <w:gridCol w:w="266"/>
        <w:gridCol w:w="1176"/>
        <w:gridCol w:w="265"/>
        <w:gridCol w:w="1170"/>
        <w:gridCol w:w="270"/>
        <w:gridCol w:w="1170"/>
      </w:tblGrid>
      <w:tr w:rsidR="004C692C" w:rsidRPr="00F21962" w:rsidTr="005818DA">
        <w:trPr>
          <w:tblHeader/>
        </w:trPr>
        <w:tc>
          <w:tcPr>
            <w:tcW w:w="2095" w:type="pct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84" w:type="pct"/>
            <w:gridSpan w:val="3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:rsidR="004C692C" w:rsidRPr="00F21962" w:rsidRDefault="004C692C" w:rsidP="004C692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pct"/>
            <w:gridSpan w:val="3"/>
            <w:vAlign w:val="bottom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38E6" w:rsidRPr="00F21962" w:rsidTr="005818DA">
        <w:trPr>
          <w:tblHeader/>
        </w:trPr>
        <w:tc>
          <w:tcPr>
            <w:tcW w:w="2095" w:type="pct"/>
          </w:tcPr>
          <w:p w:rsidR="00A93AF4" w:rsidRPr="00F21962" w:rsidRDefault="00A93AF4" w:rsidP="00A93AF4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8742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8742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341BAF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1BAF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341BAF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C038E6" w:rsidRPr="00F21962" w:rsidTr="005818DA">
        <w:trPr>
          <w:tblHeader/>
        </w:trPr>
        <w:tc>
          <w:tcPr>
            <w:tcW w:w="2095" w:type="pct"/>
          </w:tcPr>
          <w:p w:rsidR="00A93AF4" w:rsidRPr="00F21962" w:rsidRDefault="00A93AF4" w:rsidP="00A93AF4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93AF4" w:rsidRPr="00F21962" w:rsidTr="005818DA">
        <w:trPr>
          <w:tblHeader/>
        </w:trPr>
        <w:tc>
          <w:tcPr>
            <w:tcW w:w="2095" w:type="pct"/>
          </w:tcPr>
          <w:p w:rsidR="00A93AF4" w:rsidRPr="00F21962" w:rsidRDefault="00A93AF4" w:rsidP="00A93AF4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5" w:type="pct"/>
            <w:gridSpan w:val="7"/>
          </w:tcPr>
          <w:p w:rsidR="00A93AF4" w:rsidRPr="00F21962" w:rsidRDefault="00A93AF4" w:rsidP="00A93AF4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1BAF" w:rsidRPr="00F21962" w:rsidTr="005818DA">
        <w:tc>
          <w:tcPr>
            <w:tcW w:w="2095" w:type="pct"/>
          </w:tcPr>
          <w:p w:rsidR="00A93AF4" w:rsidRPr="00F21962" w:rsidRDefault="00A93AF4" w:rsidP="00A93AF4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</w:tcPr>
          <w:p w:rsidR="00A93AF4" w:rsidRPr="00F21962" w:rsidRDefault="00A93AF4" w:rsidP="00A9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A93AF4" w:rsidRPr="00F21962" w:rsidRDefault="00A93AF4" w:rsidP="00A93AF4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A93AF4" w:rsidRPr="00F21962" w:rsidRDefault="00A93AF4" w:rsidP="00A93AF4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A93AF4" w:rsidRPr="00F21962" w:rsidRDefault="00A93AF4" w:rsidP="00A93AF4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93AF4" w:rsidRPr="00F21962" w:rsidRDefault="00A93AF4" w:rsidP="00A93AF4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A93AF4" w:rsidRPr="00F21962" w:rsidRDefault="00A93AF4" w:rsidP="00A93AF4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93AF4" w:rsidRPr="00F21962" w:rsidRDefault="00A93AF4" w:rsidP="00A93AF4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1BAF" w:rsidRPr="00F21962" w:rsidTr="005818DA">
        <w:tc>
          <w:tcPr>
            <w:tcW w:w="2095" w:type="pct"/>
            <w:vAlign w:val="bottom"/>
          </w:tcPr>
          <w:p w:rsidR="00A93AF4" w:rsidRPr="00F21962" w:rsidRDefault="00A93AF4" w:rsidP="00A93AF4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อีสเทอร์น จำกัด</w:t>
            </w:r>
          </w:p>
        </w:tc>
        <w:tc>
          <w:tcPr>
            <w:tcW w:w="621" w:type="pct"/>
            <w:vAlign w:val="bottom"/>
          </w:tcPr>
          <w:p w:rsidR="00A93AF4" w:rsidRPr="00D33A4A" w:rsidRDefault="005F7F48" w:rsidP="005818DA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33A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A93AF4" w:rsidRPr="00F21962" w:rsidRDefault="00A93AF4" w:rsidP="00A93AF4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A93AF4" w:rsidRPr="00F21962" w:rsidRDefault="00A93AF4" w:rsidP="00D33A4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:rsidR="00A93AF4" w:rsidRPr="00F21962" w:rsidRDefault="00A93AF4" w:rsidP="00A93AF4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93AF4" w:rsidRPr="00D33A4A" w:rsidRDefault="00E2714F" w:rsidP="00A65AF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955</w:t>
            </w:r>
          </w:p>
        </w:tc>
        <w:tc>
          <w:tcPr>
            <w:tcW w:w="143" w:type="pct"/>
          </w:tcPr>
          <w:p w:rsidR="00A93AF4" w:rsidRPr="00F21962" w:rsidRDefault="00A93AF4" w:rsidP="00A93AF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93AF4" w:rsidRPr="00F21962" w:rsidRDefault="00A93AF4" w:rsidP="00874A4A">
            <w:pPr>
              <w:tabs>
                <w:tab w:val="clear" w:pos="907"/>
              </w:tabs>
              <w:spacing w:line="240" w:lineRule="auto"/>
              <w:ind w:right="6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1,775</w:t>
            </w:r>
          </w:p>
        </w:tc>
      </w:tr>
      <w:tr w:rsidR="00341BAF" w:rsidRPr="00F21962" w:rsidTr="005818DA">
        <w:tc>
          <w:tcPr>
            <w:tcW w:w="2095" w:type="pct"/>
          </w:tcPr>
          <w:p w:rsidR="00A93AF4" w:rsidRPr="00F21962" w:rsidRDefault="00A93AF4" w:rsidP="00A93AF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93AF4" w:rsidRPr="00F21962" w:rsidRDefault="00C95AAD" w:rsidP="00A93AF4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21" w:type="pct"/>
            <w:vAlign w:val="bottom"/>
          </w:tcPr>
          <w:p w:rsidR="00A93AF4" w:rsidRPr="00D33A4A" w:rsidRDefault="00A93AF4" w:rsidP="00A65AFA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A93AF4" w:rsidRPr="00F21962" w:rsidRDefault="00A93AF4" w:rsidP="00A93AF4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A93AF4" w:rsidRPr="00F21962" w:rsidRDefault="00A93AF4" w:rsidP="00A93AF4">
            <w:pPr>
              <w:tabs>
                <w:tab w:val="left" w:pos="837"/>
              </w:tabs>
              <w:spacing w:line="240" w:lineRule="auto"/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:rsidR="00A93AF4" w:rsidRPr="00F21962" w:rsidRDefault="00A93AF4" w:rsidP="00A93AF4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93AF4" w:rsidRPr="00D33A4A" w:rsidRDefault="00A93AF4" w:rsidP="00D33A4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A93AF4" w:rsidRPr="00F21962" w:rsidRDefault="00A93AF4" w:rsidP="00A93AF4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E7A76" w:rsidRPr="00F21962" w:rsidTr="005818DA">
        <w:tc>
          <w:tcPr>
            <w:tcW w:w="2095" w:type="pct"/>
          </w:tcPr>
          <w:p w:rsidR="00DE7A76" w:rsidRPr="00F21962" w:rsidRDefault="00DE7A76" w:rsidP="00DE7A7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E2714F">
              <w:rPr>
                <w:rFonts w:ascii="Angsana New" w:hAnsi="Angsana New" w:hint="cs"/>
                <w:sz w:val="30"/>
                <w:szCs w:val="30"/>
                <w:cs/>
              </w:rPr>
              <w:t>สยามอุตสาหกรรมยิปซัม</w:t>
            </w:r>
            <w:r w:rsidR="005E1A0D">
              <w:rPr>
                <w:rFonts w:ascii="Angsana New" w:hAnsi="Angsana New" w:hint="cs"/>
                <w:sz w:val="30"/>
                <w:szCs w:val="30"/>
                <w:cs/>
              </w:rPr>
              <w:t xml:space="preserve"> (สระบุรี)</w:t>
            </w:r>
            <w:r w:rsidR="00E2714F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21" w:type="pct"/>
            <w:vAlign w:val="bottom"/>
          </w:tcPr>
          <w:p w:rsidR="00DE7A76" w:rsidRPr="00F21962" w:rsidRDefault="003B2546" w:rsidP="00A65AF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B2546">
              <w:rPr>
                <w:rFonts w:ascii="Angsana New" w:hAnsi="Angsana New" w:hint="cs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141" w:type="pct"/>
          </w:tcPr>
          <w:p w:rsidR="00DE7A76" w:rsidRPr="00F21962" w:rsidRDefault="00DE7A76" w:rsidP="00DE7A76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DE7A76" w:rsidRPr="00F21962" w:rsidRDefault="00DE7A76" w:rsidP="00A65AF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:rsidR="00DE7A76" w:rsidRPr="00F21962" w:rsidRDefault="00DE7A76" w:rsidP="00DE7A76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E7A76" w:rsidRPr="005F7F48" w:rsidRDefault="003B2546" w:rsidP="005818D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B2546">
              <w:rPr>
                <w:rFonts w:ascii="Angsana New" w:hAnsi="Angsana New" w:hint="cs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143" w:type="pct"/>
          </w:tcPr>
          <w:p w:rsidR="00DE7A76" w:rsidRPr="00F21962" w:rsidRDefault="00DE7A76" w:rsidP="00DE7A76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E7A76" w:rsidRPr="00F21962" w:rsidRDefault="00DE7A76" w:rsidP="00874A4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7A76" w:rsidRPr="00F21962" w:rsidTr="005818DA">
        <w:tc>
          <w:tcPr>
            <w:tcW w:w="2095" w:type="pct"/>
          </w:tcPr>
          <w:p w:rsidR="00DE7A76" w:rsidRPr="00F21962" w:rsidRDefault="00DE7A76" w:rsidP="00DE7A7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(ท่าหลวง) จำกัด</w:t>
            </w:r>
          </w:p>
        </w:tc>
        <w:tc>
          <w:tcPr>
            <w:tcW w:w="621" w:type="pct"/>
            <w:vAlign w:val="bottom"/>
          </w:tcPr>
          <w:p w:rsidR="00DE7A76" w:rsidRPr="00D33A4A" w:rsidRDefault="00DE7A76" w:rsidP="005818DA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33A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DE7A76" w:rsidRPr="00F21962" w:rsidRDefault="00DE7A76" w:rsidP="00DE7A76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DE7A76" w:rsidRPr="00F21962" w:rsidRDefault="00DE7A76" w:rsidP="00A65AFA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2,010</w:t>
            </w:r>
          </w:p>
        </w:tc>
        <w:tc>
          <w:tcPr>
            <w:tcW w:w="140" w:type="pct"/>
          </w:tcPr>
          <w:p w:rsidR="00DE7A76" w:rsidRPr="00F21962" w:rsidRDefault="00DE7A76" w:rsidP="00DE7A76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E7A76" w:rsidRPr="00D33A4A" w:rsidRDefault="00DE7A76" w:rsidP="00A65AF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33A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DE7A76" w:rsidRPr="00F21962" w:rsidRDefault="00DE7A76" w:rsidP="00DE7A76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E7A76" w:rsidRPr="00F21962" w:rsidRDefault="00DE7A76" w:rsidP="00874A4A">
            <w:pPr>
              <w:tabs>
                <w:tab w:val="clear" w:pos="907"/>
              </w:tabs>
              <w:spacing w:line="240" w:lineRule="auto"/>
              <w:ind w:right="6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1,661</w:t>
            </w:r>
          </w:p>
        </w:tc>
      </w:tr>
      <w:tr w:rsidR="00DE7A76" w:rsidRPr="00F21962" w:rsidTr="005818DA">
        <w:tc>
          <w:tcPr>
            <w:tcW w:w="2095" w:type="pct"/>
            <w:vAlign w:val="bottom"/>
          </w:tcPr>
          <w:p w:rsidR="00DE7A76" w:rsidRPr="00F21962" w:rsidRDefault="00DE7A76" w:rsidP="00DE7A7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บริษัทเอสซีจี อินเตอร์เนชั่นแนล </w:t>
            </w:r>
          </w:p>
          <w:p w:rsidR="00DE7A76" w:rsidRPr="00F21962" w:rsidRDefault="00DE7A76" w:rsidP="00DE7A7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</w:t>
            </w:r>
            <w:r w:rsidRPr="00F21962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คอร์ปอเรชั่น จำกัด</w:t>
            </w:r>
          </w:p>
        </w:tc>
        <w:tc>
          <w:tcPr>
            <w:tcW w:w="621" w:type="pct"/>
            <w:vAlign w:val="bottom"/>
          </w:tcPr>
          <w:p w:rsidR="00DE7A76" w:rsidRPr="00D33A4A" w:rsidRDefault="00DE7A76" w:rsidP="00A65AFA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33A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:rsidR="00DE7A76" w:rsidRPr="00F21962" w:rsidRDefault="00DE7A76" w:rsidP="00DE7A76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DE7A76" w:rsidRPr="00F21962" w:rsidRDefault="00DE7A76" w:rsidP="00DE7A76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94</w:t>
            </w:r>
          </w:p>
        </w:tc>
        <w:tc>
          <w:tcPr>
            <w:tcW w:w="140" w:type="pct"/>
          </w:tcPr>
          <w:p w:rsidR="00DE7A76" w:rsidRPr="00F21962" w:rsidRDefault="00DE7A76" w:rsidP="00DE7A76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E7A76" w:rsidRPr="00D33A4A" w:rsidRDefault="00DE7A76" w:rsidP="005818D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33A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DE7A76" w:rsidRPr="00F21962" w:rsidRDefault="00DE7A76" w:rsidP="00DE7A76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E7A76" w:rsidRPr="00F21962" w:rsidRDefault="00DE7A76" w:rsidP="00874A4A">
            <w:pPr>
              <w:tabs>
                <w:tab w:val="clear" w:pos="907"/>
              </w:tabs>
              <w:spacing w:line="240" w:lineRule="auto"/>
              <w:ind w:right="6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94</w:t>
            </w:r>
          </w:p>
        </w:tc>
      </w:tr>
      <w:tr w:rsidR="00DE7A76" w:rsidRPr="00F21962" w:rsidTr="005818DA">
        <w:tc>
          <w:tcPr>
            <w:tcW w:w="2095" w:type="pct"/>
          </w:tcPr>
          <w:p w:rsidR="00DE7A76" w:rsidRPr="00F21962" w:rsidRDefault="00DE7A76" w:rsidP="00DE7A7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:rsidR="00DE7A76" w:rsidRPr="005818DA" w:rsidRDefault="003B2546" w:rsidP="00A65AF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B2546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141" w:type="pct"/>
          </w:tcPr>
          <w:p w:rsidR="00DE7A76" w:rsidRPr="005818DA" w:rsidRDefault="00DE7A76" w:rsidP="00DE7A76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DE7A76" w:rsidRPr="005818DA" w:rsidRDefault="00DE7A76" w:rsidP="00DE7A76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18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2,104</w:t>
            </w:r>
          </w:p>
        </w:tc>
        <w:tc>
          <w:tcPr>
            <w:tcW w:w="140" w:type="pct"/>
          </w:tcPr>
          <w:p w:rsidR="00DE7A76" w:rsidRPr="005818DA" w:rsidRDefault="00DE7A76" w:rsidP="00DE7A76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DE7A76" w:rsidRPr="005818DA" w:rsidRDefault="003B2546" w:rsidP="005818D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B254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lang w:val="en-US" w:bidi="th-TH"/>
              </w:rPr>
              <w:t>1</w:t>
            </w:r>
            <w:r w:rsidR="00E2714F" w:rsidRPr="005818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="00E2714F" w:rsidRPr="005818D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052</w:t>
            </w:r>
          </w:p>
        </w:tc>
        <w:tc>
          <w:tcPr>
            <w:tcW w:w="143" w:type="pct"/>
          </w:tcPr>
          <w:p w:rsidR="00DE7A76" w:rsidRPr="005818DA" w:rsidRDefault="00DE7A76" w:rsidP="00DE7A76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DE7A76" w:rsidRPr="00874A4A" w:rsidRDefault="00DE7A76" w:rsidP="00874A4A">
            <w:pPr>
              <w:tabs>
                <w:tab w:val="clear" w:pos="907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74A4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3,530</w:t>
            </w:r>
          </w:p>
        </w:tc>
      </w:tr>
    </w:tbl>
    <w:p w:rsidR="004C692C" w:rsidRDefault="004C692C" w:rsidP="004C692C">
      <w:pPr>
        <w:rPr>
          <w:rFonts w:ascii="Angsana New" w:hAnsi="Angsana New"/>
          <w:sz w:val="30"/>
          <w:szCs w:val="30"/>
        </w:rPr>
      </w:pPr>
    </w:p>
    <w:p w:rsidR="006A4AE6" w:rsidRDefault="006A4AE6" w:rsidP="004C692C">
      <w:pPr>
        <w:rPr>
          <w:rFonts w:ascii="Angsana New" w:hAnsi="Angsana New"/>
          <w:sz w:val="30"/>
          <w:szCs w:val="30"/>
        </w:rPr>
      </w:pPr>
    </w:p>
    <w:p w:rsidR="006A4AE6" w:rsidRDefault="006A4AE6" w:rsidP="004C692C">
      <w:pPr>
        <w:rPr>
          <w:rFonts w:ascii="Angsana New" w:hAnsi="Angsana New"/>
          <w:sz w:val="30"/>
          <w:szCs w:val="30"/>
        </w:rPr>
      </w:pPr>
    </w:p>
    <w:p w:rsidR="006A4AE6" w:rsidRDefault="006A4AE6" w:rsidP="004C692C">
      <w:pPr>
        <w:rPr>
          <w:rFonts w:ascii="Angsana New" w:hAnsi="Angsana New"/>
          <w:sz w:val="30"/>
          <w:szCs w:val="30"/>
        </w:rPr>
      </w:pPr>
    </w:p>
    <w:p w:rsidR="006A4AE6" w:rsidRPr="00F21962" w:rsidRDefault="006A4AE6" w:rsidP="004C692C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170"/>
      </w:tblGrid>
      <w:tr w:rsidR="004C692C" w:rsidRPr="00F21962" w:rsidTr="00341BAF">
        <w:tc>
          <w:tcPr>
            <w:tcW w:w="2095" w:type="pct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</w:rPr>
              <w:lastRenderedPageBreak/>
              <w:br w:type="page"/>
            </w:r>
            <w:r w:rsidRPr="00F21962">
              <w:rPr>
                <w:rFonts w:ascii="Angsana New" w:hAnsi="Angsana New"/>
              </w:rPr>
              <w:br w:type="page"/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81" w:type="pct"/>
            <w:gridSpan w:val="3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1BAF" w:rsidRPr="00F21962" w:rsidTr="00341BAF">
        <w:tc>
          <w:tcPr>
            <w:tcW w:w="2095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8742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8742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41BAF" w:rsidRPr="00F21962" w:rsidTr="00341BAF">
        <w:tc>
          <w:tcPr>
            <w:tcW w:w="2095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A1540" w:rsidRPr="00F21962" w:rsidTr="00C038E6">
        <w:tc>
          <w:tcPr>
            <w:tcW w:w="2095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05" w:type="pct"/>
            <w:gridSpan w:val="7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1BAF" w:rsidRPr="00F21962" w:rsidTr="00341BAF">
        <w:trPr>
          <w:trHeight w:val="389"/>
        </w:trPr>
        <w:tc>
          <w:tcPr>
            <w:tcW w:w="2095" w:type="pct"/>
            <w:vAlign w:val="bottom"/>
          </w:tcPr>
          <w:p w:rsidR="00AA1540" w:rsidRPr="00F21962" w:rsidRDefault="00AA1540" w:rsidP="00AA154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:rsidR="00AA1540" w:rsidRPr="00F21962" w:rsidRDefault="00AA1540" w:rsidP="00AA15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AA1540" w:rsidRPr="00F21962" w:rsidRDefault="00AA1540" w:rsidP="00AA1540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</w:tcPr>
          <w:p w:rsidR="00AA1540" w:rsidRPr="00F21962" w:rsidRDefault="00AA1540" w:rsidP="00AA15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AA1540" w:rsidRPr="00F21962" w:rsidRDefault="00AA1540" w:rsidP="00AA1540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A1540" w:rsidRPr="00F21962" w:rsidRDefault="00AA1540" w:rsidP="00AA1540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AA1540" w:rsidRPr="00F21962" w:rsidRDefault="00AA1540" w:rsidP="00AA1540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A1540" w:rsidRPr="00F21962" w:rsidRDefault="00AA1540" w:rsidP="00AA1540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1BAF" w:rsidRPr="00F21962" w:rsidTr="00341BAF">
        <w:tc>
          <w:tcPr>
            <w:tcW w:w="2095" w:type="pct"/>
            <w:vAlign w:val="bottom"/>
          </w:tcPr>
          <w:p w:rsidR="00971BEF" w:rsidRPr="00F21962" w:rsidRDefault="00971BEF" w:rsidP="00971B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อีสเทอร์น จำกัด</w:t>
            </w:r>
          </w:p>
        </w:tc>
        <w:tc>
          <w:tcPr>
            <w:tcW w:w="619" w:type="pct"/>
          </w:tcPr>
          <w:p w:rsidR="00971BEF" w:rsidRPr="00F21962" w:rsidRDefault="005F7F48" w:rsidP="005818DA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971BEF" w:rsidRPr="00F21962" w:rsidRDefault="00971BEF" w:rsidP="00971BEF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</w:tcPr>
          <w:p w:rsidR="00971BEF" w:rsidRPr="00F21962" w:rsidRDefault="00971BEF" w:rsidP="005818DA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971BEF" w:rsidRPr="00F21962" w:rsidRDefault="00971BEF" w:rsidP="00971BEF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971BEF" w:rsidRPr="00F21962" w:rsidRDefault="00E2714F" w:rsidP="005818D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971BEF" w:rsidRPr="00F21962" w:rsidRDefault="00971BEF" w:rsidP="00971BE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971BEF" w:rsidRPr="00F21962" w:rsidRDefault="00971BEF" w:rsidP="0058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</w:p>
        </w:tc>
      </w:tr>
      <w:tr w:rsidR="00341BAF" w:rsidRPr="00F21962" w:rsidTr="00341BAF">
        <w:tc>
          <w:tcPr>
            <w:tcW w:w="2095" w:type="pct"/>
          </w:tcPr>
          <w:p w:rsidR="00971BEF" w:rsidRPr="00F21962" w:rsidRDefault="00971BEF" w:rsidP="00971BEF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19" w:type="pct"/>
            <w:vAlign w:val="bottom"/>
          </w:tcPr>
          <w:p w:rsidR="00971BEF" w:rsidRPr="00F21962" w:rsidRDefault="00971BEF" w:rsidP="00971BEF">
            <w:pPr>
              <w:tabs>
                <w:tab w:val="left" w:pos="837"/>
              </w:tabs>
              <w:spacing w:line="240" w:lineRule="auto"/>
              <w:ind w:right="44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43" w:type="pct"/>
          </w:tcPr>
          <w:p w:rsidR="00971BEF" w:rsidRPr="00F21962" w:rsidRDefault="00971BEF" w:rsidP="00971BEF">
            <w:pPr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9" w:type="pct"/>
            <w:vAlign w:val="bottom"/>
          </w:tcPr>
          <w:p w:rsidR="00971BEF" w:rsidRPr="00F21962" w:rsidRDefault="00971BEF" w:rsidP="00971BEF">
            <w:pPr>
              <w:tabs>
                <w:tab w:val="left" w:pos="837"/>
              </w:tabs>
              <w:spacing w:line="240" w:lineRule="auto"/>
              <w:ind w:right="44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43" w:type="pct"/>
          </w:tcPr>
          <w:p w:rsidR="00971BEF" w:rsidRPr="00F21962" w:rsidRDefault="00971BEF" w:rsidP="00971BEF">
            <w:pPr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9" w:type="pct"/>
            <w:vAlign w:val="bottom"/>
          </w:tcPr>
          <w:p w:rsidR="00971BEF" w:rsidRPr="00F21962" w:rsidRDefault="00971BEF" w:rsidP="00971BEF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3" w:type="pct"/>
          </w:tcPr>
          <w:p w:rsidR="00971BEF" w:rsidRPr="00F21962" w:rsidRDefault="00971BEF" w:rsidP="00971BEF">
            <w:pPr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9" w:type="pct"/>
            <w:vAlign w:val="bottom"/>
          </w:tcPr>
          <w:p w:rsidR="00971BEF" w:rsidRPr="00F21962" w:rsidRDefault="00971BEF" w:rsidP="00971BEF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341BAF" w:rsidRPr="00F21962" w:rsidTr="00341BAF">
        <w:trPr>
          <w:trHeight w:val="344"/>
        </w:trPr>
        <w:tc>
          <w:tcPr>
            <w:tcW w:w="2095" w:type="pct"/>
          </w:tcPr>
          <w:p w:rsidR="00971BEF" w:rsidRPr="00F21962" w:rsidRDefault="00C95AAD" w:rsidP="00971BE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</w:t>
            </w:r>
            <w:r w:rsidR="00971BEF"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19" w:type="pct"/>
            <w:vAlign w:val="bottom"/>
          </w:tcPr>
          <w:p w:rsidR="00971BEF" w:rsidRPr="00F21962" w:rsidRDefault="00971BEF" w:rsidP="00971BEF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971BEF" w:rsidRPr="00F21962" w:rsidRDefault="00971BEF" w:rsidP="00971BEF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971BEF" w:rsidRPr="00F21962" w:rsidRDefault="00971BEF" w:rsidP="00971BEF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971BEF" w:rsidRPr="00F21962" w:rsidRDefault="00971BEF" w:rsidP="00971BEF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971BEF" w:rsidRPr="00F21962" w:rsidRDefault="00971BEF" w:rsidP="00971BEF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:rsidR="00971BEF" w:rsidRPr="00F21962" w:rsidRDefault="00971BEF" w:rsidP="00971BEF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971BEF" w:rsidRPr="00F21962" w:rsidRDefault="00971BEF" w:rsidP="00971BEF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20420" w:rsidRPr="00F21962" w:rsidTr="00B55A2A">
        <w:trPr>
          <w:trHeight w:val="344"/>
        </w:trPr>
        <w:tc>
          <w:tcPr>
            <w:tcW w:w="2095" w:type="pct"/>
          </w:tcPr>
          <w:p w:rsidR="00F20420" w:rsidRPr="00F21962" w:rsidRDefault="00F20420" w:rsidP="00F2042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(ท่าหลวง) จำกัด</w:t>
            </w:r>
          </w:p>
        </w:tc>
        <w:tc>
          <w:tcPr>
            <w:tcW w:w="619" w:type="pct"/>
          </w:tcPr>
          <w:p w:rsidR="00F20420" w:rsidRPr="00F20420" w:rsidRDefault="00E2714F" w:rsidP="00A65AF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</w:t>
            </w:r>
            <w:r w:rsidR="005818DA" w:rsidRPr="005818D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969</w:t>
            </w:r>
          </w:p>
        </w:tc>
        <w:tc>
          <w:tcPr>
            <w:tcW w:w="143" w:type="pct"/>
          </w:tcPr>
          <w:p w:rsidR="00F20420" w:rsidRPr="00F21962" w:rsidRDefault="00F20420" w:rsidP="00F20420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F20420" w:rsidRPr="00F21962" w:rsidRDefault="00F20420" w:rsidP="00F20420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11,547</w:t>
            </w:r>
          </w:p>
        </w:tc>
        <w:tc>
          <w:tcPr>
            <w:tcW w:w="143" w:type="pct"/>
          </w:tcPr>
          <w:p w:rsidR="00F20420" w:rsidRPr="00F21962" w:rsidRDefault="00F20420" w:rsidP="00F20420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F20420" w:rsidRPr="00F20420" w:rsidRDefault="00E2714F" w:rsidP="005818D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13,596</w:t>
            </w:r>
          </w:p>
        </w:tc>
        <w:tc>
          <w:tcPr>
            <w:tcW w:w="143" w:type="pct"/>
          </w:tcPr>
          <w:p w:rsidR="00F20420" w:rsidRPr="00F21962" w:rsidRDefault="00F20420" w:rsidP="00F20420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F20420" w:rsidRPr="00F21962" w:rsidRDefault="00F20420" w:rsidP="0058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9,202</w:t>
            </w:r>
          </w:p>
        </w:tc>
      </w:tr>
      <w:tr w:rsidR="00F20420" w:rsidRPr="00F21962" w:rsidTr="00B55A2A">
        <w:trPr>
          <w:trHeight w:val="344"/>
        </w:trPr>
        <w:tc>
          <w:tcPr>
            <w:tcW w:w="2095" w:type="pct"/>
          </w:tcPr>
          <w:p w:rsidR="00F20420" w:rsidRPr="00F21962" w:rsidRDefault="00F20420" w:rsidP="00F2042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โลจิสติกส์ แมเนจเม้นท์ จำกัด</w:t>
            </w:r>
          </w:p>
        </w:tc>
        <w:tc>
          <w:tcPr>
            <w:tcW w:w="619" w:type="pct"/>
          </w:tcPr>
          <w:p w:rsidR="00F20420" w:rsidRPr="00F20420" w:rsidRDefault="00E2714F" w:rsidP="00A65AF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5818D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320</w:t>
            </w:r>
          </w:p>
        </w:tc>
        <w:tc>
          <w:tcPr>
            <w:tcW w:w="143" w:type="pct"/>
          </w:tcPr>
          <w:p w:rsidR="00F20420" w:rsidRPr="00F21962" w:rsidRDefault="00F20420" w:rsidP="00F20420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F20420" w:rsidRPr="00F21962" w:rsidRDefault="00F20420" w:rsidP="00F20420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2,034</w:t>
            </w:r>
          </w:p>
        </w:tc>
        <w:tc>
          <w:tcPr>
            <w:tcW w:w="143" w:type="pct"/>
          </w:tcPr>
          <w:p w:rsidR="00F20420" w:rsidRPr="00F21962" w:rsidRDefault="00F20420" w:rsidP="00F20420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F20420" w:rsidRPr="00F20420" w:rsidRDefault="00E2714F" w:rsidP="005818D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1,490</w:t>
            </w:r>
          </w:p>
        </w:tc>
        <w:tc>
          <w:tcPr>
            <w:tcW w:w="143" w:type="pct"/>
          </w:tcPr>
          <w:p w:rsidR="00F20420" w:rsidRPr="00F21962" w:rsidRDefault="00F20420" w:rsidP="00F20420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F20420" w:rsidRPr="00F21962" w:rsidRDefault="00F20420" w:rsidP="0058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1,025</w:t>
            </w:r>
          </w:p>
        </w:tc>
      </w:tr>
      <w:tr w:rsidR="00F20420" w:rsidRPr="00F21962" w:rsidTr="00B55A2A">
        <w:trPr>
          <w:trHeight w:val="344"/>
        </w:trPr>
        <w:tc>
          <w:tcPr>
            <w:tcW w:w="2095" w:type="pct"/>
          </w:tcPr>
          <w:p w:rsidR="00F20420" w:rsidRPr="00F21962" w:rsidRDefault="00F20420" w:rsidP="00F2042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บริษัทผลิตภัณฑ์และวัตถุก่อสร้าง จำกัด</w:t>
            </w:r>
          </w:p>
        </w:tc>
        <w:tc>
          <w:tcPr>
            <w:tcW w:w="619" w:type="pct"/>
          </w:tcPr>
          <w:p w:rsidR="00F20420" w:rsidRPr="00F20420" w:rsidRDefault="00E2714F" w:rsidP="00A65AF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5818D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109</w:t>
            </w:r>
          </w:p>
        </w:tc>
        <w:tc>
          <w:tcPr>
            <w:tcW w:w="143" w:type="pct"/>
          </w:tcPr>
          <w:p w:rsidR="00F20420" w:rsidRPr="00F21962" w:rsidRDefault="00F20420" w:rsidP="00F20420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F20420" w:rsidRPr="00F21962" w:rsidRDefault="00F20420" w:rsidP="00F20420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1,336</w:t>
            </w:r>
          </w:p>
        </w:tc>
        <w:tc>
          <w:tcPr>
            <w:tcW w:w="143" w:type="pct"/>
          </w:tcPr>
          <w:p w:rsidR="00F20420" w:rsidRPr="00F21962" w:rsidRDefault="00F20420" w:rsidP="00F20420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F20420" w:rsidRPr="00F20420" w:rsidRDefault="00E2714F" w:rsidP="005818D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2,109</w:t>
            </w:r>
          </w:p>
        </w:tc>
        <w:tc>
          <w:tcPr>
            <w:tcW w:w="143" w:type="pct"/>
          </w:tcPr>
          <w:p w:rsidR="00F20420" w:rsidRPr="00F21962" w:rsidRDefault="00F20420" w:rsidP="00F20420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F20420" w:rsidRPr="00F21962" w:rsidRDefault="00F20420" w:rsidP="0058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1,336</w:t>
            </w:r>
          </w:p>
        </w:tc>
      </w:tr>
      <w:tr w:rsidR="00F20420" w:rsidRPr="00F21962" w:rsidTr="00B55A2A">
        <w:trPr>
          <w:trHeight w:val="344"/>
        </w:trPr>
        <w:tc>
          <w:tcPr>
            <w:tcW w:w="2095" w:type="pct"/>
          </w:tcPr>
          <w:p w:rsidR="00F20420" w:rsidRPr="00F21962" w:rsidRDefault="00F20420" w:rsidP="00F2042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เอสซีจี ซิเมนต์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619" w:type="pct"/>
          </w:tcPr>
          <w:p w:rsidR="00F20420" w:rsidRPr="00F20420" w:rsidRDefault="00E2714F" w:rsidP="00874A4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845</w:t>
            </w:r>
          </w:p>
        </w:tc>
        <w:tc>
          <w:tcPr>
            <w:tcW w:w="143" w:type="pct"/>
          </w:tcPr>
          <w:p w:rsidR="00F20420" w:rsidRPr="00F21962" w:rsidRDefault="00F20420" w:rsidP="00F20420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F20420" w:rsidRPr="00F21962" w:rsidRDefault="00F20420" w:rsidP="005818DA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F20420" w:rsidRPr="00F21962" w:rsidRDefault="00F20420" w:rsidP="00F2042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</w:tcPr>
          <w:p w:rsidR="00F20420" w:rsidRPr="00F20420" w:rsidRDefault="00E2714F" w:rsidP="00874A4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845</w:t>
            </w:r>
          </w:p>
        </w:tc>
        <w:tc>
          <w:tcPr>
            <w:tcW w:w="143" w:type="pct"/>
          </w:tcPr>
          <w:p w:rsidR="00F20420" w:rsidRPr="00F21962" w:rsidRDefault="00F20420" w:rsidP="00F20420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F20420" w:rsidRPr="00F21962" w:rsidRDefault="00F20420" w:rsidP="005818DA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0420" w:rsidRPr="00F21962" w:rsidTr="00B55A2A">
        <w:trPr>
          <w:trHeight w:val="344"/>
        </w:trPr>
        <w:tc>
          <w:tcPr>
            <w:tcW w:w="2095" w:type="pct"/>
          </w:tcPr>
          <w:p w:rsidR="00F20420" w:rsidRPr="00F21962" w:rsidRDefault="00F20420" w:rsidP="00F2042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(แก่งคอย) จำกัด</w:t>
            </w:r>
          </w:p>
        </w:tc>
        <w:tc>
          <w:tcPr>
            <w:tcW w:w="619" w:type="pct"/>
          </w:tcPr>
          <w:p w:rsidR="00F20420" w:rsidRPr="00F20420" w:rsidRDefault="00F20420" w:rsidP="00A65AFA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515D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F20420" w:rsidRPr="00F21962" w:rsidRDefault="00F20420" w:rsidP="00F20420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F20420" w:rsidRPr="00F21962" w:rsidRDefault="00F20420" w:rsidP="00874A4A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429</w:t>
            </w:r>
          </w:p>
        </w:tc>
        <w:tc>
          <w:tcPr>
            <w:tcW w:w="143" w:type="pct"/>
          </w:tcPr>
          <w:p w:rsidR="00F20420" w:rsidRPr="00F21962" w:rsidRDefault="00F20420" w:rsidP="00F20420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F20420" w:rsidRPr="00F20420" w:rsidRDefault="00F20420" w:rsidP="005818DA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1F55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F20420" w:rsidRPr="00F21962" w:rsidRDefault="00F20420" w:rsidP="00F20420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F20420" w:rsidRPr="00F21962" w:rsidRDefault="00F20420" w:rsidP="00C11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429</w:t>
            </w:r>
          </w:p>
        </w:tc>
      </w:tr>
      <w:tr w:rsidR="00DE7A76" w:rsidRPr="00F21962" w:rsidTr="00341BAF">
        <w:tc>
          <w:tcPr>
            <w:tcW w:w="2095" w:type="pct"/>
          </w:tcPr>
          <w:p w:rsidR="00DE7A76" w:rsidRPr="00F21962" w:rsidRDefault="00DE7A76" w:rsidP="00DE7A7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DE7A76" w:rsidRPr="00A65AFA" w:rsidRDefault="00E2714F" w:rsidP="00A65AF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5A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</w:t>
            </w:r>
            <w:r w:rsidRPr="00A65AFA">
              <w:rPr>
                <w:rFonts w:ascii="Angsana New" w:hAnsi="Angsana New"/>
                <w:b/>
                <w:bCs/>
                <w:sz w:val="30"/>
                <w:szCs w:val="30"/>
              </w:rPr>
              <w:t>,243</w:t>
            </w:r>
          </w:p>
        </w:tc>
        <w:tc>
          <w:tcPr>
            <w:tcW w:w="143" w:type="pct"/>
          </w:tcPr>
          <w:p w:rsidR="00DE7A76" w:rsidRPr="00A65AFA" w:rsidRDefault="00DE7A76" w:rsidP="00DE7A76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DE7A76" w:rsidRPr="00A65AFA" w:rsidRDefault="00DE7A76" w:rsidP="00DE7A76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5AF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15,346</w:t>
            </w:r>
          </w:p>
        </w:tc>
        <w:tc>
          <w:tcPr>
            <w:tcW w:w="143" w:type="pct"/>
          </w:tcPr>
          <w:p w:rsidR="00DE7A76" w:rsidRPr="00A65AFA" w:rsidRDefault="00DE7A76" w:rsidP="00DE7A76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DE7A76" w:rsidRPr="00A65AFA" w:rsidRDefault="00E2714F" w:rsidP="005818D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5AFA">
              <w:rPr>
                <w:rFonts w:ascii="Angsana New" w:hAnsi="Angsana New"/>
                <w:b/>
                <w:bCs/>
                <w:sz w:val="30"/>
                <w:szCs w:val="30"/>
              </w:rPr>
              <w:t>18,</w:t>
            </w:r>
            <w:r w:rsidRPr="00A65AF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  <w:t>042</w:t>
            </w:r>
          </w:p>
        </w:tc>
        <w:tc>
          <w:tcPr>
            <w:tcW w:w="143" w:type="pct"/>
          </w:tcPr>
          <w:p w:rsidR="00DE7A76" w:rsidRPr="00A65AFA" w:rsidRDefault="00DE7A76" w:rsidP="00DE7A76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DE7A76" w:rsidRPr="00A65AFA" w:rsidRDefault="00DE7A76" w:rsidP="00BD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5AF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12,030</w:t>
            </w:r>
          </w:p>
        </w:tc>
      </w:tr>
    </w:tbl>
    <w:p w:rsidR="004C692C" w:rsidRPr="001F7EF2" w:rsidRDefault="004C692C" w:rsidP="004C692C">
      <w:pPr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85"/>
        <w:gridCol w:w="1077"/>
        <w:gridCol w:w="19"/>
        <w:gridCol w:w="257"/>
        <w:gridCol w:w="6"/>
        <w:gridCol w:w="1087"/>
        <w:gridCol w:w="77"/>
        <w:gridCol w:w="197"/>
        <w:gridCol w:w="74"/>
        <w:gridCol w:w="1007"/>
        <w:gridCol w:w="163"/>
        <w:gridCol w:w="112"/>
        <w:gridCol w:w="159"/>
        <w:gridCol w:w="990"/>
        <w:gridCol w:w="180"/>
      </w:tblGrid>
      <w:tr w:rsidR="00C11648" w:rsidRPr="00F21962" w:rsidTr="00C11648">
        <w:tc>
          <w:tcPr>
            <w:tcW w:w="2096" w:type="pct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</w:rPr>
              <w:br w:type="page"/>
            </w:r>
            <w:r w:rsidRPr="00F21962">
              <w:rPr>
                <w:rFonts w:ascii="Angsana New" w:hAnsi="Angsana New"/>
              </w:rPr>
              <w:br w:type="page"/>
            </w:r>
            <w:r w:rsidRPr="00F21962">
              <w:rPr>
                <w:rFonts w:ascii="Angsana New" w:hAnsi="Angsana New"/>
                <w:cs/>
              </w:rPr>
              <w:br w:type="page"/>
            </w:r>
            <w:r w:rsidRPr="00F21962">
              <w:rPr>
                <w:rFonts w:ascii="Angsana New" w:hAnsi="Angsana New"/>
                <w:cs/>
              </w:rPr>
              <w:br w:type="page"/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80" w:type="pct"/>
            <w:gridSpan w:val="7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6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1648" w:rsidRPr="00F21962" w:rsidTr="00C11648">
        <w:tc>
          <w:tcPr>
            <w:tcW w:w="2096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8742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gridSpan w:val="2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  <w:gridSpan w:val="2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8742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  <w:gridSpan w:val="2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11648" w:rsidRPr="00F21962" w:rsidTr="00C11648">
        <w:tc>
          <w:tcPr>
            <w:tcW w:w="2096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gridSpan w:val="2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  <w:gridSpan w:val="2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  <w:gridSpan w:val="2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F2E0C" w:rsidRPr="00F21962" w:rsidTr="00C11648">
        <w:tc>
          <w:tcPr>
            <w:tcW w:w="2096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04" w:type="pct"/>
            <w:gridSpan w:val="15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1648" w:rsidRPr="00F21962" w:rsidTr="00C11648">
        <w:tc>
          <w:tcPr>
            <w:tcW w:w="2096" w:type="pct"/>
          </w:tcPr>
          <w:p w:rsidR="00160C80" w:rsidRPr="00F21962" w:rsidRDefault="00160C80" w:rsidP="00160C8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5" w:type="pct"/>
            <w:gridSpan w:val="2"/>
            <w:vAlign w:val="bottom"/>
          </w:tcPr>
          <w:p w:rsidR="00160C80" w:rsidRPr="00F21962" w:rsidRDefault="00160C80" w:rsidP="00160C8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160C80" w:rsidRPr="00F21962" w:rsidRDefault="00160C80" w:rsidP="00160C80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3"/>
            <w:vAlign w:val="bottom"/>
          </w:tcPr>
          <w:p w:rsidR="00160C80" w:rsidRPr="00F21962" w:rsidRDefault="00160C80" w:rsidP="00160C8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160C80" w:rsidRPr="00F21962" w:rsidRDefault="00160C80" w:rsidP="00160C8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vAlign w:val="bottom"/>
          </w:tcPr>
          <w:p w:rsidR="00160C80" w:rsidRPr="00F21962" w:rsidRDefault="00160C80" w:rsidP="00160C80">
            <w:pPr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160C80" w:rsidRPr="00F21962" w:rsidRDefault="00160C80" w:rsidP="00160C8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vAlign w:val="bottom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11648" w:rsidRPr="00F21962" w:rsidTr="00C11648">
        <w:tc>
          <w:tcPr>
            <w:tcW w:w="2096" w:type="pct"/>
          </w:tcPr>
          <w:p w:rsidR="00160C80" w:rsidRPr="00F21962" w:rsidRDefault="00160C80" w:rsidP="00160C8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จำกัด (มหาชน)</w:t>
            </w:r>
          </w:p>
        </w:tc>
        <w:tc>
          <w:tcPr>
            <w:tcW w:w="615" w:type="pct"/>
            <w:gridSpan w:val="2"/>
            <w:vAlign w:val="bottom"/>
          </w:tcPr>
          <w:p w:rsidR="00160C80" w:rsidRPr="00F21962" w:rsidRDefault="00065DF1" w:rsidP="00A65AF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4,235</w:t>
            </w:r>
          </w:p>
        </w:tc>
        <w:tc>
          <w:tcPr>
            <w:tcW w:w="146" w:type="pct"/>
            <w:gridSpan w:val="2"/>
          </w:tcPr>
          <w:p w:rsidR="00160C80" w:rsidRPr="00F21962" w:rsidRDefault="00160C80" w:rsidP="00160C80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3"/>
            <w:vAlign w:val="bottom"/>
          </w:tcPr>
          <w:p w:rsidR="00160C80" w:rsidRPr="00F21962" w:rsidRDefault="00160C80" w:rsidP="00A65AFA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2,929</w:t>
            </w:r>
          </w:p>
        </w:tc>
        <w:tc>
          <w:tcPr>
            <w:tcW w:w="143" w:type="pct"/>
            <w:gridSpan w:val="2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vAlign w:val="bottom"/>
          </w:tcPr>
          <w:p w:rsidR="00160C80" w:rsidRPr="00F21962" w:rsidRDefault="00065DF1" w:rsidP="00A65AF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3,689</w:t>
            </w:r>
          </w:p>
        </w:tc>
        <w:tc>
          <w:tcPr>
            <w:tcW w:w="143" w:type="pct"/>
            <w:gridSpan w:val="2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vAlign w:val="bottom"/>
          </w:tcPr>
          <w:p w:rsidR="00160C80" w:rsidRPr="00F21962" w:rsidRDefault="00160C80" w:rsidP="00A6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2,801</w:t>
            </w:r>
          </w:p>
        </w:tc>
      </w:tr>
      <w:tr w:rsidR="00C11648" w:rsidRPr="00F21962" w:rsidTr="00C11648">
        <w:tc>
          <w:tcPr>
            <w:tcW w:w="2096" w:type="pct"/>
          </w:tcPr>
          <w:p w:rsidR="00160C80" w:rsidRPr="00F21962" w:rsidRDefault="00160C80" w:rsidP="00160C8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ผลิตภัณฑ์ก่อสร้าง จำกัด</w:t>
            </w:r>
          </w:p>
        </w:tc>
        <w:tc>
          <w:tcPr>
            <w:tcW w:w="615" w:type="pct"/>
            <w:gridSpan w:val="2"/>
            <w:vAlign w:val="bottom"/>
          </w:tcPr>
          <w:p w:rsidR="00160C80" w:rsidRPr="00F21962" w:rsidRDefault="00160C80" w:rsidP="00A65AF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:rsidR="00160C80" w:rsidRPr="00F21962" w:rsidRDefault="00160C80" w:rsidP="00160C80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3"/>
            <w:vAlign w:val="bottom"/>
          </w:tcPr>
          <w:p w:rsidR="00160C80" w:rsidRPr="00F21962" w:rsidRDefault="00160C80" w:rsidP="00160C80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43" w:type="pct"/>
            <w:gridSpan w:val="2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vAlign w:val="bottom"/>
          </w:tcPr>
          <w:p w:rsidR="00160C80" w:rsidRPr="00F21962" w:rsidRDefault="00160C80" w:rsidP="00A65AF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vAlign w:val="bottom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</w:p>
        </w:tc>
      </w:tr>
      <w:tr w:rsidR="00C11648" w:rsidRPr="006A4AE6" w:rsidTr="00C11648">
        <w:tc>
          <w:tcPr>
            <w:tcW w:w="2096" w:type="pct"/>
          </w:tcPr>
          <w:p w:rsidR="00160C80" w:rsidRPr="006A4AE6" w:rsidRDefault="00160C80" w:rsidP="006A4AE6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15" w:type="pct"/>
            <w:gridSpan w:val="2"/>
            <w:vAlign w:val="bottom"/>
          </w:tcPr>
          <w:p w:rsidR="00160C80" w:rsidRPr="006A4AE6" w:rsidRDefault="00160C80" w:rsidP="006A4AE6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46" w:type="pct"/>
            <w:gridSpan w:val="2"/>
          </w:tcPr>
          <w:p w:rsidR="00160C80" w:rsidRPr="006A4AE6" w:rsidRDefault="00160C80" w:rsidP="006A4AE6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619" w:type="pct"/>
            <w:gridSpan w:val="3"/>
            <w:vAlign w:val="bottom"/>
          </w:tcPr>
          <w:p w:rsidR="00160C80" w:rsidRPr="006A4AE6" w:rsidRDefault="00160C80" w:rsidP="006A4AE6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:rsidR="00160C80" w:rsidRPr="006A4AE6" w:rsidRDefault="00160C80" w:rsidP="006A4AE6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vAlign w:val="bottom"/>
          </w:tcPr>
          <w:p w:rsidR="00160C80" w:rsidRPr="006A4AE6" w:rsidRDefault="00160C80" w:rsidP="006A4AE6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:rsidR="00160C80" w:rsidRPr="006A4AE6" w:rsidRDefault="00160C80" w:rsidP="006A4AE6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vAlign w:val="bottom"/>
          </w:tcPr>
          <w:p w:rsidR="00160C80" w:rsidRPr="006A4AE6" w:rsidRDefault="00160C80" w:rsidP="006A4AE6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</w:tr>
      <w:tr w:rsidR="00C11648" w:rsidRPr="00F21962" w:rsidTr="00C11648">
        <w:tc>
          <w:tcPr>
            <w:tcW w:w="2096" w:type="pct"/>
          </w:tcPr>
          <w:p w:rsidR="00160C80" w:rsidRPr="00F21962" w:rsidRDefault="00C95AAD" w:rsidP="00160C8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</w:t>
            </w:r>
            <w:r w:rsidR="00160C80"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="00160C80"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15" w:type="pct"/>
            <w:gridSpan w:val="2"/>
            <w:vAlign w:val="bottom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160C80" w:rsidRPr="00F21962" w:rsidRDefault="00160C80" w:rsidP="00160C80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3"/>
            <w:vAlign w:val="bottom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vAlign w:val="bottom"/>
          </w:tcPr>
          <w:p w:rsidR="00160C80" w:rsidRPr="00F21962" w:rsidRDefault="00160C80" w:rsidP="00160C80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vAlign w:val="bottom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11648" w:rsidRPr="00F21962" w:rsidTr="00C11648">
        <w:tc>
          <w:tcPr>
            <w:tcW w:w="2096" w:type="pct"/>
          </w:tcPr>
          <w:p w:rsidR="002C65F4" w:rsidRPr="00F21962" w:rsidRDefault="002C65F4" w:rsidP="002C65F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ซิเมนต์</w:t>
            </w: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615" w:type="pct"/>
            <w:gridSpan w:val="2"/>
            <w:vAlign w:val="bottom"/>
          </w:tcPr>
          <w:p w:rsidR="002C65F4" w:rsidRPr="00F21962" w:rsidRDefault="00065DF1" w:rsidP="00A65AF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2,100</w:t>
            </w:r>
          </w:p>
        </w:tc>
        <w:tc>
          <w:tcPr>
            <w:tcW w:w="146" w:type="pct"/>
            <w:gridSpan w:val="2"/>
          </w:tcPr>
          <w:p w:rsidR="002C65F4" w:rsidRPr="00F21962" w:rsidRDefault="002C65F4" w:rsidP="002C65F4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3"/>
            <w:vAlign w:val="bottom"/>
          </w:tcPr>
          <w:p w:rsidR="002C65F4" w:rsidRPr="00F21962" w:rsidRDefault="002C65F4" w:rsidP="002C65F4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3,497</w:t>
            </w:r>
          </w:p>
        </w:tc>
        <w:tc>
          <w:tcPr>
            <w:tcW w:w="143" w:type="pct"/>
            <w:gridSpan w:val="2"/>
          </w:tcPr>
          <w:p w:rsidR="002C65F4" w:rsidRPr="00F21962" w:rsidRDefault="002C65F4" w:rsidP="002C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2C65F4" w:rsidRPr="00A707F8" w:rsidRDefault="00065DF1" w:rsidP="00A65AF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2,100</w:t>
            </w:r>
          </w:p>
        </w:tc>
        <w:tc>
          <w:tcPr>
            <w:tcW w:w="143" w:type="pct"/>
            <w:gridSpan w:val="2"/>
          </w:tcPr>
          <w:p w:rsidR="002C65F4" w:rsidRPr="00F21962" w:rsidRDefault="002C65F4" w:rsidP="002C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vAlign w:val="bottom"/>
          </w:tcPr>
          <w:p w:rsidR="002C65F4" w:rsidRPr="00F21962" w:rsidRDefault="002C65F4" w:rsidP="002C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3,432</w:t>
            </w:r>
          </w:p>
        </w:tc>
      </w:tr>
      <w:tr w:rsidR="00C11648" w:rsidRPr="00F21962" w:rsidTr="00C11648">
        <w:tc>
          <w:tcPr>
            <w:tcW w:w="2096" w:type="pct"/>
          </w:tcPr>
          <w:p w:rsidR="00317E8A" w:rsidRPr="00F21962" w:rsidRDefault="00317E8A" w:rsidP="00317E8A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เซรามิกส์ จำกัด (มหาชน)</w:t>
            </w:r>
          </w:p>
        </w:tc>
        <w:tc>
          <w:tcPr>
            <w:tcW w:w="615" w:type="pct"/>
            <w:gridSpan w:val="2"/>
            <w:vAlign w:val="bottom"/>
          </w:tcPr>
          <w:p w:rsidR="00317E8A" w:rsidRPr="00F21962" w:rsidRDefault="00317E8A" w:rsidP="00317E8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220</w:t>
            </w:r>
          </w:p>
        </w:tc>
        <w:tc>
          <w:tcPr>
            <w:tcW w:w="146" w:type="pct"/>
            <w:gridSpan w:val="2"/>
          </w:tcPr>
          <w:p w:rsidR="00317E8A" w:rsidRPr="00F21962" w:rsidRDefault="00317E8A" w:rsidP="00317E8A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3"/>
            <w:vAlign w:val="bottom"/>
          </w:tcPr>
          <w:p w:rsidR="00317E8A" w:rsidRPr="00F21962" w:rsidRDefault="00317E8A" w:rsidP="00317E8A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65</w:t>
            </w:r>
          </w:p>
        </w:tc>
        <w:tc>
          <w:tcPr>
            <w:tcW w:w="143" w:type="pct"/>
            <w:gridSpan w:val="2"/>
          </w:tcPr>
          <w:p w:rsidR="00317E8A" w:rsidRPr="00F21962" w:rsidRDefault="00317E8A" w:rsidP="00317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vAlign w:val="bottom"/>
          </w:tcPr>
          <w:p w:rsidR="00317E8A" w:rsidRPr="00F21962" w:rsidRDefault="00317E8A" w:rsidP="00317E8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220</w:t>
            </w:r>
          </w:p>
        </w:tc>
        <w:tc>
          <w:tcPr>
            <w:tcW w:w="143" w:type="pct"/>
            <w:gridSpan w:val="2"/>
          </w:tcPr>
          <w:p w:rsidR="00317E8A" w:rsidRPr="00F21962" w:rsidRDefault="00317E8A" w:rsidP="00317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vAlign w:val="bottom"/>
          </w:tcPr>
          <w:p w:rsidR="00317E8A" w:rsidRPr="00F21962" w:rsidRDefault="00317E8A" w:rsidP="00317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65</w:t>
            </w:r>
          </w:p>
        </w:tc>
      </w:tr>
      <w:tr w:rsidR="00C11648" w:rsidRPr="00F21962" w:rsidTr="00C11648">
        <w:tc>
          <w:tcPr>
            <w:tcW w:w="2096" w:type="pct"/>
          </w:tcPr>
          <w:p w:rsidR="00317E8A" w:rsidRPr="00F21962" w:rsidRDefault="00317E8A" w:rsidP="00317E8A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เอสซีจี เลิร์นนิ่ง เอ็กเซลเลนซ์ จำกัด</w:t>
            </w:r>
          </w:p>
        </w:tc>
        <w:tc>
          <w:tcPr>
            <w:tcW w:w="615" w:type="pct"/>
            <w:gridSpan w:val="2"/>
          </w:tcPr>
          <w:p w:rsidR="00317E8A" w:rsidRPr="00A707F8" w:rsidRDefault="00317E8A" w:rsidP="00317E8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199</w:t>
            </w:r>
          </w:p>
        </w:tc>
        <w:tc>
          <w:tcPr>
            <w:tcW w:w="146" w:type="pct"/>
            <w:gridSpan w:val="2"/>
          </w:tcPr>
          <w:p w:rsidR="00317E8A" w:rsidRPr="00F21962" w:rsidRDefault="00317E8A" w:rsidP="00317E8A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3"/>
            <w:vAlign w:val="bottom"/>
          </w:tcPr>
          <w:p w:rsidR="00317E8A" w:rsidRPr="00F21962" w:rsidRDefault="00317E8A" w:rsidP="00317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:rsidR="00317E8A" w:rsidRPr="00F21962" w:rsidRDefault="00317E8A" w:rsidP="00317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317E8A" w:rsidRPr="00A707F8" w:rsidRDefault="00317E8A" w:rsidP="00317E8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199</w:t>
            </w:r>
          </w:p>
        </w:tc>
        <w:tc>
          <w:tcPr>
            <w:tcW w:w="143" w:type="pct"/>
            <w:gridSpan w:val="2"/>
          </w:tcPr>
          <w:p w:rsidR="00317E8A" w:rsidRPr="00F21962" w:rsidRDefault="00317E8A" w:rsidP="00317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vAlign w:val="bottom"/>
          </w:tcPr>
          <w:p w:rsidR="00317E8A" w:rsidRPr="00F21962" w:rsidRDefault="00317E8A" w:rsidP="00317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1648" w:rsidRPr="00F21962" w:rsidTr="00C11648">
        <w:tc>
          <w:tcPr>
            <w:tcW w:w="2096" w:type="pct"/>
          </w:tcPr>
          <w:p w:rsidR="00317E8A" w:rsidRPr="00F21962" w:rsidRDefault="00317E8A" w:rsidP="00317E8A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บริษัทไอทีวัน จำกัด</w:t>
            </w:r>
          </w:p>
        </w:tc>
        <w:tc>
          <w:tcPr>
            <w:tcW w:w="615" w:type="pct"/>
            <w:gridSpan w:val="2"/>
          </w:tcPr>
          <w:p w:rsidR="00317E8A" w:rsidRPr="00A707F8" w:rsidRDefault="00317E8A" w:rsidP="00317E8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</w:t>
            </w:r>
          </w:p>
        </w:tc>
        <w:tc>
          <w:tcPr>
            <w:tcW w:w="146" w:type="pct"/>
            <w:gridSpan w:val="2"/>
          </w:tcPr>
          <w:p w:rsidR="00317E8A" w:rsidRPr="00F21962" w:rsidRDefault="00317E8A" w:rsidP="00317E8A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3"/>
            <w:vAlign w:val="bottom"/>
          </w:tcPr>
          <w:p w:rsidR="00317E8A" w:rsidRPr="00F21962" w:rsidRDefault="00317E8A" w:rsidP="00317E8A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134</w:t>
            </w:r>
          </w:p>
        </w:tc>
        <w:tc>
          <w:tcPr>
            <w:tcW w:w="143" w:type="pct"/>
            <w:gridSpan w:val="2"/>
          </w:tcPr>
          <w:p w:rsidR="00317E8A" w:rsidRPr="00F21962" w:rsidRDefault="00317E8A" w:rsidP="00317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317E8A" w:rsidRPr="00A707F8" w:rsidRDefault="00317E8A" w:rsidP="00317E8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143" w:type="pct"/>
            <w:gridSpan w:val="2"/>
          </w:tcPr>
          <w:p w:rsidR="00317E8A" w:rsidRPr="00F21962" w:rsidRDefault="00317E8A" w:rsidP="00317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vAlign w:val="bottom"/>
          </w:tcPr>
          <w:p w:rsidR="00317E8A" w:rsidRPr="00F21962" w:rsidRDefault="00317E8A" w:rsidP="00317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111</w:t>
            </w:r>
          </w:p>
        </w:tc>
      </w:tr>
      <w:tr w:rsidR="00C11648" w:rsidRPr="00F21962" w:rsidTr="00C11648">
        <w:tc>
          <w:tcPr>
            <w:tcW w:w="2096" w:type="pct"/>
          </w:tcPr>
          <w:p w:rsidR="00BE0907" w:rsidRPr="00F21962" w:rsidRDefault="00BE0907" w:rsidP="00BE090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อินเตอร์เนชั่นแนล</w:t>
            </w:r>
          </w:p>
          <w:p w:rsidR="00BE0907" w:rsidRPr="00F21962" w:rsidRDefault="00BE0907" w:rsidP="00BE090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คอร์ปอเรชั่น จำกัด</w:t>
            </w:r>
          </w:p>
        </w:tc>
        <w:tc>
          <w:tcPr>
            <w:tcW w:w="615" w:type="pct"/>
            <w:gridSpan w:val="2"/>
            <w:vAlign w:val="bottom"/>
          </w:tcPr>
          <w:p w:rsidR="00BE0907" w:rsidRPr="00F21962" w:rsidRDefault="00BE0907" w:rsidP="00BE090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:rsidR="00BE0907" w:rsidRPr="00F21962" w:rsidRDefault="00BE0907" w:rsidP="00BE090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3"/>
            <w:vAlign w:val="bottom"/>
          </w:tcPr>
          <w:p w:rsidR="00BE0907" w:rsidRPr="00F21962" w:rsidRDefault="00BE0907" w:rsidP="00BE0907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361</w:t>
            </w:r>
          </w:p>
        </w:tc>
        <w:tc>
          <w:tcPr>
            <w:tcW w:w="143" w:type="pct"/>
            <w:gridSpan w:val="2"/>
          </w:tcPr>
          <w:p w:rsidR="00BE0907" w:rsidRPr="00F21962" w:rsidRDefault="00BE0907" w:rsidP="00BE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vAlign w:val="bottom"/>
          </w:tcPr>
          <w:p w:rsidR="00BE0907" w:rsidRPr="00F21962" w:rsidRDefault="00BE0907" w:rsidP="00BE090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:rsidR="00BE0907" w:rsidRPr="00F21962" w:rsidRDefault="00BE0907" w:rsidP="00BE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92"/>
              </w:tabs>
              <w:spacing w:after="0"/>
              <w:ind w:left="-108" w:right="2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vAlign w:val="bottom"/>
          </w:tcPr>
          <w:p w:rsidR="00BE0907" w:rsidRPr="00F21962" w:rsidRDefault="00BE0907" w:rsidP="00BE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361</w:t>
            </w:r>
          </w:p>
        </w:tc>
      </w:tr>
      <w:tr w:rsidR="00C11648" w:rsidRPr="00F21962" w:rsidTr="00C11648">
        <w:tc>
          <w:tcPr>
            <w:tcW w:w="2096" w:type="pct"/>
          </w:tcPr>
          <w:p w:rsidR="00BE0907" w:rsidRPr="00F21962" w:rsidRDefault="00BE0907" w:rsidP="00BE090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แอคเค้าน์ติ้ง เซอร์วิสเซส จำกัด</w:t>
            </w:r>
          </w:p>
        </w:tc>
        <w:tc>
          <w:tcPr>
            <w:tcW w:w="615" w:type="pct"/>
            <w:gridSpan w:val="2"/>
          </w:tcPr>
          <w:p w:rsidR="00BE0907" w:rsidRPr="00A707F8" w:rsidRDefault="00BE0907" w:rsidP="00BE090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6B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:rsidR="00BE0907" w:rsidRPr="00F21962" w:rsidRDefault="00BE0907" w:rsidP="00BE0907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3"/>
            <w:vAlign w:val="bottom"/>
          </w:tcPr>
          <w:p w:rsidR="00BE0907" w:rsidRPr="00F21962" w:rsidRDefault="00BE0907" w:rsidP="00BE0907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</w:p>
        </w:tc>
        <w:tc>
          <w:tcPr>
            <w:tcW w:w="143" w:type="pct"/>
            <w:gridSpan w:val="2"/>
          </w:tcPr>
          <w:p w:rsidR="00BE0907" w:rsidRPr="00F21962" w:rsidRDefault="00BE0907" w:rsidP="00BE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BE0907" w:rsidRPr="00A707F8" w:rsidRDefault="00BE0907" w:rsidP="00BE090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17E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:rsidR="00BE0907" w:rsidRPr="00F21962" w:rsidRDefault="00BE0907" w:rsidP="00BE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vAlign w:val="bottom"/>
          </w:tcPr>
          <w:p w:rsidR="00BE0907" w:rsidRPr="00F21962" w:rsidRDefault="00BE0907" w:rsidP="00BE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</w:p>
        </w:tc>
      </w:tr>
      <w:tr w:rsidR="00C11648" w:rsidRPr="00F21962" w:rsidTr="00C11648">
        <w:tc>
          <w:tcPr>
            <w:tcW w:w="2096" w:type="pct"/>
          </w:tcPr>
          <w:p w:rsidR="00BE0907" w:rsidRPr="00F21962" w:rsidRDefault="00BE0907" w:rsidP="00BE090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บริษัทกฎหมายเอสซีจี จำกัด</w:t>
            </w:r>
          </w:p>
        </w:tc>
        <w:tc>
          <w:tcPr>
            <w:tcW w:w="615" w:type="pct"/>
            <w:gridSpan w:val="2"/>
          </w:tcPr>
          <w:p w:rsidR="00BE0907" w:rsidRPr="00A707F8" w:rsidRDefault="00BE0907" w:rsidP="00BE0907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6B9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:rsidR="00BE0907" w:rsidRPr="00F21962" w:rsidRDefault="00BE0907" w:rsidP="00BE090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3"/>
            <w:vAlign w:val="bottom"/>
          </w:tcPr>
          <w:p w:rsidR="00BE0907" w:rsidRPr="00F21962" w:rsidRDefault="00BE0907" w:rsidP="00BE0907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3" w:type="pct"/>
            <w:gridSpan w:val="2"/>
          </w:tcPr>
          <w:p w:rsidR="00BE0907" w:rsidRPr="00F21962" w:rsidRDefault="00BE0907" w:rsidP="00BE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BE0907" w:rsidRPr="00A707F8" w:rsidRDefault="00BE0907" w:rsidP="00BE090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17E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:rsidR="00BE0907" w:rsidRPr="00F21962" w:rsidRDefault="00BE0907" w:rsidP="00BE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vAlign w:val="bottom"/>
          </w:tcPr>
          <w:p w:rsidR="00BE0907" w:rsidRPr="00F21962" w:rsidRDefault="00BE0907" w:rsidP="00BE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C11648" w:rsidRPr="00F21962" w:rsidTr="00C11648">
        <w:tc>
          <w:tcPr>
            <w:tcW w:w="2096" w:type="pct"/>
          </w:tcPr>
          <w:p w:rsidR="00BE0907" w:rsidRPr="00F21962" w:rsidRDefault="00BE0907" w:rsidP="00BE090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0907" w:rsidRPr="00A65AFA" w:rsidRDefault="00BE0907" w:rsidP="00BE0907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5AF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6,826</w:t>
            </w:r>
          </w:p>
        </w:tc>
        <w:tc>
          <w:tcPr>
            <w:tcW w:w="146" w:type="pct"/>
            <w:gridSpan w:val="2"/>
          </w:tcPr>
          <w:p w:rsidR="00BE0907" w:rsidRPr="00A65AFA" w:rsidRDefault="00BE0907" w:rsidP="00BE0907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0907" w:rsidRPr="00A65AFA" w:rsidRDefault="00BE0907" w:rsidP="00BE0907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5AFA">
              <w:rPr>
                <w:rFonts w:ascii="Angsana New" w:hAnsi="Angsana New"/>
                <w:b/>
                <w:bCs/>
                <w:sz w:val="30"/>
                <w:szCs w:val="30"/>
              </w:rPr>
              <w:t>7,074</w:t>
            </w:r>
          </w:p>
        </w:tc>
        <w:tc>
          <w:tcPr>
            <w:tcW w:w="143" w:type="pct"/>
            <w:gridSpan w:val="2"/>
          </w:tcPr>
          <w:p w:rsidR="00BE0907" w:rsidRPr="00A65AFA" w:rsidRDefault="00BE0907" w:rsidP="00BE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0907" w:rsidRPr="00A65AFA" w:rsidRDefault="00BE0907" w:rsidP="00BE0907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5AF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6,278</w:t>
            </w:r>
          </w:p>
        </w:tc>
        <w:tc>
          <w:tcPr>
            <w:tcW w:w="143" w:type="pct"/>
            <w:gridSpan w:val="2"/>
          </w:tcPr>
          <w:p w:rsidR="00BE0907" w:rsidRPr="00A65AFA" w:rsidRDefault="00BE0907" w:rsidP="00BE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0907" w:rsidRPr="00A65AFA" w:rsidRDefault="00BE0907" w:rsidP="001F7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5AF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6,858</w:t>
            </w:r>
          </w:p>
        </w:tc>
      </w:tr>
      <w:tr w:rsidR="00C11648" w:rsidRPr="00F21962" w:rsidTr="00C11648">
        <w:trPr>
          <w:gridAfter w:val="1"/>
          <w:wAfter w:w="95" w:type="pct"/>
        </w:trPr>
        <w:tc>
          <w:tcPr>
            <w:tcW w:w="2141" w:type="pct"/>
            <w:gridSpan w:val="2"/>
          </w:tcPr>
          <w:p w:rsidR="00C11648" w:rsidRPr="00F21962" w:rsidRDefault="00C11648" w:rsidP="001C0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เงินกู้ยืมระยะสั้นจากกิจการที่เกี่ยวข้องกัน</w:t>
            </w:r>
          </w:p>
        </w:tc>
        <w:tc>
          <w:tcPr>
            <w:tcW w:w="1294" w:type="pct"/>
            <w:gridSpan w:val="5"/>
          </w:tcPr>
          <w:p w:rsidR="00C11648" w:rsidRPr="00F21962" w:rsidRDefault="00C11648" w:rsidP="001C0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:rsidR="00C11648" w:rsidRPr="00F21962" w:rsidRDefault="00C11648" w:rsidP="001C0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pct"/>
            <w:gridSpan w:val="6"/>
          </w:tcPr>
          <w:p w:rsidR="00C11648" w:rsidRPr="00F21962" w:rsidRDefault="00C11648" w:rsidP="001C0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1648" w:rsidRPr="00F21962" w:rsidTr="00C11648">
        <w:trPr>
          <w:gridAfter w:val="1"/>
          <w:wAfter w:w="95" w:type="pct"/>
        </w:trPr>
        <w:tc>
          <w:tcPr>
            <w:tcW w:w="2141" w:type="pct"/>
            <w:gridSpan w:val="2"/>
          </w:tcPr>
          <w:p w:rsidR="00C11648" w:rsidRPr="00F21962" w:rsidRDefault="00C11648" w:rsidP="00C11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  <w:gridSpan w:val="2"/>
          </w:tcPr>
          <w:p w:rsidR="00C11648" w:rsidRPr="00F21962" w:rsidRDefault="00C11648" w:rsidP="00C11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  <w:gridSpan w:val="2"/>
          </w:tcPr>
          <w:p w:rsidR="00C11648" w:rsidRPr="00F21962" w:rsidRDefault="00C11648" w:rsidP="00C11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C11648" w:rsidRPr="00F21962" w:rsidRDefault="00C11648" w:rsidP="00C11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  <w:gridSpan w:val="2"/>
          </w:tcPr>
          <w:p w:rsidR="00C11648" w:rsidRPr="00F21962" w:rsidRDefault="00C11648" w:rsidP="00C11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C11648" w:rsidRPr="00F21962" w:rsidRDefault="00C11648" w:rsidP="00C11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5" w:type="pct"/>
            <w:gridSpan w:val="2"/>
          </w:tcPr>
          <w:p w:rsidR="00C11648" w:rsidRPr="00F21962" w:rsidRDefault="00C11648" w:rsidP="00C11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:rsidR="00C11648" w:rsidRPr="00F21962" w:rsidRDefault="00C11648" w:rsidP="00C11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11648" w:rsidRPr="00F21962" w:rsidTr="00C11648">
        <w:trPr>
          <w:gridAfter w:val="1"/>
          <w:wAfter w:w="95" w:type="pct"/>
        </w:trPr>
        <w:tc>
          <w:tcPr>
            <w:tcW w:w="2141" w:type="pct"/>
            <w:gridSpan w:val="2"/>
          </w:tcPr>
          <w:p w:rsidR="00C11648" w:rsidRPr="00F21962" w:rsidRDefault="00C11648" w:rsidP="00C11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  <w:gridSpan w:val="2"/>
          </w:tcPr>
          <w:p w:rsidR="00C11648" w:rsidRPr="00F21962" w:rsidRDefault="00C11648" w:rsidP="00C11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" w:type="pct"/>
            <w:gridSpan w:val="2"/>
          </w:tcPr>
          <w:p w:rsidR="00C11648" w:rsidRPr="00F21962" w:rsidRDefault="00C11648" w:rsidP="00C11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C11648" w:rsidRPr="00F21962" w:rsidRDefault="00C11648" w:rsidP="00C11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  <w:gridSpan w:val="2"/>
          </w:tcPr>
          <w:p w:rsidR="00C11648" w:rsidRPr="00F21962" w:rsidRDefault="00C11648" w:rsidP="00C11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C11648" w:rsidRPr="00F21962" w:rsidRDefault="00C11648" w:rsidP="00C11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  <w:gridSpan w:val="2"/>
          </w:tcPr>
          <w:p w:rsidR="00C11648" w:rsidRPr="00F21962" w:rsidRDefault="00C11648" w:rsidP="00C11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:rsidR="00C11648" w:rsidRPr="00F21962" w:rsidRDefault="00C11648" w:rsidP="00C11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11648" w:rsidRPr="00F21962" w:rsidTr="00C11648">
        <w:trPr>
          <w:gridAfter w:val="1"/>
          <w:wAfter w:w="95" w:type="pct"/>
        </w:trPr>
        <w:tc>
          <w:tcPr>
            <w:tcW w:w="2141" w:type="pct"/>
            <w:gridSpan w:val="2"/>
          </w:tcPr>
          <w:p w:rsidR="00C11648" w:rsidRPr="00F21962" w:rsidRDefault="00C11648" w:rsidP="001C0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64" w:type="pct"/>
            <w:gridSpan w:val="13"/>
          </w:tcPr>
          <w:p w:rsidR="00C11648" w:rsidRPr="00F21962" w:rsidRDefault="00C11648" w:rsidP="001C0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1648" w:rsidRPr="00F21962" w:rsidTr="00C11648">
        <w:trPr>
          <w:gridAfter w:val="1"/>
          <w:wAfter w:w="95" w:type="pct"/>
        </w:trPr>
        <w:tc>
          <w:tcPr>
            <w:tcW w:w="2141" w:type="pct"/>
            <w:gridSpan w:val="2"/>
            <w:vAlign w:val="bottom"/>
          </w:tcPr>
          <w:p w:rsidR="00C11648" w:rsidRPr="00F21962" w:rsidRDefault="00C11648" w:rsidP="00C11648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gridSpan w:val="2"/>
            <w:vAlign w:val="bottom"/>
          </w:tcPr>
          <w:p w:rsidR="00C11648" w:rsidRPr="00F21962" w:rsidRDefault="00C11648" w:rsidP="00C11648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gridSpan w:val="2"/>
          </w:tcPr>
          <w:p w:rsidR="00C11648" w:rsidRPr="00F21962" w:rsidRDefault="00C11648" w:rsidP="00C11648">
            <w:pPr>
              <w:spacing w:line="240" w:lineRule="auto"/>
              <w:ind w:lef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:rsidR="00C11648" w:rsidRPr="00853491" w:rsidRDefault="00C11648" w:rsidP="00C11648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C11648" w:rsidRPr="00F21962" w:rsidRDefault="00C11648" w:rsidP="00C1164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vAlign w:val="bottom"/>
          </w:tcPr>
          <w:p w:rsidR="00C11648" w:rsidRPr="00616FF9" w:rsidRDefault="00C11648" w:rsidP="00C1164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C11648" w:rsidRPr="00F21962" w:rsidRDefault="00C11648" w:rsidP="00C1164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vAlign w:val="bottom"/>
          </w:tcPr>
          <w:p w:rsidR="00C11648" w:rsidRPr="00F21962" w:rsidRDefault="00C11648" w:rsidP="00C1164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11648" w:rsidRPr="008B16ED" w:rsidTr="00C11648">
        <w:trPr>
          <w:gridAfter w:val="1"/>
          <w:wAfter w:w="95" w:type="pct"/>
        </w:trPr>
        <w:tc>
          <w:tcPr>
            <w:tcW w:w="2141" w:type="pct"/>
            <w:gridSpan w:val="2"/>
            <w:vAlign w:val="bottom"/>
          </w:tcPr>
          <w:p w:rsidR="00C11648" w:rsidRPr="00F21962" w:rsidRDefault="00C11648" w:rsidP="00C116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อีสเทอร์น จำกัด</w:t>
            </w:r>
          </w:p>
        </w:tc>
        <w:tc>
          <w:tcPr>
            <w:tcW w:w="580" w:type="pct"/>
            <w:gridSpan w:val="2"/>
            <w:tcBorders>
              <w:bottom w:val="double" w:sz="4" w:space="0" w:color="auto"/>
            </w:tcBorders>
          </w:tcPr>
          <w:p w:rsidR="00C11648" w:rsidRPr="00874A4A" w:rsidRDefault="00C11648" w:rsidP="00C11648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74A4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9" w:type="pct"/>
            <w:gridSpan w:val="2"/>
          </w:tcPr>
          <w:p w:rsidR="00C11648" w:rsidRPr="00874A4A" w:rsidRDefault="00C11648" w:rsidP="00C11648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:rsidR="00C11648" w:rsidRPr="00874A4A" w:rsidRDefault="00C11648" w:rsidP="00C1164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4A4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C11648" w:rsidRPr="00874A4A" w:rsidRDefault="00C11648" w:rsidP="00C11648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bottom w:val="double" w:sz="4" w:space="0" w:color="auto"/>
            </w:tcBorders>
          </w:tcPr>
          <w:p w:rsidR="00C11648" w:rsidRPr="00874A4A" w:rsidRDefault="00C11648" w:rsidP="00C1164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74A4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60,</w:t>
            </w:r>
            <w:r w:rsidRPr="00874A4A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5" w:type="pct"/>
            <w:gridSpan w:val="2"/>
          </w:tcPr>
          <w:p w:rsidR="00C11648" w:rsidRPr="00874A4A" w:rsidRDefault="00C11648" w:rsidP="00C11648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bottom w:val="double" w:sz="4" w:space="0" w:color="auto"/>
            </w:tcBorders>
          </w:tcPr>
          <w:p w:rsidR="00C11648" w:rsidRPr="00874A4A" w:rsidRDefault="00C11648" w:rsidP="00691142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74A4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200,</w:t>
            </w:r>
            <w:r w:rsidRPr="00874A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:rsidR="00C11648" w:rsidRDefault="00C11648" w:rsidP="00C11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66"/>
        </w:tabs>
        <w:spacing w:line="240" w:lineRule="auto"/>
        <w:ind w:left="540" w:right="-117"/>
        <w:jc w:val="both"/>
        <w:rPr>
          <w:rFonts w:ascii="Angsana New" w:hAnsi="Angsana New"/>
          <w:spacing w:val="2"/>
          <w:sz w:val="30"/>
          <w:szCs w:val="30"/>
        </w:rPr>
      </w:pPr>
    </w:p>
    <w:p w:rsidR="00C11648" w:rsidRPr="00E759B2" w:rsidRDefault="00C11648" w:rsidP="00C11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66"/>
        </w:tabs>
        <w:spacing w:line="240" w:lineRule="auto"/>
        <w:ind w:left="540" w:right="-117"/>
        <w:jc w:val="both"/>
        <w:rPr>
          <w:rFonts w:ascii="Angsana New" w:hAnsi="Angsana New"/>
          <w:sz w:val="30"/>
          <w:szCs w:val="30"/>
        </w:rPr>
      </w:pPr>
      <w:r w:rsidRPr="00E759B2">
        <w:rPr>
          <w:rFonts w:ascii="Angsana New" w:hAnsi="Angsana New"/>
          <w:spacing w:val="2"/>
          <w:sz w:val="30"/>
          <w:szCs w:val="30"/>
          <w:cs/>
        </w:rPr>
        <w:t>รายการเคลื่อนไหวระหว่างงวด</w:t>
      </w:r>
      <w:r>
        <w:rPr>
          <w:rFonts w:ascii="Angsana New" w:hAnsi="Angsana New" w:hint="cs"/>
          <w:spacing w:val="2"/>
          <w:sz w:val="30"/>
          <w:szCs w:val="30"/>
          <w:cs/>
        </w:rPr>
        <w:t>เก้า</w:t>
      </w:r>
      <w:r w:rsidRPr="00E759B2">
        <w:rPr>
          <w:rFonts w:ascii="Angsana New" w:hAnsi="Angsana New"/>
          <w:spacing w:val="2"/>
          <w:sz w:val="30"/>
          <w:szCs w:val="30"/>
          <w:cs/>
        </w:rPr>
        <w:t xml:space="preserve">เดือนสิ้นสุดวันที่ </w:t>
      </w:r>
      <w:r w:rsidRPr="00E759B2">
        <w:rPr>
          <w:rFonts w:ascii="Angsana New" w:hAnsi="Angsana New"/>
          <w:spacing w:val="2"/>
          <w:sz w:val="30"/>
          <w:szCs w:val="30"/>
        </w:rPr>
        <w:t>30</w:t>
      </w:r>
      <w:r w:rsidRPr="00E759B2">
        <w:rPr>
          <w:rFonts w:ascii="Angsana New" w:hAnsi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กันยายน</w:t>
      </w:r>
      <w:r w:rsidRPr="00E759B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853491">
        <w:rPr>
          <w:rFonts w:ascii="Angsana New" w:hAnsi="Angsana New"/>
          <w:spacing w:val="4"/>
          <w:sz w:val="30"/>
          <w:szCs w:val="30"/>
          <w:cs/>
        </w:rPr>
        <w:t>สำหรับเงินกู้ยืมระยะสั้นจากกิจการที่</w:t>
      </w:r>
      <w:r w:rsidRPr="00853491">
        <w:rPr>
          <w:rFonts w:ascii="Angsana New" w:hAnsi="Angsana New"/>
          <w:spacing w:val="6"/>
          <w:sz w:val="30"/>
          <w:szCs w:val="30"/>
          <w:cs/>
        </w:rPr>
        <w:t>เกี่ยวข้องกัน</w:t>
      </w:r>
      <w:r w:rsidRPr="00853491">
        <w:rPr>
          <w:rFonts w:ascii="Angsana New" w:hAnsi="Angsana New"/>
          <w:sz w:val="30"/>
          <w:szCs w:val="30"/>
          <w:cs/>
        </w:rPr>
        <w:t xml:space="preserve">   </w:t>
      </w:r>
    </w:p>
    <w:p w:rsidR="00C11648" w:rsidRPr="00F21962" w:rsidRDefault="00C11648" w:rsidP="00C11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มีดังนี้</w:t>
      </w:r>
    </w:p>
    <w:p w:rsidR="00C11648" w:rsidRPr="00F21962" w:rsidRDefault="00C11648" w:rsidP="009E3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9"/>
        <w:gridCol w:w="1094"/>
        <w:gridCol w:w="263"/>
        <w:gridCol w:w="1086"/>
        <w:gridCol w:w="274"/>
        <w:gridCol w:w="1081"/>
        <w:gridCol w:w="274"/>
        <w:gridCol w:w="1159"/>
      </w:tblGrid>
      <w:tr w:rsidR="00EE482A" w:rsidRPr="00F21962" w:rsidTr="008B16ED">
        <w:tc>
          <w:tcPr>
            <w:tcW w:w="2178" w:type="pct"/>
          </w:tcPr>
          <w:p w:rsidR="00EE482A" w:rsidRPr="00F21962" w:rsidRDefault="00EE482A" w:rsidP="000E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8" w:type="pct"/>
            <w:gridSpan w:val="3"/>
          </w:tcPr>
          <w:p w:rsidR="00EE482A" w:rsidRPr="00F21962" w:rsidRDefault="00EE482A" w:rsidP="000E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EE482A" w:rsidRPr="00F21962" w:rsidRDefault="00EE482A" w:rsidP="000E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:rsidR="00EE482A" w:rsidRPr="00F21962" w:rsidRDefault="00EE482A" w:rsidP="000E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5802" w:rsidRPr="00F21962" w:rsidTr="008B16ED">
        <w:tc>
          <w:tcPr>
            <w:tcW w:w="2178" w:type="pct"/>
          </w:tcPr>
          <w:p w:rsidR="00245802" w:rsidRPr="00F21962" w:rsidRDefault="00245802" w:rsidP="00245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:rsidR="00245802" w:rsidRPr="00F21962" w:rsidRDefault="00245802" w:rsidP="00245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54469D" w:rsidRPr="00F219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:rsidR="00245802" w:rsidRPr="00F21962" w:rsidRDefault="00245802" w:rsidP="00245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245802" w:rsidRPr="00F21962" w:rsidRDefault="00245802" w:rsidP="00245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54469D" w:rsidRPr="00F2196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:rsidR="00245802" w:rsidRPr="00F21962" w:rsidRDefault="00245802" w:rsidP="00245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245802" w:rsidRPr="00F21962" w:rsidRDefault="00245802" w:rsidP="00245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54469D" w:rsidRPr="00F219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245802" w:rsidRPr="00F21962" w:rsidRDefault="00245802" w:rsidP="00245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245802" w:rsidRPr="00F21962" w:rsidRDefault="00245802" w:rsidP="00245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54469D" w:rsidRPr="00F2196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E482A" w:rsidRPr="00F21962" w:rsidTr="008B16ED">
        <w:tc>
          <w:tcPr>
            <w:tcW w:w="2178" w:type="pct"/>
          </w:tcPr>
          <w:p w:rsidR="00EE482A" w:rsidRPr="00F21962" w:rsidRDefault="00EE482A" w:rsidP="00EE4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22" w:type="pct"/>
            <w:gridSpan w:val="7"/>
          </w:tcPr>
          <w:p w:rsidR="00EE482A" w:rsidRPr="00F21962" w:rsidRDefault="00EE482A" w:rsidP="00EE4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469D" w:rsidRPr="00F21962" w:rsidTr="008B16ED">
        <w:tc>
          <w:tcPr>
            <w:tcW w:w="2178" w:type="pct"/>
          </w:tcPr>
          <w:p w:rsidR="0054469D" w:rsidRPr="00F21962" w:rsidRDefault="0054469D" w:rsidP="0054469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21962">
              <w:rPr>
                <w:rFonts w:ascii="Angsana New" w:hAnsi="Angsana New"/>
                <w:sz w:val="30"/>
                <w:szCs w:val="30"/>
              </w:rPr>
              <w:t>1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90" w:type="pct"/>
            <w:vAlign w:val="bottom"/>
          </w:tcPr>
          <w:p w:rsidR="0054469D" w:rsidRPr="00F21962" w:rsidRDefault="001F28EC" w:rsidP="00853491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54469D" w:rsidRPr="00F21962" w:rsidRDefault="0054469D" w:rsidP="0054469D">
            <w:pPr>
              <w:spacing w:line="240" w:lineRule="auto"/>
              <w:ind w:lef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54469D" w:rsidRPr="00F21962" w:rsidRDefault="0054469D" w:rsidP="00853491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54469D" w:rsidRPr="00F21962" w:rsidRDefault="0054469D" w:rsidP="005446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="0054469D" w:rsidRPr="00616FF9" w:rsidRDefault="00BC37F4" w:rsidP="00E33F9C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48" w:type="pct"/>
          </w:tcPr>
          <w:p w:rsidR="0054469D" w:rsidRPr="00F21962" w:rsidRDefault="0054469D" w:rsidP="005446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:rsidR="0054469D" w:rsidRPr="00F21962" w:rsidRDefault="0054469D" w:rsidP="008B16ED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</w:tr>
      <w:tr w:rsidR="0054469D" w:rsidRPr="00F21962" w:rsidTr="008B16ED">
        <w:tc>
          <w:tcPr>
            <w:tcW w:w="2178" w:type="pct"/>
          </w:tcPr>
          <w:p w:rsidR="0054469D" w:rsidRPr="00F21962" w:rsidRDefault="0054469D" w:rsidP="0054469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:rsidR="0054469D" w:rsidRPr="00F21962" w:rsidRDefault="001F28EC" w:rsidP="00E33F9C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54469D" w:rsidRPr="00F21962" w:rsidRDefault="0054469D" w:rsidP="0054469D">
            <w:pPr>
              <w:spacing w:line="240" w:lineRule="auto"/>
              <w:ind w:lef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:rsidR="0054469D" w:rsidRPr="00853491" w:rsidRDefault="0054469D" w:rsidP="0085349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 w:rsidRPr="0085349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54469D" w:rsidRPr="00F21962" w:rsidRDefault="0054469D" w:rsidP="005446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:rsidR="0054469D" w:rsidRPr="00616FF9" w:rsidRDefault="00BC37F4" w:rsidP="008B16E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(140,000)</w:t>
            </w:r>
          </w:p>
        </w:tc>
        <w:tc>
          <w:tcPr>
            <w:tcW w:w="148" w:type="pct"/>
          </w:tcPr>
          <w:p w:rsidR="0054469D" w:rsidRPr="00F21962" w:rsidRDefault="0054469D" w:rsidP="005446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:rsidR="0054469D" w:rsidRPr="00F21962" w:rsidRDefault="0054469D" w:rsidP="0010150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C37F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F21962">
              <w:rPr>
                <w:rFonts w:ascii="Angsana New" w:hAnsi="Angsana New"/>
                <w:sz w:val="30"/>
                <w:szCs w:val="30"/>
                <w:lang w:val="en-US"/>
              </w:rPr>
              <w:t>0,000)</w:t>
            </w:r>
          </w:p>
        </w:tc>
      </w:tr>
      <w:tr w:rsidR="0054469D" w:rsidRPr="008B16ED" w:rsidTr="008B16ED">
        <w:tc>
          <w:tcPr>
            <w:tcW w:w="2178" w:type="pct"/>
          </w:tcPr>
          <w:p w:rsidR="0054469D" w:rsidRPr="00F21962" w:rsidRDefault="0054469D" w:rsidP="0054469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616F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469D" w:rsidRPr="00853491" w:rsidRDefault="001F28EC" w:rsidP="0054469D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349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54469D" w:rsidRPr="00853491" w:rsidRDefault="0054469D" w:rsidP="0054469D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469D" w:rsidRPr="00853491" w:rsidRDefault="0054469D" w:rsidP="0085349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349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54469D" w:rsidRPr="008B16ED" w:rsidRDefault="0054469D" w:rsidP="0054469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469D" w:rsidRPr="008B16ED" w:rsidRDefault="00BC37F4" w:rsidP="008B16E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6ED">
              <w:rPr>
                <w:rFonts w:ascii="Angsana New" w:hAnsi="Angsana New"/>
                <w:b/>
                <w:bCs/>
                <w:sz w:val="30"/>
                <w:szCs w:val="30"/>
              </w:rPr>
              <w:t>60,000</w:t>
            </w:r>
          </w:p>
        </w:tc>
        <w:tc>
          <w:tcPr>
            <w:tcW w:w="148" w:type="pct"/>
          </w:tcPr>
          <w:p w:rsidR="0054469D" w:rsidRPr="008B16ED" w:rsidRDefault="0054469D" w:rsidP="0054469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469D" w:rsidRPr="008B16ED" w:rsidRDefault="0054469D" w:rsidP="0010150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6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BC37F4" w:rsidRPr="008B16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8B16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0,000</w:t>
            </w:r>
          </w:p>
        </w:tc>
      </w:tr>
    </w:tbl>
    <w:p w:rsidR="00C04D30" w:rsidRPr="00F21962" w:rsidRDefault="00C04D30" w:rsidP="00EE482A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277" w:type="dxa"/>
        <w:tblInd w:w="551" w:type="dxa"/>
        <w:tblLayout w:type="fixed"/>
        <w:tblLook w:val="0000" w:firstRow="0" w:lastRow="0" w:firstColumn="0" w:lastColumn="0" w:noHBand="0" w:noVBand="0"/>
      </w:tblPr>
      <w:tblGrid>
        <w:gridCol w:w="4056"/>
        <w:gridCol w:w="1082"/>
        <w:gridCol w:w="271"/>
        <w:gridCol w:w="1084"/>
        <w:gridCol w:w="265"/>
        <w:gridCol w:w="1087"/>
        <w:gridCol w:w="263"/>
        <w:gridCol w:w="1169"/>
      </w:tblGrid>
      <w:tr w:rsidR="00EE482A" w:rsidRPr="00F21962" w:rsidTr="008B16ED">
        <w:tc>
          <w:tcPr>
            <w:tcW w:w="2186" w:type="pct"/>
          </w:tcPr>
          <w:p w:rsidR="00EE482A" w:rsidRPr="00F21962" w:rsidRDefault="00EE482A" w:rsidP="00595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7" w:hanging="23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br w:type="page"/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ค่าตอบแทน</w:t>
            </w:r>
            <w:r w:rsidR="001B05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คณะกรรมการบริษัท</w:t>
            </w:r>
            <w:r w:rsidR="005956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</w:p>
        </w:tc>
        <w:tc>
          <w:tcPr>
            <w:tcW w:w="1313" w:type="pct"/>
            <w:gridSpan w:val="3"/>
          </w:tcPr>
          <w:p w:rsidR="00EE482A" w:rsidRPr="00F21962" w:rsidRDefault="00EE482A" w:rsidP="000E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EE482A" w:rsidRPr="00F21962" w:rsidRDefault="00EE482A" w:rsidP="000E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:rsidR="00EE482A" w:rsidRPr="00F21962" w:rsidRDefault="00EE482A" w:rsidP="000E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469D" w:rsidRPr="00F21962" w:rsidTr="008B16ED">
        <w:tc>
          <w:tcPr>
            <w:tcW w:w="2186" w:type="pct"/>
          </w:tcPr>
          <w:p w:rsidR="0054469D" w:rsidRPr="00F21962" w:rsidRDefault="00051D39" w:rsidP="00051D3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051D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3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4469D" w:rsidRPr="00F21962" w:rsidTr="008B16ED">
        <w:tc>
          <w:tcPr>
            <w:tcW w:w="2186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4" w:type="pct"/>
            <w:gridSpan w:val="7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469D" w:rsidRPr="00F21962" w:rsidTr="008B16ED">
        <w:tc>
          <w:tcPr>
            <w:tcW w:w="2186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B5F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583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2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B5F8B" w:rsidRPr="00F21962" w:rsidTr="008B16ED">
        <w:tc>
          <w:tcPr>
            <w:tcW w:w="2186" w:type="pct"/>
          </w:tcPr>
          <w:p w:rsidR="002B5F8B" w:rsidRPr="00F21962" w:rsidRDefault="002B5F8B" w:rsidP="002B5F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3" w:type="pct"/>
            <w:vAlign w:val="bottom"/>
          </w:tcPr>
          <w:p w:rsidR="002B5F8B" w:rsidRPr="00BC37F4" w:rsidRDefault="00BC37F4" w:rsidP="00E33F9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 w:rsidRPr="00BC37F4">
              <w:rPr>
                <w:rFonts w:ascii="Angsana New" w:hAnsi="Angsana New"/>
                <w:sz w:val="30"/>
                <w:szCs w:val="30"/>
              </w:rPr>
              <w:t>5,618</w:t>
            </w:r>
          </w:p>
        </w:tc>
        <w:tc>
          <w:tcPr>
            <w:tcW w:w="146" w:type="pct"/>
          </w:tcPr>
          <w:p w:rsidR="002B5F8B" w:rsidRPr="00F21962" w:rsidRDefault="002B5F8B" w:rsidP="002B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:rsidR="002B5F8B" w:rsidRDefault="002B5F8B" w:rsidP="00E33F9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5,219</w:t>
            </w:r>
          </w:p>
        </w:tc>
        <w:tc>
          <w:tcPr>
            <w:tcW w:w="143" w:type="pct"/>
          </w:tcPr>
          <w:p w:rsidR="002B5F8B" w:rsidRPr="00F21962" w:rsidRDefault="002B5F8B" w:rsidP="002B5F8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2B5F8B" w:rsidRPr="00BC37F4" w:rsidRDefault="00BC37F4" w:rsidP="00E33F9C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 w:rsidRPr="00BC37F4">
              <w:rPr>
                <w:rFonts w:ascii="Angsana New" w:hAnsi="Angsana New"/>
                <w:sz w:val="30"/>
                <w:szCs w:val="30"/>
              </w:rPr>
              <w:t>5</w:t>
            </w:r>
            <w:r w:rsidR="008B16ED">
              <w:rPr>
                <w:rFonts w:ascii="Angsana New" w:hAnsi="Angsana New"/>
                <w:sz w:val="30"/>
                <w:szCs w:val="30"/>
              </w:rPr>
              <w:t>,</w:t>
            </w:r>
            <w:r w:rsidRPr="00BC37F4">
              <w:rPr>
                <w:rFonts w:ascii="Angsana New" w:hAnsi="Angsana New"/>
                <w:sz w:val="30"/>
                <w:szCs w:val="30"/>
              </w:rPr>
              <w:t>618</w:t>
            </w:r>
          </w:p>
        </w:tc>
        <w:tc>
          <w:tcPr>
            <w:tcW w:w="142" w:type="pct"/>
          </w:tcPr>
          <w:p w:rsidR="002B5F8B" w:rsidRPr="00F21962" w:rsidRDefault="002B5F8B" w:rsidP="002B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2B5F8B" w:rsidRDefault="002B5F8B" w:rsidP="00E33F9C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5,219</w:t>
            </w:r>
          </w:p>
        </w:tc>
      </w:tr>
      <w:tr w:rsidR="002B5F8B" w:rsidRPr="00F21962" w:rsidTr="008B16ED">
        <w:tc>
          <w:tcPr>
            <w:tcW w:w="2186" w:type="pct"/>
          </w:tcPr>
          <w:p w:rsidR="002B5F8B" w:rsidRPr="00F21962" w:rsidRDefault="002B5F8B" w:rsidP="002B5F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3" w:type="pct"/>
            <w:vAlign w:val="bottom"/>
          </w:tcPr>
          <w:p w:rsidR="002B5F8B" w:rsidRPr="00BC37F4" w:rsidRDefault="003B2546" w:rsidP="008B16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B2546">
              <w:rPr>
                <w:rFonts w:ascii="Angsana New" w:hAnsi="Angsana New" w:hint="cs"/>
                <w:sz w:val="30"/>
                <w:szCs w:val="30"/>
                <w:lang w:val="en-US" w:bidi="th-TH"/>
              </w:rPr>
              <w:t>624</w:t>
            </w:r>
          </w:p>
        </w:tc>
        <w:tc>
          <w:tcPr>
            <w:tcW w:w="146" w:type="pct"/>
          </w:tcPr>
          <w:p w:rsidR="002B5F8B" w:rsidRPr="00F21962" w:rsidRDefault="002B5F8B" w:rsidP="002B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:rsidR="002B5F8B" w:rsidRDefault="002B5F8B" w:rsidP="002B5F8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BC37F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2B5F8B" w:rsidRPr="00F21962" w:rsidRDefault="002B5F8B" w:rsidP="002B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2B5F8B" w:rsidRPr="00BC37F4" w:rsidRDefault="0047757D" w:rsidP="00E33F9C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142" w:type="pct"/>
          </w:tcPr>
          <w:p w:rsidR="002B5F8B" w:rsidRPr="00F21962" w:rsidRDefault="002B5F8B" w:rsidP="002B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2B5F8B" w:rsidRPr="00E33F9C" w:rsidRDefault="002B5F8B" w:rsidP="00E33F9C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3F9C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BC37F4" w:rsidRPr="00E33F9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2B5F8B" w:rsidRPr="00F21962" w:rsidTr="008B16ED">
        <w:tc>
          <w:tcPr>
            <w:tcW w:w="2186" w:type="pct"/>
            <w:vAlign w:val="bottom"/>
          </w:tcPr>
          <w:p w:rsidR="002B5F8B" w:rsidRPr="00F21962" w:rsidRDefault="002B5F8B" w:rsidP="002B5F8B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5F8B" w:rsidRPr="00E33F9C" w:rsidRDefault="003B2546" w:rsidP="008B16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B2546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="00BC37F4" w:rsidRPr="00E33F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B2546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146" w:type="pct"/>
          </w:tcPr>
          <w:p w:rsidR="002B5F8B" w:rsidRPr="00E33F9C" w:rsidRDefault="002B5F8B" w:rsidP="002B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5F8B" w:rsidRPr="00E33F9C" w:rsidRDefault="002B5F8B" w:rsidP="002B5F8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3F9C">
              <w:rPr>
                <w:rFonts w:ascii="Angsana New" w:hAnsi="Angsana New"/>
                <w:b/>
                <w:bCs/>
                <w:sz w:val="30"/>
                <w:szCs w:val="30"/>
              </w:rPr>
              <w:t>5,371</w:t>
            </w:r>
          </w:p>
        </w:tc>
        <w:tc>
          <w:tcPr>
            <w:tcW w:w="143" w:type="pct"/>
          </w:tcPr>
          <w:p w:rsidR="002B5F8B" w:rsidRPr="00E33F9C" w:rsidRDefault="002B5F8B" w:rsidP="002B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2B5F8B" w:rsidRPr="00E33F9C" w:rsidRDefault="0047757D" w:rsidP="00E33F9C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C37F4" w:rsidRPr="00E33F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242</w:t>
            </w:r>
          </w:p>
        </w:tc>
        <w:tc>
          <w:tcPr>
            <w:tcW w:w="142" w:type="pct"/>
          </w:tcPr>
          <w:p w:rsidR="002B5F8B" w:rsidRPr="00E33F9C" w:rsidRDefault="002B5F8B" w:rsidP="002B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5F8B" w:rsidRPr="00E33F9C" w:rsidRDefault="002B5F8B" w:rsidP="00E33F9C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3F9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5,371</w:t>
            </w:r>
          </w:p>
        </w:tc>
      </w:tr>
      <w:tr w:rsidR="0054469D" w:rsidRPr="00F21962" w:rsidTr="008B16ED">
        <w:trPr>
          <w:trHeight w:val="96"/>
        </w:trPr>
        <w:tc>
          <w:tcPr>
            <w:tcW w:w="2186" w:type="pct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left="547"/>
              <w:jc w:val="thaiDistribute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583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4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6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4469D" w:rsidRPr="00F21962" w:rsidTr="008B16ED">
        <w:tc>
          <w:tcPr>
            <w:tcW w:w="2186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B5F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B5F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3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37F4" w:rsidRPr="00F21962" w:rsidTr="008B16ED">
        <w:tc>
          <w:tcPr>
            <w:tcW w:w="2186" w:type="pct"/>
          </w:tcPr>
          <w:p w:rsidR="00BC37F4" w:rsidRPr="00F21962" w:rsidRDefault="00BC37F4" w:rsidP="00BC37F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3" w:type="pct"/>
          </w:tcPr>
          <w:p w:rsidR="00BC37F4" w:rsidRPr="00BC37F4" w:rsidRDefault="00BC37F4" w:rsidP="008B16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C37F4">
              <w:rPr>
                <w:rFonts w:ascii="Angsana New" w:hAnsi="Angsana New"/>
                <w:sz w:val="30"/>
                <w:szCs w:val="30"/>
              </w:rPr>
              <w:t>1</w:t>
            </w:r>
            <w:r w:rsidR="003B2546" w:rsidRPr="003B2546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  <w:r w:rsidRPr="00BC37F4">
              <w:rPr>
                <w:rFonts w:ascii="Angsana New" w:hAnsi="Angsana New"/>
                <w:sz w:val="30"/>
                <w:szCs w:val="30"/>
              </w:rPr>
              <w:t>,</w:t>
            </w:r>
            <w:r w:rsidR="003B2546" w:rsidRPr="003B2546">
              <w:rPr>
                <w:rFonts w:ascii="Angsana New" w:hAnsi="Angsana New" w:hint="cs"/>
                <w:sz w:val="30"/>
                <w:szCs w:val="30"/>
                <w:lang w:val="en-US" w:bidi="th-TH"/>
              </w:rPr>
              <w:t>026</w:t>
            </w:r>
          </w:p>
        </w:tc>
        <w:tc>
          <w:tcPr>
            <w:tcW w:w="146" w:type="pct"/>
          </w:tcPr>
          <w:p w:rsidR="00BC37F4" w:rsidRPr="00F21962" w:rsidRDefault="00BC37F4" w:rsidP="00BC37F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:rsidR="00BC37F4" w:rsidRDefault="00BC37F4" w:rsidP="00BC37F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16,049</w:t>
            </w:r>
          </w:p>
        </w:tc>
        <w:tc>
          <w:tcPr>
            <w:tcW w:w="143" w:type="pct"/>
          </w:tcPr>
          <w:p w:rsidR="00BC37F4" w:rsidRPr="00F21962" w:rsidRDefault="00BC37F4" w:rsidP="00BC37F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BC37F4" w:rsidRPr="00BC37F4" w:rsidRDefault="00BC37F4" w:rsidP="00E33F9C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 w:rsidRPr="00BC37F4">
              <w:rPr>
                <w:rFonts w:ascii="Angsana New" w:hAnsi="Angsana New"/>
                <w:sz w:val="30"/>
                <w:szCs w:val="30"/>
              </w:rPr>
              <w:t>1</w:t>
            </w:r>
            <w:r w:rsidR="0047757D">
              <w:rPr>
                <w:rFonts w:ascii="Angsana New" w:hAnsi="Angsana New"/>
                <w:sz w:val="30"/>
                <w:szCs w:val="30"/>
              </w:rPr>
              <w:t>7</w:t>
            </w:r>
            <w:r w:rsidRPr="00BC37F4">
              <w:rPr>
                <w:rFonts w:ascii="Angsana New" w:hAnsi="Angsana New"/>
                <w:sz w:val="30"/>
                <w:szCs w:val="30"/>
              </w:rPr>
              <w:t>,</w:t>
            </w:r>
            <w:r w:rsidR="0047757D">
              <w:rPr>
                <w:rFonts w:ascii="Angsana New" w:hAnsi="Angsana New"/>
                <w:sz w:val="30"/>
                <w:szCs w:val="30"/>
              </w:rPr>
              <w:t>026</w:t>
            </w:r>
          </w:p>
        </w:tc>
        <w:tc>
          <w:tcPr>
            <w:tcW w:w="142" w:type="pct"/>
          </w:tcPr>
          <w:p w:rsidR="00BC37F4" w:rsidRPr="00F21962" w:rsidRDefault="00BC37F4" w:rsidP="00BC37F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BC37F4" w:rsidRPr="00E33F9C" w:rsidRDefault="00BC37F4" w:rsidP="00E33F9C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3F9C">
              <w:rPr>
                <w:rFonts w:ascii="Angsana New" w:hAnsi="Angsana New"/>
                <w:sz w:val="30"/>
                <w:szCs w:val="30"/>
                <w:lang w:val="en-US"/>
              </w:rPr>
              <w:t>16,049</w:t>
            </w:r>
          </w:p>
        </w:tc>
      </w:tr>
      <w:tr w:rsidR="00BC37F4" w:rsidRPr="00F21962" w:rsidTr="008B16ED">
        <w:tc>
          <w:tcPr>
            <w:tcW w:w="2186" w:type="pct"/>
          </w:tcPr>
          <w:p w:rsidR="00BC37F4" w:rsidRPr="00F21962" w:rsidRDefault="00BC37F4" w:rsidP="00BC37F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3" w:type="pct"/>
          </w:tcPr>
          <w:p w:rsidR="00BC37F4" w:rsidRPr="0047757D" w:rsidRDefault="0047757D" w:rsidP="008B16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4,563</w:t>
            </w:r>
          </w:p>
        </w:tc>
        <w:tc>
          <w:tcPr>
            <w:tcW w:w="146" w:type="pct"/>
          </w:tcPr>
          <w:p w:rsidR="00BC37F4" w:rsidRPr="00F21962" w:rsidRDefault="00BC37F4" w:rsidP="00BC3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:rsidR="00BC37F4" w:rsidRDefault="00BC37F4" w:rsidP="00BC37F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143" w:type="pct"/>
          </w:tcPr>
          <w:p w:rsidR="00BC37F4" w:rsidRPr="00F21962" w:rsidRDefault="00BC37F4" w:rsidP="00BC3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BC37F4" w:rsidRPr="00BC37F4" w:rsidRDefault="0047757D" w:rsidP="00E33F9C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4,563</w:t>
            </w:r>
          </w:p>
        </w:tc>
        <w:tc>
          <w:tcPr>
            <w:tcW w:w="142" w:type="pct"/>
          </w:tcPr>
          <w:p w:rsidR="00BC37F4" w:rsidRPr="00F21962" w:rsidRDefault="00BC37F4" w:rsidP="00BC3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BC37F4" w:rsidRPr="00E33F9C" w:rsidRDefault="00BC37F4" w:rsidP="00E33F9C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3F9C">
              <w:rPr>
                <w:rFonts w:ascii="Angsana New" w:hAnsi="Angsana New"/>
                <w:sz w:val="30"/>
                <w:szCs w:val="30"/>
                <w:lang w:val="en-US"/>
              </w:rPr>
              <w:t>455</w:t>
            </w:r>
          </w:p>
        </w:tc>
      </w:tr>
      <w:tr w:rsidR="00BC37F4" w:rsidRPr="00F21962" w:rsidTr="008B16ED">
        <w:tc>
          <w:tcPr>
            <w:tcW w:w="2186" w:type="pct"/>
            <w:vAlign w:val="bottom"/>
          </w:tcPr>
          <w:p w:rsidR="00BC37F4" w:rsidRPr="00F21962" w:rsidRDefault="00BC37F4" w:rsidP="00BC37F4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BC37F4" w:rsidRPr="00E33F9C" w:rsidRDefault="0047757D" w:rsidP="008B16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BC37F4" w:rsidRPr="00E33F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146" w:type="pct"/>
          </w:tcPr>
          <w:p w:rsidR="00BC37F4" w:rsidRPr="00E33F9C" w:rsidRDefault="00BC37F4" w:rsidP="00BC3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37F4" w:rsidRPr="00E33F9C" w:rsidRDefault="00BC37F4" w:rsidP="00BC37F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3F9C">
              <w:rPr>
                <w:rFonts w:ascii="Angsana New" w:hAnsi="Angsana New"/>
                <w:b/>
                <w:bCs/>
                <w:sz w:val="30"/>
                <w:szCs w:val="30"/>
              </w:rPr>
              <w:t>16,504</w:t>
            </w:r>
          </w:p>
        </w:tc>
        <w:tc>
          <w:tcPr>
            <w:tcW w:w="143" w:type="pct"/>
          </w:tcPr>
          <w:p w:rsidR="00BC37F4" w:rsidRPr="00E33F9C" w:rsidRDefault="00BC37F4" w:rsidP="00BC3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3F9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BC37F4" w:rsidRPr="00E33F9C" w:rsidRDefault="0047757D" w:rsidP="00E33F9C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BC37F4" w:rsidRPr="00E33F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142" w:type="pct"/>
          </w:tcPr>
          <w:p w:rsidR="00BC37F4" w:rsidRPr="00E33F9C" w:rsidRDefault="00BC37F4" w:rsidP="00BC3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37F4" w:rsidRPr="00E33F9C" w:rsidRDefault="00BC37F4" w:rsidP="00E33F9C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3F9C">
              <w:rPr>
                <w:rFonts w:ascii="Angsana New" w:hAnsi="Angsana New"/>
                <w:b/>
                <w:bCs/>
                <w:sz w:val="30"/>
                <w:szCs w:val="30"/>
              </w:rPr>
              <w:t>16,504</w:t>
            </w:r>
          </w:p>
        </w:tc>
      </w:tr>
    </w:tbl>
    <w:p w:rsidR="00C04D30" w:rsidRPr="00F21962" w:rsidRDefault="00C04D30" w:rsidP="00CD2F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18"/>
        <w:rPr>
          <w:rFonts w:ascii="Angsana New" w:hAnsi="Angsana New"/>
          <w:spacing w:val="-4"/>
          <w:sz w:val="30"/>
          <w:szCs w:val="30"/>
        </w:rPr>
      </w:pPr>
    </w:p>
    <w:p w:rsidR="00930487" w:rsidRPr="00F21962" w:rsidRDefault="00930487" w:rsidP="00E23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051206" w:rsidRDefault="00B547D4" w:rsidP="00C96A4B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051206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เงินลงทุนชั่วคราว</w:t>
      </w:r>
    </w:p>
    <w:p w:rsidR="00051206" w:rsidRPr="00067DF5" w:rsidRDefault="00051206" w:rsidP="0005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57B1E" w:rsidRPr="00157B1E" w:rsidRDefault="00051206" w:rsidP="00157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pacing w:val="-4"/>
          <w:sz w:val="30"/>
          <w:szCs w:val="30"/>
        </w:rPr>
      </w:pPr>
      <w:r w:rsidRPr="00157B1E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157B1E">
        <w:rPr>
          <w:rFonts w:ascii="Angsana New" w:hAnsi="Angsana New"/>
          <w:spacing w:val="-4"/>
          <w:sz w:val="30"/>
          <w:szCs w:val="30"/>
        </w:rPr>
        <w:t xml:space="preserve">30 </w:t>
      </w:r>
      <w:r w:rsidR="00276016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157B1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57B1E">
        <w:rPr>
          <w:rFonts w:ascii="Angsana New" w:hAnsi="Angsana New"/>
          <w:spacing w:val="-4"/>
          <w:sz w:val="30"/>
          <w:szCs w:val="30"/>
        </w:rPr>
        <w:t xml:space="preserve">2562 </w:t>
      </w:r>
      <w:r w:rsidRPr="00157B1E">
        <w:rPr>
          <w:rFonts w:ascii="Angsana New" w:hAnsi="Angsana New" w:hint="cs"/>
          <w:spacing w:val="-4"/>
          <w:sz w:val="30"/>
          <w:szCs w:val="30"/>
          <w:cs/>
        </w:rPr>
        <w:t xml:space="preserve">กลุ่มบริษัทมีเงินฝากระยะสั้นกับธนาคารแห่งหนึ่งเป็นจำนวนเงินรวมประมาณ </w:t>
      </w:r>
      <w:r w:rsidR="00BC37F4" w:rsidRPr="00853491">
        <w:rPr>
          <w:rFonts w:ascii="Angsana New" w:hAnsi="Angsana New"/>
          <w:spacing w:val="2"/>
          <w:sz w:val="30"/>
          <w:szCs w:val="30"/>
        </w:rPr>
        <w:t>300</w:t>
      </w:r>
      <w:r w:rsidRPr="00853491">
        <w:rPr>
          <w:rFonts w:ascii="Angsana New" w:hAnsi="Angsana New"/>
          <w:spacing w:val="2"/>
          <w:sz w:val="30"/>
          <w:szCs w:val="30"/>
        </w:rPr>
        <w:t xml:space="preserve"> </w:t>
      </w:r>
      <w:r w:rsidRPr="00853491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157B1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:rsidR="00051206" w:rsidRPr="00660614" w:rsidRDefault="00051206" w:rsidP="00157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660614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66061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660614">
        <w:rPr>
          <w:rFonts w:ascii="Angsana New" w:hAnsi="Angsana New"/>
          <w:i/>
          <w:iCs/>
          <w:sz w:val="30"/>
          <w:szCs w:val="30"/>
        </w:rPr>
        <w:t xml:space="preserve">2561: </w:t>
      </w:r>
      <w:r w:rsidRPr="00660614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660614">
        <w:rPr>
          <w:rFonts w:ascii="Angsana New" w:hAnsi="Angsana New"/>
          <w:i/>
          <w:iCs/>
          <w:sz w:val="30"/>
          <w:szCs w:val="30"/>
        </w:rPr>
        <w:t>)</w:t>
      </w:r>
    </w:p>
    <w:p w:rsidR="00051206" w:rsidRPr="00067DF5" w:rsidRDefault="00051206" w:rsidP="0005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661CC0" w:rsidRPr="00F21962" w:rsidRDefault="00866DB5" w:rsidP="00C96A4B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="00E238B9" w:rsidRPr="00F21962">
        <w:rPr>
          <w:rFonts w:ascii="Angsana New" w:hAnsi="Angsana New"/>
          <w:b/>
          <w:bCs/>
          <w:sz w:val="30"/>
          <w:szCs w:val="30"/>
          <w:cs/>
        </w:rPr>
        <w:tab/>
      </w:r>
    </w:p>
    <w:p w:rsidR="00FE26AE" w:rsidRPr="00F21962" w:rsidRDefault="00FE26AE" w:rsidP="00C25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08"/>
        <w:jc w:val="both"/>
        <w:rPr>
          <w:rFonts w:ascii="Angsana New" w:hAnsi="Angsana New"/>
          <w:bCs/>
          <w:sz w:val="16"/>
          <w:szCs w:val="16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11"/>
        <w:gridCol w:w="832"/>
        <w:gridCol w:w="1081"/>
        <w:gridCol w:w="271"/>
        <w:gridCol w:w="1081"/>
        <w:gridCol w:w="256"/>
        <w:gridCol w:w="1094"/>
        <w:gridCol w:w="256"/>
        <w:gridCol w:w="1088"/>
      </w:tblGrid>
      <w:tr w:rsidR="00DF2E0C" w:rsidRPr="00F21962" w:rsidTr="004A26B3">
        <w:tc>
          <w:tcPr>
            <w:tcW w:w="1786" w:type="pct"/>
          </w:tcPr>
          <w:p w:rsidR="00DF2E0C" w:rsidRPr="00F21962" w:rsidRDefault="00DF2E0C" w:rsidP="00F2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9" w:type="pct"/>
          </w:tcPr>
          <w:p w:rsidR="00DF2E0C" w:rsidRPr="00F21962" w:rsidRDefault="00DF2E0C" w:rsidP="00F2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:rsidR="00DF2E0C" w:rsidRPr="00F21962" w:rsidRDefault="00DF2E0C" w:rsidP="00F2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:rsidR="00DF2E0C" w:rsidRPr="00F21962" w:rsidRDefault="00DF2E0C" w:rsidP="00F2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:rsidR="00DF2E0C" w:rsidRPr="00F21962" w:rsidRDefault="00DF2E0C" w:rsidP="00F2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47D4" w:rsidRPr="00F21962" w:rsidTr="004A26B3">
        <w:tc>
          <w:tcPr>
            <w:tcW w:w="1786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9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C152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C152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A296A" w:rsidRPr="00F21962" w:rsidTr="004A26B3">
        <w:tc>
          <w:tcPr>
            <w:tcW w:w="1786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9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3" w:type="pct"/>
          </w:tcPr>
          <w:p w:rsidR="00DF2E0C" w:rsidRPr="00F21962" w:rsidRDefault="00DF2E0C" w:rsidP="00091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8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DF2E0C" w:rsidRPr="00F21962" w:rsidRDefault="00DF2E0C" w:rsidP="00091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7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8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DF2E0C" w:rsidRPr="00F21962" w:rsidRDefault="00DF2E0C" w:rsidP="00091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7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F2E0C" w:rsidRPr="00F21962" w:rsidTr="000912D1">
        <w:tc>
          <w:tcPr>
            <w:tcW w:w="1786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9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65" w:type="pct"/>
            <w:gridSpan w:val="7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96A" w:rsidRPr="00F21962" w:rsidTr="004A26B3">
        <w:tc>
          <w:tcPr>
            <w:tcW w:w="1786" w:type="pct"/>
          </w:tcPr>
          <w:p w:rsidR="00DF2E0C" w:rsidRPr="00F21962" w:rsidRDefault="00DF2E0C" w:rsidP="0009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49" w:type="pct"/>
          </w:tcPr>
          <w:p w:rsidR="00DF2E0C" w:rsidRPr="00F21962" w:rsidRDefault="00951813" w:rsidP="00D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83" w:type="pct"/>
          </w:tcPr>
          <w:p w:rsidR="00DF2E0C" w:rsidRPr="00F21962" w:rsidRDefault="00BC37F4" w:rsidP="000912D1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101,394</w:t>
            </w:r>
          </w:p>
        </w:tc>
        <w:tc>
          <w:tcPr>
            <w:tcW w:w="146" w:type="pct"/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83" w:type="pct"/>
          </w:tcPr>
          <w:p w:rsidR="00DF2E0C" w:rsidRPr="00F21962" w:rsidRDefault="00DF2E0C" w:rsidP="000912D1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/>
              </w:rPr>
              <w:t>75,555</w:t>
            </w:r>
          </w:p>
        </w:tc>
        <w:tc>
          <w:tcPr>
            <w:tcW w:w="138" w:type="pct"/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:rsidR="00DF2E0C" w:rsidRPr="00F21962" w:rsidRDefault="00BC37F4" w:rsidP="000912D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84,456</w:t>
            </w:r>
          </w:p>
        </w:tc>
        <w:tc>
          <w:tcPr>
            <w:tcW w:w="138" w:type="pct"/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DF2E0C" w:rsidRPr="00F21962" w:rsidRDefault="00DF2E0C" w:rsidP="000912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/>
              </w:rPr>
              <w:t>60,927</w:t>
            </w:r>
          </w:p>
        </w:tc>
      </w:tr>
      <w:tr w:rsidR="001A296A" w:rsidRPr="00F21962" w:rsidTr="004A26B3">
        <w:tc>
          <w:tcPr>
            <w:tcW w:w="1786" w:type="pct"/>
          </w:tcPr>
          <w:p w:rsidR="00DF2E0C" w:rsidRPr="00F21962" w:rsidRDefault="00067DF5" w:rsidP="0009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449" w:type="pct"/>
          </w:tcPr>
          <w:p w:rsidR="00DF2E0C" w:rsidRPr="00F21962" w:rsidRDefault="00DF2E0C" w:rsidP="00D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DF2E0C" w:rsidRPr="00F21962" w:rsidRDefault="00BC37F4" w:rsidP="000912D1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102,58</w:t>
            </w:r>
            <w:r w:rsidR="00674AE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DF2E0C" w:rsidRPr="00F21962" w:rsidRDefault="00DF2E0C" w:rsidP="00BE54E7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/>
              </w:rPr>
              <w:t>100,</w:t>
            </w: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189</w:t>
            </w:r>
          </w:p>
        </w:tc>
        <w:tc>
          <w:tcPr>
            <w:tcW w:w="138" w:type="pct"/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DF2E0C" w:rsidRPr="00F21962" w:rsidRDefault="00BC37F4" w:rsidP="000912D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99,640</w:t>
            </w:r>
          </w:p>
        </w:tc>
        <w:tc>
          <w:tcPr>
            <w:tcW w:w="138" w:type="pct"/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/>
              </w:rPr>
              <w:t>98,425</w:t>
            </w:r>
          </w:p>
        </w:tc>
      </w:tr>
      <w:tr w:rsidR="001A296A" w:rsidRPr="00F21962" w:rsidTr="004A26B3">
        <w:tc>
          <w:tcPr>
            <w:tcW w:w="1786" w:type="pct"/>
          </w:tcPr>
          <w:p w:rsidR="00DF2E0C" w:rsidRPr="00F21962" w:rsidRDefault="00DF2E0C" w:rsidP="0009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9" w:type="pct"/>
          </w:tcPr>
          <w:p w:rsidR="00DF2E0C" w:rsidRPr="00F21962" w:rsidRDefault="00DF2E0C" w:rsidP="00D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DF2E0C" w:rsidRPr="000912D1" w:rsidRDefault="00BC37F4" w:rsidP="000912D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12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203,976</w:t>
            </w:r>
          </w:p>
        </w:tc>
        <w:tc>
          <w:tcPr>
            <w:tcW w:w="146" w:type="pct"/>
          </w:tcPr>
          <w:p w:rsidR="00DF2E0C" w:rsidRPr="000912D1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DF2E0C" w:rsidRPr="000912D1" w:rsidRDefault="00DF2E0C" w:rsidP="000912D1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12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175,744</w:t>
            </w:r>
          </w:p>
        </w:tc>
        <w:tc>
          <w:tcPr>
            <w:tcW w:w="138" w:type="pct"/>
          </w:tcPr>
          <w:p w:rsidR="00DF2E0C" w:rsidRPr="00BC37F4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DF2E0C" w:rsidRPr="00BC37F4" w:rsidRDefault="00BC37F4" w:rsidP="000912D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37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184,096</w:t>
            </w:r>
          </w:p>
        </w:tc>
        <w:tc>
          <w:tcPr>
            <w:tcW w:w="138" w:type="pct"/>
          </w:tcPr>
          <w:p w:rsidR="00DF2E0C" w:rsidRPr="00BC37F4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:rsidR="00DF2E0C" w:rsidRPr="00BC37F4" w:rsidRDefault="00DF2E0C" w:rsidP="004508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37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159,352</w:t>
            </w:r>
          </w:p>
        </w:tc>
      </w:tr>
      <w:tr w:rsidR="001A296A" w:rsidRPr="00F21962" w:rsidTr="004A26B3">
        <w:trPr>
          <w:trHeight w:val="362"/>
        </w:trPr>
        <w:tc>
          <w:tcPr>
            <w:tcW w:w="1786" w:type="pct"/>
          </w:tcPr>
          <w:p w:rsidR="00DF2E0C" w:rsidRPr="00F21962" w:rsidRDefault="00DF2E0C" w:rsidP="0009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 </w:t>
            </w:r>
          </w:p>
        </w:tc>
        <w:tc>
          <w:tcPr>
            <w:tcW w:w="449" w:type="pct"/>
          </w:tcPr>
          <w:p w:rsidR="00DF2E0C" w:rsidRPr="00F21962" w:rsidRDefault="00DF2E0C" w:rsidP="00D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DF2E0C" w:rsidRPr="00F21962" w:rsidRDefault="00951813" w:rsidP="000912D1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DF2E0C" w:rsidRPr="00F21962" w:rsidRDefault="00DF2E0C" w:rsidP="000912D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:rsidR="00DF2E0C" w:rsidRPr="00F21962" w:rsidRDefault="00951813" w:rsidP="000912D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DF2E0C" w:rsidRPr="00F21962" w:rsidRDefault="00DF2E0C" w:rsidP="000912D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296A" w:rsidRPr="00F21962" w:rsidTr="004A26B3">
        <w:tc>
          <w:tcPr>
            <w:tcW w:w="1786" w:type="pct"/>
          </w:tcPr>
          <w:p w:rsidR="00DF2E0C" w:rsidRPr="00F21962" w:rsidRDefault="00DF2E0C" w:rsidP="0009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9" w:type="pct"/>
          </w:tcPr>
          <w:p w:rsidR="00DF2E0C" w:rsidRPr="00F21962" w:rsidRDefault="00DF2E0C" w:rsidP="00D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DF2E0C" w:rsidRPr="00BC37F4" w:rsidRDefault="00BC37F4" w:rsidP="000912D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37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203,976</w:t>
            </w:r>
          </w:p>
        </w:tc>
        <w:tc>
          <w:tcPr>
            <w:tcW w:w="146" w:type="pct"/>
          </w:tcPr>
          <w:p w:rsidR="00DF2E0C" w:rsidRPr="00EC1520" w:rsidRDefault="00DF2E0C" w:rsidP="00EC1520">
            <w:pPr>
              <w:pStyle w:val="acctfourfigures"/>
              <w:tabs>
                <w:tab w:val="clear" w:pos="765"/>
                <w:tab w:val="decimal" w:pos="609"/>
                <w:tab w:val="decimal" w:pos="77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DF2E0C" w:rsidRPr="00F21962" w:rsidRDefault="00DF2E0C" w:rsidP="00BE54E7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175,744</w:t>
            </w:r>
          </w:p>
        </w:tc>
        <w:tc>
          <w:tcPr>
            <w:tcW w:w="138" w:type="pct"/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DF2E0C" w:rsidRPr="00BE54E7" w:rsidRDefault="00BC37F4" w:rsidP="000912D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184,096</w:t>
            </w:r>
          </w:p>
        </w:tc>
        <w:tc>
          <w:tcPr>
            <w:tcW w:w="138" w:type="pct"/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826C1A" w:rsidRPr="00F21962" w:rsidRDefault="00DF2E0C" w:rsidP="00826C1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159,352</w:t>
            </w:r>
          </w:p>
        </w:tc>
      </w:tr>
      <w:tr w:rsidR="000D6536" w:rsidRPr="00F21962" w:rsidTr="004A26B3">
        <w:tc>
          <w:tcPr>
            <w:tcW w:w="1786" w:type="pct"/>
          </w:tcPr>
          <w:p w:rsidR="000D6536" w:rsidRPr="00F21962" w:rsidRDefault="000D6536" w:rsidP="00D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9" w:type="pct"/>
          </w:tcPr>
          <w:p w:rsidR="000D6536" w:rsidRPr="00F21962" w:rsidRDefault="000D6536" w:rsidP="00D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0D6536" w:rsidRDefault="000D6536" w:rsidP="00BE54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0D6536" w:rsidRPr="00F21962" w:rsidRDefault="000D6536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0D6536" w:rsidRPr="00F21962" w:rsidRDefault="000D6536" w:rsidP="00BE54E7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:rsidR="000D6536" w:rsidRPr="00F21962" w:rsidRDefault="000D6536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0D6536" w:rsidRPr="00BE54E7" w:rsidRDefault="000D6536" w:rsidP="00DF2E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:rsidR="000D6536" w:rsidRPr="00F21962" w:rsidRDefault="000D6536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:rsidR="000D6536" w:rsidRPr="00F21962" w:rsidRDefault="000D6536" w:rsidP="00826C1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A26B3" w:rsidRPr="00F21962" w:rsidTr="004A26B3">
        <w:tc>
          <w:tcPr>
            <w:tcW w:w="1786" w:type="pct"/>
          </w:tcPr>
          <w:p w:rsidR="004A26B3" w:rsidRPr="00F21962" w:rsidRDefault="004A26B3" w:rsidP="004A2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9" w:type="pct"/>
          </w:tcPr>
          <w:p w:rsidR="004A26B3" w:rsidRPr="00F21962" w:rsidRDefault="004A26B3" w:rsidP="004A2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:rsidR="004A26B3" w:rsidRPr="00F21962" w:rsidRDefault="004A26B3" w:rsidP="004A2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:rsidR="004A26B3" w:rsidRPr="00F21962" w:rsidRDefault="004A26B3" w:rsidP="004A2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:rsidR="004A26B3" w:rsidRPr="00F21962" w:rsidRDefault="004A26B3" w:rsidP="004A2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26B3" w:rsidRPr="00F21962" w:rsidTr="004A26B3">
        <w:tc>
          <w:tcPr>
            <w:tcW w:w="1786" w:type="pct"/>
          </w:tcPr>
          <w:p w:rsidR="004A26B3" w:rsidRPr="00F21962" w:rsidRDefault="004A26B3" w:rsidP="004A2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9" w:type="pct"/>
          </w:tcPr>
          <w:p w:rsidR="004A26B3" w:rsidRPr="00F21962" w:rsidRDefault="004A26B3" w:rsidP="004A2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:rsidR="004A26B3" w:rsidRPr="00F21962" w:rsidRDefault="004A26B3" w:rsidP="004A2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4A26B3" w:rsidRPr="00F21962" w:rsidRDefault="004A26B3" w:rsidP="004A2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4A26B3" w:rsidRPr="00F21962" w:rsidRDefault="004A26B3" w:rsidP="004A2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8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8" w:type="pct"/>
          </w:tcPr>
          <w:p w:rsidR="004A26B3" w:rsidRPr="00F21962" w:rsidRDefault="004A26B3" w:rsidP="004A2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A26B3" w:rsidRPr="00F21962" w:rsidRDefault="004A26B3" w:rsidP="004A2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8" w:type="pct"/>
          </w:tcPr>
          <w:p w:rsidR="004A26B3" w:rsidRPr="00F21962" w:rsidRDefault="004A26B3" w:rsidP="004A2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4A26B3" w:rsidRPr="00F21962" w:rsidRDefault="004A26B3" w:rsidP="004A2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A26B3" w:rsidRPr="00F21962" w:rsidTr="000912D1">
        <w:tc>
          <w:tcPr>
            <w:tcW w:w="1786" w:type="pct"/>
          </w:tcPr>
          <w:p w:rsidR="004A26B3" w:rsidRPr="00F21962" w:rsidRDefault="004A26B3" w:rsidP="004A2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9" w:type="pct"/>
          </w:tcPr>
          <w:p w:rsidR="004A26B3" w:rsidRPr="00F21962" w:rsidRDefault="004A26B3" w:rsidP="004A2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5" w:type="pct"/>
            <w:gridSpan w:val="7"/>
          </w:tcPr>
          <w:p w:rsidR="004A26B3" w:rsidRPr="00F21962" w:rsidRDefault="004A26B3" w:rsidP="004A2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317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26B3" w:rsidRPr="00F21962" w:rsidTr="004A26B3">
        <w:tc>
          <w:tcPr>
            <w:tcW w:w="2235" w:type="pct"/>
            <w:gridSpan w:val="2"/>
          </w:tcPr>
          <w:p w:rsidR="004A26B3" w:rsidRPr="00F21962" w:rsidRDefault="004A26B3" w:rsidP="004A2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32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กลับรายการค่าเผื่อหนี้สงสัยจะสูญ</w:t>
            </w:r>
          </w:p>
        </w:tc>
        <w:tc>
          <w:tcPr>
            <w:tcW w:w="583" w:type="pct"/>
          </w:tcPr>
          <w:p w:rsidR="004A26B3" w:rsidRDefault="004A26B3" w:rsidP="004A26B3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4A26B3" w:rsidRPr="00F21962" w:rsidRDefault="004A26B3" w:rsidP="004A26B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4A26B3" w:rsidRPr="00F21962" w:rsidRDefault="004A26B3" w:rsidP="004A26B3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:rsidR="004A26B3" w:rsidRPr="00F21962" w:rsidRDefault="004A26B3" w:rsidP="004A26B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:rsidR="004A26B3" w:rsidRPr="00BE54E7" w:rsidRDefault="004A26B3" w:rsidP="004A26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:rsidR="004A26B3" w:rsidRPr="00F21962" w:rsidRDefault="004A26B3" w:rsidP="004A26B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:rsidR="004A26B3" w:rsidRPr="00F21962" w:rsidRDefault="004A26B3" w:rsidP="004A26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A26B3" w:rsidRPr="00F21962" w:rsidTr="004A26B3">
        <w:tc>
          <w:tcPr>
            <w:tcW w:w="2235" w:type="pct"/>
            <w:gridSpan w:val="2"/>
          </w:tcPr>
          <w:p w:rsidR="004A26B3" w:rsidRPr="000D6536" w:rsidRDefault="004A26B3" w:rsidP="004A2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:rsidR="004A26B3" w:rsidRPr="000D6536" w:rsidRDefault="00157588" w:rsidP="00157588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:rsidR="004A26B3" w:rsidRPr="000D6536" w:rsidRDefault="00157588" w:rsidP="00157588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A26B3" w:rsidRPr="00F21962" w:rsidTr="004A26B3">
        <w:tc>
          <w:tcPr>
            <w:tcW w:w="2235" w:type="pct"/>
            <w:gridSpan w:val="2"/>
          </w:tcPr>
          <w:p w:rsidR="004A26B3" w:rsidRPr="000D6536" w:rsidRDefault="004A26B3" w:rsidP="004A2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44"/>
              <w:rPr>
                <w:rFonts w:ascii="Angsana New" w:hAnsi="Angsana New"/>
                <w:sz w:val="30"/>
                <w:szCs w:val="30"/>
              </w:rPr>
            </w:pPr>
            <w:r w:rsidRPr="00EA1C7C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EA1C7C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EA1C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B2546" w:rsidRPr="003B2546">
              <w:rPr>
                <w:rFonts w:ascii="Angsana New" w:hAnsi="Angsana New"/>
                <w:sz w:val="30"/>
                <w:szCs w:val="30"/>
              </w:rPr>
              <w:t>30</w:t>
            </w:r>
            <w:r w:rsidRPr="00EA1C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138" w:type="pct"/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double" w:sz="4" w:space="0" w:color="auto"/>
            </w:tcBorders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</w:p>
        </w:tc>
      </w:tr>
      <w:tr w:rsidR="004A26B3" w:rsidRPr="00F21962" w:rsidTr="004A26B3">
        <w:tc>
          <w:tcPr>
            <w:tcW w:w="2235" w:type="pct"/>
            <w:gridSpan w:val="2"/>
          </w:tcPr>
          <w:p w:rsidR="004A26B3" w:rsidRPr="00EA1C7C" w:rsidRDefault="004A26B3" w:rsidP="004A2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A26B3" w:rsidRPr="00F21962" w:rsidTr="004A26B3">
        <w:tc>
          <w:tcPr>
            <w:tcW w:w="2235" w:type="pct"/>
            <w:gridSpan w:val="2"/>
          </w:tcPr>
          <w:p w:rsidR="004A26B3" w:rsidRPr="00EA1C7C" w:rsidRDefault="004A26B3" w:rsidP="004A2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32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หนี้สูญสำหรับ</w:t>
            </w:r>
          </w:p>
        </w:tc>
        <w:tc>
          <w:tcPr>
            <w:tcW w:w="583" w:type="pct"/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A26B3" w:rsidRPr="00F21962" w:rsidTr="004A26B3">
        <w:tc>
          <w:tcPr>
            <w:tcW w:w="2235" w:type="pct"/>
            <w:gridSpan w:val="2"/>
          </w:tcPr>
          <w:p w:rsidR="004A26B3" w:rsidRPr="00EA1C7C" w:rsidRDefault="004A26B3" w:rsidP="004A2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44"/>
              <w:rPr>
                <w:rFonts w:ascii="Angsana New" w:hAnsi="Angsana New"/>
                <w:sz w:val="30"/>
                <w:szCs w:val="30"/>
                <w:cs/>
              </w:rPr>
            </w:pPr>
            <w:r w:rsidRPr="00EA1C7C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งวดสามเดือนสิ้นสุดวันที่</w:t>
            </w:r>
            <w:r w:rsidRPr="00EA1C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B2546" w:rsidRPr="003B2546">
              <w:rPr>
                <w:rFonts w:ascii="Angsana New" w:hAnsi="Angsana New"/>
                <w:sz w:val="30"/>
                <w:szCs w:val="30"/>
              </w:rPr>
              <w:t>30</w:t>
            </w:r>
            <w:r w:rsidRPr="00EA1C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:rsidR="004A26B3" w:rsidRPr="000D6536" w:rsidRDefault="00157588" w:rsidP="00157588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:rsidR="004A26B3" w:rsidRPr="000D6536" w:rsidRDefault="00157588" w:rsidP="00157588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A26B3" w:rsidRPr="00F21962" w:rsidTr="004A26B3">
        <w:tc>
          <w:tcPr>
            <w:tcW w:w="2235" w:type="pct"/>
            <w:gridSpan w:val="2"/>
          </w:tcPr>
          <w:p w:rsidR="004A26B3" w:rsidRPr="00EA1C7C" w:rsidRDefault="004A26B3" w:rsidP="004A2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44"/>
              <w:rPr>
                <w:rFonts w:ascii="Angsana New" w:hAnsi="Angsana New"/>
                <w:sz w:val="30"/>
                <w:szCs w:val="30"/>
                <w:cs/>
              </w:rPr>
            </w:pPr>
            <w:r w:rsidRPr="00EA1C7C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EA1C7C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EA1C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B2546" w:rsidRPr="003B2546">
              <w:rPr>
                <w:rFonts w:ascii="Angsana New" w:hAnsi="Angsana New"/>
                <w:sz w:val="30"/>
                <w:szCs w:val="30"/>
              </w:rPr>
              <w:t>30</w:t>
            </w:r>
            <w:r w:rsidRPr="00EA1C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</w:p>
        </w:tc>
        <w:tc>
          <w:tcPr>
            <w:tcW w:w="138" w:type="pct"/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double" w:sz="4" w:space="0" w:color="auto"/>
            </w:tcBorders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:rsidR="004A26B3" w:rsidRPr="000D6536" w:rsidRDefault="004A26B3" w:rsidP="004A26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</w:p>
        </w:tc>
      </w:tr>
    </w:tbl>
    <w:p w:rsidR="00DF2E0C" w:rsidRPr="00200EDD" w:rsidRDefault="00DF2E0C" w:rsidP="00C25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08"/>
        <w:jc w:val="both"/>
        <w:rPr>
          <w:rFonts w:ascii="Angsana New" w:hAnsi="Angsana New"/>
          <w:b/>
          <w:sz w:val="16"/>
          <w:szCs w:val="16"/>
        </w:rPr>
      </w:pPr>
    </w:p>
    <w:p w:rsidR="00826C1A" w:rsidRDefault="00826C1A" w:rsidP="00844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826C1A" w:rsidRDefault="00826C1A" w:rsidP="00844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826C1A" w:rsidRDefault="00826C1A" w:rsidP="00844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826C1A" w:rsidRDefault="00826C1A" w:rsidP="00844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826C1A" w:rsidRDefault="00826C1A" w:rsidP="000D6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16F5D" w:rsidRPr="00F21962" w:rsidRDefault="00B10199" w:rsidP="00844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</w:t>
      </w:r>
      <w:r w:rsidR="00D934E2" w:rsidRPr="00F21962">
        <w:rPr>
          <w:rFonts w:ascii="Angsana New" w:hAnsi="Angsana New"/>
          <w:sz w:val="30"/>
          <w:szCs w:val="30"/>
          <w:cs/>
        </w:rPr>
        <w:t>มีดังนี้</w:t>
      </w:r>
    </w:p>
    <w:p w:rsidR="00E55ADB" w:rsidRPr="00F21962" w:rsidRDefault="00E55ADB" w:rsidP="00C25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08"/>
        <w:jc w:val="both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8"/>
        <w:gridCol w:w="1080"/>
        <w:gridCol w:w="270"/>
        <w:gridCol w:w="1083"/>
        <w:gridCol w:w="272"/>
        <w:gridCol w:w="1080"/>
        <w:gridCol w:w="266"/>
        <w:gridCol w:w="1081"/>
      </w:tblGrid>
      <w:tr w:rsidR="001A296A" w:rsidRPr="00F21962" w:rsidTr="00282A90">
        <w:trPr>
          <w:trHeight w:val="434"/>
        </w:trPr>
        <w:tc>
          <w:tcPr>
            <w:tcW w:w="2205" w:type="pct"/>
          </w:tcPr>
          <w:p w:rsidR="001A296A" w:rsidRPr="00F21962" w:rsidRDefault="001A296A" w:rsidP="00F2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:rsidR="001A296A" w:rsidRPr="00F21962" w:rsidRDefault="001A296A" w:rsidP="00F2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1A296A" w:rsidRPr="00F21962" w:rsidRDefault="001A296A" w:rsidP="00F2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:rsidR="001A296A" w:rsidRPr="00F21962" w:rsidRDefault="001A296A" w:rsidP="00F2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96A" w:rsidRPr="00F21962" w:rsidTr="00282A90">
        <w:tc>
          <w:tcPr>
            <w:tcW w:w="2205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31AF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31AF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A296A" w:rsidRPr="00F21962" w:rsidTr="00282A90">
        <w:tc>
          <w:tcPr>
            <w:tcW w:w="2205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A296A" w:rsidRPr="00F21962" w:rsidTr="00282A90">
        <w:tc>
          <w:tcPr>
            <w:tcW w:w="2205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5" w:type="pct"/>
            <w:gridSpan w:val="7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96A" w:rsidRPr="00F21962" w:rsidTr="00282A90">
        <w:tc>
          <w:tcPr>
            <w:tcW w:w="2205" w:type="pct"/>
          </w:tcPr>
          <w:p w:rsidR="001A296A" w:rsidRPr="00F21962" w:rsidRDefault="001A296A" w:rsidP="001A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ภายในวันที่</w:t>
            </w:r>
            <w:r w:rsidRPr="00F2196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88" w:type="pct"/>
          </w:tcPr>
          <w:p w:rsidR="001A296A" w:rsidRPr="00031AF0" w:rsidRDefault="00BC37F4" w:rsidP="008812E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201,94</w:t>
            </w:r>
            <w:r w:rsidR="001D13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:rsidR="001A296A" w:rsidRPr="00F21962" w:rsidRDefault="001A296A" w:rsidP="001A296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1A296A" w:rsidRPr="00F21962" w:rsidRDefault="001A296A" w:rsidP="008812E5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/>
              </w:rPr>
              <w:t>174,019</w:t>
            </w:r>
          </w:p>
        </w:tc>
        <w:tc>
          <w:tcPr>
            <w:tcW w:w="148" w:type="pct"/>
          </w:tcPr>
          <w:p w:rsidR="001A296A" w:rsidRPr="00F21962" w:rsidRDefault="001A296A" w:rsidP="001A296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1A296A" w:rsidRPr="00F21962" w:rsidRDefault="00BC37F4" w:rsidP="008812E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182,32</w:t>
            </w:r>
            <w:r w:rsidR="0010275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:rsidR="001A296A" w:rsidRPr="00031AF0" w:rsidRDefault="001A296A" w:rsidP="00031AF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</w:tcPr>
          <w:p w:rsidR="001A296A" w:rsidRPr="00F21962" w:rsidRDefault="001A296A" w:rsidP="008812E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157,</w:t>
            </w:r>
            <w:r w:rsidRPr="00BE54E7">
              <w:rPr>
                <w:rFonts w:ascii="Angsana New" w:hAnsi="Angsana New"/>
                <w:sz w:val="30"/>
                <w:szCs w:val="30"/>
                <w:lang w:val="en-US"/>
              </w:rPr>
              <w:t>874</w:t>
            </w:r>
          </w:p>
        </w:tc>
      </w:tr>
      <w:tr w:rsidR="001A296A" w:rsidRPr="00F21962" w:rsidTr="00282A90">
        <w:tc>
          <w:tcPr>
            <w:tcW w:w="2205" w:type="pct"/>
          </w:tcPr>
          <w:p w:rsidR="001A296A" w:rsidRPr="00F21962" w:rsidRDefault="001A296A" w:rsidP="001A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88" w:type="pct"/>
          </w:tcPr>
          <w:p w:rsidR="001A296A" w:rsidRPr="00031AF0" w:rsidRDefault="001A296A" w:rsidP="00031AF0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1A296A" w:rsidRPr="00F21962" w:rsidRDefault="001A296A" w:rsidP="001A296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1A296A" w:rsidRPr="00F21962" w:rsidRDefault="001A296A" w:rsidP="001A29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1A296A" w:rsidRPr="00F21962" w:rsidRDefault="001A296A" w:rsidP="001A296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1A296A" w:rsidRPr="00F21962" w:rsidRDefault="001A296A" w:rsidP="00031AF0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A296A" w:rsidRPr="00031AF0" w:rsidRDefault="001A296A" w:rsidP="00031AF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</w:tcPr>
          <w:p w:rsidR="001A296A" w:rsidRPr="00F21962" w:rsidRDefault="001A296A" w:rsidP="001A296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296A" w:rsidRPr="00F21962" w:rsidTr="00282A90">
        <w:tc>
          <w:tcPr>
            <w:tcW w:w="2205" w:type="pct"/>
          </w:tcPr>
          <w:p w:rsidR="001A296A" w:rsidRPr="00F21962" w:rsidRDefault="001A296A" w:rsidP="001A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21962">
              <w:rPr>
                <w:rFonts w:ascii="Angsana New" w:hAnsi="Angsana New"/>
                <w:sz w:val="30"/>
                <w:szCs w:val="30"/>
              </w:rPr>
              <w:t>3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8" w:type="pct"/>
          </w:tcPr>
          <w:p w:rsidR="001A296A" w:rsidRPr="00031AF0" w:rsidRDefault="00BC37F4" w:rsidP="008812E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</w:t>
            </w:r>
            <w:r w:rsidR="001D13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:rsidR="001A296A" w:rsidRPr="00F21962" w:rsidRDefault="001A296A" w:rsidP="001A296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1A296A" w:rsidRPr="00F21962" w:rsidRDefault="001A296A" w:rsidP="00BE54E7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/>
              </w:rPr>
              <w:t>1,725</w:t>
            </w:r>
          </w:p>
        </w:tc>
        <w:tc>
          <w:tcPr>
            <w:tcW w:w="148" w:type="pct"/>
          </w:tcPr>
          <w:p w:rsidR="001A296A" w:rsidRPr="00F21962" w:rsidRDefault="001A296A" w:rsidP="001A296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1A296A" w:rsidRPr="00F21962" w:rsidRDefault="00BC37F4" w:rsidP="008812E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</w:t>
            </w:r>
            <w:r w:rsidR="0010275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:rsidR="001A296A" w:rsidRPr="00031AF0" w:rsidRDefault="001A296A" w:rsidP="00031AF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</w:tcPr>
          <w:p w:rsidR="001A296A" w:rsidRPr="00F21962" w:rsidRDefault="001A296A" w:rsidP="00BE54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1,478</w:t>
            </w:r>
          </w:p>
        </w:tc>
      </w:tr>
      <w:tr w:rsidR="001A296A" w:rsidRPr="00F21962" w:rsidTr="00282A90">
        <w:tc>
          <w:tcPr>
            <w:tcW w:w="2205" w:type="pct"/>
          </w:tcPr>
          <w:p w:rsidR="001A296A" w:rsidRPr="00F21962" w:rsidRDefault="001A296A" w:rsidP="001A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1A296A" w:rsidRPr="008812E5" w:rsidRDefault="00BC37F4" w:rsidP="008812E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2E5">
              <w:rPr>
                <w:rFonts w:ascii="Angsana New" w:hAnsi="Angsana New"/>
                <w:b/>
                <w:bCs/>
                <w:sz w:val="30"/>
                <w:szCs w:val="30"/>
              </w:rPr>
              <w:t>203,976</w:t>
            </w:r>
          </w:p>
        </w:tc>
        <w:tc>
          <w:tcPr>
            <w:tcW w:w="147" w:type="pct"/>
          </w:tcPr>
          <w:p w:rsidR="001A296A" w:rsidRPr="008812E5" w:rsidRDefault="001A296A" w:rsidP="001A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1A296A" w:rsidRPr="008812E5" w:rsidRDefault="001A296A" w:rsidP="00BE54E7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2E5">
              <w:rPr>
                <w:rFonts w:ascii="Angsana New" w:hAnsi="Angsana New"/>
                <w:b/>
                <w:bCs/>
                <w:sz w:val="30"/>
                <w:szCs w:val="30"/>
              </w:rPr>
              <w:t>175,</w:t>
            </w:r>
            <w:r w:rsidRPr="008812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744</w:t>
            </w:r>
          </w:p>
        </w:tc>
        <w:tc>
          <w:tcPr>
            <w:tcW w:w="148" w:type="pct"/>
          </w:tcPr>
          <w:p w:rsidR="001A296A" w:rsidRPr="008812E5" w:rsidRDefault="001A296A" w:rsidP="001A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1A296A" w:rsidRPr="008812E5" w:rsidRDefault="00BC37F4" w:rsidP="008812E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2E5">
              <w:rPr>
                <w:rFonts w:ascii="Angsana New" w:hAnsi="Angsana New"/>
                <w:b/>
                <w:bCs/>
                <w:sz w:val="30"/>
                <w:szCs w:val="30"/>
              </w:rPr>
              <w:t>184,096</w:t>
            </w:r>
          </w:p>
        </w:tc>
        <w:tc>
          <w:tcPr>
            <w:tcW w:w="145" w:type="pct"/>
          </w:tcPr>
          <w:p w:rsidR="001A296A" w:rsidRPr="008812E5" w:rsidRDefault="001A296A" w:rsidP="00031AF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38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1A296A" w:rsidRPr="008812E5" w:rsidRDefault="001A296A" w:rsidP="008812E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2E5">
              <w:rPr>
                <w:rFonts w:ascii="Angsana New" w:hAnsi="Angsana New"/>
                <w:b/>
                <w:bCs/>
                <w:sz w:val="30"/>
                <w:szCs w:val="30"/>
              </w:rPr>
              <w:t>159,</w:t>
            </w:r>
            <w:r w:rsidRPr="008812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352</w:t>
            </w:r>
          </w:p>
        </w:tc>
      </w:tr>
      <w:tr w:rsidR="001A296A" w:rsidRPr="00F21962" w:rsidTr="00282A90">
        <w:tc>
          <w:tcPr>
            <w:tcW w:w="2205" w:type="pct"/>
          </w:tcPr>
          <w:p w:rsidR="001A296A" w:rsidRPr="00F21962" w:rsidRDefault="001A296A" w:rsidP="001A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1A296A" w:rsidRPr="00F21962" w:rsidRDefault="00BE54E7" w:rsidP="008812E5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A296A" w:rsidRPr="00F21962" w:rsidRDefault="001A296A" w:rsidP="001A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1A296A" w:rsidRPr="00F21962" w:rsidRDefault="001A296A" w:rsidP="00BE54E7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1A296A" w:rsidRPr="00F21962" w:rsidRDefault="001A296A" w:rsidP="001A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1A296A" w:rsidRPr="00F21962" w:rsidRDefault="00BE54E7" w:rsidP="008812E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1A296A" w:rsidRPr="00031AF0" w:rsidRDefault="001A296A" w:rsidP="001A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1A296A" w:rsidRPr="00F21962" w:rsidRDefault="001A296A" w:rsidP="001A296A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96A" w:rsidRPr="00F21962" w:rsidTr="00282A90">
        <w:tc>
          <w:tcPr>
            <w:tcW w:w="2205" w:type="pct"/>
          </w:tcPr>
          <w:p w:rsidR="001A296A" w:rsidRPr="00F21962" w:rsidRDefault="001A296A" w:rsidP="001A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1A296A" w:rsidRPr="008812E5" w:rsidRDefault="00BC37F4" w:rsidP="008812E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2E5">
              <w:rPr>
                <w:rFonts w:ascii="Angsana New" w:hAnsi="Angsana New"/>
                <w:b/>
                <w:bCs/>
                <w:sz w:val="30"/>
                <w:szCs w:val="30"/>
              </w:rPr>
              <w:t>203,976</w:t>
            </w:r>
          </w:p>
        </w:tc>
        <w:tc>
          <w:tcPr>
            <w:tcW w:w="147" w:type="pct"/>
          </w:tcPr>
          <w:p w:rsidR="001A296A" w:rsidRPr="008812E5" w:rsidRDefault="001A296A" w:rsidP="001A296A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1A296A" w:rsidRPr="008812E5" w:rsidRDefault="001A296A" w:rsidP="00BE54E7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2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</w:t>
            </w:r>
            <w:r w:rsidRPr="008812E5">
              <w:rPr>
                <w:rFonts w:ascii="Angsana New" w:hAnsi="Angsana New"/>
                <w:b/>
                <w:bCs/>
                <w:sz w:val="30"/>
                <w:szCs w:val="30"/>
              </w:rPr>
              <w:t>,744</w:t>
            </w:r>
          </w:p>
        </w:tc>
        <w:tc>
          <w:tcPr>
            <w:tcW w:w="148" w:type="pct"/>
          </w:tcPr>
          <w:p w:rsidR="001A296A" w:rsidRPr="008812E5" w:rsidRDefault="001A296A" w:rsidP="001A296A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1A296A" w:rsidRPr="008812E5" w:rsidRDefault="00BC37F4" w:rsidP="008812E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2E5">
              <w:rPr>
                <w:rFonts w:ascii="Angsana New" w:hAnsi="Angsana New"/>
                <w:b/>
                <w:bCs/>
                <w:sz w:val="30"/>
                <w:szCs w:val="30"/>
              </w:rPr>
              <w:t>184,096</w:t>
            </w:r>
          </w:p>
        </w:tc>
        <w:tc>
          <w:tcPr>
            <w:tcW w:w="145" w:type="pct"/>
          </w:tcPr>
          <w:p w:rsidR="001A296A" w:rsidRPr="008812E5" w:rsidRDefault="001A296A" w:rsidP="00031AF0">
            <w:pPr>
              <w:pStyle w:val="acctfourfigures"/>
              <w:tabs>
                <w:tab w:val="clear" w:pos="765"/>
                <w:tab w:val="decimal" w:pos="609"/>
                <w:tab w:val="decimal" w:pos="838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1A296A" w:rsidRPr="008812E5" w:rsidRDefault="001A296A" w:rsidP="00BE54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2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</w:t>
            </w:r>
            <w:r w:rsidRPr="008812E5">
              <w:rPr>
                <w:rFonts w:ascii="Angsana New" w:hAnsi="Angsana New"/>
                <w:b/>
                <w:bCs/>
                <w:sz w:val="30"/>
                <w:szCs w:val="30"/>
              </w:rPr>
              <w:t>,352</w:t>
            </w:r>
          </w:p>
        </w:tc>
      </w:tr>
    </w:tbl>
    <w:p w:rsidR="005F5F73" w:rsidRDefault="005F5F73" w:rsidP="005F5F73">
      <w:pPr>
        <w:pStyle w:val="BodyTextIndent"/>
        <w:tabs>
          <w:tab w:val="clear" w:pos="227"/>
          <w:tab w:val="clear" w:pos="454"/>
          <w:tab w:val="clear" w:pos="680"/>
          <w:tab w:val="clear" w:pos="907"/>
        </w:tabs>
        <w:spacing w:after="0"/>
        <w:ind w:left="0" w:right="-14"/>
        <w:jc w:val="thaiDistribute"/>
        <w:rPr>
          <w:rFonts w:ascii="Angsana New" w:hAnsi="Angsana New"/>
          <w:sz w:val="30"/>
          <w:szCs w:val="30"/>
        </w:rPr>
      </w:pPr>
    </w:p>
    <w:p w:rsidR="00147634" w:rsidRPr="00F21962" w:rsidRDefault="00147634" w:rsidP="005F5F73">
      <w:pPr>
        <w:pStyle w:val="BodyTextIndent"/>
        <w:tabs>
          <w:tab w:val="clear" w:pos="227"/>
          <w:tab w:val="clear" w:pos="454"/>
          <w:tab w:val="clear" w:pos="680"/>
          <w:tab w:val="clear" w:pos="907"/>
        </w:tabs>
        <w:spacing w:after="0"/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3F5BA9"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F21962">
        <w:rPr>
          <w:rFonts w:ascii="Angsana New" w:hAnsi="Angsana New"/>
          <w:sz w:val="30"/>
          <w:szCs w:val="30"/>
          <w:cs/>
        </w:rPr>
        <w:t xml:space="preserve"> </w:t>
      </w:r>
      <w:r w:rsidR="00156E32" w:rsidRPr="00F21962">
        <w:rPr>
          <w:rFonts w:ascii="Angsana New" w:hAnsi="Angsana New"/>
          <w:sz w:val="30"/>
          <w:szCs w:val="30"/>
        </w:rPr>
        <w:t>15</w:t>
      </w:r>
      <w:r w:rsidR="00064ABA" w:rsidRPr="00F21962">
        <w:rPr>
          <w:rFonts w:ascii="Angsana New" w:hAnsi="Angsana New"/>
          <w:sz w:val="30"/>
          <w:szCs w:val="30"/>
        </w:rPr>
        <w:t xml:space="preserve"> </w:t>
      </w:r>
      <w:r w:rsidR="00FA046B" w:rsidRPr="00F21962">
        <w:rPr>
          <w:rFonts w:ascii="Angsana New" w:hAnsi="Angsana New"/>
          <w:sz w:val="30"/>
          <w:szCs w:val="30"/>
          <w:cs/>
        </w:rPr>
        <w:t xml:space="preserve">ถึง </w:t>
      </w:r>
      <w:r w:rsidR="006E2381" w:rsidRPr="00F21962">
        <w:rPr>
          <w:rFonts w:ascii="Angsana New" w:hAnsi="Angsana New"/>
          <w:sz w:val="30"/>
          <w:szCs w:val="30"/>
        </w:rPr>
        <w:t>6</w:t>
      </w:r>
      <w:r w:rsidR="00156E32" w:rsidRPr="00F21962">
        <w:rPr>
          <w:rFonts w:ascii="Angsana New" w:hAnsi="Angsana New"/>
          <w:sz w:val="30"/>
          <w:szCs w:val="30"/>
        </w:rPr>
        <w:t>0</w:t>
      </w:r>
      <w:r w:rsidRPr="00F21962">
        <w:rPr>
          <w:rFonts w:ascii="Angsana New" w:hAnsi="Angsana New"/>
          <w:sz w:val="30"/>
          <w:szCs w:val="30"/>
          <w:cs/>
        </w:rPr>
        <w:t xml:space="preserve"> วัน</w:t>
      </w:r>
    </w:p>
    <w:p w:rsidR="004035C7" w:rsidRDefault="004035C7" w:rsidP="00350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</w:rPr>
      </w:pPr>
    </w:p>
    <w:p w:rsidR="00826C1A" w:rsidRDefault="00826C1A" w:rsidP="00350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</w:rPr>
      </w:pPr>
    </w:p>
    <w:p w:rsidR="00826C1A" w:rsidRDefault="00826C1A" w:rsidP="00350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</w:rPr>
      </w:pPr>
    </w:p>
    <w:p w:rsidR="00826C1A" w:rsidRPr="00F21962" w:rsidRDefault="00826C1A" w:rsidP="00350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  <w:cs/>
        </w:rPr>
        <w:sectPr w:rsidR="00826C1A" w:rsidRPr="00F21962" w:rsidSect="002301BC">
          <w:headerReference w:type="default" r:id="rId8"/>
          <w:footerReference w:type="default" r:id="rId9"/>
          <w:pgSz w:w="11907" w:h="16840" w:code="9"/>
          <w:pgMar w:top="648" w:right="1152" w:bottom="576" w:left="1152" w:header="720" w:footer="720" w:gutter="0"/>
          <w:pgNumType w:start="17"/>
          <w:cols w:space="708"/>
          <w:docGrid w:linePitch="360"/>
        </w:sectPr>
      </w:pPr>
    </w:p>
    <w:p w:rsidR="006D06C8" w:rsidRPr="00F21962" w:rsidRDefault="006D06C8" w:rsidP="00050A8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6D06C8" w:rsidRPr="00F21962" w:rsidRDefault="006D06C8" w:rsidP="00050A83">
      <w:pPr>
        <w:pStyle w:val="BodyText"/>
        <w:spacing w:after="0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7E3DA5" w:rsidRPr="00F21962" w:rsidRDefault="0081776C" w:rsidP="00050A83">
      <w:pPr>
        <w:pStyle w:val="BodyText"/>
        <w:tabs>
          <w:tab w:val="clear" w:pos="227"/>
          <w:tab w:val="clear" w:pos="454"/>
          <w:tab w:val="clear" w:pos="68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116E11" w:rsidRPr="00F21962">
        <w:rPr>
          <w:rFonts w:ascii="Angsana New" w:hAnsi="Angsana New"/>
          <w:sz w:val="30"/>
          <w:szCs w:val="30"/>
        </w:rPr>
        <w:t>3</w:t>
      </w:r>
      <w:r w:rsidR="00587BE6" w:rsidRPr="00F21962">
        <w:rPr>
          <w:rFonts w:ascii="Angsana New" w:hAnsi="Angsana New"/>
          <w:sz w:val="30"/>
          <w:szCs w:val="30"/>
        </w:rPr>
        <w:t>0</w:t>
      </w:r>
      <w:r w:rsidR="001A56AD" w:rsidRPr="00F21962">
        <w:rPr>
          <w:rFonts w:ascii="Angsana New" w:hAnsi="Angsana New"/>
          <w:sz w:val="30"/>
          <w:szCs w:val="30"/>
          <w:cs/>
        </w:rPr>
        <w:t xml:space="preserve"> </w:t>
      </w:r>
      <w:r w:rsidR="00CE7EB5">
        <w:rPr>
          <w:rFonts w:ascii="Angsana New" w:hAnsi="Angsana New" w:hint="cs"/>
          <w:sz w:val="30"/>
          <w:szCs w:val="30"/>
          <w:cs/>
        </w:rPr>
        <w:t>กันยายน</w:t>
      </w:r>
      <w:r w:rsidRPr="00F21962">
        <w:rPr>
          <w:rFonts w:ascii="Angsana New" w:hAnsi="Angsana New"/>
          <w:sz w:val="30"/>
          <w:szCs w:val="30"/>
          <w:cs/>
        </w:rPr>
        <w:t xml:space="preserve"> </w:t>
      </w:r>
      <w:r w:rsidR="00844E50" w:rsidRPr="00F21962">
        <w:rPr>
          <w:rFonts w:ascii="Angsana New" w:hAnsi="Angsana New"/>
          <w:sz w:val="30"/>
          <w:szCs w:val="30"/>
        </w:rPr>
        <w:t>256</w:t>
      </w:r>
      <w:r w:rsidR="008E268B" w:rsidRPr="00F21962">
        <w:rPr>
          <w:rFonts w:ascii="Angsana New" w:hAnsi="Angsana New"/>
          <w:sz w:val="30"/>
          <w:szCs w:val="30"/>
        </w:rPr>
        <w:t>2</w:t>
      </w:r>
      <w:r w:rsidR="00A5374A"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 xml:space="preserve">และ </w:t>
      </w:r>
      <w:r w:rsidRPr="00F21962">
        <w:rPr>
          <w:rFonts w:ascii="Angsana New" w:hAnsi="Angsana New"/>
          <w:sz w:val="30"/>
          <w:szCs w:val="30"/>
        </w:rPr>
        <w:t xml:space="preserve">31 </w:t>
      </w:r>
      <w:r w:rsidRPr="00F2196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21962">
        <w:rPr>
          <w:rFonts w:ascii="Angsana New" w:hAnsi="Angsana New"/>
          <w:sz w:val="30"/>
          <w:szCs w:val="30"/>
        </w:rPr>
        <w:t>25</w:t>
      </w:r>
      <w:r w:rsidR="00245802" w:rsidRPr="00F21962">
        <w:rPr>
          <w:rFonts w:ascii="Angsana New" w:hAnsi="Angsana New"/>
          <w:sz w:val="30"/>
          <w:szCs w:val="30"/>
        </w:rPr>
        <w:t>6</w:t>
      </w:r>
      <w:r w:rsidR="008E268B" w:rsidRPr="00F21962">
        <w:rPr>
          <w:rFonts w:ascii="Angsana New" w:hAnsi="Angsana New"/>
          <w:sz w:val="30"/>
          <w:szCs w:val="30"/>
        </w:rPr>
        <w:t>1</w:t>
      </w:r>
      <w:r w:rsidR="00A5374A"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และเงินปันผล</w:t>
      </w:r>
      <w:r w:rsidR="00127236" w:rsidRPr="00F21962">
        <w:rPr>
          <w:rFonts w:ascii="Angsana New" w:hAnsi="Angsana New"/>
          <w:sz w:val="30"/>
          <w:szCs w:val="30"/>
          <w:cs/>
        </w:rPr>
        <w:t>รับสำหรับ</w:t>
      </w:r>
      <w:r w:rsidRPr="00F21962">
        <w:rPr>
          <w:rFonts w:ascii="Angsana New" w:hAnsi="Angsana New"/>
          <w:sz w:val="30"/>
          <w:szCs w:val="30"/>
          <w:cs/>
        </w:rPr>
        <w:t>งวด</w:t>
      </w:r>
      <w:r w:rsidR="0014409A">
        <w:rPr>
          <w:rFonts w:ascii="Angsana New" w:hAnsi="Angsana New" w:hint="cs"/>
          <w:sz w:val="30"/>
          <w:szCs w:val="30"/>
          <w:cs/>
        </w:rPr>
        <w:t>เก้า</w:t>
      </w:r>
      <w:r w:rsidR="001A56AD" w:rsidRPr="00F21962">
        <w:rPr>
          <w:rFonts w:ascii="Angsana New" w:hAnsi="Angsana New"/>
          <w:sz w:val="30"/>
          <w:szCs w:val="30"/>
          <w:cs/>
        </w:rPr>
        <w:t>เดือน</w:t>
      </w:r>
      <w:r w:rsidRPr="00F2196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87BE6" w:rsidRPr="00F21962">
        <w:rPr>
          <w:rFonts w:ascii="Angsana New" w:hAnsi="Angsana New"/>
          <w:sz w:val="30"/>
          <w:szCs w:val="30"/>
        </w:rPr>
        <w:t>30</w:t>
      </w:r>
      <w:r w:rsidR="000E0645" w:rsidRPr="00F21962">
        <w:rPr>
          <w:rFonts w:ascii="Angsana New" w:hAnsi="Angsana New"/>
          <w:sz w:val="30"/>
          <w:szCs w:val="30"/>
          <w:cs/>
        </w:rPr>
        <w:t xml:space="preserve"> </w:t>
      </w:r>
      <w:r w:rsidR="0014409A">
        <w:rPr>
          <w:rFonts w:ascii="Angsana New" w:hAnsi="Angsana New" w:hint="cs"/>
          <w:sz w:val="30"/>
          <w:szCs w:val="30"/>
          <w:cs/>
        </w:rPr>
        <w:t>กันยายน</w:t>
      </w:r>
      <w:r w:rsidRPr="00F2196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6D06C8" w:rsidRPr="00F21962" w:rsidRDefault="006D06C8" w:rsidP="00050A83">
      <w:pPr>
        <w:pStyle w:val="BodyText"/>
        <w:spacing w:after="0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44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10"/>
      </w:tblGrid>
      <w:tr w:rsidR="008E268B" w:rsidRPr="00F21962" w:rsidTr="00F21962">
        <w:trPr>
          <w:cantSplit/>
          <w:tblHeader/>
        </w:trPr>
        <w:tc>
          <w:tcPr>
            <w:tcW w:w="4516" w:type="dxa"/>
          </w:tcPr>
          <w:p w:rsidR="008E268B" w:rsidRPr="00F21962" w:rsidRDefault="008E268B" w:rsidP="00F219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8" w:type="dxa"/>
            <w:gridSpan w:val="15"/>
          </w:tcPr>
          <w:p w:rsidR="008E268B" w:rsidRPr="00F21962" w:rsidRDefault="008E268B" w:rsidP="00F2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E268B" w:rsidRPr="00F21962" w:rsidTr="00F21962">
        <w:trPr>
          <w:cantSplit/>
          <w:tblHeader/>
        </w:trPr>
        <w:tc>
          <w:tcPr>
            <w:tcW w:w="4516" w:type="dxa"/>
          </w:tcPr>
          <w:p w:rsidR="008E268B" w:rsidRPr="00F21962" w:rsidRDefault="008E268B" w:rsidP="00F219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:rsidR="008E268B" w:rsidRPr="00F21962" w:rsidRDefault="008E268B" w:rsidP="00F2196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:rsidR="008E268B" w:rsidRPr="00F21962" w:rsidRDefault="008E268B" w:rsidP="00F2196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โดยตรง</w:t>
            </w: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/</w:t>
            </w:r>
            <w:r w:rsidRPr="00F2196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อ้อม</w:t>
            </w:r>
          </w:p>
        </w:tc>
        <w:tc>
          <w:tcPr>
            <w:tcW w:w="180" w:type="dxa"/>
          </w:tcPr>
          <w:p w:rsidR="008E268B" w:rsidRPr="00F21962" w:rsidRDefault="008E268B" w:rsidP="00F2196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8E268B" w:rsidRPr="00F21962" w:rsidRDefault="008E268B" w:rsidP="00F2196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8E268B" w:rsidRPr="00F21962" w:rsidRDefault="008E268B" w:rsidP="00F2196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8E268B" w:rsidRPr="00F21962" w:rsidRDefault="008E268B" w:rsidP="00F21962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vAlign w:val="bottom"/>
          </w:tcPr>
          <w:p w:rsidR="008E268B" w:rsidRPr="00F21962" w:rsidRDefault="008E268B" w:rsidP="00F2196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:rsidR="008E268B" w:rsidRPr="00F21962" w:rsidRDefault="008E268B" w:rsidP="00F2196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8E268B" w:rsidRPr="00F21962" w:rsidTr="00F21962">
        <w:trPr>
          <w:cantSplit/>
          <w:tblHeader/>
        </w:trPr>
        <w:tc>
          <w:tcPr>
            <w:tcW w:w="4516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171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175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171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171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171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8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3</w:t>
            </w:r>
            <w:r w:rsidR="00157B1E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43683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E268B" w:rsidRPr="00F21962" w:rsidTr="00F21962">
        <w:trPr>
          <w:cantSplit/>
          <w:tblHeader/>
        </w:trPr>
        <w:tc>
          <w:tcPr>
            <w:tcW w:w="4516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8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E268B" w:rsidRPr="00F21962" w:rsidTr="00F21962">
        <w:trPr>
          <w:cantSplit/>
        </w:trPr>
        <w:tc>
          <w:tcPr>
            <w:tcW w:w="4516" w:type="dxa"/>
          </w:tcPr>
          <w:p w:rsidR="008E268B" w:rsidRPr="00F21962" w:rsidRDefault="008E268B" w:rsidP="008E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08" w:type="dxa"/>
            <w:gridSpan w:val="11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E268B" w:rsidRPr="00F21962" w:rsidTr="00F21962">
        <w:trPr>
          <w:cantSplit/>
        </w:trPr>
        <w:tc>
          <w:tcPr>
            <w:tcW w:w="4516" w:type="dxa"/>
          </w:tcPr>
          <w:p w:rsidR="008E268B" w:rsidRPr="00F21962" w:rsidRDefault="008E268B" w:rsidP="008E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8E268B" w:rsidRPr="00F21962" w:rsidRDefault="008E268B" w:rsidP="008E26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10" w:type="dxa"/>
          </w:tcPr>
          <w:p w:rsidR="008E268B" w:rsidRPr="00F21962" w:rsidRDefault="008E268B" w:rsidP="008E26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E268B" w:rsidRPr="00F21962" w:rsidTr="00F21962">
        <w:trPr>
          <w:cantSplit/>
        </w:trPr>
        <w:tc>
          <w:tcPr>
            <w:tcW w:w="4516" w:type="dxa"/>
          </w:tcPr>
          <w:p w:rsidR="008E268B" w:rsidRPr="00F21962" w:rsidRDefault="008E268B" w:rsidP="0015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8" w:firstLine="73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:rsidR="008E268B" w:rsidRPr="00F21962" w:rsidRDefault="00BC37F4" w:rsidP="00175F3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:rsidR="008E268B" w:rsidRPr="00F21962" w:rsidRDefault="008E268B" w:rsidP="00175F3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8E268B" w:rsidRPr="00F21962" w:rsidRDefault="001379E1" w:rsidP="00175F37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8E268B" w:rsidRPr="00F21962" w:rsidRDefault="00BC37F4" w:rsidP="00175F37">
            <w:pPr>
              <w:pStyle w:val="acctfourfigures"/>
              <w:tabs>
                <w:tab w:val="clear" w:pos="765"/>
              </w:tabs>
              <w:spacing w:line="240" w:lineRule="atLeast"/>
              <w:ind w:right="-8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8E268B" w:rsidRPr="00F21962" w:rsidRDefault="008E268B" w:rsidP="00175F37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8E268B" w:rsidRPr="00F21962" w:rsidRDefault="008E268B" w:rsidP="00175F3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AA38C0" w:rsidP="00175F37">
            <w:pPr>
              <w:pStyle w:val="acctfourfigures"/>
              <w:tabs>
                <w:tab w:val="clear" w:pos="765"/>
              </w:tabs>
              <w:spacing w:line="240" w:lineRule="atLeast"/>
              <w:ind w:right="-7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="00BC37F4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8E268B" w:rsidRPr="006F4B48" w:rsidRDefault="008E268B" w:rsidP="006F4B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8E268B" w:rsidRPr="00F21962" w:rsidRDefault="00AA38C0" w:rsidP="006F4B4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</w:t>
            </w:r>
            <w:r w:rsidR="00BC37F4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CF000A" w:rsidP="008E268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8E268B" w:rsidRPr="00F21962" w:rsidRDefault="008E268B" w:rsidP="008E268B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C37F4" w:rsidRPr="00F21962" w:rsidTr="00F21962">
        <w:trPr>
          <w:cantSplit/>
        </w:trPr>
        <w:tc>
          <w:tcPr>
            <w:tcW w:w="4516" w:type="dxa"/>
          </w:tcPr>
          <w:p w:rsidR="00BC37F4" w:rsidRPr="00F21962" w:rsidRDefault="00BC37F4" w:rsidP="00BC3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8" w:firstLine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BC37F4" w:rsidRPr="00F21962" w:rsidRDefault="00BC37F4" w:rsidP="00BC37F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C37F4" w:rsidRPr="00F21962" w:rsidRDefault="00BC37F4" w:rsidP="00BC37F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BC37F4" w:rsidRPr="00F21962" w:rsidRDefault="00BC37F4" w:rsidP="00BC37F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C37F4" w:rsidRPr="00F21962" w:rsidRDefault="00BC37F4" w:rsidP="00BC37F4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BC37F4" w:rsidRPr="00F21962" w:rsidRDefault="00BC37F4" w:rsidP="00BC37F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BC37F4" w:rsidRPr="00F21962" w:rsidRDefault="00BC37F4" w:rsidP="00BC37F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C37F4" w:rsidRPr="00F21962" w:rsidRDefault="00BC37F4" w:rsidP="00BC37F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BC37F4" w:rsidRPr="00F21962" w:rsidRDefault="00BC37F4" w:rsidP="00BC37F4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C37F4" w:rsidRPr="00BC37F4" w:rsidRDefault="00AA38C0" w:rsidP="00AA38C0">
            <w:pPr>
              <w:pStyle w:val="acctfourfigures"/>
              <w:tabs>
                <w:tab w:val="clear" w:pos="765"/>
              </w:tabs>
              <w:spacing w:line="240" w:lineRule="atLeast"/>
              <w:ind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</w:t>
            </w:r>
            <w:r w:rsidR="00BC37F4" w:rsidRPr="00BC37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BC37F4" w:rsidRPr="00BC37F4" w:rsidRDefault="00BC37F4" w:rsidP="00BC37F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C37F4" w:rsidRPr="00BC37F4" w:rsidRDefault="00AA38C0" w:rsidP="00BC37F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 </w:t>
            </w:r>
            <w:r w:rsidR="00BC37F4" w:rsidRPr="00BC37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BC37F4" w:rsidRPr="00F21962" w:rsidRDefault="00BC37F4" w:rsidP="00BC37F4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C37F4" w:rsidRPr="00AA38C0" w:rsidRDefault="00BC37F4" w:rsidP="00BC37F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38C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BC37F4" w:rsidRPr="00AA38C0" w:rsidRDefault="00BC37F4" w:rsidP="00BC37F4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:rsidR="00BC37F4" w:rsidRPr="00AA38C0" w:rsidRDefault="00BC37F4" w:rsidP="00BC37F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38C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CE3977" w:rsidRPr="00F21962" w:rsidRDefault="00CE3977" w:rsidP="00050A83">
      <w:pPr>
        <w:pStyle w:val="BodyText"/>
        <w:spacing w:after="0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481726" w:rsidRPr="00F21962" w:rsidRDefault="00481726" w:rsidP="008319E2">
      <w:pPr>
        <w:pStyle w:val="BodyText"/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81726" w:rsidRPr="00F21962" w:rsidRDefault="00481726" w:rsidP="00481726">
      <w:pPr>
        <w:rPr>
          <w:rFonts w:ascii="Angsana New" w:hAnsi="Angsana New"/>
          <w:b/>
          <w:bCs/>
          <w:sz w:val="30"/>
          <w:szCs w:val="30"/>
        </w:rPr>
        <w:sectPr w:rsidR="00481726" w:rsidRPr="00F21962" w:rsidSect="007A0FE8">
          <w:headerReference w:type="default" r:id="rId10"/>
          <w:footerReference w:type="default" r:id="rId11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:rsidR="00481726" w:rsidRPr="00F21962" w:rsidRDefault="00481726" w:rsidP="00050A8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 </w:t>
      </w:r>
    </w:p>
    <w:p w:rsidR="004235C8" w:rsidRPr="0082577F" w:rsidRDefault="004235C8" w:rsidP="00050A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 w:hanging="540"/>
        <w:jc w:val="thaiDistribute"/>
        <w:rPr>
          <w:rFonts w:ascii="Angsana New" w:hAnsi="Angsana New"/>
          <w:b/>
          <w:sz w:val="22"/>
          <w:szCs w:val="22"/>
        </w:rPr>
      </w:pPr>
    </w:p>
    <w:p w:rsidR="004429A9" w:rsidRPr="00F21962" w:rsidRDefault="000E0645" w:rsidP="00D203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b/>
          <w:sz w:val="30"/>
          <w:szCs w:val="30"/>
        </w:rPr>
        <w:tab/>
      </w:r>
      <w:r w:rsidR="004429A9" w:rsidRPr="00F21962">
        <w:rPr>
          <w:rFonts w:ascii="Angsana New" w:hAnsi="Angsana New"/>
          <w:i/>
          <w:iCs/>
          <w:sz w:val="30"/>
          <w:szCs w:val="30"/>
          <w:cs/>
        </w:rPr>
        <w:t>ที่ดิน อาคารและอุปกรณ์ระหว่างก่อสร้าง</w:t>
      </w:r>
    </w:p>
    <w:p w:rsidR="004429A9" w:rsidRPr="0082577F" w:rsidRDefault="004429A9" w:rsidP="00442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22"/>
          <w:szCs w:val="22"/>
        </w:rPr>
      </w:pPr>
    </w:p>
    <w:p w:rsidR="00A262D7" w:rsidRPr="00F21962" w:rsidRDefault="00A262D7" w:rsidP="00A262D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-4"/>
          <w:sz w:val="30"/>
          <w:szCs w:val="30"/>
          <w:cs/>
        </w:rPr>
        <w:t xml:space="preserve">บริษัทเริ่มก่อสร้างโรงงานแห่งใหม่ในจังหวัดลำพูนและได้ดำเนินงานก่อสร้างไปแล้วบางส่วนในระหว่างปี </w:t>
      </w:r>
      <w:r w:rsidRPr="00F21962">
        <w:rPr>
          <w:rFonts w:ascii="Angsana New" w:hAnsi="Angsana New"/>
          <w:spacing w:val="-4"/>
          <w:sz w:val="30"/>
          <w:szCs w:val="30"/>
          <w:lang w:val="en-GB"/>
        </w:rPr>
        <w:t>2558-2559</w:t>
      </w:r>
      <w:r w:rsidRPr="00F21962">
        <w:rPr>
          <w:rFonts w:ascii="Angsana New" w:hAnsi="Angsana New"/>
          <w:sz w:val="30"/>
          <w:szCs w:val="30"/>
          <w:lang w:val="en-GB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ทั้งนี้ต้นทุนที่เกิดขึ้นจนถึง ณ วันที่รายงานมีจำนวนเงินทั้งสิ้น</w:t>
      </w:r>
      <w:r w:rsidR="00C75D80" w:rsidRPr="00F21962">
        <w:rPr>
          <w:rFonts w:ascii="Angsana New" w:hAnsi="Angsana New"/>
          <w:sz w:val="30"/>
          <w:szCs w:val="30"/>
          <w:cs/>
        </w:rPr>
        <w:t xml:space="preserve"> </w:t>
      </w:r>
      <w:r w:rsidR="00C75D80" w:rsidRPr="00F21962">
        <w:rPr>
          <w:rFonts w:ascii="Angsana New" w:hAnsi="Angsana New"/>
          <w:sz w:val="30"/>
          <w:szCs w:val="30"/>
        </w:rPr>
        <w:t>2</w:t>
      </w:r>
      <w:r w:rsidR="001379E1">
        <w:rPr>
          <w:rFonts w:ascii="Angsana New" w:hAnsi="Angsana New"/>
          <w:sz w:val="30"/>
          <w:szCs w:val="30"/>
        </w:rPr>
        <w:t>40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21962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F21962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F21962">
        <w:rPr>
          <w:rFonts w:ascii="Angsana New" w:hAnsi="Angsana New"/>
          <w:i/>
          <w:iCs/>
          <w:sz w:val="30"/>
          <w:szCs w:val="30"/>
        </w:rPr>
        <w:t>25</w:t>
      </w:r>
      <w:r w:rsidR="00245802" w:rsidRPr="00F21962">
        <w:rPr>
          <w:rFonts w:ascii="Angsana New" w:hAnsi="Angsana New"/>
          <w:i/>
          <w:iCs/>
          <w:sz w:val="30"/>
          <w:szCs w:val="30"/>
        </w:rPr>
        <w:t>6</w:t>
      </w:r>
      <w:r w:rsidR="001379E1">
        <w:rPr>
          <w:rFonts w:ascii="Angsana New" w:hAnsi="Angsana New"/>
          <w:i/>
          <w:iCs/>
          <w:sz w:val="30"/>
          <w:szCs w:val="30"/>
        </w:rPr>
        <w:t>1</w:t>
      </w:r>
      <w:r w:rsidRPr="00F21962">
        <w:rPr>
          <w:rFonts w:ascii="Angsana New" w:hAnsi="Angsana New"/>
          <w:i/>
          <w:iCs/>
          <w:sz w:val="30"/>
          <w:szCs w:val="30"/>
        </w:rPr>
        <w:t xml:space="preserve">: </w:t>
      </w:r>
      <w:r w:rsidR="00C75D80" w:rsidRPr="00F21962">
        <w:rPr>
          <w:rFonts w:ascii="Angsana New" w:hAnsi="Angsana New"/>
          <w:i/>
          <w:iCs/>
          <w:sz w:val="30"/>
          <w:szCs w:val="30"/>
        </w:rPr>
        <w:t>240</w:t>
      </w:r>
      <w:r w:rsidR="001379E1">
        <w:rPr>
          <w:rFonts w:ascii="Angsana New" w:hAnsi="Angsana New"/>
          <w:i/>
          <w:iCs/>
          <w:sz w:val="30"/>
          <w:szCs w:val="30"/>
        </w:rPr>
        <w:t xml:space="preserve"> </w:t>
      </w:r>
      <w:r w:rsidRPr="00F21962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F21962">
        <w:rPr>
          <w:rFonts w:ascii="Angsana New" w:hAnsi="Angsana New"/>
          <w:i/>
          <w:iCs/>
          <w:sz w:val="30"/>
          <w:szCs w:val="30"/>
        </w:rPr>
        <w:t>)</w:t>
      </w:r>
      <w:r w:rsidRPr="00F21962">
        <w:rPr>
          <w:rFonts w:ascii="Angsana New" w:hAnsi="Angsana New"/>
          <w:sz w:val="30"/>
          <w:szCs w:val="30"/>
          <w:cs/>
        </w:rPr>
        <w:t xml:space="preserve"> </w:t>
      </w:r>
    </w:p>
    <w:p w:rsidR="004429A9" w:rsidRPr="0082577F" w:rsidRDefault="004429A9" w:rsidP="00442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rPr>
          <w:rFonts w:ascii="Angsana New" w:hAnsi="Angsana New"/>
          <w:i/>
          <w:iCs/>
          <w:sz w:val="22"/>
          <w:szCs w:val="22"/>
        </w:rPr>
      </w:pPr>
    </w:p>
    <w:p w:rsidR="00A262D7" w:rsidRDefault="00A262D7" w:rsidP="00A262D7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F21962">
        <w:rPr>
          <w:rFonts w:ascii="Angsana New" w:hAnsi="Angsana New"/>
          <w:sz w:val="30"/>
          <w:szCs w:val="30"/>
        </w:rPr>
        <w:t>27</w:t>
      </w:r>
      <w:r w:rsidRPr="00F21962">
        <w:rPr>
          <w:rFonts w:ascii="Angsana New" w:hAnsi="Angsana New"/>
          <w:sz w:val="30"/>
          <w:szCs w:val="30"/>
          <w:cs/>
        </w:rPr>
        <w:t xml:space="preserve"> ตุลาคม </w:t>
      </w:r>
      <w:r w:rsidRPr="00F21962">
        <w:rPr>
          <w:rFonts w:ascii="Angsana New" w:hAnsi="Angsana New"/>
          <w:sz w:val="30"/>
          <w:szCs w:val="30"/>
        </w:rPr>
        <w:t>2558</w:t>
      </w:r>
      <w:r w:rsidRPr="00F21962">
        <w:rPr>
          <w:rFonts w:ascii="Angsana New" w:hAnsi="Angsana New"/>
          <w:sz w:val="30"/>
          <w:szCs w:val="30"/>
          <w:cs/>
        </w:rPr>
        <w:t xml:space="preserve"> คณะกรรมการได้พิจารณาถึงสถานการณ์การตลาด</w:t>
      </w:r>
      <w:r w:rsidR="00200EDD">
        <w:rPr>
          <w:rFonts w:ascii="Angsana New" w:hAnsi="Angsana New" w:hint="cs"/>
          <w:sz w:val="30"/>
          <w:szCs w:val="30"/>
          <w:cs/>
        </w:rPr>
        <w:t xml:space="preserve">    </w:t>
      </w:r>
      <w:r w:rsidRPr="00F21962">
        <w:rPr>
          <w:rFonts w:ascii="Angsana New" w:hAnsi="Angsana New"/>
          <w:sz w:val="30"/>
          <w:szCs w:val="30"/>
          <w:cs/>
        </w:rPr>
        <w:t>ในประเทศในปัจจุบัน จึงได้มีมติอนุมัติให้ชะลอโครงการที่อยู่ในระหว่างก่อสร้างเป็นการชั่วคราวเพื่อให้สอดคล้องกับ</w:t>
      </w:r>
      <w:r w:rsidRPr="00F21962">
        <w:rPr>
          <w:rFonts w:ascii="Angsana New" w:hAnsi="Angsana New"/>
          <w:spacing w:val="2"/>
          <w:sz w:val="30"/>
          <w:szCs w:val="30"/>
          <w:cs/>
        </w:rPr>
        <w:t>สถานการณ์การตลาด โดยฝ่ายจัดการและคณะกรรมการบริหารได้พิจารณาปัจจัยและผลกระทบที่อาจเกิดขึ้นใน</w:t>
      </w:r>
      <w:r w:rsidRPr="00F21962">
        <w:rPr>
          <w:rFonts w:ascii="Angsana New" w:hAnsi="Angsana New"/>
          <w:sz w:val="30"/>
          <w:szCs w:val="30"/>
          <w:cs/>
        </w:rPr>
        <w:t>ทุก</w:t>
      </w:r>
      <w:r w:rsidRPr="00F21962">
        <w:rPr>
          <w:rFonts w:ascii="Angsana New" w:hAnsi="Angsana New"/>
          <w:spacing w:val="-4"/>
          <w:sz w:val="30"/>
          <w:szCs w:val="30"/>
          <w:cs/>
        </w:rPr>
        <w:t>ด้าน</w:t>
      </w:r>
      <w:r w:rsidRPr="00F21962">
        <w:rPr>
          <w:rFonts w:ascii="Angsana New" w:hAnsi="Angsana New"/>
          <w:sz w:val="30"/>
          <w:szCs w:val="30"/>
          <w:cs/>
        </w:rPr>
        <w:t>โดยละเอียดรอบคอบแล้วเห็นว่าการดำเนินการดังกล่าวจะไม่ส่งผลกระทบอย่างมีนัยสำคัญต่อ</w:t>
      </w:r>
      <w:r w:rsidR="00200EDD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F21962">
        <w:rPr>
          <w:rFonts w:ascii="Angsana New" w:hAnsi="Angsana New"/>
          <w:sz w:val="30"/>
          <w:szCs w:val="30"/>
          <w:cs/>
        </w:rPr>
        <w:t xml:space="preserve">การดำเนินธุรกิจของบริษัทรวมทั้งผู้มีส่วนได้เสียรายอื่นๆ ทั้งนี้ฝ่ายจัดการจะติดตามสถานการณ์การตลาดอย่างใกล้ชิดและสม่ำเสมอเพื่อพิจารณาระยะเวลาที่เหมาะสมที่สุดในการเริ่มดำเนินโครงการอีกครั้งหนึ่ง </w:t>
      </w:r>
    </w:p>
    <w:p w:rsidR="00602EF5" w:rsidRPr="0082577F" w:rsidRDefault="00602EF5" w:rsidP="00A262D7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:rsidR="00602EF5" w:rsidRDefault="00602EF5" w:rsidP="00A262D7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ในไตรมาส </w:t>
      </w:r>
      <w:r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บริษัทแต่งตั้งผู้ประเมินราคาอิสระเพื่อทำ</w:t>
      </w:r>
      <w:r w:rsidR="00D7799F">
        <w:rPr>
          <w:rFonts w:ascii="Angsana New" w:hAnsi="Angsana New" w:hint="cs"/>
          <w:sz w:val="30"/>
          <w:szCs w:val="30"/>
          <w:cs/>
        </w:rPr>
        <w:t xml:space="preserve">การทบทวนและทำการทดสอบการด้อยค่าของ          ที่ดิน อาคารและอุปกรณ์ระหว่างก่อสร้างในจังหวัดลำพูน ผู้ประเมินราคาอิสระประเมินมูลค่ายุติธรรมของที่ดิน </w:t>
      </w:r>
      <w:r w:rsidR="00D7799F">
        <w:rPr>
          <w:rFonts w:ascii="Angsana New" w:hAnsi="Angsana New"/>
          <w:sz w:val="30"/>
          <w:szCs w:val="30"/>
        </w:rPr>
        <w:t xml:space="preserve">          </w:t>
      </w:r>
      <w:r w:rsidR="00D7799F">
        <w:rPr>
          <w:rFonts w:ascii="Angsana New" w:hAnsi="Angsana New" w:hint="cs"/>
          <w:sz w:val="30"/>
          <w:szCs w:val="30"/>
          <w:cs/>
        </w:rPr>
        <w:t xml:space="preserve">โดยใช้วิธีราคาตลาด </w:t>
      </w:r>
      <w:r w:rsidR="00D7799F">
        <w:rPr>
          <w:rFonts w:ascii="Angsana New" w:hAnsi="Angsana New"/>
          <w:sz w:val="30"/>
          <w:szCs w:val="30"/>
        </w:rPr>
        <w:t xml:space="preserve">(Market Data Approach) </w:t>
      </w:r>
      <w:r w:rsidR="00D7799F">
        <w:rPr>
          <w:rFonts w:ascii="Angsana New" w:hAnsi="Angsana New" w:hint="cs"/>
          <w:sz w:val="30"/>
          <w:szCs w:val="30"/>
          <w:cs/>
        </w:rPr>
        <w:t>และประเมินมูลค่าของอาคารและอุปกรณ์ระหว่างก่อสร้างโดย</w:t>
      </w:r>
      <w:r w:rsidR="00D7799F">
        <w:rPr>
          <w:rFonts w:ascii="Angsana New" w:hAnsi="Angsana New"/>
          <w:sz w:val="30"/>
          <w:szCs w:val="30"/>
        </w:rPr>
        <w:t xml:space="preserve">                </w:t>
      </w:r>
      <w:r w:rsidR="00D7799F">
        <w:rPr>
          <w:rFonts w:ascii="Angsana New" w:hAnsi="Angsana New" w:hint="cs"/>
          <w:sz w:val="30"/>
          <w:szCs w:val="30"/>
          <w:cs/>
        </w:rPr>
        <w:t xml:space="preserve">ใช้วิธีราคาทุนเปลี่ยนแทน </w:t>
      </w:r>
      <w:r w:rsidR="00D7799F">
        <w:rPr>
          <w:rFonts w:ascii="Angsana New" w:hAnsi="Angsana New"/>
          <w:sz w:val="30"/>
          <w:szCs w:val="30"/>
        </w:rPr>
        <w:t xml:space="preserve">(Cost Approach) </w:t>
      </w:r>
      <w:r w:rsidR="00D7799F">
        <w:rPr>
          <w:rFonts w:ascii="Angsana New" w:hAnsi="Angsana New" w:hint="cs"/>
          <w:sz w:val="30"/>
          <w:szCs w:val="30"/>
          <w:cs/>
        </w:rPr>
        <w:t xml:space="preserve">เป็นผลให้บริษัทรับรู้ผลขาดทุนจากการด้อยค่าเป็นจำนวนเงิน </w:t>
      </w:r>
      <w:r w:rsidR="00D7799F">
        <w:rPr>
          <w:rFonts w:ascii="Angsana New" w:hAnsi="Angsana New"/>
          <w:sz w:val="30"/>
          <w:szCs w:val="30"/>
        </w:rPr>
        <w:t xml:space="preserve">                     </w:t>
      </w:r>
      <w:r w:rsidR="00D7799F" w:rsidRPr="008917A1">
        <w:rPr>
          <w:rFonts w:ascii="Angsana New" w:hAnsi="Angsana New"/>
          <w:spacing w:val="2"/>
          <w:sz w:val="30"/>
          <w:szCs w:val="30"/>
        </w:rPr>
        <w:t>2</w:t>
      </w:r>
      <w:r w:rsidR="008A596E" w:rsidRPr="008917A1">
        <w:rPr>
          <w:rFonts w:ascii="Angsana New" w:hAnsi="Angsana New"/>
          <w:spacing w:val="2"/>
          <w:sz w:val="30"/>
          <w:szCs w:val="30"/>
        </w:rPr>
        <w:t>1</w:t>
      </w:r>
      <w:r w:rsidR="00D7799F" w:rsidRPr="008917A1">
        <w:rPr>
          <w:rFonts w:ascii="Angsana New" w:hAnsi="Angsana New"/>
          <w:spacing w:val="2"/>
          <w:sz w:val="30"/>
          <w:szCs w:val="30"/>
        </w:rPr>
        <w:t xml:space="preserve"> </w:t>
      </w:r>
      <w:r w:rsidR="00D7799F" w:rsidRPr="008917A1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="00AB38D2" w:rsidRPr="008917A1">
        <w:rPr>
          <w:rFonts w:ascii="Angsana New" w:hAnsi="Angsana New"/>
          <w:spacing w:val="2"/>
          <w:sz w:val="30"/>
          <w:szCs w:val="30"/>
        </w:rPr>
        <w:t xml:space="preserve"> </w:t>
      </w:r>
      <w:r w:rsidR="008A596E" w:rsidRPr="008917A1">
        <w:rPr>
          <w:rFonts w:ascii="Angsana New" w:hAnsi="Angsana New" w:hint="cs"/>
          <w:spacing w:val="2"/>
          <w:sz w:val="30"/>
          <w:szCs w:val="30"/>
          <w:cs/>
        </w:rPr>
        <w:t>และ ในไตรมาส</w:t>
      </w:r>
      <w:r w:rsidR="008A596E" w:rsidRPr="008917A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8A596E" w:rsidRPr="008917A1">
        <w:rPr>
          <w:rFonts w:ascii="Angsana New" w:hAnsi="Angsana New"/>
          <w:spacing w:val="2"/>
          <w:sz w:val="30"/>
          <w:szCs w:val="30"/>
        </w:rPr>
        <w:t xml:space="preserve">3 </w:t>
      </w:r>
      <w:r w:rsidR="008A596E" w:rsidRPr="008917A1">
        <w:rPr>
          <w:rFonts w:ascii="Angsana New" w:hAnsi="Angsana New" w:hint="cs"/>
          <w:spacing w:val="2"/>
          <w:sz w:val="30"/>
          <w:szCs w:val="30"/>
          <w:cs/>
        </w:rPr>
        <w:t>ปี</w:t>
      </w:r>
      <w:r w:rsidR="008A596E" w:rsidRPr="008917A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8A596E" w:rsidRPr="008917A1">
        <w:rPr>
          <w:rFonts w:ascii="Angsana New" w:hAnsi="Angsana New"/>
          <w:spacing w:val="2"/>
          <w:sz w:val="30"/>
          <w:szCs w:val="30"/>
        </w:rPr>
        <w:t xml:space="preserve">2562 </w:t>
      </w:r>
      <w:r w:rsidR="008A596E" w:rsidRPr="008917A1">
        <w:rPr>
          <w:rFonts w:ascii="Angsana New" w:hAnsi="Angsana New" w:hint="cs"/>
          <w:spacing w:val="2"/>
          <w:sz w:val="30"/>
          <w:szCs w:val="30"/>
          <w:cs/>
        </w:rPr>
        <w:t>บริษัทได้ทบทวนและทดสอบการด้อยค่าของที่ดิน</w:t>
      </w:r>
      <w:r w:rsidR="008A596E" w:rsidRPr="008917A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8A596E" w:rsidRPr="008917A1">
        <w:rPr>
          <w:rFonts w:ascii="Angsana New" w:hAnsi="Angsana New" w:hint="cs"/>
          <w:spacing w:val="2"/>
          <w:sz w:val="30"/>
          <w:szCs w:val="30"/>
          <w:cs/>
        </w:rPr>
        <w:t>อาคารและอุปกรณ์</w:t>
      </w:r>
      <w:r w:rsidR="008A596E" w:rsidRPr="008C0608">
        <w:rPr>
          <w:rFonts w:ascii="Angsana New" w:hAnsi="Angsana New" w:hint="cs"/>
          <w:spacing w:val="8"/>
          <w:sz w:val="30"/>
          <w:szCs w:val="30"/>
          <w:cs/>
        </w:rPr>
        <w:t>ระหว่างก่อสร้างในจังหวัดลำพูนโดยใช้ข้อมูลของผู้ประเมินราคาอิสระในการคำนวณ</w:t>
      </w:r>
      <w:r w:rsidR="008A596E" w:rsidRPr="008C0608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8A596E" w:rsidRPr="008C0608">
        <w:rPr>
          <w:rFonts w:ascii="Angsana New" w:hAnsi="Angsana New" w:hint="cs"/>
          <w:spacing w:val="8"/>
          <w:sz w:val="30"/>
          <w:szCs w:val="30"/>
          <w:cs/>
        </w:rPr>
        <w:t>เป็นผลให้บริษัทรับรู้</w:t>
      </w:r>
      <w:r w:rsidR="008A596E" w:rsidRPr="008917A1">
        <w:rPr>
          <w:rFonts w:ascii="Angsana New" w:hAnsi="Angsana New" w:hint="cs"/>
          <w:spacing w:val="2"/>
          <w:sz w:val="30"/>
          <w:szCs w:val="30"/>
          <w:cs/>
        </w:rPr>
        <w:t>ผลขาดทุนจากการด้อยค่าเป็นจำนวนเงิน</w:t>
      </w:r>
      <w:r w:rsidR="008A596E" w:rsidRPr="008917A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8A596E" w:rsidRPr="008917A1">
        <w:rPr>
          <w:rFonts w:ascii="Angsana New" w:hAnsi="Angsana New"/>
          <w:spacing w:val="2"/>
          <w:sz w:val="30"/>
          <w:szCs w:val="30"/>
        </w:rPr>
        <w:t xml:space="preserve">6 </w:t>
      </w:r>
      <w:r w:rsidR="008A596E" w:rsidRPr="008917A1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</w:t>
      </w:r>
      <w:r w:rsidR="00D7799F" w:rsidRPr="008917A1">
        <w:rPr>
          <w:rFonts w:ascii="Angsana New" w:hAnsi="Angsana New" w:hint="cs"/>
          <w:spacing w:val="2"/>
          <w:sz w:val="30"/>
          <w:szCs w:val="30"/>
          <w:cs/>
        </w:rPr>
        <w:t>การวัดมูลค่ายุติธรรมดังกล่าว ถูกจัดลำดับชั้นการวัดมูลค่ายุติธรรมอยู่</w:t>
      </w:r>
      <w:r w:rsidR="00D7799F" w:rsidRPr="008917A1">
        <w:rPr>
          <w:rFonts w:ascii="Angsana New" w:hAnsi="Angsana New" w:hint="cs"/>
          <w:sz w:val="30"/>
          <w:szCs w:val="30"/>
          <w:cs/>
        </w:rPr>
        <w:t xml:space="preserve">ในระดับที่ </w:t>
      </w:r>
      <w:r w:rsidR="00D7799F" w:rsidRPr="008917A1">
        <w:rPr>
          <w:rFonts w:ascii="Angsana New" w:hAnsi="Angsana New"/>
          <w:sz w:val="30"/>
          <w:szCs w:val="30"/>
        </w:rPr>
        <w:t>3</w:t>
      </w:r>
    </w:p>
    <w:p w:rsidR="004429A9" w:rsidRPr="0082577F" w:rsidRDefault="004429A9" w:rsidP="00806B48">
      <w:pPr>
        <w:tabs>
          <w:tab w:val="clear" w:pos="454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:rsidR="00A262D7" w:rsidRPr="00F21962" w:rsidRDefault="00A262D7" w:rsidP="00A262D7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0" w:hanging="533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:rsidR="00A2171D" w:rsidRPr="0082577F" w:rsidRDefault="00A2171D" w:rsidP="00050A8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Cs w:val="22"/>
          <w:lang w:bidi="th-TH"/>
        </w:rPr>
      </w:pPr>
    </w:p>
    <w:p w:rsidR="00A2171D" w:rsidRPr="00F21962" w:rsidRDefault="00050A83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</w:rPr>
        <w:tab/>
      </w:r>
      <w:r w:rsidR="00A262D7" w:rsidRPr="00F21962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 </w:t>
      </w:r>
      <w:r w:rsidR="00A2171D" w:rsidRPr="00F21962">
        <w:rPr>
          <w:rFonts w:ascii="Angsana New" w:hAnsi="Angsana New"/>
          <w:sz w:val="30"/>
          <w:szCs w:val="30"/>
          <w:cs/>
        </w:rPr>
        <w:t>มีดังนี้</w:t>
      </w:r>
    </w:p>
    <w:p w:rsidR="00FC4D55" w:rsidRPr="0082577F" w:rsidRDefault="00FC4D55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45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072"/>
        <w:gridCol w:w="237"/>
        <w:gridCol w:w="1070"/>
        <w:gridCol w:w="242"/>
        <w:gridCol w:w="1096"/>
        <w:gridCol w:w="261"/>
        <w:gridCol w:w="1080"/>
      </w:tblGrid>
      <w:tr w:rsidR="008E268B" w:rsidRPr="00F21962" w:rsidTr="00C70975">
        <w:trPr>
          <w:trHeight w:val="434"/>
        </w:trPr>
        <w:tc>
          <w:tcPr>
            <w:tcW w:w="2245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:rsidR="008E268B" w:rsidRPr="00F21962" w:rsidRDefault="008E268B" w:rsidP="00F2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:rsidR="008E268B" w:rsidRPr="00F21962" w:rsidRDefault="008E268B" w:rsidP="00F2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:rsidR="008E268B" w:rsidRPr="00F21962" w:rsidRDefault="008E268B" w:rsidP="00F2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268B" w:rsidRPr="00F21962" w:rsidTr="00C70975">
        <w:tc>
          <w:tcPr>
            <w:tcW w:w="2245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523A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523A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8E268B" w:rsidRPr="00F21962" w:rsidRDefault="00262043" w:rsidP="0026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E268B"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8E268B"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E268B" w:rsidRPr="00F21962" w:rsidTr="00C70975">
        <w:tc>
          <w:tcPr>
            <w:tcW w:w="2245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2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8E268B" w:rsidRPr="00F21962" w:rsidRDefault="00262043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8E268B"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E268B" w:rsidRPr="00F21962" w:rsidTr="00C70975">
        <w:tc>
          <w:tcPr>
            <w:tcW w:w="2245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5" w:type="pct"/>
            <w:gridSpan w:val="7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268B" w:rsidRPr="00F21962" w:rsidTr="00C70975">
        <w:tc>
          <w:tcPr>
            <w:tcW w:w="2245" w:type="pct"/>
          </w:tcPr>
          <w:p w:rsidR="008E268B" w:rsidRPr="00F21962" w:rsidRDefault="008E268B" w:rsidP="008E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:rsidR="008E268B" w:rsidRPr="001D212B" w:rsidRDefault="003B2546" w:rsidP="00532BE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04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 w:rsidRPr="003B2546">
              <w:rPr>
                <w:rFonts w:hint="cs"/>
                <w:b/>
                <w:bCs/>
                <w:lang w:val="en-US"/>
              </w:rPr>
              <w:t>25</w:t>
            </w:r>
            <w:r w:rsidR="00F53A26">
              <w:rPr>
                <w:rFonts w:hint="cs"/>
                <w:b/>
                <w:bCs/>
                <w:cs/>
              </w:rPr>
              <w:t>,</w:t>
            </w:r>
            <w:r w:rsidRPr="003B2546">
              <w:rPr>
                <w:rFonts w:hint="cs"/>
                <w:b/>
                <w:bCs/>
                <w:lang w:val="en-US"/>
              </w:rPr>
              <w:t>201</w:t>
            </w:r>
          </w:p>
        </w:tc>
        <w:tc>
          <w:tcPr>
            <w:tcW w:w="129" w:type="pct"/>
            <w:vAlign w:val="bottom"/>
          </w:tcPr>
          <w:p w:rsidR="008E268B" w:rsidRPr="001D212B" w:rsidRDefault="008E268B" w:rsidP="008E268B">
            <w:pPr>
              <w:pStyle w:val="NoSpacing"/>
              <w:tabs>
                <w:tab w:val="decimal" w:pos="955"/>
              </w:tabs>
              <w:ind w:left="-102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:rsidR="008E268B" w:rsidRPr="001D212B" w:rsidRDefault="008E268B" w:rsidP="001172B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4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 w:rsidRPr="001D212B">
              <w:rPr>
                <w:b/>
                <w:bCs/>
                <w:lang w:val="en-US"/>
              </w:rPr>
              <w:t>14</w:t>
            </w:r>
            <w:r w:rsidRPr="001D212B">
              <w:rPr>
                <w:b/>
                <w:bCs/>
                <w:cs/>
              </w:rPr>
              <w:t>,</w:t>
            </w:r>
            <w:r w:rsidRPr="001D212B">
              <w:rPr>
                <w:b/>
                <w:bCs/>
                <w:lang w:val="en-US"/>
              </w:rPr>
              <w:t>736</w:t>
            </w:r>
          </w:p>
        </w:tc>
        <w:tc>
          <w:tcPr>
            <w:tcW w:w="132" w:type="pct"/>
          </w:tcPr>
          <w:p w:rsidR="008E268B" w:rsidRPr="001D212B" w:rsidRDefault="008E268B" w:rsidP="008E268B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2" w:right="-11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vAlign w:val="bottom"/>
          </w:tcPr>
          <w:p w:rsidR="008E268B" w:rsidRPr="001D212B" w:rsidRDefault="003B2546" w:rsidP="001172B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1"/>
              </w:tabs>
              <w:spacing w:line="380" w:lineRule="exact"/>
              <w:ind w:left="-108" w:right="-108"/>
              <w:rPr>
                <w:b/>
                <w:bCs/>
                <w:color w:val="000000"/>
                <w:cs/>
              </w:rPr>
            </w:pPr>
            <w:r w:rsidRPr="003B2546">
              <w:rPr>
                <w:rFonts w:hint="cs"/>
                <w:b/>
                <w:bCs/>
                <w:color w:val="000000"/>
                <w:lang w:val="en-US"/>
              </w:rPr>
              <w:t>24</w:t>
            </w:r>
            <w:r w:rsidR="00F53A26">
              <w:rPr>
                <w:rFonts w:hint="cs"/>
                <w:b/>
                <w:bCs/>
                <w:color w:val="000000"/>
                <w:cs/>
              </w:rPr>
              <w:t>,</w:t>
            </w:r>
            <w:r w:rsidRPr="003B2546">
              <w:rPr>
                <w:rFonts w:hint="cs"/>
                <w:b/>
                <w:bCs/>
                <w:color w:val="000000"/>
                <w:lang w:val="en-US"/>
              </w:rPr>
              <w:t>112</w:t>
            </w:r>
          </w:p>
        </w:tc>
        <w:tc>
          <w:tcPr>
            <w:tcW w:w="142" w:type="pct"/>
            <w:vAlign w:val="bottom"/>
          </w:tcPr>
          <w:p w:rsidR="008E268B" w:rsidRPr="001D212B" w:rsidRDefault="008E268B" w:rsidP="008E268B">
            <w:pPr>
              <w:pStyle w:val="NoSpacing"/>
              <w:tabs>
                <w:tab w:val="decimal" w:pos="955"/>
              </w:tabs>
              <w:ind w:left="-102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:rsidR="008E268B" w:rsidRPr="001D212B" w:rsidRDefault="008E268B" w:rsidP="001172B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spacing w:line="380" w:lineRule="exact"/>
              <w:ind w:right="-108"/>
              <w:rPr>
                <w:b/>
                <w:bCs/>
                <w:color w:val="000000"/>
                <w:cs/>
              </w:rPr>
            </w:pPr>
            <w:r w:rsidRPr="001D212B">
              <w:rPr>
                <w:b/>
                <w:bCs/>
                <w:color w:val="000000"/>
                <w:lang w:val="en-US"/>
              </w:rPr>
              <w:t>13</w:t>
            </w:r>
            <w:r w:rsidRPr="001D212B">
              <w:rPr>
                <w:b/>
                <w:bCs/>
                <w:color w:val="000000"/>
                <w:cs/>
              </w:rPr>
              <w:t>,</w:t>
            </w:r>
            <w:r w:rsidRPr="001D212B">
              <w:rPr>
                <w:b/>
                <w:bCs/>
                <w:color w:val="000000"/>
                <w:lang w:val="en-US"/>
              </w:rPr>
              <w:t>917</w:t>
            </w:r>
          </w:p>
        </w:tc>
      </w:tr>
    </w:tbl>
    <w:p w:rsidR="008E268B" w:rsidRPr="00F21962" w:rsidRDefault="008E268B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450"/>
        <w:jc w:val="thaiDistribute"/>
        <w:rPr>
          <w:rFonts w:ascii="Angsana New" w:hAnsi="Angsana New"/>
          <w:sz w:val="30"/>
          <w:szCs w:val="30"/>
        </w:rPr>
      </w:pPr>
    </w:p>
    <w:p w:rsidR="00DD7B9E" w:rsidRPr="00AA77D2" w:rsidRDefault="00B547D4" w:rsidP="00FF0351">
      <w:pPr>
        <w:pStyle w:val="a1"/>
        <w:tabs>
          <w:tab w:val="clear" w:pos="360"/>
          <w:tab w:val="clear" w:pos="720"/>
          <w:tab w:val="clear" w:pos="1080"/>
          <w:tab w:val="left" w:pos="450"/>
        </w:tabs>
        <w:ind w:left="450" w:right="18"/>
        <w:jc w:val="thaiDistribute"/>
        <w:rPr>
          <w:rFonts w:ascii="Angsana New" w:hAnsi="Angsana New"/>
          <w:spacing w:val="-2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br w:type="page"/>
      </w:r>
      <w:r w:rsidR="00DD7B9E" w:rsidRPr="00AA77D2">
        <w:rPr>
          <w:rFonts w:ascii="Angsana New" w:hAnsi="Angsana New" w:hint="cs"/>
          <w:spacing w:val="-2"/>
          <w:sz w:val="30"/>
          <w:szCs w:val="30"/>
          <w:cs/>
        </w:rPr>
        <w:lastRenderedPageBreak/>
        <w:t>ผลแตกต่างชั่วคราวที่ใช้หักภาษีและผลขาดทุนทางภาษีที่ยังไม่ได้ใช้ ซึ่งบริษัทไม่ได้รับรู้เป็นสินทรัพย์ภาษีเงินได้</w:t>
      </w:r>
      <w:r w:rsidR="00AA77D2">
        <w:rPr>
          <w:rFonts w:ascii="Angsana New" w:hAnsi="Angsana New" w:hint="cs"/>
          <w:spacing w:val="-2"/>
          <w:sz w:val="30"/>
          <w:szCs w:val="30"/>
          <w:cs/>
        </w:rPr>
        <w:t xml:space="preserve">         </w:t>
      </w:r>
      <w:r w:rsidR="00DD7B9E" w:rsidRPr="00AA77D2">
        <w:rPr>
          <w:rFonts w:ascii="Angsana New" w:hAnsi="Angsana New" w:hint="cs"/>
          <w:spacing w:val="-2"/>
          <w:sz w:val="30"/>
          <w:szCs w:val="30"/>
          <w:cs/>
        </w:rPr>
        <w:t>รอการตัดบัญชี มีรายละเอียดดังนี้</w:t>
      </w:r>
    </w:p>
    <w:p w:rsidR="00DD7B9E" w:rsidRPr="004967CC" w:rsidRDefault="00DD7B9E" w:rsidP="00DD7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77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0"/>
        <w:gridCol w:w="1088"/>
        <w:gridCol w:w="19"/>
        <w:gridCol w:w="178"/>
        <w:gridCol w:w="39"/>
        <w:gridCol w:w="1036"/>
        <w:gridCol w:w="270"/>
        <w:gridCol w:w="1087"/>
        <w:gridCol w:w="270"/>
        <w:gridCol w:w="1080"/>
      </w:tblGrid>
      <w:tr w:rsidR="00DD7B9E" w:rsidRPr="004967CC" w:rsidTr="00AA2101">
        <w:trPr>
          <w:cantSplit/>
        </w:trPr>
        <w:tc>
          <w:tcPr>
            <w:tcW w:w="4210" w:type="dxa"/>
          </w:tcPr>
          <w:p w:rsidR="00DD7B9E" w:rsidRPr="004967CC" w:rsidRDefault="00DD7B9E" w:rsidP="00FE289A">
            <w:pPr>
              <w:pStyle w:val="acctcolumnheading"/>
              <w:tabs>
                <w:tab w:val="left" w:pos="3045"/>
              </w:tabs>
              <w:spacing w:after="0" w:line="240" w:lineRule="auto"/>
              <w:ind w:left="-108" w:right="-6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67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2360" w:type="dxa"/>
            <w:gridSpan w:val="5"/>
          </w:tcPr>
          <w:p w:rsidR="00DD7B9E" w:rsidRPr="004967CC" w:rsidRDefault="00DD7B9E" w:rsidP="00FE289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:rsidR="00DD7B9E" w:rsidRPr="004967CC" w:rsidRDefault="00DD7B9E" w:rsidP="00FE289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7" w:type="dxa"/>
            <w:gridSpan w:val="3"/>
          </w:tcPr>
          <w:p w:rsidR="00DD7B9E" w:rsidRPr="004967CC" w:rsidRDefault="00DD7B9E" w:rsidP="00FE289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7B9E" w:rsidRPr="004967CC" w:rsidTr="00AA210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210" w:type="dxa"/>
          </w:tcPr>
          <w:p w:rsidR="00DD7B9E" w:rsidRPr="00DD7B9E" w:rsidRDefault="00DD7B9E" w:rsidP="00FE289A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:rsidR="00DD7B9E" w:rsidRPr="00DD7B9E" w:rsidRDefault="00DD7B9E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DD7B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D491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gridSpan w:val="3"/>
          </w:tcPr>
          <w:p w:rsidR="00DD7B9E" w:rsidRPr="00DD7B9E" w:rsidRDefault="00DD7B9E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:rsidR="00DD7B9E" w:rsidRPr="00DD7B9E" w:rsidRDefault="00DD7B9E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31</w:t>
            </w:r>
            <w:r w:rsidRPr="00DD7B9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DD7B9E" w:rsidRPr="00DD7B9E" w:rsidRDefault="00DD7B9E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DD7B9E" w:rsidRPr="00DD7B9E" w:rsidRDefault="00DD7B9E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DD7B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D491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DD7B9E" w:rsidRPr="00DD7B9E" w:rsidRDefault="00DD7B9E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7B9E" w:rsidRPr="00DD7B9E" w:rsidRDefault="00AA77D2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DD7B9E" w:rsidRPr="00DD7B9E">
              <w:rPr>
                <w:rFonts w:ascii="Angsana New" w:hAnsi="Angsana New"/>
                <w:sz w:val="30"/>
                <w:szCs w:val="30"/>
              </w:rPr>
              <w:t>31</w:t>
            </w:r>
            <w:r w:rsidR="00DD7B9E" w:rsidRPr="00DD7B9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D7B9E" w:rsidRPr="004967CC" w:rsidTr="00AA210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210" w:type="dxa"/>
          </w:tcPr>
          <w:p w:rsidR="00DD7B9E" w:rsidRPr="00DD7B9E" w:rsidRDefault="00DD7B9E" w:rsidP="00FE289A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8" w:type="dxa"/>
          </w:tcPr>
          <w:p w:rsidR="00DD7B9E" w:rsidRPr="00DD7B9E" w:rsidRDefault="00DD7B9E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gridSpan w:val="3"/>
          </w:tcPr>
          <w:p w:rsidR="00DD7B9E" w:rsidRPr="00DD7B9E" w:rsidRDefault="00DD7B9E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:rsidR="00DD7B9E" w:rsidRPr="00DD7B9E" w:rsidRDefault="00DD7B9E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D7B9E" w:rsidRPr="00DD7B9E" w:rsidRDefault="00DD7B9E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DD7B9E" w:rsidRPr="00DD7B9E" w:rsidRDefault="00DD7B9E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D7B9E" w:rsidRPr="00DD7B9E" w:rsidRDefault="00DD7B9E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7B9E" w:rsidRPr="00DD7B9E" w:rsidRDefault="00DD7B9E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D7B9E" w:rsidRPr="004967CC" w:rsidTr="00AA2101">
        <w:trPr>
          <w:cantSplit/>
          <w:trHeight w:val="380"/>
        </w:trPr>
        <w:tc>
          <w:tcPr>
            <w:tcW w:w="4210" w:type="dxa"/>
          </w:tcPr>
          <w:p w:rsidR="00DD7B9E" w:rsidRPr="004967CC" w:rsidRDefault="00DD7B9E" w:rsidP="00FE289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67" w:type="dxa"/>
            <w:gridSpan w:val="9"/>
          </w:tcPr>
          <w:p w:rsidR="00DD7B9E" w:rsidRPr="004967CC" w:rsidRDefault="00DD7B9E" w:rsidP="00FE289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67C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67C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967C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D7B9E" w:rsidRPr="004967CC" w:rsidTr="00AA2101">
        <w:trPr>
          <w:cantSplit/>
          <w:trHeight w:val="380"/>
        </w:trPr>
        <w:tc>
          <w:tcPr>
            <w:tcW w:w="4210" w:type="dxa"/>
          </w:tcPr>
          <w:p w:rsidR="00DD7B9E" w:rsidRPr="004967CC" w:rsidRDefault="00DD7B9E" w:rsidP="00387B05">
            <w:pPr>
              <w:tabs>
                <w:tab w:val="clear" w:pos="227"/>
                <w:tab w:val="left" w:pos="0"/>
                <w:tab w:val="left" w:pos="360"/>
              </w:tabs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5067" w:type="dxa"/>
            <w:gridSpan w:val="9"/>
          </w:tcPr>
          <w:p w:rsidR="00DD7B9E" w:rsidRPr="004967CC" w:rsidRDefault="00DD7B9E" w:rsidP="00FE289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A1E53" w:rsidRPr="004967CC" w:rsidTr="00AA2101">
        <w:trPr>
          <w:cantSplit/>
        </w:trPr>
        <w:tc>
          <w:tcPr>
            <w:tcW w:w="4210" w:type="dxa"/>
          </w:tcPr>
          <w:p w:rsidR="006A1E53" w:rsidRPr="004967CC" w:rsidRDefault="006A1E53" w:rsidP="006A1E53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 xml:space="preserve">       - สินค้าคงเหลือ (ค่าเผื่อการลดมูลค่าของสินค้า)</w:t>
            </w:r>
          </w:p>
        </w:tc>
        <w:tc>
          <w:tcPr>
            <w:tcW w:w="1107" w:type="dxa"/>
            <w:gridSpan w:val="2"/>
          </w:tcPr>
          <w:p w:rsidR="006A1E53" w:rsidRPr="006A1E53" w:rsidRDefault="006A1E53" w:rsidP="00AA2101">
            <w:pPr>
              <w:pStyle w:val="NoSpacing"/>
              <w:tabs>
                <w:tab w:val="decimal" w:pos="65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147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6A1E53" w:rsidRPr="00DD7B9E" w:rsidRDefault="006A1E53" w:rsidP="006A1E53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75" w:type="dxa"/>
            <w:gridSpan w:val="2"/>
            <w:vAlign w:val="bottom"/>
          </w:tcPr>
          <w:p w:rsidR="006A1E53" w:rsidRPr="00DD7B9E" w:rsidRDefault="006A1E53" w:rsidP="00AA210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spacing w:line="380" w:lineRule="exact"/>
              <w:ind w:left="-108" w:right="-108"/>
              <w:rPr>
                <w:cs/>
              </w:rPr>
            </w:pPr>
            <w:r w:rsidRPr="00AA2101">
              <w:t>24</w:t>
            </w:r>
          </w:p>
        </w:tc>
        <w:tc>
          <w:tcPr>
            <w:tcW w:w="270" w:type="dxa"/>
            <w:vAlign w:val="bottom"/>
          </w:tcPr>
          <w:p w:rsidR="006A1E53" w:rsidRPr="00DD7B9E" w:rsidRDefault="006A1E53" w:rsidP="006A1E53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:rsidR="006A1E53" w:rsidRPr="00DD7B9E" w:rsidRDefault="006A1E53" w:rsidP="00AA2101">
            <w:pPr>
              <w:pStyle w:val="NoSpacing"/>
              <w:tabs>
                <w:tab w:val="decimal" w:pos="64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B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A1E53" w:rsidRPr="00DD7B9E" w:rsidRDefault="006A1E53" w:rsidP="006A1E53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A1E53" w:rsidRPr="00DD7B9E" w:rsidRDefault="006A1E53" w:rsidP="00675589">
            <w:pPr>
              <w:pStyle w:val="NoSpacing"/>
              <w:tabs>
                <w:tab w:val="decimal" w:pos="63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B9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6A1E53" w:rsidRPr="004967CC" w:rsidTr="00AA2101">
        <w:trPr>
          <w:cantSplit/>
        </w:trPr>
        <w:tc>
          <w:tcPr>
            <w:tcW w:w="4210" w:type="dxa"/>
          </w:tcPr>
          <w:p w:rsidR="006A1E53" w:rsidRPr="004967CC" w:rsidRDefault="006A1E53" w:rsidP="006A1E53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>- ประมาณการหนี้สิน</w:t>
            </w:r>
          </w:p>
        </w:tc>
        <w:tc>
          <w:tcPr>
            <w:tcW w:w="1107" w:type="dxa"/>
            <w:gridSpan w:val="2"/>
          </w:tcPr>
          <w:p w:rsidR="006A1E53" w:rsidRPr="006A1E53" w:rsidRDefault="003B2546" w:rsidP="00AA210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spacing w:line="380" w:lineRule="exact"/>
              <w:ind w:left="-108" w:right="-108"/>
              <w:rPr>
                <w:cs/>
              </w:rPr>
            </w:pPr>
            <w:r w:rsidRPr="003B2546">
              <w:rPr>
                <w:rFonts w:hint="cs"/>
                <w:lang w:val="en-US"/>
              </w:rPr>
              <w:t>5</w:t>
            </w:r>
            <w:r w:rsidR="00AA2101">
              <w:rPr>
                <w:rFonts w:hint="cs"/>
                <w:cs/>
              </w:rPr>
              <w:t>,</w:t>
            </w:r>
            <w:r w:rsidRPr="003B2546">
              <w:rPr>
                <w:rFonts w:hint="cs"/>
                <w:lang w:val="en-US"/>
              </w:rPr>
              <w:t>149</w:t>
            </w:r>
          </w:p>
        </w:tc>
        <w:tc>
          <w:tcPr>
            <w:tcW w:w="178" w:type="dxa"/>
            <w:vAlign w:val="bottom"/>
          </w:tcPr>
          <w:p w:rsidR="006A1E53" w:rsidRPr="00DD7B9E" w:rsidRDefault="006A1E53" w:rsidP="006A1E53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75" w:type="dxa"/>
            <w:gridSpan w:val="2"/>
            <w:vAlign w:val="bottom"/>
          </w:tcPr>
          <w:p w:rsidR="006A1E53" w:rsidRPr="00282A66" w:rsidRDefault="006A1E53" w:rsidP="006A1E5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spacing w:line="380" w:lineRule="exact"/>
              <w:ind w:left="-108" w:right="-108"/>
            </w:pPr>
            <w:r w:rsidRPr="00282A66">
              <w:t>920</w:t>
            </w:r>
          </w:p>
        </w:tc>
        <w:tc>
          <w:tcPr>
            <w:tcW w:w="270" w:type="dxa"/>
            <w:vAlign w:val="bottom"/>
          </w:tcPr>
          <w:p w:rsidR="006A1E53" w:rsidRPr="00DD7B9E" w:rsidRDefault="006A1E53" w:rsidP="006A1E53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:rsidR="006A1E53" w:rsidRPr="00DD7B9E" w:rsidRDefault="006A1E53" w:rsidP="00AA2101">
            <w:pPr>
              <w:pStyle w:val="NoSpacing"/>
              <w:tabs>
                <w:tab w:val="decimal" w:pos="64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B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A1E53" w:rsidRPr="00DD7B9E" w:rsidRDefault="006A1E53" w:rsidP="006A1E53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A1E53" w:rsidRPr="00C70975" w:rsidRDefault="006A1E53" w:rsidP="00675589">
            <w:pPr>
              <w:pStyle w:val="NoSpacing"/>
              <w:tabs>
                <w:tab w:val="decimal" w:pos="63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09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A2101" w:rsidRPr="004967CC" w:rsidTr="00317E8A">
        <w:trPr>
          <w:cantSplit/>
        </w:trPr>
        <w:tc>
          <w:tcPr>
            <w:tcW w:w="4210" w:type="dxa"/>
          </w:tcPr>
          <w:p w:rsidR="00AA2101" w:rsidRPr="004967CC" w:rsidRDefault="00AA2101" w:rsidP="00AA2101">
            <w:pPr>
              <w:tabs>
                <w:tab w:val="clear" w:pos="227"/>
                <w:tab w:val="left" w:pos="102"/>
                <w:tab w:val="left" w:pos="360"/>
              </w:tabs>
              <w:spacing w:line="240" w:lineRule="auto"/>
              <w:ind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  <w:vAlign w:val="bottom"/>
          </w:tcPr>
          <w:p w:rsidR="00AA2101" w:rsidRPr="00282A66" w:rsidRDefault="003B2546" w:rsidP="00AA210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spacing w:line="380" w:lineRule="exact"/>
              <w:ind w:left="-108" w:right="-108"/>
              <w:rPr>
                <w:cs/>
              </w:rPr>
            </w:pPr>
            <w:r w:rsidRPr="003B2546">
              <w:rPr>
                <w:rFonts w:hint="cs"/>
                <w:lang w:val="en-US"/>
              </w:rPr>
              <w:t>57</w:t>
            </w:r>
            <w:r w:rsidR="00AA2101" w:rsidRPr="00282A66">
              <w:t>,</w:t>
            </w:r>
            <w:r w:rsidRPr="003B2546">
              <w:rPr>
                <w:rFonts w:hint="cs"/>
                <w:lang w:val="en-US"/>
              </w:rPr>
              <w:t>804</w:t>
            </w:r>
          </w:p>
        </w:tc>
        <w:tc>
          <w:tcPr>
            <w:tcW w:w="178" w:type="dxa"/>
            <w:vAlign w:val="bottom"/>
          </w:tcPr>
          <w:p w:rsidR="00AA2101" w:rsidRPr="00DD7B9E" w:rsidRDefault="00AA2101" w:rsidP="00AA210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vAlign w:val="bottom"/>
          </w:tcPr>
          <w:p w:rsidR="00AA2101" w:rsidRPr="00282A66" w:rsidRDefault="00AA2101" w:rsidP="00AA210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spacing w:line="380" w:lineRule="exact"/>
              <w:ind w:left="-108" w:right="-108"/>
            </w:pPr>
            <w:r w:rsidRPr="00282A66">
              <w:t>208,384</w:t>
            </w:r>
          </w:p>
        </w:tc>
        <w:tc>
          <w:tcPr>
            <w:tcW w:w="270" w:type="dxa"/>
            <w:vAlign w:val="bottom"/>
          </w:tcPr>
          <w:p w:rsidR="00AA2101" w:rsidRPr="00DD7B9E" w:rsidRDefault="00AA2101" w:rsidP="00AA210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:rsidR="00AA2101" w:rsidRPr="00DD7B9E" w:rsidRDefault="00AA2101" w:rsidP="00AA2101">
            <w:pPr>
              <w:pStyle w:val="NoSpacing"/>
              <w:tabs>
                <w:tab w:val="decimal" w:pos="64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B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AA2101" w:rsidRPr="00DD7B9E" w:rsidRDefault="00AA2101" w:rsidP="00AA210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AA2101" w:rsidRPr="00C70975" w:rsidRDefault="00AA2101" w:rsidP="00675589">
            <w:pPr>
              <w:pStyle w:val="NoSpacing"/>
              <w:tabs>
                <w:tab w:val="decimal" w:pos="63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09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A2101" w:rsidRPr="00675589" w:rsidTr="00317E8A">
        <w:trPr>
          <w:cantSplit/>
        </w:trPr>
        <w:tc>
          <w:tcPr>
            <w:tcW w:w="4210" w:type="dxa"/>
          </w:tcPr>
          <w:p w:rsidR="00AA2101" w:rsidRPr="00AA2101" w:rsidRDefault="00AA2101" w:rsidP="00AA2101">
            <w:pPr>
              <w:tabs>
                <w:tab w:val="left" w:pos="360"/>
              </w:tabs>
              <w:spacing w:line="240" w:lineRule="auto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21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2101" w:rsidRPr="00AA2101" w:rsidRDefault="003B2546" w:rsidP="00AA210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 w:rsidRPr="003B2546">
              <w:rPr>
                <w:rFonts w:hint="cs"/>
                <w:b/>
                <w:bCs/>
                <w:lang w:val="en-US"/>
              </w:rPr>
              <w:t>62</w:t>
            </w:r>
            <w:r w:rsidR="00AA2101" w:rsidRPr="00AA2101">
              <w:rPr>
                <w:b/>
                <w:bCs/>
              </w:rPr>
              <w:t>,</w:t>
            </w:r>
            <w:r w:rsidRPr="003B2546">
              <w:rPr>
                <w:rFonts w:hint="cs"/>
                <w:b/>
                <w:bCs/>
                <w:lang w:val="en-US"/>
              </w:rPr>
              <w:t>953</w:t>
            </w:r>
          </w:p>
        </w:tc>
        <w:tc>
          <w:tcPr>
            <w:tcW w:w="178" w:type="dxa"/>
            <w:vAlign w:val="bottom"/>
          </w:tcPr>
          <w:p w:rsidR="00AA2101" w:rsidRPr="00AA2101" w:rsidRDefault="00AA2101" w:rsidP="00AA210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2101" w:rsidRPr="00AA2101" w:rsidRDefault="00AA2101" w:rsidP="00AA210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spacing w:line="380" w:lineRule="exact"/>
              <w:ind w:left="-108" w:right="-108"/>
              <w:rPr>
                <w:b/>
                <w:bCs/>
              </w:rPr>
            </w:pPr>
            <w:r w:rsidRPr="00AA2101">
              <w:rPr>
                <w:b/>
                <w:bCs/>
              </w:rPr>
              <w:t>209,328</w:t>
            </w:r>
          </w:p>
        </w:tc>
        <w:tc>
          <w:tcPr>
            <w:tcW w:w="270" w:type="dxa"/>
            <w:vAlign w:val="bottom"/>
          </w:tcPr>
          <w:p w:rsidR="00AA2101" w:rsidRPr="00AA2101" w:rsidRDefault="00AA2101" w:rsidP="00AA210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2101" w:rsidRPr="00AA2101" w:rsidRDefault="00AA2101" w:rsidP="00AA2101">
            <w:pPr>
              <w:pStyle w:val="NoSpacing"/>
              <w:tabs>
                <w:tab w:val="decimal" w:pos="641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21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AA2101" w:rsidRPr="00AA2101" w:rsidRDefault="00AA2101" w:rsidP="00AA210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A2101" w:rsidRPr="00675589" w:rsidRDefault="00AA2101" w:rsidP="00675589">
            <w:pPr>
              <w:pStyle w:val="NoSpacing"/>
              <w:tabs>
                <w:tab w:val="decimal" w:pos="630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55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DD7B9E" w:rsidRPr="00AA2101" w:rsidRDefault="00DD7B9E" w:rsidP="00DD7B9E">
      <w:pPr>
        <w:pStyle w:val="a1"/>
        <w:tabs>
          <w:tab w:val="clear" w:pos="360"/>
          <w:tab w:val="clear" w:pos="720"/>
          <w:tab w:val="clear" w:pos="1080"/>
          <w:tab w:val="left" w:pos="567"/>
        </w:tabs>
        <w:ind w:left="567"/>
        <w:jc w:val="thaiDistribute"/>
        <w:rPr>
          <w:rFonts w:ascii="Angsana New" w:hAnsi="Angsana New"/>
          <w:b/>
          <w:bCs/>
          <w:spacing w:val="2"/>
          <w:sz w:val="30"/>
          <w:szCs w:val="30"/>
        </w:rPr>
      </w:pPr>
    </w:p>
    <w:p w:rsidR="00DD7B9E" w:rsidRPr="00F13F47" w:rsidRDefault="00DD7B9E" w:rsidP="00AA2101">
      <w:pPr>
        <w:pStyle w:val="a1"/>
        <w:tabs>
          <w:tab w:val="clear" w:pos="360"/>
          <w:tab w:val="clear" w:pos="720"/>
          <w:tab w:val="clear" w:pos="1080"/>
          <w:tab w:val="left" w:pos="450"/>
          <w:tab w:val="left" w:pos="9540"/>
        </w:tabs>
        <w:ind w:left="450" w:right="18"/>
        <w:jc w:val="thaiDistribute"/>
        <w:rPr>
          <w:rFonts w:ascii="Angsana New" w:hAnsi="Angsana New"/>
          <w:spacing w:val="10"/>
          <w:sz w:val="30"/>
          <w:szCs w:val="30"/>
        </w:rPr>
      </w:pPr>
      <w:r w:rsidRPr="00DB1084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Pr="00DB1084">
        <w:rPr>
          <w:rFonts w:ascii="Angsana New" w:hAnsi="Angsana New"/>
          <w:spacing w:val="4"/>
          <w:sz w:val="30"/>
          <w:szCs w:val="30"/>
        </w:rPr>
        <w:t>3</w:t>
      </w:r>
      <w:r w:rsidR="003B2546" w:rsidRPr="003B2546">
        <w:rPr>
          <w:rFonts w:ascii="Angsana New" w:hAnsi="Angsana New" w:hint="cs"/>
          <w:spacing w:val="4"/>
          <w:sz w:val="30"/>
          <w:szCs w:val="30"/>
          <w:lang w:val="en-US"/>
        </w:rPr>
        <w:t>0</w:t>
      </w:r>
      <w:r w:rsidRPr="00DB108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181699" w:rsidRPr="00DB1084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Pr="00DB108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B1084">
        <w:rPr>
          <w:rFonts w:ascii="Angsana New" w:hAnsi="Angsana New"/>
          <w:spacing w:val="4"/>
          <w:sz w:val="30"/>
          <w:szCs w:val="30"/>
        </w:rPr>
        <w:t>2562</w:t>
      </w:r>
      <w:r w:rsidRPr="00DB1084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B1084">
        <w:rPr>
          <w:rFonts w:ascii="Angsana New" w:hAnsi="Angsana New"/>
          <w:spacing w:val="4"/>
          <w:sz w:val="30"/>
          <w:szCs w:val="30"/>
          <w:cs/>
        </w:rPr>
        <w:t>กลุ่มบริษัทมีผลขาดทุนทางภาษีที่ยังไม่ได้ใช้จำนวน</w:t>
      </w:r>
      <w:r w:rsidRPr="00DB1084">
        <w:rPr>
          <w:rFonts w:ascii="Angsana New" w:hAnsi="Angsana New"/>
          <w:spacing w:val="4"/>
          <w:sz w:val="30"/>
          <w:szCs w:val="30"/>
        </w:rPr>
        <w:t xml:space="preserve"> </w:t>
      </w:r>
      <w:r w:rsidR="003B2546" w:rsidRPr="003B2546">
        <w:rPr>
          <w:rFonts w:ascii="Angsana New" w:hAnsi="Angsana New" w:hint="cs"/>
          <w:spacing w:val="4"/>
          <w:sz w:val="30"/>
          <w:szCs w:val="30"/>
          <w:lang w:val="en-US"/>
        </w:rPr>
        <w:t>58</w:t>
      </w:r>
      <w:r w:rsidRPr="00DB1084">
        <w:rPr>
          <w:rFonts w:ascii="Angsana New" w:hAnsi="Angsana New"/>
          <w:spacing w:val="4"/>
          <w:sz w:val="30"/>
          <w:szCs w:val="30"/>
          <w:cs/>
        </w:rPr>
        <w:t xml:space="preserve"> ล้านบาท </w:t>
      </w:r>
      <w:r w:rsidRPr="00DB1084">
        <w:rPr>
          <w:rFonts w:ascii="Angsana New" w:hAnsi="Angsana New"/>
          <w:i/>
          <w:iCs/>
          <w:spacing w:val="4"/>
          <w:sz w:val="30"/>
          <w:szCs w:val="30"/>
        </w:rPr>
        <w:t>(31</w:t>
      </w:r>
      <w:r w:rsidRPr="00DB1084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ธันวาคม </w:t>
      </w:r>
      <w:r w:rsidRPr="00DB1084">
        <w:rPr>
          <w:rFonts w:ascii="Angsana New" w:hAnsi="Angsana New"/>
          <w:i/>
          <w:iCs/>
          <w:spacing w:val="4"/>
          <w:sz w:val="30"/>
          <w:szCs w:val="30"/>
        </w:rPr>
        <w:t>2561</w:t>
      </w:r>
      <w:r w:rsidRPr="00DB1084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 w:rsidRPr="00DB1084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Pr="00DB1084">
        <w:rPr>
          <w:rFonts w:ascii="Angsana New" w:hAnsi="Angsana New"/>
          <w:i/>
          <w:iCs/>
          <w:spacing w:val="6"/>
          <w:sz w:val="30"/>
          <w:szCs w:val="30"/>
        </w:rPr>
        <w:t xml:space="preserve">208 </w:t>
      </w:r>
      <w:r w:rsidRPr="00DB1084">
        <w:rPr>
          <w:rFonts w:ascii="Angsana New" w:hAnsi="Angsana New" w:hint="cs"/>
          <w:i/>
          <w:iCs/>
          <w:spacing w:val="6"/>
          <w:sz w:val="30"/>
          <w:szCs w:val="30"/>
          <w:cs/>
        </w:rPr>
        <w:t>ล้านบาท</w:t>
      </w:r>
      <w:r w:rsidRPr="00DB1084">
        <w:rPr>
          <w:rFonts w:ascii="Angsana New" w:hAnsi="Angsana New"/>
          <w:i/>
          <w:iCs/>
          <w:spacing w:val="6"/>
          <w:sz w:val="30"/>
          <w:szCs w:val="30"/>
        </w:rPr>
        <w:t>)</w:t>
      </w:r>
      <w:r w:rsidRPr="00DB108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DB1084">
        <w:rPr>
          <w:rFonts w:ascii="Angsana New" w:hAnsi="Angsana New"/>
          <w:spacing w:val="6"/>
          <w:sz w:val="30"/>
          <w:szCs w:val="30"/>
          <w:cs/>
        </w:rPr>
        <w:t xml:space="preserve">ผู้บริหารพิจารณาการใช้ประโยชน์ผลขาดทุนทางภาษีที่จะสิ้นอายุในปี </w:t>
      </w:r>
      <w:r w:rsidRPr="00DB1084">
        <w:rPr>
          <w:rFonts w:ascii="Angsana New" w:hAnsi="Angsana New"/>
          <w:spacing w:val="6"/>
          <w:sz w:val="30"/>
          <w:szCs w:val="30"/>
        </w:rPr>
        <w:t>2562-2565</w:t>
      </w:r>
      <w:r w:rsidRPr="00DB1084">
        <w:rPr>
          <w:rFonts w:ascii="Angsana New" w:hAnsi="Angsana New"/>
          <w:spacing w:val="6"/>
          <w:sz w:val="30"/>
          <w:szCs w:val="30"/>
          <w:cs/>
        </w:rPr>
        <w:t xml:space="preserve"> โดยพิจารณาประกอบกับแผนธุรกิจในอีก </w:t>
      </w:r>
      <w:r w:rsidRPr="00DB1084">
        <w:rPr>
          <w:rFonts w:ascii="Angsana New" w:hAnsi="Angsana New"/>
          <w:spacing w:val="6"/>
          <w:sz w:val="30"/>
          <w:szCs w:val="30"/>
        </w:rPr>
        <w:t>5</w:t>
      </w:r>
      <w:r w:rsidRPr="00DB1084">
        <w:rPr>
          <w:rFonts w:ascii="Angsana New" w:hAnsi="Angsana New"/>
          <w:spacing w:val="6"/>
          <w:sz w:val="30"/>
          <w:szCs w:val="30"/>
          <w:cs/>
        </w:rPr>
        <w:t xml:space="preserve"> ปีข้างหน้า โดยเห็นว่ายังมีความไม่แน่นอนของการใช้ประโยชน์ดังกล่าว </w:t>
      </w:r>
      <w:r w:rsidRPr="00F13F47">
        <w:rPr>
          <w:rFonts w:ascii="Angsana New" w:hAnsi="Angsana New"/>
          <w:spacing w:val="10"/>
          <w:sz w:val="30"/>
          <w:szCs w:val="30"/>
          <w:cs/>
        </w:rPr>
        <w:t>อย่างไรก็ตามหากผู้บริหารพิจารณาแล้วพบว่า มีความเป็นไปได้ที่กำไรทางภาษีในอนาคตจะมีเพียงพ</w:t>
      </w:r>
      <w:r w:rsidR="00F13F47">
        <w:rPr>
          <w:rFonts w:ascii="Angsana New" w:hAnsi="Angsana New" w:hint="cs"/>
          <w:spacing w:val="10"/>
          <w:sz w:val="30"/>
          <w:szCs w:val="30"/>
          <w:cs/>
        </w:rPr>
        <w:t xml:space="preserve">อ            </w:t>
      </w:r>
      <w:r w:rsidRPr="004F3ED1">
        <w:rPr>
          <w:rFonts w:ascii="Angsana New" w:hAnsi="Angsana New"/>
          <w:spacing w:val="4"/>
          <w:sz w:val="30"/>
          <w:szCs w:val="30"/>
          <w:cs/>
        </w:rPr>
        <w:t>ที่จะนำผลขาดทุนทางภาษี</w:t>
      </w:r>
      <w:r w:rsidR="004508AB" w:rsidRPr="004F3ED1">
        <w:rPr>
          <w:rFonts w:ascii="Angsana New" w:hAnsi="Angsana New" w:hint="cs"/>
          <w:spacing w:val="4"/>
          <w:sz w:val="30"/>
          <w:szCs w:val="30"/>
          <w:cs/>
        </w:rPr>
        <w:t xml:space="preserve">  </w:t>
      </w:r>
      <w:r w:rsidRPr="004F3ED1">
        <w:rPr>
          <w:rFonts w:ascii="Angsana New" w:hAnsi="Angsana New"/>
          <w:spacing w:val="4"/>
          <w:sz w:val="30"/>
          <w:szCs w:val="30"/>
          <w:cs/>
        </w:rPr>
        <w:t>มาใช้ประโยชน์ทางภาษีได้ อาจทำให้มีการบันทึกสินทรัพย์ภาษีเงินได้รอการตัดบัญชี</w:t>
      </w:r>
      <w:r w:rsidRPr="00F13F47">
        <w:rPr>
          <w:rFonts w:ascii="Angsana New" w:hAnsi="Angsana New"/>
          <w:spacing w:val="10"/>
          <w:sz w:val="30"/>
          <w:szCs w:val="30"/>
          <w:cs/>
        </w:rPr>
        <w:t>และรายได้ภาษีเงินได้</w:t>
      </w:r>
      <w:r w:rsidRPr="00F13F47">
        <w:rPr>
          <w:rFonts w:ascii="Angsana New" w:hAnsi="Angsana New" w:hint="cs"/>
          <w:spacing w:val="10"/>
          <w:sz w:val="30"/>
          <w:szCs w:val="30"/>
          <w:cs/>
        </w:rPr>
        <w:t>กลับมาอีกครั้ง</w:t>
      </w:r>
    </w:p>
    <w:p w:rsidR="000B34A4" w:rsidRDefault="000B34A4" w:rsidP="000B34A4">
      <w:pPr>
        <w:pStyle w:val="index"/>
        <w:tabs>
          <w:tab w:val="clear" w:pos="1134"/>
        </w:tabs>
        <w:spacing w:after="0" w:line="380" w:lineRule="exact"/>
        <w:ind w:left="0" w:firstLine="0"/>
        <w:outlineLvl w:val="0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p w:rsidR="00EE1493" w:rsidRDefault="004A15DE" w:rsidP="00EE149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533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</w:p>
    <w:p w:rsidR="00EE1493" w:rsidRPr="00EE1493" w:rsidRDefault="00EE1493" w:rsidP="00EE1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27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90"/>
        <w:gridCol w:w="1080"/>
        <w:gridCol w:w="180"/>
        <w:gridCol w:w="56"/>
        <w:gridCol w:w="1024"/>
        <w:gridCol w:w="270"/>
        <w:gridCol w:w="1080"/>
        <w:gridCol w:w="270"/>
        <w:gridCol w:w="1080"/>
      </w:tblGrid>
      <w:tr w:rsidR="00EE1493" w:rsidRPr="004967CC" w:rsidTr="00BF3149">
        <w:trPr>
          <w:cantSplit/>
          <w:trHeight w:val="313"/>
        </w:trPr>
        <w:tc>
          <w:tcPr>
            <w:tcW w:w="3240" w:type="dxa"/>
          </w:tcPr>
          <w:p w:rsidR="00EE1493" w:rsidRPr="004967CC" w:rsidRDefault="00EE1493" w:rsidP="00936149">
            <w:pPr>
              <w:pStyle w:val="acctcolumnheading"/>
              <w:tabs>
                <w:tab w:val="left" w:pos="3045"/>
              </w:tabs>
              <w:spacing w:after="0" w:line="240" w:lineRule="auto"/>
              <w:ind w:left="-108" w:right="-6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67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990" w:type="dxa"/>
          </w:tcPr>
          <w:p w:rsidR="00EE1493" w:rsidRPr="004967CC" w:rsidRDefault="00EE1493" w:rsidP="0093614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4"/>
          </w:tcPr>
          <w:p w:rsidR="00EE1493" w:rsidRPr="004967CC" w:rsidRDefault="00EE1493" w:rsidP="0093614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:rsidR="00EE1493" w:rsidRPr="004967CC" w:rsidRDefault="00EE1493" w:rsidP="0093614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0" w:type="dxa"/>
            <w:gridSpan w:val="3"/>
          </w:tcPr>
          <w:p w:rsidR="00EE1493" w:rsidRPr="004967CC" w:rsidRDefault="00EE1493" w:rsidP="0093614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82A66" w:rsidRPr="004967CC" w:rsidTr="00BF314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3"/>
        </w:trPr>
        <w:tc>
          <w:tcPr>
            <w:tcW w:w="3240" w:type="dxa"/>
          </w:tcPr>
          <w:p w:rsidR="00EE1493" w:rsidRPr="00DD7B9E" w:rsidRDefault="00EE1493" w:rsidP="00936149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DD7B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0608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gridSpan w:val="2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31</w:t>
            </w:r>
            <w:r w:rsidRPr="00DD7B9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DD7B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0608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D7B9E">
              <w:rPr>
                <w:rFonts w:ascii="Angsana New" w:hAnsi="Angsana New"/>
                <w:sz w:val="30"/>
                <w:szCs w:val="30"/>
              </w:rPr>
              <w:t>31</w:t>
            </w:r>
            <w:r w:rsidRPr="00DD7B9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82A66" w:rsidRPr="004967CC" w:rsidTr="00BF314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3"/>
        </w:trPr>
        <w:tc>
          <w:tcPr>
            <w:tcW w:w="3240" w:type="dxa"/>
          </w:tcPr>
          <w:p w:rsidR="00EE1493" w:rsidRPr="00DD7B9E" w:rsidRDefault="00EE1493" w:rsidP="00936149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EE1493" w:rsidRPr="00282A66" w:rsidRDefault="00282A66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82A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gridSpan w:val="2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E1493" w:rsidRPr="004967CC" w:rsidTr="00BF3149">
        <w:trPr>
          <w:cantSplit/>
          <w:trHeight w:val="288"/>
        </w:trPr>
        <w:tc>
          <w:tcPr>
            <w:tcW w:w="3240" w:type="dxa"/>
          </w:tcPr>
          <w:p w:rsidR="00EE1493" w:rsidRPr="004967CC" w:rsidRDefault="00EE1493" w:rsidP="0093614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EE1493" w:rsidRPr="00282A66" w:rsidRDefault="00EE1493" w:rsidP="0093614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8"/>
          </w:tcPr>
          <w:p w:rsidR="00EE1493" w:rsidRPr="004967CC" w:rsidRDefault="00EE1493" w:rsidP="0093614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67C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67C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967C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06084" w:rsidRPr="004967CC" w:rsidTr="00BF3149">
        <w:trPr>
          <w:cantSplit/>
          <w:trHeight w:val="304"/>
        </w:trPr>
        <w:tc>
          <w:tcPr>
            <w:tcW w:w="3240" w:type="dxa"/>
          </w:tcPr>
          <w:p w:rsidR="00606084" w:rsidRPr="004967CC" w:rsidRDefault="00606084" w:rsidP="00606084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606084" w:rsidRPr="00282A66" w:rsidRDefault="00606084" w:rsidP="0060608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0"/>
              </w:tabs>
              <w:spacing w:line="380" w:lineRule="exact"/>
              <w:ind w:left="-108" w:right="-108"/>
              <w:jc w:val="center"/>
              <w:rPr>
                <w:i/>
                <w:iCs/>
                <w:lang w:val="en-US"/>
              </w:rPr>
            </w:pPr>
            <w:r w:rsidRPr="00282A66">
              <w:rPr>
                <w:i/>
                <w:iCs/>
                <w:lang w:val="en-US"/>
              </w:rPr>
              <w:t>3</w:t>
            </w:r>
          </w:p>
        </w:tc>
        <w:tc>
          <w:tcPr>
            <w:tcW w:w="1080" w:type="dxa"/>
          </w:tcPr>
          <w:p w:rsidR="00606084" w:rsidRPr="00606084" w:rsidRDefault="00BC37F4" w:rsidP="00AA210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spacing w:line="380" w:lineRule="exact"/>
              <w:ind w:left="-108" w:right="-108"/>
            </w:pPr>
            <w:r>
              <w:t>22,243</w:t>
            </w:r>
          </w:p>
        </w:tc>
        <w:tc>
          <w:tcPr>
            <w:tcW w:w="180" w:type="dxa"/>
            <w:vAlign w:val="bottom"/>
          </w:tcPr>
          <w:p w:rsidR="00606084" w:rsidRPr="00DD7B9E" w:rsidRDefault="00606084" w:rsidP="0060608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:rsidR="00606084" w:rsidRPr="00F21962" w:rsidRDefault="00606084" w:rsidP="00AA210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spacing w:line="380" w:lineRule="exact"/>
              <w:ind w:left="-108" w:right="-108"/>
            </w:pPr>
            <w:r w:rsidRPr="00282A66">
              <w:t>15,346</w:t>
            </w:r>
          </w:p>
        </w:tc>
        <w:tc>
          <w:tcPr>
            <w:tcW w:w="270" w:type="dxa"/>
            <w:vAlign w:val="bottom"/>
          </w:tcPr>
          <w:p w:rsidR="00606084" w:rsidRPr="00DD7B9E" w:rsidRDefault="00606084" w:rsidP="0060608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084" w:rsidRPr="00606084" w:rsidRDefault="00BC37F4" w:rsidP="00AA2101">
            <w:pPr>
              <w:pStyle w:val="NoSpacing"/>
              <w:tabs>
                <w:tab w:val="decimal" w:pos="91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18,042</w:t>
            </w:r>
          </w:p>
        </w:tc>
        <w:tc>
          <w:tcPr>
            <w:tcW w:w="270" w:type="dxa"/>
          </w:tcPr>
          <w:p w:rsidR="00606084" w:rsidRPr="00F21962" w:rsidRDefault="00606084" w:rsidP="00606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084" w:rsidRPr="00F21962" w:rsidRDefault="00606084" w:rsidP="00675589">
            <w:pPr>
              <w:pStyle w:val="NoSpacing"/>
              <w:tabs>
                <w:tab w:val="decimal" w:pos="913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</w:t>
            </w:r>
            <w:r w:rsidRPr="00F21962">
              <w:rPr>
                <w:rFonts w:ascii="Angsana New" w:eastAsia="Times New Roman" w:hAnsi="Angsana New" w:cs="Angsana New"/>
                <w:sz w:val="30"/>
                <w:szCs w:val="30"/>
              </w:rPr>
              <w:t>12,030</w:t>
            </w:r>
          </w:p>
        </w:tc>
      </w:tr>
      <w:tr w:rsidR="00606084" w:rsidRPr="004967CC" w:rsidTr="00BF3149">
        <w:trPr>
          <w:cantSplit/>
          <w:trHeight w:val="304"/>
        </w:trPr>
        <w:tc>
          <w:tcPr>
            <w:tcW w:w="3240" w:type="dxa"/>
          </w:tcPr>
          <w:p w:rsidR="00606084" w:rsidRPr="004967CC" w:rsidRDefault="00606084" w:rsidP="00606084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00EDD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ทั่วไป</w:t>
            </w:r>
          </w:p>
        </w:tc>
        <w:tc>
          <w:tcPr>
            <w:tcW w:w="990" w:type="dxa"/>
          </w:tcPr>
          <w:p w:rsidR="00606084" w:rsidRPr="00DD7B9E" w:rsidRDefault="00606084" w:rsidP="0060608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</w:p>
        </w:tc>
        <w:tc>
          <w:tcPr>
            <w:tcW w:w="1080" w:type="dxa"/>
          </w:tcPr>
          <w:p w:rsidR="00606084" w:rsidRPr="00606084" w:rsidRDefault="00BC37F4" w:rsidP="00AA210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spacing w:line="380" w:lineRule="exact"/>
              <w:ind w:left="-108" w:right="-108"/>
            </w:pPr>
            <w:r>
              <w:t>92,051</w:t>
            </w:r>
          </w:p>
        </w:tc>
        <w:tc>
          <w:tcPr>
            <w:tcW w:w="180" w:type="dxa"/>
            <w:vAlign w:val="bottom"/>
          </w:tcPr>
          <w:p w:rsidR="00606084" w:rsidRPr="00DD7B9E" w:rsidRDefault="00606084" w:rsidP="0060608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:rsidR="00606084" w:rsidRPr="00F21962" w:rsidRDefault="00606084" w:rsidP="0060608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spacing w:line="380" w:lineRule="exact"/>
              <w:ind w:left="-108" w:right="-108"/>
            </w:pPr>
            <w:r w:rsidRPr="00282A66">
              <w:t>89,944</w:t>
            </w:r>
          </w:p>
        </w:tc>
        <w:tc>
          <w:tcPr>
            <w:tcW w:w="270" w:type="dxa"/>
            <w:vAlign w:val="bottom"/>
          </w:tcPr>
          <w:p w:rsidR="00606084" w:rsidRPr="00DD7B9E" w:rsidRDefault="00606084" w:rsidP="0060608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084" w:rsidRPr="00606084" w:rsidRDefault="00BC37F4" w:rsidP="00AA2101">
            <w:pPr>
              <w:pStyle w:val="NoSpacing"/>
              <w:tabs>
                <w:tab w:val="decimal" w:pos="91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78,786</w:t>
            </w:r>
          </w:p>
        </w:tc>
        <w:tc>
          <w:tcPr>
            <w:tcW w:w="270" w:type="dxa"/>
          </w:tcPr>
          <w:p w:rsidR="00606084" w:rsidRPr="00F21962" w:rsidRDefault="00606084" w:rsidP="00606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06084" w:rsidRPr="00F21962" w:rsidRDefault="00606084" w:rsidP="00606084">
            <w:pPr>
              <w:pStyle w:val="NoSpacing"/>
              <w:tabs>
                <w:tab w:val="decimal" w:pos="913"/>
              </w:tabs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F21962">
              <w:rPr>
                <w:rFonts w:ascii="Angsana New" w:eastAsia="Times New Roman" w:hAnsi="Angsana New"/>
                <w:sz w:val="30"/>
                <w:szCs w:val="30"/>
              </w:rPr>
              <w:t>71,</w:t>
            </w:r>
            <w:r w:rsidRPr="001D212B">
              <w:rPr>
                <w:rFonts w:ascii="Angsana New" w:hAnsi="Angsana New"/>
                <w:sz w:val="30"/>
                <w:szCs w:val="30"/>
              </w:rPr>
              <w:t>893</w:t>
            </w:r>
          </w:p>
        </w:tc>
      </w:tr>
      <w:tr w:rsidR="00606084" w:rsidRPr="004967CC" w:rsidTr="00BF3149">
        <w:trPr>
          <w:cantSplit/>
          <w:trHeight w:val="323"/>
        </w:trPr>
        <w:tc>
          <w:tcPr>
            <w:tcW w:w="3240" w:type="dxa"/>
          </w:tcPr>
          <w:p w:rsidR="00606084" w:rsidRPr="004967CC" w:rsidRDefault="00606084" w:rsidP="00606084">
            <w:pPr>
              <w:tabs>
                <w:tab w:val="left" w:pos="360"/>
              </w:tabs>
              <w:spacing w:line="240" w:lineRule="auto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606084" w:rsidRPr="00DD7B9E" w:rsidRDefault="00606084" w:rsidP="0060608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06084" w:rsidRPr="00BC37F4" w:rsidRDefault="00BC37F4" w:rsidP="00AA210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spacing w:line="380" w:lineRule="exact"/>
              <w:ind w:left="-108" w:right="-108"/>
              <w:rPr>
                <w:b/>
                <w:bCs/>
              </w:rPr>
            </w:pPr>
            <w:r w:rsidRPr="00BC37F4">
              <w:rPr>
                <w:b/>
                <w:bCs/>
              </w:rPr>
              <w:t>114,294</w:t>
            </w:r>
          </w:p>
        </w:tc>
        <w:tc>
          <w:tcPr>
            <w:tcW w:w="180" w:type="dxa"/>
            <w:vAlign w:val="bottom"/>
          </w:tcPr>
          <w:p w:rsidR="00606084" w:rsidRPr="00BC37F4" w:rsidRDefault="00606084" w:rsidP="0060608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06084" w:rsidRPr="00BC37F4" w:rsidRDefault="00606084" w:rsidP="0060608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spacing w:line="380" w:lineRule="exact"/>
              <w:ind w:left="-108" w:right="-108"/>
              <w:rPr>
                <w:b/>
                <w:bCs/>
              </w:rPr>
            </w:pPr>
            <w:r w:rsidRPr="00BC37F4">
              <w:rPr>
                <w:b/>
                <w:bCs/>
                <w:color w:val="000000"/>
                <w:lang w:val="en-US"/>
              </w:rPr>
              <w:t>105,290</w:t>
            </w:r>
          </w:p>
        </w:tc>
        <w:tc>
          <w:tcPr>
            <w:tcW w:w="270" w:type="dxa"/>
            <w:vAlign w:val="bottom"/>
          </w:tcPr>
          <w:p w:rsidR="00606084" w:rsidRPr="00BC37F4" w:rsidRDefault="00606084" w:rsidP="0060608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06084" w:rsidRPr="00AA2101" w:rsidRDefault="00BC37F4" w:rsidP="00AA2101">
            <w:pPr>
              <w:pStyle w:val="NoSpacing"/>
              <w:tabs>
                <w:tab w:val="decimal" w:pos="911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21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96,828</w:t>
            </w:r>
          </w:p>
        </w:tc>
        <w:tc>
          <w:tcPr>
            <w:tcW w:w="270" w:type="dxa"/>
          </w:tcPr>
          <w:p w:rsidR="00606084" w:rsidRPr="00F21962" w:rsidRDefault="00606084" w:rsidP="00606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06084" w:rsidRPr="00C70975" w:rsidRDefault="00606084" w:rsidP="00606084">
            <w:pPr>
              <w:pStyle w:val="NoSpacing"/>
              <w:tabs>
                <w:tab w:val="decimal" w:pos="913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709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83</w:t>
            </w:r>
            <w:r w:rsidRPr="00C7097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,923</w:t>
            </w:r>
          </w:p>
        </w:tc>
      </w:tr>
    </w:tbl>
    <w:p w:rsidR="003B14DB" w:rsidRDefault="003B14DB" w:rsidP="00B64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282A66" w:rsidRDefault="00282A66" w:rsidP="00B64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EE1493" w:rsidRPr="00F21962" w:rsidRDefault="00EE1493" w:rsidP="00EE1493">
      <w:pPr>
        <w:pStyle w:val="index"/>
        <w:tabs>
          <w:tab w:val="clear" w:pos="1134"/>
        </w:tabs>
        <w:spacing w:line="380" w:lineRule="exact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4A15DE" w:rsidRPr="00F21962" w:rsidRDefault="00D019F5" w:rsidP="00DC6110">
      <w:pPr>
        <w:pStyle w:val="index"/>
        <w:numPr>
          <w:ilvl w:val="0"/>
          <w:numId w:val="18"/>
        </w:numPr>
        <w:tabs>
          <w:tab w:val="clear" w:pos="340"/>
        </w:tabs>
        <w:spacing w:after="0"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:rsidR="00A83C2C" w:rsidRPr="00B91251" w:rsidRDefault="00A83C2C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lang w:bidi="ar-SA"/>
        </w:rPr>
      </w:pPr>
    </w:p>
    <w:p w:rsidR="006B1F88" w:rsidRPr="00F21962" w:rsidRDefault="006B1F88" w:rsidP="00EA1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62"/>
        <w:jc w:val="thaiDistribute"/>
        <w:rPr>
          <w:rFonts w:ascii="Angsana New" w:hAnsi="Angsana New"/>
          <w:sz w:val="30"/>
          <w:szCs w:val="30"/>
        </w:rPr>
      </w:pPr>
      <w:r w:rsidRPr="00E0089B">
        <w:rPr>
          <w:rFonts w:ascii="Angsana New" w:hAnsi="Angsana New"/>
          <w:spacing w:val="-2"/>
          <w:sz w:val="30"/>
          <w:szCs w:val="30"/>
          <w:cs/>
        </w:rPr>
        <w:t>กลุ่มบริษัทจ่ายค่าชดเชยผลประโยชน์</w:t>
      </w:r>
      <w:r w:rsidR="004417CC" w:rsidRPr="00E0089B">
        <w:rPr>
          <w:rFonts w:ascii="Angsana New" w:hAnsi="Angsana New"/>
          <w:spacing w:val="-2"/>
          <w:sz w:val="30"/>
          <w:szCs w:val="30"/>
          <w:cs/>
        </w:rPr>
        <w:t>ที่กำหนดไว้</w:t>
      </w:r>
      <w:r w:rsidRPr="00E0089B">
        <w:rPr>
          <w:rFonts w:ascii="Angsana New" w:hAnsi="Angsana New"/>
          <w:spacing w:val="-2"/>
          <w:sz w:val="30"/>
          <w:szCs w:val="30"/>
          <w:cs/>
        </w:rPr>
        <w:t>ตามข้อกำหนดของพระราชบัญญัติคุ้มครองแรงงาน</w:t>
      </w:r>
      <w:r w:rsidR="005409DF" w:rsidRPr="00E0089B">
        <w:rPr>
          <w:rFonts w:ascii="Angsana New" w:hAnsi="Angsana New"/>
          <w:spacing w:val="-2"/>
          <w:sz w:val="30"/>
          <w:szCs w:val="30"/>
        </w:rPr>
        <w:t xml:space="preserve"> </w:t>
      </w:r>
      <w:r w:rsidRPr="00E0089B">
        <w:rPr>
          <w:rFonts w:ascii="Angsana New" w:hAnsi="Angsana New"/>
          <w:spacing w:val="-2"/>
          <w:sz w:val="30"/>
          <w:szCs w:val="30"/>
          <w:cs/>
        </w:rPr>
        <w:t xml:space="preserve">พ.ศ. </w:t>
      </w:r>
      <w:r w:rsidRPr="00E0089B">
        <w:rPr>
          <w:rFonts w:ascii="Angsana New" w:hAnsi="Angsana New"/>
          <w:spacing w:val="-2"/>
          <w:sz w:val="30"/>
          <w:szCs w:val="30"/>
        </w:rPr>
        <w:t>2541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="00E0089B">
        <w:rPr>
          <w:rFonts w:ascii="Angsana New" w:hAnsi="Angsana New"/>
          <w:sz w:val="30"/>
          <w:szCs w:val="30"/>
        </w:rPr>
        <w:t xml:space="preserve">           </w:t>
      </w:r>
      <w:r w:rsidRPr="00F21962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:rsidR="006B1F88" w:rsidRPr="00B91251" w:rsidRDefault="006B1F88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6B1F88" w:rsidRPr="00F21962" w:rsidRDefault="006B1F88" w:rsidP="00EA1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62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-4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F21962">
        <w:rPr>
          <w:rFonts w:ascii="Angsana New" w:hAnsi="Angsana New"/>
          <w:sz w:val="30"/>
          <w:szCs w:val="30"/>
          <w:cs/>
        </w:rPr>
        <w:t>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:rsidR="00486F9B" w:rsidRPr="00B91251" w:rsidRDefault="00486F9B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00758D" w:rsidRPr="00F21962" w:rsidRDefault="00870E65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sz w:val="30"/>
          <w:szCs w:val="30"/>
        </w:rPr>
        <w:tab/>
      </w:r>
      <w:r w:rsidR="00D019F5" w:rsidRPr="00F21962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ประมาณการหนี้สินไม่หมุนเวียนสำหรับผลประโยชน์พนักงานในงบแสดงฐานะการเงิน</w:t>
      </w:r>
    </w:p>
    <w:p w:rsidR="00870E65" w:rsidRPr="00B91251" w:rsidRDefault="00870E65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3834"/>
        <w:gridCol w:w="1100"/>
        <w:gridCol w:w="269"/>
        <w:gridCol w:w="1181"/>
        <w:gridCol w:w="269"/>
        <w:gridCol w:w="1179"/>
        <w:gridCol w:w="269"/>
        <w:gridCol w:w="1259"/>
      </w:tblGrid>
      <w:tr w:rsidR="003B14DB" w:rsidRPr="00F21962" w:rsidTr="00936149">
        <w:tc>
          <w:tcPr>
            <w:tcW w:w="3870" w:type="dxa"/>
          </w:tcPr>
          <w:p w:rsidR="003B14DB" w:rsidRPr="00F21962" w:rsidRDefault="003B14DB" w:rsidP="00DC6110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3B14DB" w:rsidRPr="00F21962" w:rsidRDefault="003B14DB" w:rsidP="00DC611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B14DB" w:rsidRPr="00F21962" w:rsidRDefault="003B14DB" w:rsidP="00DC611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3B14DB" w:rsidRPr="00F21962" w:rsidRDefault="003B14DB" w:rsidP="00DC6110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14DB" w:rsidRPr="00F21962" w:rsidTr="00936149">
        <w:tc>
          <w:tcPr>
            <w:tcW w:w="3870" w:type="dxa"/>
          </w:tcPr>
          <w:p w:rsidR="003B14DB" w:rsidRPr="00F21962" w:rsidRDefault="003B14DB" w:rsidP="00DC6110">
            <w:pPr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52A3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52A3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B14DB" w:rsidRPr="00F21962" w:rsidTr="00936149">
        <w:tc>
          <w:tcPr>
            <w:tcW w:w="3870" w:type="dxa"/>
          </w:tcPr>
          <w:p w:rsidR="003B14DB" w:rsidRPr="00F21962" w:rsidRDefault="003B14DB" w:rsidP="00DC6110">
            <w:pPr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B14DB" w:rsidRPr="00F21962" w:rsidTr="00936149">
        <w:tc>
          <w:tcPr>
            <w:tcW w:w="3870" w:type="dxa"/>
          </w:tcPr>
          <w:p w:rsidR="003B14DB" w:rsidRPr="00F21962" w:rsidRDefault="003B14DB" w:rsidP="00DC6110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3B14DB" w:rsidRPr="00F21962" w:rsidRDefault="003B14DB" w:rsidP="00DC6110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14DB" w:rsidRPr="00F21962" w:rsidTr="00936149">
        <w:tc>
          <w:tcPr>
            <w:tcW w:w="3870" w:type="dxa"/>
          </w:tcPr>
          <w:p w:rsidR="003B14DB" w:rsidRPr="00F21962" w:rsidRDefault="003B14DB" w:rsidP="00DC61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:rsidR="003B14DB" w:rsidRPr="00F21962" w:rsidRDefault="003B14DB" w:rsidP="00DC611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3B14DB" w:rsidRPr="00F21962" w:rsidRDefault="003B14DB" w:rsidP="00D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4DB" w:rsidRPr="00F21962" w:rsidRDefault="003B14DB" w:rsidP="00DC611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B14DB" w:rsidRPr="00F21962" w:rsidRDefault="003B14DB" w:rsidP="00D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4DB" w:rsidRPr="00F21962" w:rsidRDefault="003B14DB" w:rsidP="00DC611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B14DB" w:rsidRPr="00F21962" w:rsidRDefault="003B14DB" w:rsidP="00D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3B14DB" w:rsidRPr="00F21962" w:rsidRDefault="003B14DB" w:rsidP="00DC611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062D2" w:rsidRPr="00F21962" w:rsidTr="00936149">
        <w:tc>
          <w:tcPr>
            <w:tcW w:w="3870" w:type="dxa"/>
          </w:tcPr>
          <w:p w:rsidR="005062D2" w:rsidRPr="00F21962" w:rsidRDefault="005062D2" w:rsidP="005062D2">
            <w:pPr>
              <w:tabs>
                <w:tab w:val="clear" w:pos="227"/>
              </w:tabs>
              <w:ind w:left="207" w:hanging="9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080" w:type="dxa"/>
          </w:tcPr>
          <w:p w:rsidR="005062D2" w:rsidRPr="005062D2" w:rsidRDefault="00F53A26" w:rsidP="00E02BDB">
            <w:pPr>
              <w:pStyle w:val="NoSpacing"/>
              <w:tabs>
                <w:tab w:val="decimal" w:pos="8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50,758</w:t>
            </w:r>
          </w:p>
        </w:tc>
        <w:tc>
          <w:tcPr>
            <w:tcW w:w="270" w:type="dxa"/>
          </w:tcPr>
          <w:p w:rsidR="005062D2" w:rsidRPr="00F21962" w:rsidRDefault="005062D2" w:rsidP="00506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62D2" w:rsidRPr="00F21962" w:rsidRDefault="005062D2" w:rsidP="00E02BDB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35,822</w:t>
            </w:r>
          </w:p>
        </w:tc>
        <w:tc>
          <w:tcPr>
            <w:tcW w:w="270" w:type="dxa"/>
          </w:tcPr>
          <w:p w:rsidR="005062D2" w:rsidRPr="00F21962" w:rsidRDefault="005062D2" w:rsidP="00506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5062D2" w:rsidRPr="005062D2" w:rsidRDefault="00F53A26" w:rsidP="00E02BDB">
            <w:pPr>
              <w:pStyle w:val="NoSpacing"/>
              <w:tabs>
                <w:tab w:val="decimal" w:pos="96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46,875</w:t>
            </w:r>
          </w:p>
        </w:tc>
        <w:tc>
          <w:tcPr>
            <w:tcW w:w="270" w:type="dxa"/>
          </w:tcPr>
          <w:p w:rsidR="005062D2" w:rsidRPr="00F21962" w:rsidRDefault="005062D2" w:rsidP="00506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5062D2" w:rsidRPr="00F21962" w:rsidRDefault="005062D2" w:rsidP="00E02BD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</w:t>
            </w: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33,111</w:t>
            </w:r>
          </w:p>
        </w:tc>
      </w:tr>
      <w:tr w:rsidR="005062D2" w:rsidRPr="00F21962" w:rsidTr="00936149">
        <w:tc>
          <w:tcPr>
            <w:tcW w:w="3870" w:type="dxa"/>
          </w:tcPr>
          <w:p w:rsidR="005062D2" w:rsidRPr="00F21962" w:rsidRDefault="005062D2" w:rsidP="005062D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</w:tcPr>
          <w:p w:rsidR="005062D2" w:rsidRPr="005062D2" w:rsidRDefault="00F53A26" w:rsidP="00E02BDB">
            <w:pPr>
              <w:pStyle w:val="NoSpacing"/>
              <w:tabs>
                <w:tab w:val="decimal" w:pos="88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3,732</w:t>
            </w:r>
          </w:p>
        </w:tc>
        <w:tc>
          <w:tcPr>
            <w:tcW w:w="270" w:type="dxa"/>
          </w:tcPr>
          <w:p w:rsidR="005062D2" w:rsidRPr="00F21962" w:rsidRDefault="005062D2" w:rsidP="00506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62D2" w:rsidRPr="00F21962" w:rsidRDefault="005062D2" w:rsidP="005062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3,462</w:t>
            </w:r>
          </w:p>
        </w:tc>
        <w:tc>
          <w:tcPr>
            <w:tcW w:w="270" w:type="dxa"/>
          </w:tcPr>
          <w:p w:rsidR="005062D2" w:rsidRPr="00F21962" w:rsidRDefault="005062D2" w:rsidP="00506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5062D2" w:rsidRPr="005062D2" w:rsidRDefault="00F53A26" w:rsidP="00E02BDB">
            <w:pPr>
              <w:pStyle w:val="NoSpacing"/>
              <w:tabs>
                <w:tab w:val="decimal" w:pos="96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3,304</w:t>
            </w:r>
          </w:p>
        </w:tc>
        <w:tc>
          <w:tcPr>
            <w:tcW w:w="270" w:type="dxa"/>
          </w:tcPr>
          <w:p w:rsidR="005062D2" w:rsidRPr="00F21962" w:rsidRDefault="005062D2" w:rsidP="00506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5062D2" w:rsidRPr="00F21962" w:rsidRDefault="005062D2" w:rsidP="005062D2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bidi="th-TH"/>
              </w:rPr>
              <w:t>3,</w:t>
            </w:r>
            <w:r w:rsidRPr="00AA77D2">
              <w:rPr>
                <w:rFonts w:ascii="Angsana New" w:hAnsi="Angsana New"/>
                <w:sz w:val="30"/>
                <w:szCs w:val="30"/>
                <w:lang w:val="en-US" w:bidi="th-TH"/>
              </w:rPr>
              <w:t>070</w:t>
            </w:r>
          </w:p>
        </w:tc>
      </w:tr>
      <w:tr w:rsidR="003B14DB" w:rsidRPr="00F21962" w:rsidTr="00936149">
        <w:tc>
          <w:tcPr>
            <w:tcW w:w="3870" w:type="dxa"/>
          </w:tcPr>
          <w:p w:rsidR="00200EDD" w:rsidRDefault="00200EDD" w:rsidP="00200EDD">
            <w:pPr>
              <w:tabs>
                <w:tab w:val="clear" w:pos="227"/>
              </w:tabs>
              <w:ind w:left="249" w:hanging="2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ประมาณการหนี้สินไม่หมุนเวียนของ</w:t>
            </w:r>
          </w:p>
          <w:p w:rsidR="003B14DB" w:rsidRPr="00F21962" w:rsidRDefault="00200EDD" w:rsidP="00200EDD">
            <w:pPr>
              <w:tabs>
                <w:tab w:val="clear" w:pos="227"/>
              </w:tabs>
              <w:ind w:left="2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97E3A" w:rsidRPr="00E02BDB" w:rsidRDefault="00A97E3A" w:rsidP="005062D2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3B14DB" w:rsidRPr="00E02BDB" w:rsidRDefault="00F53A26" w:rsidP="00E02BDB">
            <w:pPr>
              <w:pStyle w:val="NoSpacing"/>
              <w:tabs>
                <w:tab w:val="decimal" w:pos="88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2B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54,490</w:t>
            </w:r>
          </w:p>
        </w:tc>
        <w:tc>
          <w:tcPr>
            <w:tcW w:w="270" w:type="dxa"/>
          </w:tcPr>
          <w:p w:rsidR="003B14DB" w:rsidRPr="00E02BDB" w:rsidRDefault="003B14DB" w:rsidP="00D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97E3A" w:rsidRPr="00E02BDB" w:rsidRDefault="00A97E3A" w:rsidP="00DC6110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  <w:p w:rsidR="003B14DB" w:rsidRPr="00E02BDB" w:rsidRDefault="003B14DB" w:rsidP="00DC6110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02BD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39,284</w:t>
            </w:r>
          </w:p>
        </w:tc>
        <w:tc>
          <w:tcPr>
            <w:tcW w:w="270" w:type="dxa"/>
          </w:tcPr>
          <w:p w:rsidR="003B14DB" w:rsidRPr="00E02BDB" w:rsidRDefault="003B14DB" w:rsidP="00D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91251" w:rsidRPr="00E02BDB" w:rsidRDefault="00B91251" w:rsidP="00E02BDB">
            <w:pPr>
              <w:pStyle w:val="NoSpacing"/>
              <w:tabs>
                <w:tab w:val="decimal" w:pos="963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3B14DB" w:rsidRPr="00E02BDB" w:rsidRDefault="00F53A26" w:rsidP="00E02BDB">
            <w:pPr>
              <w:pStyle w:val="NoSpacing"/>
              <w:tabs>
                <w:tab w:val="decimal" w:pos="963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2B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50,179</w:t>
            </w:r>
          </w:p>
        </w:tc>
        <w:tc>
          <w:tcPr>
            <w:tcW w:w="270" w:type="dxa"/>
          </w:tcPr>
          <w:p w:rsidR="003B14DB" w:rsidRPr="00E02BDB" w:rsidRDefault="003B14DB" w:rsidP="00D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91251" w:rsidRPr="00E02BDB" w:rsidRDefault="00B91251" w:rsidP="00DC6110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:rsidR="003B14DB" w:rsidRPr="00E02BDB" w:rsidRDefault="003B14DB" w:rsidP="00DC6110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2BD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36,</w:t>
            </w:r>
            <w:r w:rsidRPr="00E02B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181</w:t>
            </w:r>
          </w:p>
        </w:tc>
      </w:tr>
    </w:tbl>
    <w:p w:rsidR="00DC6110" w:rsidRDefault="00DC6110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:rsidR="00B91251" w:rsidRDefault="00B91251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:rsidR="00B91251" w:rsidRDefault="00B91251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:rsidR="00B91251" w:rsidRDefault="00B91251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:rsidR="00B91251" w:rsidRDefault="00B91251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:rsidR="00B91251" w:rsidRDefault="00B91251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:rsidR="00B91251" w:rsidRDefault="00B91251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:rsidR="00B91251" w:rsidRDefault="00B91251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:rsidR="00B91251" w:rsidRDefault="00B91251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:rsidR="00B91251" w:rsidRDefault="00B91251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:rsidR="00B91251" w:rsidRDefault="00B91251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:rsidR="00B91251" w:rsidRDefault="00B91251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:rsidR="00B91251" w:rsidRPr="00B91251" w:rsidRDefault="00B91251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:rsidR="00D019F5" w:rsidRPr="00F21962" w:rsidRDefault="00D019F5" w:rsidP="00E02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B510D0" w:rsidRPr="00F21962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</w:t>
      </w:r>
      <w:r w:rsidRPr="00F21962">
        <w:rPr>
          <w:rFonts w:ascii="Angsana New" w:hAnsi="Angsana New"/>
          <w:i/>
          <w:iCs/>
          <w:sz w:val="30"/>
          <w:szCs w:val="30"/>
          <w:cs/>
        </w:rPr>
        <w:t>ของโครงการผลประโยชน์</w:t>
      </w:r>
    </w:p>
    <w:p w:rsidR="004E39A3" w:rsidRPr="00B91251" w:rsidRDefault="004E39A3" w:rsidP="004E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170"/>
        <w:gridCol w:w="270"/>
        <w:gridCol w:w="1170"/>
        <w:gridCol w:w="270"/>
        <w:gridCol w:w="1260"/>
      </w:tblGrid>
      <w:tr w:rsidR="004E39A3" w:rsidRPr="00F21962" w:rsidTr="00936149">
        <w:tc>
          <w:tcPr>
            <w:tcW w:w="3870" w:type="dxa"/>
          </w:tcPr>
          <w:p w:rsidR="004E39A3" w:rsidRPr="00F21962" w:rsidRDefault="004E39A3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right="-108" w:hanging="19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4E39A3" w:rsidRPr="00F21962" w:rsidRDefault="004E39A3" w:rsidP="00E133F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E39A3" w:rsidRPr="00F21962" w:rsidRDefault="004E39A3" w:rsidP="00E133F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4E39A3" w:rsidRPr="00F21962" w:rsidRDefault="004E39A3" w:rsidP="00E133F8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39A3" w:rsidRPr="00F21962" w:rsidTr="00936149">
        <w:tc>
          <w:tcPr>
            <w:tcW w:w="3870" w:type="dxa"/>
          </w:tcPr>
          <w:p w:rsidR="004E39A3" w:rsidRPr="00F21962" w:rsidRDefault="004E39A3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right="-108" w:hanging="19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E39A3" w:rsidRPr="00F21962" w:rsidRDefault="004E39A3" w:rsidP="004E3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5409DF" w:rsidRPr="00F219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E39A3" w:rsidRPr="00F21962" w:rsidRDefault="004E39A3" w:rsidP="004E3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E39A3" w:rsidRPr="00F21962" w:rsidRDefault="004E39A3" w:rsidP="004E3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5409DF" w:rsidRPr="00F2196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4E39A3" w:rsidRPr="00F21962" w:rsidRDefault="004E39A3" w:rsidP="004E3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E39A3" w:rsidRPr="00F21962" w:rsidRDefault="004E39A3" w:rsidP="004E3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5409DF" w:rsidRPr="00F219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E39A3" w:rsidRPr="00F21962" w:rsidRDefault="004E39A3" w:rsidP="004E3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E39A3" w:rsidRPr="00F21962" w:rsidRDefault="004E39A3" w:rsidP="004E3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5409DF" w:rsidRPr="00F2196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E39A3" w:rsidRPr="00F21962" w:rsidTr="00936149">
        <w:tc>
          <w:tcPr>
            <w:tcW w:w="3870" w:type="dxa"/>
          </w:tcPr>
          <w:p w:rsidR="004E39A3" w:rsidRPr="00F21962" w:rsidRDefault="004E39A3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right="-108" w:hanging="19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4E39A3" w:rsidRPr="00F21962" w:rsidRDefault="004E39A3" w:rsidP="004E39A3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7AF5" w:rsidRPr="00F21962" w:rsidTr="00936149">
        <w:tc>
          <w:tcPr>
            <w:tcW w:w="3870" w:type="dxa"/>
          </w:tcPr>
          <w:p w:rsidR="00987AF5" w:rsidRPr="00F21962" w:rsidRDefault="003B1AE0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C2C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987AF5"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="00987AF5"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EC2C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:rsidR="00987AF5" w:rsidRPr="00F21962" w:rsidRDefault="00987AF5" w:rsidP="00987AF5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252" w:right="-108" w:hanging="19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87AF5" w:rsidRPr="00F21962" w:rsidRDefault="00987AF5" w:rsidP="00987AF5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7AF5" w:rsidRPr="00F21962" w:rsidRDefault="00987AF5" w:rsidP="00987AF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87AF5" w:rsidRPr="00F21962" w:rsidRDefault="00987AF5" w:rsidP="00987AF5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7AF5" w:rsidRPr="00F21962" w:rsidRDefault="00987AF5" w:rsidP="00987AF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87AF5" w:rsidRPr="00F21962" w:rsidRDefault="00987AF5" w:rsidP="00987AF5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87AF5" w:rsidRPr="00EA1A73" w:rsidRDefault="00987AF5" w:rsidP="00987AF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409DF" w:rsidRPr="00F21962" w:rsidTr="00936149">
        <w:tc>
          <w:tcPr>
            <w:tcW w:w="3870" w:type="dxa"/>
          </w:tcPr>
          <w:p w:rsidR="005409DF" w:rsidRPr="00F21962" w:rsidRDefault="005409DF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ณ วันที่ 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:rsidR="005409DF" w:rsidRPr="00E02BDB" w:rsidRDefault="00F53A26" w:rsidP="00E02BDB">
            <w:pPr>
              <w:pStyle w:val="NoSpacing"/>
              <w:tabs>
                <w:tab w:val="decimal" w:pos="8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02BDB">
              <w:rPr>
                <w:rFonts w:ascii="Angsana New" w:hAnsi="Angsana New" w:cs="Angsana New"/>
                <w:sz w:val="30"/>
                <w:szCs w:val="30"/>
              </w:rPr>
              <w:t>39,284</w:t>
            </w:r>
          </w:p>
        </w:tc>
        <w:tc>
          <w:tcPr>
            <w:tcW w:w="270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409DF" w:rsidRPr="00F21962" w:rsidRDefault="005409DF" w:rsidP="00E02BD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48,387</w:t>
            </w:r>
          </w:p>
        </w:tc>
        <w:tc>
          <w:tcPr>
            <w:tcW w:w="270" w:type="dxa"/>
          </w:tcPr>
          <w:p w:rsidR="005409DF" w:rsidRPr="00F21962" w:rsidRDefault="005409DF" w:rsidP="005409D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409DF" w:rsidRPr="00C72F57" w:rsidRDefault="00F53A26" w:rsidP="00E02BDB">
            <w:pPr>
              <w:pStyle w:val="NoSpacing"/>
              <w:tabs>
                <w:tab w:val="decimal" w:pos="94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36,181</w:t>
            </w:r>
          </w:p>
        </w:tc>
        <w:tc>
          <w:tcPr>
            <w:tcW w:w="270" w:type="dxa"/>
            <w:vAlign w:val="bottom"/>
          </w:tcPr>
          <w:p w:rsidR="005409DF" w:rsidRPr="00F21962" w:rsidRDefault="005409DF" w:rsidP="00C72F57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409DF" w:rsidRPr="00F21962" w:rsidRDefault="00282A90" w:rsidP="00E02BD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  <w:r w:rsidR="00310E4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959</w:t>
            </w:r>
          </w:p>
        </w:tc>
      </w:tr>
      <w:tr w:rsidR="004508AB" w:rsidRPr="00F21962" w:rsidTr="00936149">
        <w:tc>
          <w:tcPr>
            <w:tcW w:w="3870" w:type="dxa"/>
          </w:tcPr>
          <w:p w:rsidR="004508AB" w:rsidRPr="004508AB" w:rsidRDefault="004508AB" w:rsidP="00B44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4508AB" w:rsidRPr="00E02BDB" w:rsidRDefault="004508AB" w:rsidP="00E02BDB">
            <w:pPr>
              <w:pStyle w:val="NoSpacing"/>
              <w:tabs>
                <w:tab w:val="decimal" w:pos="8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508AB" w:rsidRPr="004508AB" w:rsidRDefault="004508AB" w:rsidP="005409D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:rsidR="004508AB" w:rsidRPr="004508AB" w:rsidRDefault="004508AB" w:rsidP="0093614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:rsidR="004508AB" w:rsidRPr="004508AB" w:rsidRDefault="004508AB" w:rsidP="005409D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:rsidR="004508AB" w:rsidRPr="00C72F57" w:rsidRDefault="004508AB" w:rsidP="00C72F57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508AB" w:rsidRPr="00C72F57" w:rsidRDefault="004508AB" w:rsidP="00C72F57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508AB" w:rsidRPr="004508AB" w:rsidRDefault="004508AB" w:rsidP="0093614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</w:tr>
      <w:tr w:rsidR="005409DF" w:rsidRPr="00F21962" w:rsidTr="00936149">
        <w:tc>
          <w:tcPr>
            <w:tcW w:w="3870" w:type="dxa"/>
          </w:tcPr>
          <w:p w:rsidR="005409DF" w:rsidRPr="00F21962" w:rsidRDefault="005409DF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</w:t>
            </w:r>
            <w:r w:rsidRPr="00F21962">
              <w:rPr>
                <w:rFonts w:ascii="Angsana New" w:hAnsi="Angsana New"/>
                <w:bCs/>
                <w:sz w:val="30"/>
                <w:szCs w:val="30"/>
                <w:cs/>
              </w:rPr>
              <w:t>นกำไรขาดทุน</w:t>
            </w:r>
          </w:p>
        </w:tc>
        <w:tc>
          <w:tcPr>
            <w:tcW w:w="1080" w:type="dxa"/>
            <w:vAlign w:val="bottom"/>
          </w:tcPr>
          <w:p w:rsidR="005409DF" w:rsidRPr="00E02BDB" w:rsidRDefault="005409DF" w:rsidP="00E02BDB">
            <w:pPr>
              <w:pStyle w:val="NoSpacing"/>
              <w:tabs>
                <w:tab w:val="decimal" w:pos="8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409DF" w:rsidRPr="00F21962" w:rsidRDefault="005409DF" w:rsidP="005409DF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5409DF" w:rsidRPr="00F21962" w:rsidRDefault="005409DF" w:rsidP="005409D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409DF" w:rsidRPr="00C72F57" w:rsidRDefault="005409DF" w:rsidP="00C72F57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409DF" w:rsidRPr="00F21962" w:rsidRDefault="005409DF" w:rsidP="00C72F57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409DF" w:rsidRPr="00F21962" w:rsidRDefault="005409DF" w:rsidP="0093614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409DF" w:rsidRPr="00F21962" w:rsidTr="00936149">
        <w:tc>
          <w:tcPr>
            <w:tcW w:w="3870" w:type="dxa"/>
          </w:tcPr>
          <w:p w:rsidR="005409DF" w:rsidRPr="00F21962" w:rsidRDefault="005409DF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  <w:vAlign w:val="bottom"/>
          </w:tcPr>
          <w:p w:rsidR="005409DF" w:rsidRPr="00E02BDB" w:rsidRDefault="00F53A26" w:rsidP="00E02BDB">
            <w:pPr>
              <w:pStyle w:val="NoSpacing"/>
              <w:tabs>
                <w:tab w:val="decimal" w:pos="8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2BDB">
              <w:rPr>
                <w:rFonts w:ascii="Angsana New" w:hAnsi="Angsana New" w:cs="Angsana New"/>
                <w:sz w:val="30"/>
                <w:szCs w:val="30"/>
              </w:rPr>
              <w:t>2,775</w:t>
            </w:r>
          </w:p>
        </w:tc>
        <w:tc>
          <w:tcPr>
            <w:tcW w:w="270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409DF" w:rsidRPr="00F21962" w:rsidRDefault="00B446F0" w:rsidP="00E02BD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6A34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3,561</w:t>
            </w:r>
          </w:p>
        </w:tc>
        <w:tc>
          <w:tcPr>
            <w:tcW w:w="270" w:type="dxa"/>
          </w:tcPr>
          <w:p w:rsidR="005409DF" w:rsidRPr="00F21962" w:rsidRDefault="005409DF" w:rsidP="005409D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409DF" w:rsidRPr="00C72F57" w:rsidRDefault="00F53A26" w:rsidP="00E02BDB">
            <w:pPr>
              <w:pStyle w:val="NoSpacing"/>
              <w:tabs>
                <w:tab w:val="decimal" w:pos="94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2,488</w:t>
            </w:r>
          </w:p>
        </w:tc>
        <w:tc>
          <w:tcPr>
            <w:tcW w:w="270" w:type="dxa"/>
            <w:vAlign w:val="bottom"/>
          </w:tcPr>
          <w:p w:rsidR="005409DF" w:rsidRPr="00F21962" w:rsidRDefault="005409DF" w:rsidP="00C72F57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409DF" w:rsidRPr="00F21962" w:rsidRDefault="00310E4F" w:rsidP="0093614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3,1</w:t>
            </w:r>
            <w:r w:rsidR="00282A90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5409DF" w:rsidRPr="00F21962" w:rsidTr="00936149">
        <w:tc>
          <w:tcPr>
            <w:tcW w:w="3870" w:type="dxa"/>
          </w:tcPr>
          <w:p w:rsidR="005409DF" w:rsidRPr="00F21962" w:rsidRDefault="005409DF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  <w:vAlign w:val="bottom"/>
          </w:tcPr>
          <w:p w:rsidR="005409DF" w:rsidRPr="00E02BDB" w:rsidRDefault="00F53A26" w:rsidP="00E02BDB">
            <w:pPr>
              <w:pStyle w:val="NoSpacing"/>
              <w:tabs>
                <w:tab w:val="decimal" w:pos="8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2BDB">
              <w:rPr>
                <w:rFonts w:ascii="Angsana New" w:hAnsi="Angsana New" w:cs="Angsana New"/>
                <w:sz w:val="30"/>
                <w:szCs w:val="30"/>
              </w:rPr>
              <w:t>1,151</w:t>
            </w:r>
          </w:p>
        </w:tc>
        <w:tc>
          <w:tcPr>
            <w:tcW w:w="270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409DF" w:rsidRPr="00936149" w:rsidRDefault="00B446F0" w:rsidP="00E02BD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6A34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1,305</w:t>
            </w:r>
          </w:p>
        </w:tc>
        <w:tc>
          <w:tcPr>
            <w:tcW w:w="270" w:type="dxa"/>
          </w:tcPr>
          <w:p w:rsidR="005409DF" w:rsidRPr="00F21962" w:rsidRDefault="005409DF" w:rsidP="005409D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409DF" w:rsidRPr="00C72F57" w:rsidRDefault="00F53A26" w:rsidP="00E02BDB">
            <w:pPr>
              <w:pStyle w:val="NoSpacing"/>
              <w:tabs>
                <w:tab w:val="decimal" w:pos="94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1,054</w:t>
            </w:r>
          </w:p>
        </w:tc>
        <w:tc>
          <w:tcPr>
            <w:tcW w:w="270" w:type="dxa"/>
            <w:vAlign w:val="bottom"/>
          </w:tcPr>
          <w:p w:rsidR="005409DF" w:rsidRPr="00F21962" w:rsidRDefault="005409DF" w:rsidP="00C72F57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409DF" w:rsidRPr="00F21962" w:rsidRDefault="00310E4F" w:rsidP="0093614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282A90">
              <w:rPr>
                <w:rFonts w:ascii="Angsana New" w:hAnsi="Angsana New"/>
                <w:sz w:val="30"/>
                <w:szCs w:val="30"/>
              </w:rPr>
              <w:t>182</w:t>
            </w:r>
          </w:p>
        </w:tc>
      </w:tr>
      <w:tr w:rsidR="001F5782" w:rsidRPr="00F21962" w:rsidTr="00936149">
        <w:tc>
          <w:tcPr>
            <w:tcW w:w="3870" w:type="dxa"/>
          </w:tcPr>
          <w:p w:rsidR="001F5782" w:rsidRPr="00F21962" w:rsidRDefault="001F5782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ต้นทุนบริการในอดีตจากการปรับปร</w:t>
            </w:r>
            <w:r w:rsidR="00936149">
              <w:rPr>
                <w:rFonts w:ascii="Angsana New" w:hAnsi="Angsana New" w:hint="cs"/>
                <w:sz w:val="30"/>
                <w:szCs w:val="30"/>
                <w:cs/>
              </w:rPr>
              <w:t>ุง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พระราชบัญญัติคุ้มครองแรงงาน</w:t>
            </w:r>
          </w:p>
        </w:tc>
        <w:tc>
          <w:tcPr>
            <w:tcW w:w="1080" w:type="dxa"/>
            <w:vAlign w:val="bottom"/>
          </w:tcPr>
          <w:p w:rsidR="001F5782" w:rsidRPr="00E02BDB" w:rsidRDefault="00F53A26" w:rsidP="00E02BDB">
            <w:pPr>
              <w:pStyle w:val="NoSpacing"/>
              <w:tabs>
                <w:tab w:val="decimal" w:pos="8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02BDB">
              <w:rPr>
                <w:rFonts w:ascii="Angsana New" w:hAnsi="Angsana New" w:cs="Angsana New"/>
                <w:sz w:val="30"/>
                <w:szCs w:val="30"/>
              </w:rPr>
              <w:t>11,280</w:t>
            </w:r>
          </w:p>
        </w:tc>
        <w:tc>
          <w:tcPr>
            <w:tcW w:w="270" w:type="dxa"/>
            <w:vAlign w:val="bottom"/>
          </w:tcPr>
          <w:p w:rsidR="001F5782" w:rsidRPr="00F21962" w:rsidRDefault="001F5782" w:rsidP="005409D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1F5782" w:rsidRPr="00E02BDB" w:rsidRDefault="00A24AEC" w:rsidP="00E02BDB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02BDB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F5782" w:rsidRPr="00F21962" w:rsidRDefault="001F5782" w:rsidP="005409D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F5782" w:rsidRPr="00C72F57" w:rsidRDefault="00F53A26" w:rsidP="00E02BDB">
            <w:pPr>
              <w:pStyle w:val="NoSpacing"/>
              <w:tabs>
                <w:tab w:val="decimal" w:pos="94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10,456</w:t>
            </w:r>
          </w:p>
        </w:tc>
        <w:tc>
          <w:tcPr>
            <w:tcW w:w="270" w:type="dxa"/>
            <w:vAlign w:val="bottom"/>
          </w:tcPr>
          <w:p w:rsidR="001F5782" w:rsidRPr="00F21962" w:rsidRDefault="001F5782" w:rsidP="00C72F57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F5782" w:rsidRPr="00F21962" w:rsidRDefault="001F5782" w:rsidP="00E02BDB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15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409DF" w:rsidRPr="00F21962" w:rsidTr="00936149">
        <w:tc>
          <w:tcPr>
            <w:tcW w:w="3870" w:type="dxa"/>
          </w:tcPr>
          <w:p w:rsidR="005409DF" w:rsidRPr="00F21962" w:rsidRDefault="005409DF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ณ วันที่ </w:t>
            </w:r>
            <w:r w:rsidRPr="00F2196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</w:t>
            </w:r>
            <w:r w:rsidRPr="00F2196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C72F5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09DF" w:rsidRPr="00F53A26" w:rsidRDefault="00F53A26" w:rsidP="00E02BDB">
            <w:pPr>
              <w:pStyle w:val="NoSpacing"/>
              <w:tabs>
                <w:tab w:val="decimal" w:pos="85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3A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54,490</w:t>
            </w:r>
          </w:p>
        </w:tc>
        <w:tc>
          <w:tcPr>
            <w:tcW w:w="270" w:type="dxa"/>
            <w:vAlign w:val="bottom"/>
          </w:tcPr>
          <w:p w:rsidR="005409DF" w:rsidRPr="00F53A26" w:rsidRDefault="005409DF" w:rsidP="005409D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09DF" w:rsidRPr="00E02BDB" w:rsidRDefault="00310E4F" w:rsidP="00E02BD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E02BD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53,253</w:t>
            </w:r>
          </w:p>
        </w:tc>
        <w:tc>
          <w:tcPr>
            <w:tcW w:w="270" w:type="dxa"/>
          </w:tcPr>
          <w:p w:rsidR="005409DF" w:rsidRPr="00F53A26" w:rsidRDefault="005409DF" w:rsidP="005409D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09DF" w:rsidRPr="00F53A26" w:rsidRDefault="00F53A26" w:rsidP="00E02BDB">
            <w:pPr>
              <w:pStyle w:val="NoSpacing"/>
              <w:tabs>
                <w:tab w:val="decimal" w:pos="949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3A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50,179</w:t>
            </w:r>
          </w:p>
        </w:tc>
        <w:tc>
          <w:tcPr>
            <w:tcW w:w="270" w:type="dxa"/>
            <w:vAlign w:val="bottom"/>
          </w:tcPr>
          <w:p w:rsidR="005409DF" w:rsidRPr="00C72F57" w:rsidRDefault="005409DF" w:rsidP="00C72F57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09DF" w:rsidRPr="00F21962" w:rsidRDefault="00310E4F" w:rsidP="0093614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5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82A9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C7505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82A90">
              <w:rPr>
                <w:rFonts w:ascii="Angsana New" w:hAnsi="Angsana New"/>
                <w:b/>
                <w:bCs/>
                <w:sz w:val="30"/>
                <w:szCs w:val="30"/>
              </w:rPr>
              <w:t>333</w:t>
            </w:r>
          </w:p>
        </w:tc>
      </w:tr>
    </w:tbl>
    <w:p w:rsidR="00B91251" w:rsidRDefault="00B91251" w:rsidP="006021C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53A26" w:rsidRPr="00E02BDB" w:rsidRDefault="00F53A26" w:rsidP="00E02BDB">
      <w:pPr>
        <w:tabs>
          <w:tab w:val="clear" w:pos="227"/>
          <w:tab w:val="clear" w:pos="454"/>
          <w:tab w:val="clear" w:pos="680"/>
          <w:tab w:val="left" w:pos="720"/>
        </w:tabs>
        <w:ind w:left="540" w:right="-162"/>
        <w:jc w:val="thaiDistribute"/>
        <w:rPr>
          <w:rFonts w:ascii="Angsana New" w:hAnsi="Angsana New"/>
          <w:spacing w:val="2"/>
          <w:sz w:val="30"/>
          <w:szCs w:val="30"/>
        </w:rPr>
      </w:pPr>
      <w:r w:rsidRPr="0051290B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Pr="0051290B">
        <w:rPr>
          <w:rFonts w:ascii="Angsana New" w:hAnsi="Angsana New" w:hint="cs"/>
          <w:spacing w:val="-4"/>
          <w:sz w:val="30"/>
          <w:szCs w:val="30"/>
        </w:rPr>
        <w:t>5</w:t>
      </w:r>
      <w:r w:rsidRPr="0051290B"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Pr="0051290B">
        <w:rPr>
          <w:rFonts w:ascii="Angsana New" w:hAnsi="Angsana New" w:hint="cs"/>
          <w:spacing w:val="-4"/>
          <w:sz w:val="30"/>
          <w:szCs w:val="30"/>
        </w:rPr>
        <w:t>2562</w:t>
      </w:r>
      <w:r w:rsidRPr="0051290B">
        <w:rPr>
          <w:rFonts w:ascii="Angsana New" w:hAnsi="Angsana New" w:hint="cs"/>
          <w:spacing w:val="-4"/>
          <w:sz w:val="30"/>
          <w:szCs w:val="30"/>
          <w:cs/>
        </w:rPr>
        <w:t xml:space="preserve"> มีการประกาศในราชกิจจานุเบกษาเกี่ยวกับการปรับปรุงพระราชบัญญัติคุ้มครองแรงงาน</w:t>
      </w:r>
      <w:r w:rsidRPr="0051290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        </w:t>
      </w:r>
      <w:r w:rsidRPr="0051290B">
        <w:rPr>
          <w:rFonts w:ascii="Angsana New" w:hAnsi="Angsana New" w:hint="cs"/>
          <w:spacing w:val="-4"/>
          <w:sz w:val="30"/>
          <w:szCs w:val="30"/>
          <w:cs/>
        </w:rPr>
        <w:t xml:space="preserve">โดยมีผลใช้บังคับเมื่อวันที่ </w:t>
      </w:r>
      <w:r w:rsidRPr="0051290B">
        <w:rPr>
          <w:rFonts w:ascii="Angsana New" w:hAnsi="Angsana New" w:hint="cs"/>
          <w:spacing w:val="-4"/>
          <w:sz w:val="30"/>
          <w:szCs w:val="30"/>
        </w:rPr>
        <w:t>5</w:t>
      </w:r>
      <w:r w:rsidRPr="0051290B">
        <w:rPr>
          <w:rFonts w:ascii="Angsana New" w:hAnsi="Angsana New" w:hint="cs"/>
          <w:spacing w:val="-4"/>
          <w:sz w:val="30"/>
          <w:szCs w:val="30"/>
          <w:cs/>
        </w:rPr>
        <w:t xml:space="preserve"> พฤษภาคม </w:t>
      </w:r>
      <w:r w:rsidRPr="0051290B">
        <w:rPr>
          <w:rFonts w:ascii="Angsana New" w:hAnsi="Angsana New" w:hint="cs"/>
          <w:spacing w:val="-4"/>
          <w:sz w:val="30"/>
          <w:szCs w:val="30"/>
        </w:rPr>
        <w:t>2562</w:t>
      </w:r>
      <w:r w:rsidRPr="0051290B">
        <w:rPr>
          <w:rFonts w:ascii="Angsana New" w:hAnsi="Angsana New" w:hint="cs"/>
          <w:spacing w:val="-4"/>
          <w:sz w:val="30"/>
          <w:szCs w:val="30"/>
          <w:cs/>
        </w:rPr>
        <w:t xml:space="preserve"> ซึ่งกำหนดให้นายจ้างต้องจ่ายค่าชดเชยให้ลูกจ้างที่ถูกเลิกจ้างเพิ่มเติม</w:t>
      </w:r>
      <w:r w:rsidRPr="0051290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</w:t>
      </w:r>
      <w:r w:rsidRPr="0051290B">
        <w:rPr>
          <w:rFonts w:ascii="Angsana New" w:hAnsi="Angsana New" w:hint="cs"/>
          <w:sz w:val="30"/>
          <w:szCs w:val="30"/>
          <w:cs/>
        </w:rPr>
        <w:t xml:space="preserve">หากลูกจ้างทำงานติดต่อกันครบ </w:t>
      </w:r>
      <w:r w:rsidRPr="0051290B">
        <w:rPr>
          <w:rFonts w:ascii="Angsana New" w:hAnsi="Angsana New" w:hint="cs"/>
          <w:sz w:val="30"/>
          <w:szCs w:val="30"/>
        </w:rPr>
        <w:t>20</w:t>
      </w:r>
      <w:r w:rsidRPr="0051290B">
        <w:rPr>
          <w:rFonts w:ascii="Angsana New" w:hAnsi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</w:t>
      </w:r>
      <w:r w:rsidRPr="0051290B">
        <w:rPr>
          <w:rFonts w:ascii="Angsana New" w:hAnsi="Angsana New" w:hint="cs"/>
          <w:spacing w:val="-4"/>
          <w:sz w:val="30"/>
          <w:szCs w:val="30"/>
          <w:cs/>
        </w:rPr>
        <w:t xml:space="preserve">สุดท้าย </w:t>
      </w:r>
      <w:r w:rsidRPr="0051290B">
        <w:rPr>
          <w:rFonts w:ascii="Angsana New" w:hAnsi="Angsana New" w:hint="cs"/>
          <w:spacing w:val="-4"/>
          <w:sz w:val="30"/>
          <w:szCs w:val="30"/>
        </w:rPr>
        <w:t>400</w:t>
      </w:r>
      <w:r w:rsidRPr="0051290B">
        <w:rPr>
          <w:rFonts w:ascii="Angsana New" w:hAnsi="Angsana New" w:hint="cs"/>
          <w:spacing w:val="-4"/>
          <w:sz w:val="30"/>
          <w:szCs w:val="30"/>
          <w:cs/>
        </w:rPr>
        <w:t xml:space="preserve"> วัน </w:t>
      </w:r>
      <w:r>
        <w:rPr>
          <w:rFonts w:ascii="Angsana New" w:hAnsi="Angsana New"/>
          <w:spacing w:val="-4"/>
          <w:sz w:val="30"/>
          <w:szCs w:val="30"/>
        </w:rPr>
        <w:t xml:space="preserve">                </w:t>
      </w:r>
      <w:r w:rsidRPr="00E02BDB">
        <w:rPr>
          <w:rFonts w:ascii="Angsana New" w:hAnsi="Angsana New" w:hint="cs"/>
          <w:spacing w:val="2"/>
          <w:sz w:val="30"/>
          <w:szCs w:val="30"/>
          <w:cs/>
        </w:rPr>
        <w:t xml:space="preserve">จากปัจจุบันอัตราค่าชดเชยสูงสุดคือ </w:t>
      </w:r>
      <w:r w:rsidRPr="00E02BDB">
        <w:rPr>
          <w:rFonts w:ascii="Angsana New" w:hAnsi="Angsana New" w:hint="cs"/>
          <w:spacing w:val="2"/>
          <w:sz w:val="30"/>
          <w:szCs w:val="30"/>
        </w:rPr>
        <w:t>300</w:t>
      </w:r>
      <w:r w:rsidRPr="00E02BDB">
        <w:rPr>
          <w:rFonts w:ascii="Angsana New" w:hAnsi="Angsana New" w:hint="cs"/>
          <w:spacing w:val="2"/>
          <w:sz w:val="30"/>
          <w:szCs w:val="30"/>
          <w:cs/>
        </w:rPr>
        <w:t xml:space="preserve"> วัน โดยกลุ่มบริษัทและบริษัทรับรู้ผลกระทบจากการเปลี่ยนแปลงดังกล่าว</w:t>
      </w:r>
      <w:r w:rsidRPr="00595EB2">
        <w:rPr>
          <w:rFonts w:ascii="Angsana New" w:hAnsi="Angsana New" w:hint="cs"/>
          <w:spacing w:val="6"/>
          <w:sz w:val="30"/>
          <w:szCs w:val="30"/>
          <w:cs/>
        </w:rPr>
        <w:t xml:space="preserve">เป็นค่าใช้จ่าย </w:t>
      </w:r>
      <w:r w:rsidRPr="00595EB2">
        <w:rPr>
          <w:rFonts w:ascii="Angsana New" w:hAnsi="Angsana New"/>
          <w:spacing w:val="6"/>
          <w:sz w:val="30"/>
          <w:szCs w:val="30"/>
        </w:rPr>
        <w:t xml:space="preserve">11 </w:t>
      </w:r>
      <w:r w:rsidRPr="00595EB2">
        <w:rPr>
          <w:rFonts w:ascii="Angsana New" w:hAnsi="Angsana New" w:hint="cs"/>
          <w:spacing w:val="6"/>
          <w:sz w:val="30"/>
          <w:szCs w:val="30"/>
          <w:cs/>
        </w:rPr>
        <w:t xml:space="preserve">ล้านบาท และ </w:t>
      </w:r>
      <w:r w:rsidRPr="00595EB2">
        <w:rPr>
          <w:rFonts w:ascii="Angsana New" w:hAnsi="Angsana New"/>
          <w:spacing w:val="6"/>
          <w:sz w:val="30"/>
          <w:szCs w:val="30"/>
        </w:rPr>
        <w:t xml:space="preserve">10 </w:t>
      </w:r>
      <w:r w:rsidRPr="00595EB2">
        <w:rPr>
          <w:rFonts w:ascii="Angsana New" w:hAnsi="Angsana New" w:hint="cs"/>
          <w:spacing w:val="6"/>
          <w:sz w:val="30"/>
          <w:szCs w:val="30"/>
          <w:cs/>
        </w:rPr>
        <w:t>ล้านบาท ในงบกำไรขาดทุน</w:t>
      </w:r>
      <w:r w:rsidR="00595EB2" w:rsidRPr="00595EB2">
        <w:rPr>
          <w:rFonts w:ascii="Angsana New" w:hAnsi="Angsana New" w:hint="cs"/>
          <w:spacing w:val="6"/>
          <w:sz w:val="30"/>
          <w:szCs w:val="30"/>
          <w:cs/>
        </w:rPr>
        <w:t>รวมและงบกำไรขาดทุนเฉพาะกิจการตามลำดับ</w:t>
      </w:r>
      <w:r w:rsidRPr="00E02BDB">
        <w:rPr>
          <w:rFonts w:ascii="Angsana New" w:hAnsi="Angsana New"/>
          <w:spacing w:val="2"/>
          <w:sz w:val="30"/>
          <w:szCs w:val="30"/>
        </w:rPr>
        <w:t xml:space="preserve"> </w:t>
      </w:r>
      <w:r w:rsidRPr="00E02BDB">
        <w:rPr>
          <w:rFonts w:ascii="Angsana New" w:hAnsi="Angsana New" w:hint="cs"/>
          <w:spacing w:val="2"/>
          <w:sz w:val="30"/>
          <w:szCs w:val="30"/>
          <w:cs/>
        </w:rPr>
        <w:t xml:space="preserve">และทำให้กำไรสุทธิลดลง </w:t>
      </w:r>
      <w:r w:rsidRPr="00E02BDB">
        <w:rPr>
          <w:rFonts w:ascii="Angsana New" w:hAnsi="Angsana New"/>
          <w:spacing w:val="2"/>
          <w:sz w:val="30"/>
          <w:szCs w:val="30"/>
        </w:rPr>
        <w:t xml:space="preserve">9 </w:t>
      </w:r>
      <w:r w:rsidRPr="00E02BDB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</w:t>
      </w:r>
      <w:r w:rsidR="00E02BDB" w:rsidRPr="00E02BDB">
        <w:rPr>
          <w:rFonts w:ascii="Angsana New" w:hAnsi="Angsana New"/>
          <w:spacing w:val="2"/>
          <w:sz w:val="30"/>
          <w:szCs w:val="30"/>
        </w:rPr>
        <w:t xml:space="preserve"> </w:t>
      </w:r>
      <w:r w:rsidRPr="00E02BDB">
        <w:rPr>
          <w:rFonts w:ascii="Angsana New" w:hAnsi="Angsana New" w:hint="cs"/>
          <w:spacing w:val="2"/>
          <w:sz w:val="30"/>
          <w:szCs w:val="30"/>
          <w:cs/>
        </w:rPr>
        <w:t xml:space="preserve">และ </w:t>
      </w:r>
      <w:r w:rsidRPr="00E02BDB">
        <w:rPr>
          <w:rFonts w:ascii="Angsana New" w:hAnsi="Angsana New"/>
          <w:spacing w:val="2"/>
          <w:sz w:val="30"/>
          <w:szCs w:val="30"/>
        </w:rPr>
        <w:t xml:space="preserve">8 </w:t>
      </w:r>
      <w:r w:rsidRPr="00E02BDB">
        <w:rPr>
          <w:rFonts w:ascii="Angsana New" w:hAnsi="Angsana New" w:hint="cs"/>
          <w:spacing w:val="2"/>
          <w:sz w:val="30"/>
          <w:szCs w:val="30"/>
          <w:cs/>
        </w:rPr>
        <w:t>ล้านบาท ตามลำดับ</w:t>
      </w:r>
    </w:p>
    <w:p w:rsidR="00F53A26" w:rsidRDefault="00F53A26" w:rsidP="006021C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1379E1" w:rsidRDefault="001379E1" w:rsidP="006021C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021C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</w:t>
      </w:r>
      <w:r w:rsidRPr="006021CC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สมมติ</w:t>
      </w:r>
      <w:r w:rsidRPr="006021C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ในการประมาณการตามหลักคณิตศาสตร์ประกันภัย</w:t>
      </w:r>
    </w:p>
    <w:p w:rsidR="00F53A26" w:rsidRPr="006021CC" w:rsidRDefault="00F53A26" w:rsidP="006021C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1290B" w:rsidRPr="00DB1BF1" w:rsidRDefault="00F53A26" w:rsidP="00E02BD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 w:right="-162" w:hanging="90"/>
        <w:jc w:val="thaiDistribute"/>
        <w:rPr>
          <w:rFonts w:ascii="Angsana New" w:hAnsi="Angsana New"/>
          <w:spacing w:val="8"/>
          <w:sz w:val="30"/>
          <w:szCs w:val="30"/>
          <w:highlight w:val="cyan"/>
        </w:rPr>
      </w:pPr>
      <w:r w:rsidRPr="00DB1BF1">
        <w:rPr>
          <w:rFonts w:ascii="Angsana New" w:hAnsi="Angsana New"/>
          <w:spacing w:val="8"/>
          <w:sz w:val="30"/>
          <w:szCs w:val="30"/>
        </w:rPr>
        <w:tab/>
      </w:r>
      <w:r w:rsidRPr="00DB1BF1">
        <w:rPr>
          <w:rFonts w:ascii="Angsana New" w:hAnsi="Angsana New" w:hint="cs"/>
          <w:spacing w:val="8"/>
          <w:sz w:val="30"/>
          <w:szCs w:val="30"/>
          <w:cs/>
        </w:rPr>
        <w:t xml:space="preserve">ในไตรมาส </w:t>
      </w:r>
      <w:r w:rsidRPr="00DB1BF1">
        <w:rPr>
          <w:rFonts w:ascii="Angsana New" w:hAnsi="Angsana New"/>
          <w:spacing w:val="8"/>
          <w:sz w:val="30"/>
          <w:szCs w:val="30"/>
        </w:rPr>
        <w:t xml:space="preserve">3 </w:t>
      </w:r>
      <w:r w:rsidRPr="00DB1BF1">
        <w:rPr>
          <w:rFonts w:ascii="Angsana New" w:hAnsi="Angsana New" w:hint="cs"/>
          <w:spacing w:val="8"/>
          <w:sz w:val="30"/>
          <w:szCs w:val="30"/>
          <w:cs/>
        </w:rPr>
        <w:t xml:space="preserve">ปี </w:t>
      </w:r>
      <w:r w:rsidRPr="00DB1BF1">
        <w:rPr>
          <w:rFonts w:ascii="Angsana New" w:hAnsi="Angsana New"/>
          <w:spacing w:val="8"/>
          <w:sz w:val="30"/>
          <w:szCs w:val="30"/>
        </w:rPr>
        <w:t xml:space="preserve">2562 </w:t>
      </w:r>
      <w:r w:rsidRPr="00DB1BF1">
        <w:rPr>
          <w:rFonts w:ascii="Angsana New" w:hAnsi="Angsana New" w:hint="cs"/>
          <w:spacing w:val="8"/>
          <w:sz w:val="30"/>
          <w:szCs w:val="30"/>
          <w:cs/>
        </w:rPr>
        <w:t>ข้อสมมติในการประมาณการตามหลักคณิตศาสตร์ประกันภัยไม่มีการเปลี่ยนแปลงอย่างเป็นสาระสำคัญไปจากงบการเงินรวม</w:t>
      </w:r>
      <w:r w:rsidR="00A96B79" w:rsidRPr="00DB1BF1">
        <w:rPr>
          <w:rFonts w:ascii="Angsana New" w:hAnsi="Angsana New" w:hint="cs"/>
          <w:spacing w:val="8"/>
          <w:sz w:val="30"/>
          <w:szCs w:val="30"/>
          <w:cs/>
        </w:rPr>
        <w:t>และงบการเงินเฉพาะกิจการ</w:t>
      </w:r>
      <w:r w:rsidRPr="00DB1BF1">
        <w:rPr>
          <w:rFonts w:ascii="Angsana New" w:hAnsi="Angsana New" w:hint="cs"/>
          <w:spacing w:val="8"/>
          <w:sz w:val="30"/>
          <w:szCs w:val="30"/>
          <w:cs/>
        </w:rPr>
        <w:t xml:space="preserve">ประจำปี </w:t>
      </w:r>
      <w:r w:rsidRPr="00DB1BF1">
        <w:rPr>
          <w:rFonts w:ascii="Angsana New" w:hAnsi="Angsana New"/>
          <w:spacing w:val="8"/>
          <w:sz w:val="30"/>
          <w:szCs w:val="30"/>
        </w:rPr>
        <w:t>2561</w:t>
      </w:r>
    </w:p>
    <w:p w:rsidR="00F53A26" w:rsidRDefault="00F53A26" w:rsidP="00F53A26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F53A26" w:rsidRDefault="00F53A26" w:rsidP="00F53A26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F53A26" w:rsidRDefault="00F53A26" w:rsidP="00F53A26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F53A26" w:rsidRPr="0051290B" w:rsidRDefault="00F53A26" w:rsidP="00F53A26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p w:rsidR="00D019F5" w:rsidRPr="00F21962" w:rsidRDefault="00D24A33" w:rsidP="00D24A33">
      <w:pPr>
        <w:pStyle w:val="index"/>
        <w:numPr>
          <w:ilvl w:val="0"/>
          <w:numId w:val="18"/>
        </w:numPr>
        <w:tabs>
          <w:tab w:val="clear" w:pos="340"/>
        </w:tabs>
        <w:spacing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ข้อมูลตามส่วนงานธุรกิจ</w:t>
      </w:r>
    </w:p>
    <w:p w:rsidR="00C70F92" w:rsidRPr="00F21962" w:rsidRDefault="00C70F92" w:rsidP="00ED3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1290B" w:rsidRDefault="00D24A33" w:rsidP="00C84E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62"/>
        <w:jc w:val="thaiDistribute"/>
        <w:rPr>
          <w:rFonts w:ascii="Angsana New" w:hAnsi="Angsana New"/>
          <w:b/>
          <w:sz w:val="30"/>
          <w:szCs w:val="30"/>
        </w:rPr>
      </w:pPr>
      <w:r w:rsidRPr="00F21962">
        <w:rPr>
          <w:rFonts w:ascii="Angsana New" w:hAnsi="Angsana New"/>
          <w:b/>
          <w:spacing w:val="4"/>
          <w:sz w:val="30"/>
          <w:szCs w:val="30"/>
          <w:cs/>
        </w:rPr>
        <w:t>กลุ่มบริษัทดำเนินกิจการในส่วนงานเดียว คือ ธุรกิจผลิตและจำหน่ายอิฐมวลเบา แผ่นผนังพื้นคอนกรีตมวลเบา</w:t>
      </w:r>
      <w:r w:rsidRPr="00F21962">
        <w:rPr>
          <w:rFonts w:ascii="Angsana New" w:hAnsi="Angsana New"/>
          <w:b/>
          <w:sz w:val="30"/>
          <w:szCs w:val="30"/>
          <w:cs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และคานทับหลังมวลเบา</w:t>
      </w:r>
      <w:r w:rsidRPr="00F21962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 ดังนั้นฝ่ายบริหารจึงพิจารณาว่า</w:t>
      </w:r>
      <w:r w:rsidRPr="00F21962">
        <w:rPr>
          <w:rFonts w:ascii="Angsana New" w:hAnsi="Angsana New"/>
          <w:b/>
          <w:sz w:val="30"/>
          <w:szCs w:val="30"/>
          <w:cs/>
        </w:rPr>
        <w:t>กลุ่มบริษัทมีส่วนงานธุรกิจที่รายงานเพียงส่วนงานเดียว</w:t>
      </w:r>
    </w:p>
    <w:p w:rsidR="0051290B" w:rsidRDefault="0051290B" w:rsidP="00D24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492A47" w:rsidRPr="00F21962" w:rsidRDefault="006B5E25" w:rsidP="008F2B39">
      <w:pPr>
        <w:pStyle w:val="index"/>
        <w:numPr>
          <w:ilvl w:val="0"/>
          <w:numId w:val="18"/>
        </w:numPr>
        <w:tabs>
          <w:tab w:val="clear" w:pos="340"/>
        </w:tabs>
        <w:spacing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t>กำไร</w:t>
      </w:r>
      <w:r w:rsidR="00113528">
        <w:rPr>
          <w:rFonts w:ascii="Angsana New" w:hAnsi="Angsana New" w:hint="cs"/>
          <w:b/>
          <w:bCs/>
          <w:sz w:val="30"/>
          <w:szCs w:val="30"/>
          <w:cs/>
          <w:lang w:bidi="th-TH"/>
        </w:rPr>
        <w:t xml:space="preserve"> (ขาดทุน) </w:t>
      </w: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t>ต่อหุ้นขั้นพื้นฐาน</w:t>
      </w:r>
    </w:p>
    <w:p w:rsidR="00B547D4" w:rsidRPr="00B91251" w:rsidRDefault="00B547D4" w:rsidP="00D24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8"/>
          <w:sz w:val="30"/>
          <w:szCs w:val="30"/>
        </w:rPr>
      </w:pPr>
    </w:p>
    <w:p w:rsidR="00D24A33" w:rsidRPr="0082577F" w:rsidRDefault="00167C7E" w:rsidP="00602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62"/>
        <w:jc w:val="thaiDistribute"/>
        <w:rPr>
          <w:rFonts w:ascii="Angsana New" w:hAnsi="Angsana New"/>
          <w:sz w:val="30"/>
          <w:szCs w:val="30"/>
        </w:rPr>
      </w:pPr>
      <w:r w:rsidRPr="0082577F">
        <w:rPr>
          <w:rFonts w:ascii="Angsana New" w:hAnsi="Angsana New"/>
          <w:spacing w:val="-4"/>
          <w:sz w:val="30"/>
          <w:szCs w:val="30"/>
          <w:cs/>
        </w:rPr>
        <w:t>กำไร</w:t>
      </w:r>
      <w:r w:rsidR="00113528" w:rsidRPr="0082577F">
        <w:rPr>
          <w:rFonts w:ascii="Angsana New" w:hAnsi="Angsana New" w:hint="cs"/>
          <w:spacing w:val="-4"/>
          <w:sz w:val="30"/>
          <w:szCs w:val="30"/>
          <w:cs/>
        </w:rPr>
        <w:t xml:space="preserve"> (ขาดทุน) </w:t>
      </w:r>
      <w:r w:rsidRPr="0082577F">
        <w:rPr>
          <w:rFonts w:ascii="Angsana New" w:hAnsi="Angsana New"/>
          <w:spacing w:val="-4"/>
          <w:sz w:val="30"/>
          <w:szCs w:val="30"/>
          <w:cs/>
        </w:rPr>
        <w:t>ต่อหุ้นขั้นพื้นฐาน</w:t>
      </w:r>
      <w:r w:rsidR="00D24A33" w:rsidRPr="0082577F">
        <w:rPr>
          <w:rFonts w:ascii="Angsana New" w:hAnsi="Angsana New"/>
          <w:spacing w:val="-4"/>
          <w:sz w:val="30"/>
          <w:szCs w:val="30"/>
          <w:cs/>
        </w:rPr>
        <w:t>สำหรับงวดสามเดือน</w:t>
      </w:r>
      <w:r w:rsidR="00322A2D" w:rsidRPr="0082577F">
        <w:rPr>
          <w:rFonts w:ascii="Angsana New" w:hAnsi="Angsana New"/>
          <w:spacing w:val="-4"/>
          <w:sz w:val="30"/>
          <w:szCs w:val="30"/>
          <w:cs/>
        </w:rPr>
        <w:t>และ</w:t>
      </w:r>
      <w:r w:rsidR="00057393" w:rsidRPr="0082577F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322A2D" w:rsidRPr="0082577F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="00D24A33" w:rsidRPr="0082577F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D24A33" w:rsidRPr="0082577F">
        <w:rPr>
          <w:rFonts w:ascii="Angsana New" w:hAnsi="Angsana New"/>
          <w:spacing w:val="-4"/>
          <w:sz w:val="30"/>
          <w:szCs w:val="30"/>
        </w:rPr>
        <w:t>30</w:t>
      </w:r>
      <w:r w:rsidR="00D24A33" w:rsidRPr="0082577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57393" w:rsidRPr="0082577F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D24A33" w:rsidRPr="0082577F">
        <w:rPr>
          <w:rFonts w:ascii="Angsana New" w:hAnsi="Angsana New"/>
          <w:spacing w:val="-4"/>
          <w:sz w:val="30"/>
          <w:szCs w:val="30"/>
          <w:cs/>
        </w:rPr>
        <w:t xml:space="preserve"> คำนวณจาก</w:t>
      </w:r>
      <w:r w:rsidRPr="0082577F">
        <w:rPr>
          <w:rFonts w:ascii="Angsana New" w:hAnsi="Angsana New"/>
          <w:spacing w:val="-4"/>
          <w:sz w:val="30"/>
          <w:szCs w:val="30"/>
          <w:cs/>
        </w:rPr>
        <w:t>กำไร</w:t>
      </w:r>
      <w:r w:rsidR="00113528" w:rsidRPr="0082577F">
        <w:rPr>
          <w:rFonts w:ascii="Angsana New" w:hAnsi="Angsana New" w:hint="cs"/>
          <w:spacing w:val="-4"/>
          <w:sz w:val="30"/>
          <w:szCs w:val="30"/>
          <w:cs/>
        </w:rPr>
        <w:t xml:space="preserve"> (ขาดทุน)</w:t>
      </w:r>
      <w:r w:rsidR="00113528" w:rsidRPr="0082577F">
        <w:rPr>
          <w:rFonts w:ascii="Angsana New" w:hAnsi="Angsana New" w:hint="cs"/>
          <w:sz w:val="30"/>
          <w:szCs w:val="30"/>
          <w:cs/>
        </w:rPr>
        <w:t xml:space="preserve"> </w:t>
      </w:r>
      <w:r w:rsidR="00D24A33" w:rsidRPr="0082577F">
        <w:rPr>
          <w:rFonts w:ascii="Angsana New" w:hAnsi="Angsana New"/>
          <w:sz w:val="30"/>
          <w:szCs w:val="30"/>
          <w:cs/>
        </w:rPr>
        <w:t>สำหรับงวดส่วนที่เป็นของผู้ถือหุ้นสามัญบริษัทใหญ่ และจำนวนหุ้นสามัญถัวเฉลี่ยถ่วงน้ำหนักที่ออกจำหน่ายแล้วระหว่างงวด โดยแสดงการคำนวณดังนี้</w:t>
      </w:r>
    </w:p>
    <w:p w:rsidR="000E0645" w:rsidRPr="00113528" w:rsidRDefault="000E0645" w:rsidP="00ED3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14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36"/>
        <w:gridCol w:w="1114"/>
      </w:tblGrid>
      <w:tr w:rsidR="000E0645" w:rsidRPr="00F21962" w:rsidTr="00EA5241">
        <w:trPr>
          <w:tblHeader/>
        </w:trPr>
        <w:tc>
          <w:tcPr>
            <w:tcW w:w="3960" w:type="dxa"/>
          </w:tcPr>
          <w:p w:rsidR="000E0645" w:rsidRPr="00F21962" w:rsidRDefault="000E0645" w:rsidP="000E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0E0645" w:rsidRPr="00F21962" w:rsidRDefault="000E0645" w:rsidP="000E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:rsidR="000E0645" w:rsidRPr="00F21962" w:rsidRDefault="000E0645" w:rsidP="000E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0E0645" w:rsidRPr="00F21962" w:rsidRDefault="000E0645" w:rsidP="000E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B4999" w:rsidRPr="00F21962" w:rsidTr="00EA5241">
        <w:trPr>
          <w:tblHeader/>
        </w:trPr>
        <w:tc>
          <w:tcPr>
            <w:tcW w:w="3960" w:type="dxa"/>
          </w:tcPr>
          <w:p w:rsidR="00BB4999" w:rsidRPr="00F21962" w:rsidRDefault="00BB4999" w:rsidP="00BB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BB4999" w:rsidRPr="00F21962" w:rsidRDefault="00BB4999" w:rsidP="00BB4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5409DF" w:rsidRPr="00F219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BB4999" w:rsidRPr="00F21962" w:rsidRDefault="00BB4999" w:rsidP="00BB4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B4999" w:rsidRPr="00F21962" w:rsidRDefault="00BB4999" w:rsidP="00BB4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5409DF" w:rsidRPr="00F2196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BB4999" w:rsidRPr="00F21962" w:rsidRDefault="00BB4999" w:rsidP="00BB4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B4999" w:rsidRPr="00F21962" w:rsidRDefault="00BB4999" w:rsidP="00BB4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5409DF" w:rsidRPr="00F219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BB4999" w:rsidRPr="00F21962" w:rsidRDefault="00BB4999" w:rsidP="00BB4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BB4999" w:rsidRPr="00F21962" w:rsidRDefault="00BB4999" w:rsidP="00BB4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5409DF" w:rsidRPr="00F2196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B4999" w:rsidRPr="00F21962" w:rsidTr="00EA5241">
        <w:trPr>
          <w:tblHeader/>
        </w:trPr>
        <w:tc>
          <w:tcPr>
            <w:tcW w:w="3960" w:type="dxa"/>
          </w:tcPr>
          <w:p w:rsidR="00BB4999" w:rsidRPr="00F21962" w:rsidRDefault="00BB4999" w:rsidP="00BB4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BB4999" w:rsidRPr="00F21962" w:rsidRDefault="00BB4999" w:rsidP="00BB4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F21962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B4999" w:rsidRPr="00F21962" w:rsidTr="00E7385F">
        <w:tc>
          <w:tcPr>
            <w:tcW w:w="3960" w:type="dxa"/>
          </w:tcPr>
          <w:p w:rsidR="00BB4999" w:rsidRPr="00F21962" w:rsidRDefault="00BB4999" w:rsidP="00BB4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573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00" w:type="dxa"/>
            <w:gridSpan w:val="7"/>
          </w:tcPr>
          <w:p w:rsidR="00BB4999" w:rsidRPr="00F21962" w:rsidRDefault="00BB4999" w:rsidP="00BB4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E684C" w:rsidRPr="00F21962" w:rsidTr="00CA6EC9">
        <w:trPr>
          <w:trHeight w:val="335"/>
        </w:trPr>
        <w:tc>
          <w:tcPr>
            <w:tcW w:w="3960" w:type="dxa"/>
          </w:tcPr>
          <w:p w:rsidR="00CE684C" w:rsidRPr="00F21962" w:rsidRDefault="00CE684C" w:rsidP="00CE6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กำไ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CE684C" w:rsidRPr="00A91618" w:rsidRDefault="00CE684C" w:rsidP="00CE684C">
            <w:pPr>
              <w:pStyle w:val="NoSpacing"/>
              <w:tabs>
                <w:tab w:val="decimal" w:pos="94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44,680</w:t>
            </w:r>
          </w:p>
        </w:tc>
        <w:tc>
          <w:tcPr>
            <w:tcW w:w="270" w:type="dxa"/>
          </w:tcPr>
          <w:p w:rsidR="00CE684C" w:rsidRPr="00F21962" w:rsidRDefault="00CE684C" w:rsidP="00CE6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864"/>
              </w:tabs>
              <w:spacing w:after="0"/>
              <w:ind w:left="-139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CE684C" w:rsidRPr="00DE58DF" w:rsidRDefault="00CE684C" w:rsidP="00CE684C">
            <w:pPr>
              <w:pStyle w:val="Heading5"/>
              <w:tabs>
                <w:tab w:val="decimal" w:pos="970"/>
              </w:tabs>
              <w:ind w:left="-139" w:right="-6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6E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(9,</w:t>
            </w:r>
            <w:r w:rsidRPr="00C84E6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700)</w:t>
            </w:r>
          </w:p>
        </w:tc>
        <w:tc>
          <w:tcPr>
            <w:tcW w:w="270" w:type="dxa"/>
          </w:tcPr>
          <w:p w:rsidR="00CE684C" w:rsidRPr="00F21962" w:rsidRDefault="00CE684C" w:rsidP="00CE6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873"/>
              </w:tabs>
              <w:spacing w:after="0"/>
              <w:ind w:left="-126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CE684C" w:rsidRPr="00A91618" w:rsidRDefault="00CE684C" w:rsidP="00CE684C">
            <w:pPr>
              <w:pStyle w:val="NoSpacing"/>
              <w:tabs>
                <w:tab w:val="decimal" w:pos="94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39,822</w:t>
            </w:r>
          </w:p>
        </w:tc>
        <w:tc>
          <w:tcPr>
            <w:tcW w:w="236" w:type="dxa"/>
          </w:tcPr>
          <w:p w:rsidR="00CE684C" w:rsidRPr="00F21962" w:rsidRDefault="00CE684C" w:rsidP="00CE6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864"/>
              </w:tabs>
              <w:spacing w:after="0"/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CE684C" w:rsidRPr="00F21962" w:rsidRDefault="00CE684C" w:rsidP="00CE684C">
            <w:pPr>
              <w:pStyle w:val="Heading5"/>
              <w:tabs>
                <w:tab w:val="decimal" w:pos="914"/>
              </w:tabs>
              <w:ind w:left="-139" w:right="-6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(5,489</w:t>
            </w:r>
            <w:r w:rsidRPr="0049419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5409DF" w:rsidRPr="00F21962" w:rsidTr="00EA5241">
        <w:tc>
          <w:tcPr>
            <w:tcW w:w="3960" w:type="dxa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จำนวนหุ้นสามัญถัวเฉลี่ยถ่วงน้ำหนักที่      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409DF" w:rsidRPr="00A91618" w:rsidRDefault="00F53A26" w:rsidP="00C84E67">
            <w:pPr>
              <w:pStyle w:val="NoSpacing"/>
              <w:tabs>
                <w:tab w:val="decimal" w:pos="94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400,000</w:t>
            </w:r>
          </w:p>
        </w:tc>
        <w:tc>
          <w:tcPr>
            <w:tcW w:w="270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409DF" w:rsidRPr="00CA6EC9" w:rsidRDefault="00DE58DF" w:rsidP="00CA6EC9">
            <w:pPr>
              <w:pStyle w:val="Heading5"/>
              <w:tabs>
                <w:tab w:val="decimal" w:pos="970"/>
              </w:tabs>
              <w:ind w:left="-139" w:right="-6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6E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400,000</w:t>
            </w:r>
          </w:p>
        </w:tc>
        <w:tc>
          <w:tcPr>
            <w:tcW w:w="270" w:type="dxa"/>
          </w:tcPr>
          <w:p w:rsidR="005409DF" w:rsidRPr="00F21962" w:rsidRDefault="005409DF" w:rsidP="005409D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409DF" w:rsidRPr="00A91618" w:rsidRDefault="00F53A26" w:rsidP="00CA6EC9">
            <w:pPr>
              <w:pStyle w:val="NoSpacing"/>
              <w:tabs>
                <w:tab w:val="decimal" w:pos="94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400,000</w:t>
            </w:r>
          </w:p>
        </w:tc>
        <w:tc>
          <w:tcPr>
            <w:tcW w:w="236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409DF" w:rsidRPr="00E7385F" w:rsidRDefault="005409DF" w:rsidP="00C84E67">
            <w:pPr>
              <w:pStyle w:val="Heading5"/>
              <w:tabs>
                <w:tab w:val="decimal" w:pos="891"/>
              </w:tabs>
              <w:ind w:left="-139" w:right="-63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E7385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400,000</w:t>
            </w:r>
          </w:p>
        </w:tc>
      </w:tr>
      <w:tr w:rsidR="005409DF" w:rsidRPr="00F21962" w:rsidTr="00E7385F">
        <w:tc>
          <w:tcPr>
            <w:tcW w:w="3960" w:type="dxa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right="-8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:rsidR="005409DF" w:rsidRPr="00F21962" w:rsidRDefault="005409DF" w:rsidP="005409D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right="-8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CA6EC9" w:rsidRPr="00F21962" w:rsidTr="00EA5241">
        <w:tc>
          <w:tcPr>
            <w:tcW w:w="3960" w:type="dxa"/>
          </w:tcPr>
          <w:p w:rsidR="00CA6EC9" w:rsidRPr="00F21962" w:rsidRDefault="00CA6EC9" w:rsidP="00CA6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8D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DE58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DE58D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CA6EC9" w:rsidRPr="00F53A26" w:rsidRDefault="00CA6EC9" w:rsidP="00CA6EC9">
            <w:pPr>
              <w:pStyle w:val="NoSpacing"/>
              <w:tabs>
                <w:tab w:val="decimal" w:pos="696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A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0.11</w:t>
            </w:r>
          </w:p>
        </w:tc>
        <w:tc>
          <w:tcPr>
            <w:tcW w:w="270" w:type="dxa"/>
          </w:tcPr>
          <w:p w:rsidR="00CA6EC9" w:rsidRPr="00F53A26" w:rsidRDefault="00CA6EC9" w:rsidP="00CA6EC9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CA6EC9" w:rsidRPr="00CA6EC9" w:rsidRDefault="00CA6EC9" w:rsidP="00CA6EC9">
            <w:pPr>
              <w:pStyle w:val="Heading5"/>
              <w:tabs>
                <w:tab w:val="decimal" w:pos="914"/>
              </w:tabs>
              <w:ind w:left="-139" w:right="-63"/>
              <w:rPr>
                <w:rFonts w:ascii="Angsana New" w:hAnsi="Angsana New" w:cs="Angsana New"/>
                <w:sz w:val="30"/>
                <w:szCs w:val="30"/>
              </w:rPr>
            </w:pPr>
            <w:r w:rsidRPr="00CA6EC9">
              <w:rPr>
                <w:rFonts w:ascii="Angsana New" w:hAnsi="Angsana New" w:cs="Angsana New"/>
                <w:sz w:val="30"/>
                <w:szCs w:val="30"/>
              </w:rPr>
              <w:t>(0.02)</w:t>
            </w:r>
          </w:p>
        </w:tc>
        <w:tc>
          <w:tcPr>
            <w:tcW w:w="270" w:type="dxa"/>
          </w:tcPr>
          <w:p w:rsidR="00CA6EC9" w:rsidRPr="00F21962" w:rsidRDefault="00CA6EC9" w:rsidP="00CA6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873"/>
              </w:tabs>
              <w:spacing w:after="0"/>
              <w:ind w:left="-126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CA6EC9" w:rsidRPr="00F53A26" w:rsidRDefault="00CA6EC9" w:rsidP="00CA6EC9">
            <w:pPr>
              <w:pStyle w:val="NoSpacing"/>
              <w:tabs>
                <w:tab w:val="decimal" w:pos="696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A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0.10</w:t>
            </w:r>
          </w:p>
        </w:tc>
        <w:tc>
          <w:tcPr>
            <w:tcW w:w="236" w:type="dxa"/>
          </w:tcPr>
          <w:p w:rsidR="00CA6EC9" w:rsidRPr="00F21962" w:rsidRDefault="00CA6EC9" w:rsidP="00CA6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CA6EC9" w:rsidRPr="00DE58DF" w:rsidRDefault="00CA6EC9" w:rsidP="00CA6EC9">
            <w:pPr>
              <w:pStyle w:val="Heading5"/>
              <w:tabs>
                <w:tab w:val="decimal" w:pos="914"/>
              </w:tabs>
              <w:ind w:left="-139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(0.01) </w:t>
            </w:r>
          </w:p>
        </w:tc>
      </w:tr>
      <w:tr w:rsidR="00CA6EC9" w:rsidRPr="00F21962" w:rsidTr="00E7385F">
        <w:tc>
          <w:tcPr>
            <w:tcW w:w="3960" w:type="dxa"/>
          </w:tcPr>
          <w:p w:rsidR="00CA6EC9" w:rsidRPr="00F21962" w:rsidRDefault="00CA6EC9" w:rsidP="00CA6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CA6EC9" w:rsidRPr="00F21962" w:rsidRDefault="00CA6EC9" w:rsidP="00CA6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CA6EC9" w:rsidRPr="00F21962" w:rsidRDefault="00CA6EC9" w:rsidP="00CA6EC9">
            <w:pPr>
              <w:pStyle w:val="NoSpacing"/>
              <w:tabs>
                <w:tab w:val="decimal" w:pos="855"/>
              </w:tabs>
              <w:ind w:right="-8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CA6EC9" w:rsidRPr="00F21962" w:rsidRDefault="00CA6EC9" w:rsidP="00CA6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:rsidR="00CA6EC9" w:rsidRPr="00F21962" w:rsidRDefault="00CA6EC9" w:rsidP="00CA6EC9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CA6EC9" w:rsidRPr="00F21962" w:rsidRDefault="00CA6EC9" w:rsidP="00CA6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  <w:vAlign w:val="bottom"/>
          </w:tcPr>
          <w:p w:rsidR="00CA6EC9" w:rsidRPr="00F21962" w:rsidRDefault="00CA6EC9" w:rsidP="00CA6EC9">
            <w:pPr>
              <w:pStyle w:val="NoSpacing"/>
              <w:tabs>
                <w:tab w:val="decimal" w:pos="855"/>
              </w:tabs>
              <w:ind w:right="-8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:rsidR="00CA6EC9" w:rsidRPr="00F21962" w:rsidRDefault="00CA6EC9" w:rsidP="00CA6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CA6EC9" w:rsidRPr="00F21962" w:rsidTr="00E7385F">
        <w:tc>
          <w:tcPr>
            <w:tcW w:w="3960" w:type="dxa"/>
          </w:tcPr>
          <w:p w:rsidR="00CA6EC9" w:rsidRPr="00F21962" w:rsidRDefault="00CA6EC9" w:rsidP="00CA6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00" w:type="dxa"/>
            <w:gridSpan w:val="7"/>
          </w:tcPr>
          <w:p w:rsidR="00CA6EC9" w:rsidRPr="00F21962" w:rsidRDefault="00CA6EC9" w:rsidP="00CA6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A6EC9" w:rsidRPr="00F21962" w:rsidTr="00E7385F">
        <w:tc>
          <w:tcPr>
            <w:tcW w:w="3960" w:type="dxa"/>
          </w:tcPr>
          <w:p w:rsidR="00CA6EC9" w:rsidRPr="00F21962" w:rsidRDefault="00CE684C" w:rsidP="00CA6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CA6EC9" w:rsidRPr="003642A6" w:rsidRDefault="00CA6EC9" w:rsidP="00CA6EC9">
            <w:pPr>
              <w:pStyle w:val="NoSpacing"/>
              <w:tabs>
                <w:tab w:val="decimal" w:pos="94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131,607</w:t>
            </w:r>
          </w:p>
        </w:tc>
        <w:tc>
          <w:tcPr>
            <w:tcW w:w="270" w:type="dxa"/>
          </w:tcPr>
          <w:p w:rsidR="00CA6EC9" w:rsidRPr="00F21962" w:rsidRDefault="00CA6EC9" w:rsidP="00CA6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CA6EC9" w:rsidRPr="00F21962" w:rsidRDefault="00CA6EC9" w:rsidP="00CA6EC9">
            <w:pPr>
              <w:pStyle w:val="Heading5"/>
              <w:tabs>
                <w:tab w:val="decimal" w:pos="970"/>
              </w:tabs>
              <w:ind w:left="-139" w:right="-6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7,947</w:t>
            </w:r>
          </w:p>
        </w:tc>
        <w:tc>
          <w:tcPr>
            <w:tcW w:w="270" w:type="dxa"/>
          </w:tcPr>
          <w:p w:rsidR="00CA6EC9" w:rsidRPr="00F21962" w:rsidRDefault="00CA6EC9" w:rsidP="00CA6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CA6EC9" w:rsidRPr="003642A6" w:rsidRDefault="00CA6EC9" w:rsidP="00CA6EC9">
            <w:pPr>
              <w:pStyle w:val="NoSpacing"/>
              <w:tabs>
                <w:tab w:val="decimal" w:pos="94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112,499</w:t>
            </w:r>
          </w:p>
        </w:tc>
        <w:tc>
          <w:tcPr>
            <w:tcW w:w="236" w:type="dxa"/>
          </w:tcPr>
          <w:p w:rsidR="00CA6EC9" w:rsidRPr="00F21962" w:rsidRDefault="00CA6EC9" w:rsidP="00CA6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CA6EC9" w:rsidRPr="00CA6EC9" w:rsidRDefault="00CA6EC9" w:rsidP="00CA6EC9">
            <w:pPr>
              <w:pStyle w:val="Heading5"/>
              <w:tabs>
                <w:tab w:val="decimal" w:pos="891"/>
              </w:tabs>
              <w:ind w:left="-139" w:right="-6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A6EC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20,889</w:t>
            </w:r>
          </w:p>
        </w:tc>
      </w:tr>
      <w:tr w:rsidR="00CA6EC9" w:rsidRPr="00F21962" w:rsidTr="00E7385F">
        <w:tc>
          <w:tcPr>
            <w:tcW w:w="3960" w:type="dxa"/>
          </w:tcPr>
          <w:p w:rsidR="00CA6EC9" w:rsidRPr="00F21962" w:rsidRDefault="00CA6EC9" w:rsidP="00CA6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จำนวนหุ้นสามัญถัวเฉลี่ยถ่วงน้ำหนักที่      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A6EC9" w:rsidRPr="003642A6" w:rsidRDefault="00CA6EC9" w:rsidP="00CA6EC9">
            <w:pPr>
              <w:pStyle w:val="NoSpacing"/>
              <w:tabs>
                <w:tab w:val="decimal" w:pos="94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400,000</w:t>
            </w:r>
          </w:p>
        </w:tc>
        <w:tc>
          <w:tcPr>
            <w:tcW w:w="270" w:type="dxa"/>
            <w:vAlign w:val="bottom"/>
          </w:tcPr>
          <w:p w:rsidR="00CA6EC9" w:rsidRPr="00F21962" w:rsidRDefault="00CA6EC9" w:rsidP="00CA6EC9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A6EC9" w:rsidRPr="00CA6EC9" w:rsidRDefault="00CA6EC9" w:rsidP="00CA6EC9">
            <w:pPr>
              <w:pStyle w:val="Heading5"/>
              <w:tabs>
                <w:tab w:val="decimal" w:pos="970"/>
              </w:tabs>
              <w:ind w:left="-139" w:right="-6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6E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400,000</w:t>
            </w:r>
          </w:p>
        </w:tc>
        <w:tc>
          <w:tcPr>
            <w:tcW w:w="270" w:type="dxa"/>
          </w:tcPr>
          <w:p w:rsidR="00CA6EC9" w:rsidRPr="00F21962" w:rsidRDefault="00CA6EC9" w:rsidP="00CA6EC9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A6EC9" w:rsidRPr="003642A6" w:rsidRDefault="00CA6EC9" w:rsidP="00CA6EC9">
            <w:pPr>
              <w:pStyle w:val="NoSpacing"/>
              <w:tabs>
                <w:tab w:val="decimal" w:pos="94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400,000</w:t>
            </w:r>
          </w:p>
        </w:tc>
        <w:tc>
          <w:tcPr>
            <w:tcW w:w="236" w:type="dxa"/>
            <w:vAlign w:val="bottom"/>
          </w:tcPr>
          <w:p w:rsidR="00CA6EC9" w:rsidRPr="00F21962" w:rsidRDefault="00CA6EC9" w:rsidP="00CA6EC9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A6EC9" w:rsidRPr="00E7385F" w:rsidRDefault="00CA6EC9" w:rsidP="00CA6EC9">
            <w:pPr>
              <w:pStyle w:val="Heading5"/>
              <w:tabs>
                <w:tab w:val="decimal" w:pos="891"/>
              </w:tabs>
              <w:ind w:left="-139" w:right="-63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E7385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400,000</w:t>
            </w:r>
          </w:p>
        </w:tc>
      </w:tr>
      <w:tr w:rsidR="00CA6EC9" w:rsidRPr="00F21962" w:rsidTr="00E7385F">
        <w:tc>
          <w:tcPr>
            <w:tcW w:w="3960" w:type="dxa"/>
          </w:tcPr>
          <w:p w:rsidR="00CA6EC9" w:rsidRPr="00F21962" w:rsidRDefault="00CA6EC9" w:rsidP="00CA6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CA6EC9" w:rsidRPr="00F21962" w:rsidRDefault="00CA6EC9" w:rsidP="00CA6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CA6EC9" w:rsidRPr="00F21962" w:rsidRDefault="00CA6EC9" w:rsidP="00CA6EC9">
            <w:pPr>
              <w:pStyle w:val="NoSpacing"/>
              <w:tabs>
                <w:tab w:val="decimal" w:pos="855"/>
              </w:tabs>
              <w:ind w:right="-8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CA6EC9" w:rsidRPr="00F21962" w:rsidRDefault="00CA6EC9" w:rsidP="00CA6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:rsidR="00CA6EC9" w:rsidRPr="00F21962" w:rsidRDefault="00CA6EC9" w:rsidP="00CA6EC9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CA6EC9" w:rsidRPr="00F21962" w:rsidRDefault="00CA6EC9" w:rsidP="00CA6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  <w:vAlign w:val="bottom"/>
          </w:tcPr>
          <w:p w:rsidR="00CA6EC9" w:rsidRPr="00F21962" w:rsidRDefault="00CA6EC9" w:rsidP="00CA6EC9">
            <w:pPr>
              <w:pStyle w:val="NoSpacing"/>
              <w:tabs>
                <w:tab w:val="decimal" w:pos="855"/>
              </w:tabs>
              <w:ind w:right="-8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:rsidR="00CA6EC9" w:rsidRPr="00F21962" w:rsidRDefault="00CA6EC9" w:rsidP="00CA6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CA6EC9" w:rsidRPr="00F21962" w:rsidTr="00E7385F">
        <w:tc>
          <w:tcPr>
            <w:tcW w:w="3960" w:type="dxa"/>
          </w:tcPr>
          <w:p w:rsidR="00CA6EC9" w:rsidRPr="00F21962" w:rsidRDefault="00CA6EC9" w:rsidP="00CA6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CA6EC9" w:rsidRPr="00F53A26" w:rsidRDefault="00CA6EC9" w:rsidP="00CA6EC9">
            <w:pPr>
              <w:pStyle w:val="NoSpacing"/>
              <w:tabs>
                <w:tab w:val="decimal" w:pos="696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A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0.33</w:t>
            </w:r>
          </w:p>
        </w:tc>
        <w:tc>
          <w:tcPr>
            <w:tcW w:w="270" w:type="dxa"/>
          </w:tcPr>
          <w:p w:rsidR="00CA6EC9" w:rsidRPr="00CA6EC9" w:rsidRDefault="00CA6EC9" w:rsidP="00CA6EC9">
            <w:pPr>
              <w:pStyle w:val="Heading5"/>
              <w:tabs>
                <w:tab w:val="decimal" w:pos="696"/>
              </w:tabs>
              <w:ind w:left="-139" w:right="-18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CA6EC9" w:rsidRPr="00CA6EC9" w:rsidRDefault="00CA6EC9" w:rsidP="00CA6EC9">
            <w:pPr>
              <w:pStyle w:val="Heading5"/>
              <w:tabs>
                <w:tab w:val="decimal" w:pos="696"/>
                <w:tab w:val="decimal" w:pos="954"/>
              </w:tabs>
              <w:ind w:left="-139" w:right="-18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A6EC9">
              <w:rPr>
                <w:rFonts w:ascii="Angsana New" w:eastAsia="Calibri" w:hAnsi="Angsana New" w:cs="Angsana New"/>
                <w:sz w:val="30"/>
                <w:szCs w:val="30"/>
              </w:rPr>
              <w:t>0.02</w:t>
            </w:r>
          </w:p>
        </w:tc>
        <w:tc>
          <w:tcPr>
            <w:tcW w:w="270" w:type="dxa"/>
          </w:tcPr>
          <w:p w:rsidR="00CA6EC9" w:rsidRPr="00CA6EC9" w:rsidRDefault="00CA6EC9" w:rsidP="00CA6EC9">
            <w:pPr>
              <w:pStyle w:val="Heading5"/>
              <w:tabs>
                <w:tab w:val="decimal" w:pos="696"/>
              </w:tabs>
              <w:ind w:left="-139" w:right="-18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CA6EC9" w:rsidRPr="00F53A26" w:rsidRDefault="00CA6EC9" w:rsidP="00CA6EC9">
            <w:pPr>
              <w:pStyle w:val="NoSpacing"/>
              <w:tabs>
                <w:tab w:val="decimal" w:pos="696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A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0.28</w:t>
            </w:r>
          </w:p>
        </w:tc>
        <w:tc>
          <w:tcPr>
            <w:tcW w:w="236" w:type="dxa"/>
          </w:tcPr>
          <w:p w:rsidR="00CA6EC9" w:rsidRPr="00CA6EC9" w:rsidRDefault="00CA6EC9" w:rsidP="00CA6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873"/>
              </w:tabs>
              <w:spacing w:after="0"/>
              <w:ind w:right="-131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CA6EC9" w:rsidRPr="00CA6EC9" w:rsidRDefault="00CA6EC9" w:rsidP="00CA6EC9">
            <w:pPr>
              <w:pStyle w:val="Heading5"/>
              <w:tabs>
                <w:tab w:val="decimal" w:pos="696"/>
              </w:tabs>
              <w:ind w:left="-139" w:right="0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A6EC9">
              <w:rPr>
                <w:rFonts w:ascii="Angsana New" w:eastAsia="Calibri" w:hAnsi="Angsana New" w:cs="Angsana New"/>
                <w:sz w:val="30"/>
                <w:szCs w:val="30"/>
              </w:rPr>
              <w:t>0.05</w:t>
            </w:r>
          </w:p>
        </w:tc>
      </w:tr>
    </w:tbl>
    <w:p w:rsidR="00136CBA" w:rsidRPr="00136CBA" w:rsidRDefault="00136CBA" w:rsidP="00136CBA">
      <w:pPr>
        <w:pStyle w:val="index"/>
        <w:tabs>
          <w:tab w:val="clear" w:pos="1134"/>
        </w:tabs>
        <w:spacing w:line="380" w:lineRule="exac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:rsidR="00136CBA" w:rsidRDefault="00136CBA" w:rsidP="00136CBA">
      <w:pPr>
        <w:pStyle w:val="index"/>
        <w:tabs>
          <w:tab w:val="clear" w:pos="1134"/>
        </w:tabs>
        <w:spacing w:line="380" w:lineRule="exac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:rsidR="00CE684C" w:rsidRDefault="00CE684C" w:rsidP="00136CBA">
      <w:pPr>
        <w:pStyle w:val="index"/>
        <w:tabs>
          <w:tab w:val="clear" w:pos="1134"/>
        </w:tabs>
        <w:spacing w:line="380" w:lineRule="exac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:rsidR="00CE684C" w:rsidRPr="00136CBA" w:rsidRDefault="00CE684C" w:rsidP="00136CBA">
      <w:pPr>
        <w:pStyle w:val="index"/>
        <w:tabs>
          <w:tab w:val="clear" w:pos="1134"/>
        </w:tabs>
        <w:spacing w:line="380" w:lineRule="exac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:rsidR="00136CBA" w:rsidRPr="00136CBA" w:rsidRDefault="00136CBA" w:rsidP="00136CBA">
      <w:pPr>
        <w:pStyle w:val="index"/>
        <w:tabs>
          <w:tab w:val="clear" w:pos="1134"/>
        </w:tabs>
        <w:spacing w:line="380" w:lineRule="exac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:rsidR="00661CC0" w:rsidRPr="00136CBA" w:rsidRDefault="00661CC0" w:rsidP="00136CBA">
      <w:pPr>
        <w:pStyle w:val="index"/>
        <w:numPr>
          <w:ilvl w:val="0"/>
          <w:numId w:val="18"/>
        </w:numPr>
        <w:tabs>
          <w:tab w:val="clear" w:pos="340"/>
        </w:tabs>
        <w:spacing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136CBA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เงินปันผล</w:t>
      </w:r>
    </w:p>
    <w:p w:rsidR="00B547D4" w:rsidRDefault="00B547D4" w:rsidP="00FB444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AF65EA" w:rsidRPr="00AF65EA" w:rsidRDefault="00AF65EA" w:rsidP="00AF6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F65EA">
        <w:rPr>
          <w:rFonts w:ascii="Angsana New" w:hAnsi="Angsana New"/>
          <w:sz w:val="30"/>
          <w:szCs w:val="30"/>
          <w:cs/>
        </w:rPr>
        <w:t xml:space="preserve">เงินปันผลที่บริษัทจ่ายให้ผู้ถือหุ้น มีดังนี้ </w:t>
      </w:r>
    </w:p>
    <w:p w:rsidR="00AF65EA" w:rsidRPr="00ED7B69" w:rsidRDefault="00AF65EA" w:rsidP="00AF6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tbl>
      <w:tblPr>
        <w:tblW w:w="9315" w:type="dxa"/>
        <w:tblInd w:w="549" w:type="dxa"/>
        <w:tblLook w:val="04A0" w:firstRow="1" w:lastRow="0" w:firstColumn="1" w:lastColumn="0" w:noHBand="0" w:noVBand="1"/>
      </w:tblPr>
      <w:tblGrid>
        <w:gridCol w:w="2583"/>
        <w:gridCol w:w="1746"/>
        <w:gridCol w:w="2196"/>
        <w:gridCol w:w="1296"/>
        <w:gridCol w:w="243"/>
        <w:gridCol w:w="1251"/>
      </w:tblGrid>
      <w:tr w:rsidR="00EB079F" w:rsidRPr="000307FB" w:rsidTr="002F6832">
        <w:tc>
          <w:tcPr>
            <w:tcW w:w="2583" w:type="dxa"/>
            <w:shd w:val="clear" w:color="auto" w:fill="auto"/>
            <w:vAlign w:val="bottom"/>
          </w:tcPr>
          <w:p w:rsidR="00EB079F" w:rsidRPr="002F6832" w:rsidRDefault="00EB079F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2" w:type="dxa"/>
            <w:gridSpan w:val="5"/>
            <w:shd w:val="clear" w:color="auto" w:fill="auto"/>
          </w:tcPr>
          <w:p w:rsidR="00EB079F" w:rsidRPr="002F6832" w:rsidDel="00D43E7A" w:rsidRDefault="00EB079F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68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6832" w:rsidRPr="000307FB" w:rsidTr="002F6832">
        <w:tc>
          <w:tcPr>
            <w:tcW w:w="2583" w:type="dxa"/>
            <w:shd w:val="clear" w:color="auto" w:fill="auto"/>
            <w:vAlign w:val="bottom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6832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196" w:type="dxa"/>
            <w:shd w:val="clear" w:color="auto" w:fill="auto"/>
            <w:vAlign w:val="bottom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6832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683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6832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43" w:type="dxa"/>
            <w:shd w:val="clear" w:color="auto" w:fill="auto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:rsidR="000314BC" w:rsidRPr="002F6832" w:rsidDel="00D43E7A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6832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2F6832" w:rsidRPr="000307FB" w:rsidTr="002F6832">
        <w:tc>
          <w:tcPr>
            <w:tcW w:w="2583" w:type="dxa"/>
            <w:shd w:val="clear" w:color="auto" w:fill="auto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6" w:type="dxa"/>
            <w:shd w:val="clear" w:color="auto" w:fill="auto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96" w:type="dxa"/>
            <w:shd w:val="clear" w:color="auto" w:fill="auto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68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3" w:type="dxa"/>
            <w:shd w:val="clear" w:color="auto" w:fill="auto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F68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F6832" w:rsidRPr="00AF65EA" w:rsidTr="002F6832">
        <w:tc>
          <w:tcPr>
            <w:tcW w:w="2583" w:type="dxa"/>
            <w:shd w:val="clear" w:color="auto" w:fill="auto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68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2F6832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46" w:type="dxa"/>
            <w:shd w:val="clear" w:color="auto" w:fill="auto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96" w:type="dxa"/>
            <w:shd w:val="clear" w:color="auto" w:fill="auto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6832" w:rsidRPr="00AF65EA" w:rsidTr="002F6832">
        <w:tc>
          <w:tcPr>
            <w:tcW w:w="2583" w:type="dxa"/>
            <w:shd w:val="clear" w:color="auto" w:fill="auto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2F6832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46" w:type="dxa"/>
            <w:shd w:val="clear" w:color="auto" w:fill="auto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6832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2F683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2F68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F683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196" w:type="dxa"/>
            <w:shd w:val="clear" w:color="auto" w:fill="auto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6832">
              <w:rPr>
                <w:rFonts w:ascii="Angsana New" w:hAnsi="Angsana New"/>
                <w:spacing w:val="-4"/>
                <w:sz w:val="30"/>
                <w:szCs w:val="30"/>
              </w:rPr>
              <w:t xml:space="preserve">19 </w:t>
            </w:r>
            <w:r w:rsidRPr="002F683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เมษายน </w:t>
            </w:r>
            <w:r w:rsidRPr="002F6832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:rsidR="000314BC" w:rsidRPr="002F6832" w:rsidRDefault="000314BC" w:rsidP="002F6832">
            <w:pPr>
              <w:pStyle w:val="NoSpacing"/>
              <w:tabs>
                <w:tab w:val="decimal" w:pos="807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68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0.06</w:t>
            </w:r>
          </w:p>
        </w:tc>
        <w:tc>
          <w:tcPr>
            <w:tcW w:w="243" w:type="dxa"/>
            <w:shd w:val="clear" w:color="auto" w:fill="auto"/>
          </w:tcPr>
          <w:p w:rsidR="000314BC" w:rsidRPr="002F6832" w:rsidRDefault="000314BC" w:rsidP="002F6832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:rsidR="000314BC" w:rsidRPr="002F6832" w:rsidRDefault="000314BC" w:rsidP="002F6832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 w:rsidRPr="002F6832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  <w:tr w:rsidR="002F6832" w:rsidRPr="00526E2F" w:rsidTr="002F6832">
        <w:tc>
          <w:tcPr>
            <w:tcW w:w="2583" w:type="dxa"/>
            <w:shd w:val="clear" w:color="auto" w:fill="auto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746" w:type="dxa"/>
            <w:shd w:val="clear" w:color="auto" w:fill="auto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196" w:type="dxa"/>
            <w:shd w:val="clear" w:color="auto" w:fill="auto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:rsidR="000314BC" w:rsidRPr="002F6832" w:rsidRDefault="000314BC" w:rsidP="002F6832">
            <w:pPr>
              <w:pStyle w:val="NoSpacing"/>
              <w:tabs>
                <w:tab w:val="decimal" w:pos="80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  <w:shd w:val="clear" w:color="auto" w:fill="auto"/>
          </w:tcPr>
          <w:p w:rsidR="000314BC" w:rsidRPr="002F6832" w:rsidRDefault="000314BC" w:rsidP="002F6832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F6832" w:rsidRPr="000307FB" w:rsidTr="002F6832">
        <w:trPr>
          <w:trHeight w:val="80"/>
        </w:trPr>
        <w:tc>
          <w:tcPr>
            <w:tcW w:w="2583" w:type="dxa"/>
            <w:shd w:val="clear" w:color="auto" w:fill="auto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F68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2F6832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746" w:type="dxa"/>
            <w:shd w:val="clear" w:color="auto" w:fill="auto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96" w:type="dxa"/>
            <w:shd w:val="clear" w:color="auto" w:fill="auto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0314BC" w:rsidRPr="002F6832" w:rsidRDefault="000314BC" w:rsidP="002F6832">
            <w:pPr>
              <w:pStyle w:val="NoSpacing"/>
              <w:tabs>
                <w:tab w:val="decimal" w:pos="80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:rsidR="000314BC" w:rsidRPr="002F6832" w:rsidRDefault="000314BC" w:rsidP="002F6832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F6832" w:rsidTr="002F6832">
        <w:tc>
          <w:tcPr>
            <w:tcW w:w="2583" w:type="dxa"/>
            <w:shd w:val="clear" w:color="auto" w:fill="auto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2F6832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46" w:type="dxa"/>
            <w:shd w:val="clear" w:color="auto" w:fill="auto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6832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2F683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2F683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196" w:type="dxa"/>
            <w:shd w:val="clear" w:color="auto" w:fill="auto"/>
          </w:tcPr>
          <w:p w:rsidR="000314BC" w:rsidRPr="002F6832" w:rsidRDefault="000314BC" w:rsidP="002F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6832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2F6832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2F683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:rsidR="000314BC" w:rsidRPr="002F6832" w:rsidRDefault="000314BC" w:rsidP="002F6832">
            <w:pPr>
              <w:pStyle w:val="NoSpacing"/>
              <w:tabs>
                <w:tab w:val="decimal" w:pos="807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68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243" w:type="dxa"/>
            <w:shd w:val="clear" w:color="auto" w:fill="auto"/>
          </w:tcPr>
          <w:p w:rsidR="000314BC" w:rsidRPr="002F6832" w:rsidRDefault="000314BC" w:rsidP="002F6832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:rsidR="000314BC" w:rsidRPr="002F6832" w:rsidRDefault="000314BC" w:rsidP="002F6832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 w:rsidRPr="002F6832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</w:tbl>
    <w:p w:rsidR="00CC0FA8" w:rsidRPr="0051290B" w:rsidRDefault="00CC0FA8" w:rsidP="00CC0FA8">
      <w:pPr>
        <w:tabs>
          <w:tab w:val="clear" w:pos="227"/>
          <w:tab w:val="clear" w:pos="454"/>
          <w:tab w:val="clear" w:pos="680"/>
          <w:tab w:val="left" w:pos="720"/>
        </w:tabs>
        <w:ind w:left="540" w:right="-162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21288D" w:rsidRPr="00F21962" w:rsidRDefault="00661CC0" w:rsidP="0051290B">
      <w:pPr>
        <w:pStyle w:val="index"/>
        <w:numPr>
          <w:ilvl w:val="0"/>
          <w:numId w:val="18"/>
        </w:numPr>
        <w:tabs>
          <w:tab w:val="clear" w:pos="340"/>
        </w:tabs>
        <w:spacing w:after="0"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t>ภาระผูกพัน</w:t>
      </w:r>
      <w:r w:rsidR="00C92A31"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t>และหนี้สินที่อาจเกิดขึ้น</w:t>
      </w:r>
    </w:p>
    <w:p w:rsidR="00F4084E" w:rsidRPr="00B91251" w:rsidRDefault="00F4084E" w:rsidP="00FB4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4084E" w:rsidRPr="00F21962" w:rsidRDefault="00627454" w:rsidP="00330514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hanging="263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</w:rPr>
        <w:t xml:space="preserve"> </w:t>
      </w:r>
      <w:r w:rsidR="0097317B" w:rsidRPr="00F21962">
        <w:rPr>
          <w:rFonts w:ascii="Angsana New" w:hAnsi="Angsana New"/>
          <w:sz w:val="30"/>
          <w:szCs w:val="30"/>
        </w:rPr>
        <w:t xml:space="preserve"> </w:t>
      </w:r>
      <w:r w:rsidR="00F4084E" w:rsidRPr="00F21962">
        <w:rPr>
          <w:rFonts w:ascii="Angsana New" w:hAnsi="Angsana New"/>
          <w:sz w:val="30"/>
          <w:szCs w:val="30"/>
          <w:cs/>
        </w:rPr>
        <w:t>ภาระผูกพัน</w:t>
      </w:r>
    </w:p>
    <w:p w:rsidR="003B14DB" w:rsidRPr="00B91251" w:rsidRDefault="003B14DB" w:rsidP="009731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81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10" w:type="dxa"/>
        <w:tblInd w:w="918" w:type="dxa"/>
        <w:tblLayout w:type="fixed"/>
        <w:tblLook w:val="0020" w:firstRow="1" w:lastRow="0" w:firstColumn="0" w:lastColumn="0" w:noHBand="0" w:noVBand="0"/>
      </w:tblPr>
      <w:tblGrid>
        <w:gridCol w:w="3582"/>
        <w:gridCol w:w="1179"/>
        <w:gridCol w:w="236"/>
        <w:gridCol w:w="1159"/>
        <w:gridCol w:w="236"/>
        <w:gridCol w:w="1069"/>
        <w:gridCol w:w="236"/>
        <w:gridCol w:w="1213"/>
      </w:tblGrid>
      <w:tr w:rsidR="003B14DB" w:rsidRPr="00F21962" w:rsidTr="003B2546">
        <w:trPr>
          <w:tblHeader/>
        </w:trPr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08" w:hanging="25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:rsidR="003B14DB" w:rsidRPr="00F21962" w:rsidRDefault="003B14DB" w:rsidP="00F219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3B14DB" w:rsidRPr="00F21962" w:rsidRDefault="003B14DB" w:rsidP="00F219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8" w:type="dxa"/>
            <w:gridSpan w:val="3"/>
          </w:tcPr>
          <w:p w:rsidR="003B14DB" w:rsidRPr="00F21962" w:rsidRDefault="003B14DB" w:rsidP="00F219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14DB" w:rsidRPr="00F21962" w:rsidTr="003B2546">
        <w:trPr>
          <w:tblHeader/>
        </w:trPr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08" w:hanging="25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:rsidR="003B14DB" w:rsidRPr="00F21962" w:rsidRDefault="003B14DB" w:rsidP="00573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2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55A2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3B14DB" w:rsidRPr="00F21962" w:rsidRDefault="003B14DB" w:rsidP="003B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3B14DB" w:rsidRPr="00F21962" w:rsidRDefault="003B14DB" w:rsidP="003B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55A2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:rsidR="003B14DB" w:rsidRPr="00F21962" w:rsidRDefault="00E7385F" w:rsidP="003B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3B14DB"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3B14DB"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B14DB" w:rsidRPr="00F21962" w:rsidTr="003B2546">
        <w:trPr>
          <w:tblHeader/>
        </w:trPr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08" w:hanging="25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:rsidR="003B14DB" w:rsidRPr="00F21962" w:rsidRDefault="003B14DB" w:rsidP="003B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3B14DB" w:rsidRPr="00F21962" w:rsidRDefault="003B14DB" w:rsidP="003B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3B14DB" w:rsidRPr="00F21962" w:rsidRDefault="003B14DB" w:rsidP="003B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:rsidR="003B14DB" w:rsidRPr="00F21962" w:rsidRDefault="00E7385F" w:rsidP="003B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3B14DB"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B14DB" w:rsidRPr="00F21962" w:rsidTr="003B2546">
        <w:trPr>
          <w:tblHeader/>
        </w:trPr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08" w:hanging="25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8" w:type="dxa"/>
            <w:gridSpan w:val="7"/>
          </w:tcPr>
          <w:p w:rsidR="003B14DB" w:rsidRPr="00F21962" w:rsidRDefault="003B14DB" w:rsidP="003B14D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2196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B14DB" w:rsidRPr="00F21962" w:rsidTr="00E7385F"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27" w:hanging="25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9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B14DB" w:rsidRPr="00F21962" w:rsidTr="00E7385F"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9" w:type="dxa"/>
          </w:tcPr>
          <w:p w:rsidR="003B14DB" w:rsidRPr="00F21962" w:rsidRDefault="003B14DB" w:rsidP="003B14DB">
            <w:pPr>
              <w:pStyle w:val="Heading5"/>
              <w:tabs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3B14DB" w:rsidRPr="00F21962" w:rsidRDefault="003B14DB" w:rsidP="003B14DB">
            <w:pPr>
              <w:pStyle w:val="Heading5"/>
              <w:tabs>
                <w:tab w:val="decimal" w:pos="819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4DB" w:rsidRPr="00F21962" w:rsidTr="00E7385F"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อาคารและสิ่งปลูกสร้างอื่น</w:t>
            </w:r>
          </w:p>
        </w:tc>
        <w:tc>
          <w:tcPr>
            <w:tcW w:w="1179" w:type="dxa"/>
          </w:tcPr>
          <w:p w:rsidR="003B14DB" w:rsidRPr="00CC3EA9" w:rsidRDefault="00BC21F3" w:rsidP="00BC21F3">
            <w:pPr>
              <w:pStyle w:val="NoSpacing"/>
              <w:tabs>
                <w:tab w:val="decimal" w:pos="96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1,726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:rsidR="003B14DB" w:rsidRPr="00F21962" w:rsidRDefault="003B14DB" w:rsidP="00CC0FA8">
            <w:pPr>
              <w:pStyle w:val="Heading5"/>
              <w:tabs>
                <w:tab w:val="decimal" w:pos="929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1,414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</w:tcPr>
          <w:p w:rsidR="003B14DB" w:rsidRPr="00CC3EA9" w:rsidRDefault="00BC21F3" w:rsidP="006B416C">
            <w:pPr>
              <w:pStyle w:val="NoSpacing"/>
              <w:tabs>
                <w:tab w:val="decimal" w:pos="80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1,726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3" w:type="dxa"/>
          </w:tcPr>
          <w:p w:rsidR="003B14DB" w:rsidRPr="00F21962" w:rsidRDefault="003B14DB" w:rsidP="006B416C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1,393</w:t>
            </w:r>
          </w:p>
        </w:tc>
      </w:tr>
      <w:tr w:rsidR="003B14DB" w:rsidRPr="00F21962" w:rsidTr="00E7385F"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9" w:type="dxa"/>
          </w:tcPr>
          <w:p w:rsidR="003B14DB" w:rsidRPr="00CC3EA9" w:rsidRDefault="00BC21F3" w:rsidP="00BC21F3">
            <w:pPr>
              <w:pStyle w:val="NoSpacing"/>
              <w:tabs>
                <w:tab w:val="decimal" w:pos="96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7,531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:rsidR="003B14DB" w:rsidRPr="00F21962" w:rsidRDefault="003B14DB" w:rsidP="00670416">
            <w:pPr>
              <w:pStyle w:val="Heading5"/>
              <w:tabs>
                <w:tab w:val="decimal" w:pos="929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3,928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</w:tcPr>
          <w:p w:rsidR="003B14DB" w:rsidRPr="00CC3EA9" w:rsidRDefault="00BC21F3" w:rsidP="006B416C">
            <w:pPr>
              <w:pStyle w:val="NoSpacing"/>
              <w:tabs>
                <w:tab w:val="decimal" w:pos="80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6,110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3" w:type="dxa"/>
          </w:tcPr>
          <w:p w:rsidR="003B14DB" w:rsidRPr="00F21962" w:rsidRDefault="003B14DB" w:rsidP="006B416C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3,928</w:t>
            </w:r>
          </w:p>
        </w:tc>
      </w:tr>
      <w:tr w:rsidR="003B14DB" w:rsidRPr="00F21962" w:rsidTr="00E7385F">
        <w:tc>
          <w:tcPr>
            <w:tcW w:w="3582" w:type="dxa"/>
          </w:tcPr>
          <w:p w:rsidR="003B14DB" w:rsidRPr="0051290B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1290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เครื่องตกแต่ง ติดตั้งและเครื่อง</w:t>
            </w:r>
            <w:r w:rsidR="0051290B" w:rsidRPr="0051290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ใช้</w:t>
            </w:r>
            <w:r w:rsidRPr="0051290B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179" w:type="dxa"/>
          </w:tcPr>
          <w:p w:rsidR="003B14DB" w:rsidRPr="00CC3EA9" w:rsidRDefault="00BC21F3" w:rsidP="00BC21F3">
            <w:pPr>
              <w:pStyle w:val="NoSpacing"/>
              <w:tabs>
                <w:tab w:val="decimal" w:pos="96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226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:rsidR="003B14DB" w:rsidRPr="00F21962" w:rsidRDefault="003B14DB" w:rsidP="00670416">
            <w:pPr>
              <w:pStyle w:val="Heading5"/>
              <w:tabs>
                <w:tab w:val="decimal" w:pos="929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217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</w:tcPr>
          <w:p w:rsidR="003B14DB" w:rsidRPr="00CC3EA9" w:rsidRDefault="00BC21F3" w:rsidP="006B416C">
            <w:pPr>
              <w:pStyle w:val="NoSpacing"/>
              <w:tabs>
                <w:tab w:val="decimal" w:pos="80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226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3" w:type="dxa"/>
          </w:tcPr>
          <w:p w:rsidR="003B14DB" w:rsidRPr="00F21962" w:rsidRDefault="003B14DB" w:rsidP="006B416C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217</w:t>
            </w:r>
          </w:p>
        </w:tc>
      </w:tr>
      <w:tr w:rsidR="003B14DB" w:rsidRPr="00F21962" w:rsidTr="00E7385F"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3B14DB" w:rsidRPr="00BC21F3" w:rsidRDefault="00BC21F3" w:rsidP="00BC21F3">
            <w:pPr>
              <w:pStyle w:val="NoSpacing"/>
              <w:tabs>
                <w:tab w:val="decimal" w:pos="960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21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9,483</w:t>
            </w:r>
          </w:p>
        </w:tc>
        <w:tc>
          <w:tcPr>
            <w:tcW w:w="236" w:type="dxa"/>
          </w:tcPr>
          <w:p w:rsidR="003B14DB" w:rsidRPr="00BC21F3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3B14DB" w:rsidRPr="00BC21F3" w:rsidRDefault="003B14DB" w:rsidP="008C682B">
            <w:pPr>
              <w:pStyle w:val="Heading5"/>
              <w:tabs>
                <w:tab w:val="decimal" w:pos="929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 w:rsidRPr="00BC21F3">
              <w:rPr>
                <w:rFonts w:ascii="Angsana New" w:hAnsi="Angsana New" w:cs="Angsana New"/>
                <w:sz w:val="30"/>
                <w:szCs w:val="30"/>
              </w:rPr>
              <w:t>5,559</w:t>
            </w:r>
          </w:p>
        </w:tc>
        <w:tc>
          <w:tcPr>
            <w:tcW w:w="236" w:type="dxa"/>
          </w:tcPr>
          <w:p w:rsidR="003B14DB" w:rsidRPr="00BC21F3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:rsidR="003B14DB" w:rsidRPr="00BC21F3" w:rsidRDefault="00BC21F3" w:rsidP="006B416C">
            <w:pPr>
              <w:pStyle w:val="NoSpacing"/>
              <w:tabs>
                <w:tab w:val="decimal" w:pos="807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21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8,062</w:t>
            </w:r>
          </w:p>
        </w:tc>
        <w:tc>
          <w:tcPr>
            <w:tcW w:w="236" w:type="dxa"/>
          </w:tcPr>
          <w:p w:rsidR="003B14DB" w:rsidRPr="00BC21F3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:rsidR="003B14DB" w:rsidRPr="00BC21F3" w:rsidRDefault="003B14DB" w:rsidP="006B416C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 w:rsidRPr="00BC21F3">
              <w:rPr>
                <w:rFonts w:ascii="Angsana New" w:hAnsi="Angsana New" w:cs="Angsana New"/>
                <w:sz w:val="30"/>
                <w:szCs w:val="30"/>
              </w:rPr>
              <w:t>5,538</w:t>
            </w:r>
          </w:p>
        </w:tc>
      </w:tr>
      <w:tr w:rsidR="003B14DB" w:rsidRPr="00F21962" w:rsidTr="00E7385F"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27" w:hanging="25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79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9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9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3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3B2546" w:rsidRPr="00F21962" w:rsidTr="00E7385F">
        <w:tc>
          <w:tcPr>
            <w:tcW w:w="3582" w:type="dxa"/>
          </w:tcPr>
          <w:p w:rsidR="003B2546" w:rsidRPr="00F21962" w:rsidRDefault="003B2546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27" w:hanging="25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3B2546" w:rsidRPr="00F21962" w:rsidRDefault="003B2546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3B2546" w:rsidRPr="00F21962" w:rsidRDefault="003B2546" w:rsidP="003B14D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</w:tcPr>
          <w:p w:rsidR="003B2546" w:rsidRPr="00F21962" w:rsidRDefault="003B2546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3B2546" w:rsidRPr="00F21962" w:rsidRDefault="003B2546" w:rsidP="003B14D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:rsidR="003B2546" w:rsidRPr="00F21962" w:rsidRDefault="003B2546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3B2546" w:rsidRPr="00F21962" w:rsidRDefault="003B2546" w:rsidP="003B14D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3" w:type="dxa"/>
          </w:tcPr>
          <w:p w:rsidR="003B2546" w:rsidRPr="00F21962" w:rsidRDefault="003B2546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15299" w:rsidRPr="00F21962" w:rsidTr="00E7385F">
        <w:tc>
          <w:tcPr>
            <w:tcW w:w="3582" w:type="dxa"/>
          </w:tcPr>
          <w:p w:rsidR="00D15299" w:rsidRPr="00F21962" w:rsidRDefault="00D15299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27" w:hanging="25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D15299" w:rsidRPr="00F21962" w:rsidRDefault="00D15299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D15299" w:rsidRPr="00F21962" w:rsidRDefault="00D15299" w:rsidP="003B14D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</w:tcPr>
          <w:p w:rsidR="00D15299" w:rsidRPr="00F21962" w:rsidRDefault="00D15299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D15299" w:rsidRPr="00F21962" w:rsidRDefault="00D15299" w:rsidP="003B14D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:rsidR="00D15299" w:rsidRPr="00F21962" w:rsidRDefault="00D15299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D15299" w:rsidRPr="00F21962" w:rsidRDefault="00D15299" w:rsidP="003B14D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3" w:type="dxa"/>
          </w:tcPr>
          <w:p w:rsidR="00D15299" w:rsidRPr="00F21962" w:rsidRDefault="00D15299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B2546" w:rsidRPr="00F21962" w:rsidTr="00E7385F">
        <w:tc>
          <w:tcPr>
            <w:tcW w:w="3582" w:type="dxa"/>
          </w:tcPr>
          <w:p w:rsidR="003B2546" w:rsidRPr="00F21962" w:rsidRDefault="003B2546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27" w:hanging="25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3B2546" w:rsidRPr="00F21962" w:rsidRDefault="003B2546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3B2546" w:rsidRPr="00F21962" w:rsidRDefault="003B2546" w:rsidP="003B14D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</w:tcPr>
          <w:p w:rsidR="003B2546" w:rsidRPr="00F21962" w:rsidRDefault="003B2546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3B2546" w:rsidRPr="00F21962" w:rsidRDefault="003B2546" w:rsidP="003B14D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:rsidR="003B2546" w:rsidRPr="00F21962" w:rsidRDefault="003B2546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3B2546" w:rsidRPr="00F21962" w:rsidRDefault="003B2546" w:rsidP="003B14D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3" w:type="dxa"/>
          </w:tcPr>
          <w:p w:rsidR="003B2546" w:rsidRPr="00F21962" w:rsidRDefault="003B2546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B14DB" w:rsidRPr="00F21962" w:rsidTr="00E7385F"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27" w:hanging="25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ภาระผูกพันตามสัญญาเช่าดำเนินงานที่</w:t>
            </w:r>
          </w:p>
        </w:tc>
        <w:tc>
          <w:tcPr>
            <w:tcW w:w="1179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3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B14DB" w:rsidRPr="00F21962" w:rsidTr="00E7385F"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27" w:hanging="25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ยกเลิกไม่ได้</w:t>
            </w:r>
          </w:p>
        </w:tc>
        <w:tc>
          <w:tcPr>
            <w:tcW w:w="1179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3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B14DB" w:rsidRPr="00F21962" w:rsidTr="00E7385F"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9" w:type="dxa"/>
          </w:tcPr>
          <w:p w:rsidR="003B14DB" w:rsidRPr="00CC3EA9" w:rsidRDefault="00BC21F3" w:rsidP="00BC21F3">
            <w:pPr>
              <w:pStyle w:val="NoSpacing"/>
              <w:tabs>
                <w:tab w:val="decimal" w:pos="96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26,391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:rsidR="003B14DB" w:rsidRPr="00F21962" w:rsidRDefault="003B14DB" w:rsidP="00573E6D">
            <w:pPr>
              <w:pStyle w:val="Heading5"/>
              <w:tabs>
                <w:tab w:val="decimal" w:pos="929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BC21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,8</w:t>
            </w:r>
            <w:r w:rsidR="00BC21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47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</w:tcPr>
          <w:p w:rsidR="003B14DB" w:rsidRPr="00CC3EA9" w:rsidRDefault="00BC21F3" w:rsidP="00BC21F3">
            <w:pPr>
              <w:pStyle w:val="NoSpacing"/>
              <w:tabs>
                <w:tab w:val="decimal" w:pos="87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21,765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3" w:type="dxa"/>
          </w:tcPr>
          <w:p w:rsidR="003B14DB" w:rsidRPr="00F21962" w:rsidRDefault="003B14DB" w:rsidP="00E7385F">
            <w:pPr>
              <w:pStyle w:val="Heading5"/>
              <w:tabs>
                <w:tab w:val="decimal" w:pos="1016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BC21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BC21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787</w:t>
            </w:r>
          </w:p>
        </w:tc>
      </w:tr>
      <w:tr w:rsidR="003B14DB" w:rsidRPr="00F21962" w:rsidTr="00E7385F"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9" w:type="dxa"/>
          </w:tcPr>
          <w:p w:rsidR="003B14DB" w:rsidRPr="00CC3EA9" w:rsidRDefault="00BC21F3" w:rsidP="00BC21F3">
            <w:pPr>
              <w:pStyle w:val="NoSpacing"/>
              <w:tabs>
                <w:tab w:val="decimal" w:pos="96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30,769</w:t>
            </w:r>
          </w:p>
        </w:tc>
        <w:tc>
          <w:tcPr>
            <w:tcW w:w="236" w:type="dxa"/>
          </w:tcPr>
          <w:p w:rsidR="003B14DB" w:rsidRPr="00200FC5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:rsidR="003B14DB" w:rsidRPr="00200FC5" w:rsidRDefault="003B14DB" w:rsidP="00573E6D">
            <w:pPr>
              <w:pStyle w:val="Heading5"/>
              <w:tabs>
                <w:tab w:val="decimal" w:pos="929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00F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BC21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  <w:r w:rsidRPr="00200F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BC21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233</w:t>
            </w:r>
          </w:p>
        </w:tc>
        <w:tc>
          <w:tcPr>
            <w:tcW w:w="236" w:type="dxa"/>
          </w:tcPr>
          <w:p w:rsidR="003B14DB" w:rsidRPr="00200FC5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</w:tcPr>
          <w:p w:rsidR="003B14DB" w:rsidRPr="00CC3EA9" w:rsidRDefault="00BC21F3" w:rsidP="00BC21F3">
            <w:pPr>
              <w:pStyle w:val="NoSpacing"/>
              <w:tabs>
                <w:tab w:val="decimal" w:pos="87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24,225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3" w:type="dxa"/>
          </w:tcPr>
          <w:p w:rsidR="003B14DB" w:rsidRPr="00F21962" w:rsidRDefault="00BC21F3" w:rsidP="00E7385F">
            <w:pPr>
              <w:pStyle w:val="Heading5"/>
              <w:tabs>
                <w:tab w:val="decimal" w:pos="1016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  <w:r w:rsidR="003B14DB"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872</w:t>
            </w:r>
          </w:p>
        </w:tc>
      </w:tr>
      <w:tr w:rsidR="003B14DB" w:rsidRPr="00F21962" w:rsidTr="00E7385F"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3B14DB" w:rsidRPr="00BC21F3" w:rsidRDefault="00BC21F3" w:rsidP="00BC21F3">
            <w:pPr>
              <w:pStyle w:val="NoSpacing"/>
              <w:tabs>
                <w:tab w:val="decimal" w:pos="960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21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57,160</w:t>
            </w:r>
          </w:p>
        </w:tc>
        <w:tc>
          <w:tcPr>
            <w:tcW w:w="236" w:type="dxa"/>
          </w:tcPr>
          <w:p w:rsidR="003B14DB" w:rsidRPr="00BC21F3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3B14DB" w:rsidRPr="00200FC5" w:rsidRDefault="003B14DB" w:rsidP="00573E6D">
            <w:pPr>
              <w:pStyle w:val="Heading5"/>
              <w:tabs>
                <w:tab w:val="decimal" w:pos="929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 w:rsidRPr="00200FC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C21F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00FC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C21F3">
              <w:rPr>
                <w:rFonts w:ascii="Angsana New" w:hAnsi="Angsana New" w:cs="Angsana New"/>
                <w:sz w:val="30"/>
                <w:szCs w:val="30"/>
              </w:rPr>
              <w:t>080</w:t>
            </w:r>
          </w:p>
        </w:tc>
        <w:tc>
          <w:tcPr>
            <w:tcW w:w="236" w:type="dxa"/>
          </w:tcPr>
          <w:p w:rsidR="003B14DB" w:rsidRPr="00200FC5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:rsidR="003B14DB" w:rsidRPr="00BC21F3" w:rsidRDefault="00BC21F3" w:rsidP="00BC21F3">
            <w:pPr>
              <w:pStyle w:val="NoSpacing"/>
              <w:tabs>
                <w:tab w:val="decimal" w:pos="876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21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45,990</w:t>
            </w:r>
          </w:p>
        </w:tc>
        <w:tc>
          <w:tcPr>
            <w:tcW w:w="236" w:type="dxa"/>
          </w:tcPr>
          <w:p w:rsidR="003B14DB" w:rsidRPr="009B4A84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:rsidR="003B14DB" w:rsidRPr="00F21962" w:rsidRDefault="003B14DB" w:rsidP="00E7385F">
            <w:pPr>
              <w:pStyle w:val="Heading5"/>
              <w:tabs>
                <w:tab w:val="decimal" w:pos="1016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C21F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F219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C21F3">
              <w:rPr>
                <w:rFonts w:ascii="Angsana New" w:hAnsi="Angsana New" w:cs="Angsana New"/>
                <w:sz w:val="30"/>
                <w:szCs w:val="30"/>
              </w:rPr>
              <w:t>659</w:t>
            </w:r>
          </w:p>
        </w:tc>
      </w:tr>
      <w:tr w:rsidR="00CC0FA8" w:rsidRPr="00F21962" w:rsidTr="00317E8A">
        <w:tc>
          <w:tcPr>
            <w:tcW w:w="3582" w:type="dxa"/>
          </w:tcPr>
          <w:p w:rsidR="00CC0FA8" w:rsidRPr="00F21962" w:rsidRDefault="00CC0FA8" w:rsidP="00CC0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27" w:hanging="25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4" w:type="dxa"/>
            <w:gridSpan w:val="3"/>
          </w:tcPr>
          <w:p w:rsidR="00CC0FA8" w:rsidRPr="00F21962" w:rsidRDefault="00CC0FA8" w:rsidP="00CC0FA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0FA8" w:rsidRPr="00F21962" w:rsidRDefault="00CC0FA8" w:rsidP="00CC0FA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8" w:type="dxa"/>
            <w:gridSpan w:val="3"/>
          </w:tcPr>
          <w:p w:rsidR="00CC0FA8" w:rsidRPr="00F21962" w:rsidRDefault="00CC0FA8" w:rsidP="00CC0FA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0FA8" w:rsidRPr="00F21962" w:rsidTr="00E7385F">
        <w:tc>
          <w:tcPr>
            <w:tcW w:w="3582" w:type="dxa"/>
          </w:tcPr>
          <w:p w:rsidR="00CC0FA8" w:rsidRPr="00F21962" w:rsidRDefault="00CC0FA8" w:rsidP="00CC0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27" w:hanging="25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9" w:type="dxa"/>
          </w:tcPr>
          <w:p w:rsidR="00CC0FA8" w:rsidRPr="00F21962" w:rsidRDefault="00CC0FA8" w:rsidP="00CC0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0FA8" w:rsidRPr="00F21962" w:rsidRDefault="00CC0FA8" w:rsidP="00CC0F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CC0FA8" w:rsidRPr="00F21962" w:rsidRDefault="00CC0FA8" w:rsidP="00CC0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0FA8" w:rsidRPr="00F21962" w:rsidRDefault="00CC0FA8" w:rsidP="00CC0F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CC0FA8" w:rsidRPr="00F21962" w:rsidRDefault="00CC0FA8" w:rsidP="00CC0FA8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C0FA8" w:rsidRPr="00F21962" w:rsidRDefault="00CC0FA8" w:rsidP="00CC0F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:rsidR="00CC0FA8" w:rsidRPr="00F21962" w:rsidRDefault="00CC0FA8" w:rsidP="00CC0FA8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C0FA8" w:rsidRPr="00F21962" w:rsidTr="00E7385F">
        <w:tc>
          <w:tcPr>
            <w:tcW w:w="3582" w:type="dxa"/>
          </w:tcPr>
          <w:p w:rsidR="00CC0FA8" w:rsidRPr="00F21962" w:rsidRDefault="00CC0FA8" w:rsidP="00CC0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เลตเตอร์ออฟเครดิตที่เปิดแล้ว</w:t>
            </w:r>
          </w:p>
        </w:tc>
        <w:tc>
          <w:tcPr>
            <w:tcW w:w="1179" w:type="dxa"/>
          </w:tcPr>
          <w:p w:rsidR="00CC0FA8" w:rsidRPr="00F21962" w:rsidRDefault="00CC0FA8" w:rsidP="00CC0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0FA8" w:rsidRPr="00F21962" w:rsidRDefault="00CC0FA8" w:rsidP="00CC0F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CC0FA8" w:rsidRPr="00F21962" w:rsidRDefault="00CC0FA8" w:rsidP="00CC0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0FA8" w:rsidRPr="00F21962" w:rsidRDefault="00CC0FA8" w:rsidP="00CC0F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CC0FA8" w:rsidRPr="00F21962" w:rsidRDefault="00CC0FA8" w:rsidP="00CC0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0FA8" w:rsidRPr="00F21962" w:rsidRDefault="00CC0FA8" w:rsidP="00CC0F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:rsidR="00CC0FA8" w:rsidRPr="00F21962" w:rsidRDefault="00CC0FA8" w:rsidP="00CC0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0FA8" w:rsidRPr="00F21962" w:rsidTr="00E7385F">
        <w:tc>
          <w:tcPr>
            <w:tcW w:w="3582" w:type="dxa"/>
          </w:tcPr>
          <w:p w:rsidR="00CC0FA8" w:rsidRPr="00F21962" w:rsidRDefault="00CC0FA8" w:rsidP="00CC0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    แต่ยังไม่เข้าเงื่อนไขการเป็นหนี้สิน</w:t>
            </w:r>
          </w:p>
        </w:tc>
        <w:tc>
          <w:tcPr>
            <w:tcW w:w="1179" w:type="dxa"/>
          </w:tcPr>
          <w:p w:rsidR="00CC0FA8" w:rsidRPr="00CC3EA9" w:rsidRDefault="00CC0FA8" w:rsidP="00BC21F3">
            <w:pPr>
              <w:pStyle w:val="NoSpacing"/>
              <w:tabs>
                <w:tab w:val="decimal" w:pos="72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C3E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C0FA8" w:rsidRPr="00F21962" w:rsidRDefault="00CC0FA8" w:rsidP="00CC0F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CC0FA8" w:rsidRPr="00573E6D" w:rsidRDefault="00CC0FA8" w:rsidP="00CC0FA8">
            <w:pPr>
              <w:pStyle w:val="Heading5"/>
              <w:tabs>
                <w:tab w:val="decimal" w:pos="929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73E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12,253</w:t>
            </w:r>
          </w:p>
        </w:tc>
        <w:tc>
          <w:tcPr>
            <w:tcW w:w="236" w:type="dxa"/>
          </w:tcPr>
          <w:p w:rsidR="00CC0FA8" w:rsidRPr="00F21962" w:rsidRDefault="00CC0FA8" w:rsidP="00CC0F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CC0FA8" w:rsidRPr="00CC3EA9" w:rsidRDefault="00CC0FA8" w:rsidP="00BC21F3">
            <w:pPr>
              <w:pStyle w:val="NoSpacing"/>
              <w:tabs>
                <w:tab w:val="decimal" w:pos="60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C3E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C0FA8" w:rsidRPr="00CC3EA9" w:rsidRDefault="00CC0FA8" w:rsidP="00CC0FA8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:rsidR="00CC0FA8" w:rsidRPr="00E7385F" w:rsidRDefault="00CC0FA8" w:rsidP="00CC0FA8">
            <w:pPr>
              <w:pStyle w:val="Heading5"/>
              <w:tabs>
                <w:tab w:val="decimal" w:pos="1016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85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12,253</w:t>
            </w:r>
          </w:p>
        </w:tc>
      </w:tr>
      <w:tr w:rsidR="00CC0FA8" w:rsidRPr="00F21962" w:rsidTr="00E7385F">
        <w:tc>
          <w:tcPr>
            <w:tcW w:w="3582" w:type="dxa"/>
          </w:tcPr>
          <w:p w:rsidR="00CC0FA8" w:rsidRPr="00F21962" w:rsidRDefault="00CC0FA8" w:rsidP="00CC0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9" w:type="dxa"/>
          </w:tcPr>
          <w:p w:rsidR="00CC0FA8" w:rsidRPr="00CC3EA9" w:rsidRDefault="00BC21F3" w:rsidP="00BC21F3">
            <w:pPr>
              <w:pStyle w:val="NoSpacing"/>
              <w:tabs>
                <w:tab w:val="decimal" w:pos="96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14,145</w:t>
            </w:r>
          </w:p>
        </w:tc>
        <w:tc>
          <w:tcPr>
            <w:tcW w:w="236" w:type="dxa"/>
          </w:tcPr>
          <w:p w:rsidR="00CC0FA8" w:rsidRPr="00F21962" w:rsidRDefault="00CC0FA8" w:rsidP="00CC0F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CC0FA8" w:rsidRPr="00573E6D" w:rsidRDefault="00CC0FA8" w:rsidP="00CC0FA8">
            <w:pPr>
              <w:pStyle w:val="Heading5"/>
              <w:tabs>
                <w:tab w:val="decimal" w:pos="929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73E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14,614</w:t>
            </w:r>
          </w:p>
        </w:tc>
        <w:tc>
          <w:tcPr>
            <w:tcW w:w="236" w:type="dxa"/>
          </w:tcPr>
          <w:p w:rsidR="00CC0FA8" w:rsidRPr="00F21962" w:rsidRDefault="00CC0FA8" w:rsidP="00CC0F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CC0FA8" w:rsidRPr="00CC3EA9" w:rsidRDefault="00BC21F3" w:rsidP="00BC21F3">
            <w:pPr>
              <w:pStyle w:val="NoSpacing"/>
              <w:tabs>
                <w:tab w:val="decimal" w:pos="87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6,500</w:t>
            </w:r>
          </w:p>
        </w:tc>
        <w:tc>
          <w:tcPr>
            <w:tcW w:w="236" w:type="dxa"/>
          </w:tcPr>
          <w:p w:rsidR="00CC0FA8" w:rsidRPr="00CC3EA9" w:rsidRDefault="00CC0FA8" w:rsidP="00CC0FA8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:rsidR="00CC0FA8" w:rsidRPr="00E7385F" w:rsidRDefault="00CC0FA8" w:rsidP="00CC0FA8">
            <w:pPr>
              <w:pStyle w:val="Heading5"/>
              <w:tabs>
                <w:tab w:val="decimal" w:pos="1016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85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6,969</w:t>
            </w:r>
          </w:p>
        </w:tc>
      </w:tr>
      <w:tr w:rsidR="00CC0FA8" w:rsidRPr="00F21962" w:rsidTr="00E7385F">
        <w:tc>
          <w:tcPr>
            <w:tcW w:w="3582" w:type="dxa"/>
          </w:tcPr>
          <w:p w:rsidR="00CC0FA8" w:rsidRPr="00F21962" w:rsidRDefault="00CC0FA8" w:rsidP="00CC0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2C4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ค่าใช้จ่ายสำหรับการก่อสร้างเขื่อนป้องกันน้ำท่วม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CC0FA8" w:rsidRPr="00CC3EA9" w:rsidRDefault="00CC0FA8" w:rsidP="00BC21F3">
            <w:pPr>
              <w:pStyle w:val="NoSpacing"/>
              <w:tabs>
                <w:tab w:val="decimal" w:pos="96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CC0FA8" w:rsidRPr="00CC3EA9" w:rsidRDefault="00BC21F3" w:rsidP="00BC21F3">
            <w:pPr>
              <w:pStyle w:val="NoSpacing"/>
              <w:tabs>
                <w:tab w:val="decimal" w:pos="96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11,200</w:t>
            </w:r>
          </w:p>
        </w:tc>
        <w:tc>
          <w:tcPr>
            <w:tcW w:w="236" w:type="dxa"/>
          </w:tcPr>
          <w:p w:rsidR="00CC0FA8" w:rsidRPr="00F21962" w:rsidRDefault="00CC0FA8" w:rsidP="00CC0F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CC0FA8" w:rsidRDefault="00CC0FA8" w:rsidP="00CC0FA8">
            <w:pPr>
              <w:pStyle w:val="Heading5"/>
              <w:tabs>
                <w:tab w:val="decimal" w:pos="929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:rsidR="00CC0FA8" w:rsidRPr="00573E6D" w:rsidRDefault="00CC0FA8" w:rsidP="00CC0FA8">
            <w:pPr>
              <w:pStyle w:val="Heading5"/>
              <w:tabs>
                <w:tab w:val="decimal" w:pos="929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73E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12,025</w:t>
            </w:r>
          </w:p>
        </w:tc>
        <w:tc>
          <w:tcPr>
            <w:tcW w:w="236" w:type="dxa"/>
          </w:tcPr>
          <w:p w:rsidR="00CC0FA8" w:rsidRPr="00F21962" w:rsidRDefault="00CC0FA8" w:rsidP="00CC0F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C0FA8" w:rsidRPr="00CC3EA9" w:rsidRDefault="00CC0FA8" w:rsidP="00BC21F3">
            <w:pPr>
              <w:pStyle w:val="NoSpacing"/>
              <w:tabs>
                <w:tab w:val="decimal" w:pos="87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CC0FA8" w:rsidRPr="00CC3EA9" w:rsidRDefault="00BC21F3" w:rsidP="00BC21F3">
            <w:pPr>
              <w:pStyle w:val="NoSpacing"/>
              <w:tabs>
                <w:tab w:val="decimal" w:pos="87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11,200</w:t>
            </w:r>
          </w:p>
        </w:tc>
        <w:tc>
          <w:tcPr>
            <w:tcW w:w="236" w:type="dxa"/>
          </w:tcPr>
          <w:p w:rsidR="00CC0FA8" w:rsidRPr="00CC3EA9" w:rsidRDefault="00CC0FA8" w:rsidP="00CC0FA8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C3EA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CC0FA8" w:rsidRDefault="00CC0FA8" w:rsidP="00CC0FA8">
            <w:pPr>
              <w:pStyle w:val="Heading5"/>
              <w:tabs>
                <w:tab w:val="decimal" w:pos="1016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:rsidR="00CC0FA8" w:rsidRPr="00573E6D" w:rsidRDefault="00CC0FA8" w:rsidP="00CC0FA8">
            <w:pPr>
              <w:pStyle w:val="Heading5"/>
              <w:tabs>
                <w:tab w:val="decimal" w:pos="1016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73E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12,025</w:t>
            </w:r>
          </w:p>
        </w:tc>
      </w:tr>
      <w:tr w:rsidR="00CC0FA8" w:rsidRPr="00F21962" w:rsidTr="00E7385F">
        <w:tc>
          <w:tcPr>
            <w:tcW w:w="3582" w:type="dxa"/>
          </w:tcPr>
          <w:p w:rsidR="00CC0FA8" w:rsidRPr="00F21962" w:rsidRDefault="00CC0FA8" w:rsidP="00CC0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CC0FA8" w:rsidRPr="00BC21F3" w:rsidRDefault="00BC21F3" w:rsidP="00BC21F3">
            <w:pPr>
              <w:pStyle w:val="NoSpacing"/>
              <w:tabs>
                <w:tab w:val="decimal" w:pos="960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21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25,345</w:t>
            </w:r>
          </w:p>
        </w:tc>
        <w:tc>
          <w:tcPr>
            <w:tcW w:w="236" w:type="dxa"/>
          </w:tcPr>
          <w:p w:rsidR="00CC0FA8" w:rsidRPr="00CC3EA9" w:rsidRDefault="00CC0FA8" w:rsidP="00CC0FA8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CC0FA8" w:rsidRPr="00573E6D" w:rsidRDefault="00CC0FA8" w:rsidP="00CC0FA8">
            <w:pPr>
              <w:pStyle w:val="Heading5"/>
              <w:tabs>
                <w:tab w:val="decimal" w:pos="92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573E6D">
              <w:rPr>
                <w:rFonts w:ascii="Angsana New" w:hAnsi="Angsana New"/>
                <w:sz w:val="30"/>
                <w:szCs w:val="30"/>
              </w:rPr>
              <w:t>38,</w:t>
            </w:r>
            <w:r w:rsidRPr="00573E6D">
              <w:rPr>
                <w:rFonts w:ascii="Angsana New" w:hAnsi="Angsana New" w:cs="Angsana New"/>
                <w:sz w:val="30"/>
                <w:szCs w:val="30"/>
              </w:rPr>
              <w:t>892</w:t>
            </w:r>
          </w:p>
        </w:tc>
        <w:tc>
          <w:tcPr>
            <w:tcW w:w="236" w:type="dxa"/>
          </w:tcPr>
          <w:p w:rsidR="00CC0FA8" w:rsidRPr="00573E6D" w:rsidRDefault="00CC0FA8" w:rsidP="00CC0FA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:rsidR="00CC0FA8" w:rsidRPr="00BC21F3" w:rsidRDefault="00BC21F3" w:rsidP="00BC21F3">
            <w:pPr>
              <w:pStyle w:val="NoSpacing"/>
              <w:tabs>
                <w:tab w:val="decimal" w:pos="876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21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17,700</w:t>
            </w:r>
          </w:p>
        </w:tc>
        <w:tc>
          <w:tcPr>
            <w:tcW w:w="236" w:type="dxa"/>
          </w:tcPr>
          <w:p w:rsidR="00CC0FA8" w:rsidRPr="00CC3EA9" w:rsidRDefault="00CC0FA8" w:rsidP="00CC0FA8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:rsidR="00CC0FA8" w:rsidRPr="00573E6D" w:rsidRDefault="00CC0FA8" w:rsidP="00CC0FA8">
            <w:pPr>
              <w:pStyle w:val="Heading5"/>
              <w:tabs>
                <w:tab w:val="decimal" w:pos="101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573E6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73E6D">
              <w:rPr>
                <w:rFonts w:ascii="Angsana New" w:hAnsi="Angsana New"/>
                <w:sz w:val="30"/>
                <w:szCs w:val="30"/>
              </w:rPr>
              <w:t>,247</w:t>
            </w:r>
          </w:p>
        </w:tc>
      </w:tr>
    </w:tbl>
    <w:p w:rsidR="00936149" w:rsidRDefault="00936149" w:rsidP="009361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330514" w:rsidRPr="00330514" w:rsidRDefault="00330514" w:rsidP="00330514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12"/>
        </w:tabs>
        <w:spacing w:line="240" w:lineRule="auto"/>
        <w:ind w:left="837" w:hanging="297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</w:rPr>
        <w:t xml:space="preserve">  </w:t>
      </w:r>
      <w:r w:rsidRPr="00330514">
        <w:rPr>
          <w:rFonts w:ascii="Angsana New" w:hAnsi="Angsana New" w:hint="cs"/>
          <w:sz w:val="30"/>
          <w:szCs w:val="30"/>
          <w:cs/>
        </w:rPr>
        <w:t>สัญญาระยะยาวอื่น</w:t>
      </w:r>
    </w:p>
    <w:p w:rsidR="00330514" w:rsidRDefault="00330514" w:rsidP="003305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00" w:right="-72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330514" w:rsidRPr="003602E1" w:rsidRDefault="003602E1" w:rsidP="003305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54" w:right="-72"/>
        <w:jc w:val="thaiDistribute"/>
        <w:rPr>
          <w:rFonts w:ascii="Angsana New" w:hAnsi="Angsana New"/>
          <w:sz w:val="30"/>
          <w:szCs w:val="30"/>
        </w:rPr>
      </w:pPr>
      <w:r w:rsidRPr="003602E1">
        <w:rPr>
          <w:rFonts w:ascii="Angsana New" w:hAnsi="Angsana New" w:hint="cs"/>
          <w:spacing w:val="8"/>
          <w:sz w:val="30"/>
          <w:szCs w:val="30"/>
          <w:cs/>
        </w:rPr>
        <w:t>บริษัทได้ทำสัญญาระยะยาวในการซื้อไอน้ำกับบริษัทสองแห่ง</w:t>
      </w:r>
      <w:r w:rsidRPr="003602E1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3602E1">
        <w:rPr>
          <w:rFonts w:ascii="Angsana New" w:hAnsi="Angsana New" w:hint="cs"/>
          <w:spacing w:val="8"/>
          <w:sz w:val="30"/>
          <w:szCs w:val="30"/>
          <w:cs/>
        </w:rPr>
        <w:t>โดยมีระยะเวลาของสัญญา</w:t>
      </w:r>
      <w:r w:rsidRPr="003602E1">
        <w:rPr>
          <w:rFonts w:ascii="Angsana New" w:hAnsi="Angsana New"/>
          <w:spacing w:val="8"/>
          <w:sz w:val="30"/>
          <w:szCs w:val="30"/>
          <w:cs/>
        </w:rPr>
        <w:t xml:space="preserve"> 10 </w:t>
      </w:r>
      <w:r w:rsidRPr="003602E1">
        <w:rPr>
          <w:rFonts w:ascii="Angsana New" w:hAnsi="Angsana New" w:hint="cs"/>
          <w:spacing w:val="8"/>
          <w:sz w:val="30"/>
          <w:szCs w:val="30"/>
          <w:cs/>
        </w:rPr>
        <w:t>ปี</w:t>
      </w:r>
      <w:r w:rsidRPr="003602E1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3602E1">
        <w:rPr>
          <w:rFonts w:ascii="Angsana New" w:hAnsi="Angsana New" w:hint="cs"/>
          <w:spacing w:val="8"/>
          <w:sz w:val="30"/>
          <w:szCs w:val="30"/>
          <w:cs/>
        </w:rPr>
        <w:t>นับแต่</w:t>
      </w:r>
      <w:r w:rsidRPr="003602E1">
        <w:rPr>
          <w:rFonts w:ascii="Angsana New" w:hAnsi="Angsana New" w:hint="cs"/>
          <w:spacing w:val="2"/>
          <w:sz w:val="30"/>
          <w:szCs w:val="30"/>
          <w:cs/>
        </w:rPr>
        <w:t>วันเริ่มต้นซื้อขายไอน้ำ</w:t>
      </w:r>
      <w:r w:rsidRPr="003602E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3602E1">
        <w:rPr>
          <w:rFonts w:ascii="Angsana New" w:hAnsi="Angsana New" w:hint="cs"/>
          <w:spacing w:val="2"/>
          <w:sz w:val="30"/>
          <w:szCs w:val="30"/>
          <w:cs/>
        </w:rPr>
        <w:t>ซึ่งสิ้นสุดในปี</w:t>
      </w:r>
      <w:r w:rsidRPr="003602E1">
        <w:rPr>
          <w:rFonts w:ascii="Angsana New" w:hAnsi="Angsana New"/>
          <w:spacing w:val="2"/>
          <w:sz w:val="30"/>
          <w:szCs w:val="30"/>
          <w:cs/>
        </w:rPr>
        <w:t xml:space="preserve"> 2566 </w:t>
      </w:r>
      <w:r w:rsidRPr="003602E1">
        <w:rPr>
          <w:rFonts w:ascii="Angsana New" w:hAnsi="Angsana New" w:hint="cs"/>
          <w:spacing w:val="2"/>
          <w:sz w:val="30"/>
          <w:szCs w:val="30"/>
          <w:cs/>
        </w:rPr>
        <w:t>และอีกสัญญาหนึ่งมีระยะเวลาของสัญญา</w:t>
      </w:r>
      <w:r w:rsidRPr="003602E1">
        <w:rPr>
          <w:rFonts w:ascii="Angsana New" w:hAnsi="Angsana New"/>
          <w:spacing w:val="2"/>
          <w:sz w:val="30"/>
          <w:szCs w:val="30"/>
          <w:cs/>
        </w:rPr>
        <w:t xml:space="preserve"> 15 </w:t>
      </w:r>
      <w:r w:rsidRPr="003602E1">
        <w:rPr>
          <w:rFonts w:ascii="Angsana New" w:hAnsi="Angsana New" w:hint="cs"/>
          <w:spacing w:val="2"/>
          <w:sz w:val="30"/>
          <w:szCs w:val="30"/>
          <w:cs/>
        </w:rPr>
        <w:t>ปี</w:t>
      </w:r>
      <w:r w:rsidRPr="003602E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3602E1">
        <w:rPr>
          <w:rFonts w:ascii="Angsana New" w:hAnsi="Angsana New" w:hint="cs"/>
          <w:spacing w:val="2"/>
          <w:sz w:val="30"/>
          <w:szCs w:val="30"/>
          <w:cs/>
        </w:rPr>
        <w:t>นับแต่วันเริ่มต้น</w:t>
      </w:r>
      <w:r w:rsidRPr="003602E1">
        <w:rPr>
          <w:rFonts w:ascii="Angsana New" w:hAnsi="Angsana New" w:hint="cs"/>
          <w:sz w:val="30"/>
          <w:szCs w:val="30"/>
          <w:cs/>
        </w:rPr>
        <w:t>ซื้อขายไอน้ำ</w:t>
      </w:r>
      <w:r w:rsidRPr="003602E1">
        <w:rPr>
          <w:rFonts w:ascii="Angsana New" w:hAnsi="Angsana New"/>
          <w:sz w:val="30"/>
          <w:szCs w:val="30"/>
          <w:cs/>
        </w:rPr>
        <w:t xml:space="preserve"> </w:t>
      </w:r>
      <w:r w:rsidRPr="003602E1">
        <w:rPr>
          <w:rFonts w:ascii="Angsana New" w:hAnsi="Angsana New" w:hint="cs"/>
          <w:sz w:val="30"/>
          <w:szCs w:val="30"/>
          <w:cs/>
        </w:rPr>
        <w:t>ซึ่งสัญญาดังกล่าวยังไม่ได้เริ่มต้นการซื้อขายไอน้ำ</w:t>
      </w:r>
      <w:r w:rsidRPr="003602E1">
        <w:rPr>
          <w:rFonts w:ascii="Angsana New" w:hAnsi="Angsana New"/>
          <w:sz w:val="30"/>
          <w:szCs w:val="30"/>
          <w:cs/>
        </w:rPr>
        <w:t xml:space="preserve"> </w:t>
      </w:r>
      <w:r w:rsidRPr="003602E1">
        <w:rPr>
          <w:rFonts w:ascii="Angsana New" w:hAnsi="Angsana New" w:hint="cs"/>
          <w:sz w:val="30"/>
          <w:szCs w:val="30"/>
          <w:cs/>
        </w:rPr>
        <w:t>โดยสัญญาทั้งสองฉบับกำหนดราคาสินค้าอ้างอิงบนพื้นฐานของราคาตลาด</w:t>
      </w:r>
    </w:p>
    <w:p w:rsidR="00330514" w:rsidRPr="00330514" w:rsidRDefault="00330514" w:rsidP="003305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00" w:right="-72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1A04C2" w:rsidRDefault="00F4084E" w:rsidP="003305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54" w:right="-72"/>
        <w:jc w:val="thaiDistribute"/>
        <w:rPr>
          <w:rFonts w:ascii="Angsana New" w:hAnsi="Angsana New"/>
          <w:b/>
          <w:bCs/>
          <w:sz w:val="16"/>
          <w:szCs w:val="16"/>
        </w:rPr>
      </w:pPr>
      <w:r w:rsidRPr="00330514">
        <w:rPr>
          <w:rFonts w:ascii="Angsana New" w:hAnsi="Angsana New"/>
          <w:spacing w:val="4"/>
          <w:sz w:val="30"/>
          <w:szCs w:val="30"/>
          <w:cs/>
        </w:rPr>
        <w:t xml:space="preserve">ในเดือนมีนาคม </w:t>
      </w:r>
      <w:r w:rsidRPr="00330514">
        <w:rPr>
          <w:rFonts w:ascii="Angsana New" w:hAnsi="Angsana New"/>
          <w:spacing w:val="4"/>
          <w:sz w:val="30"/>
          <w:szCs w:val="30"/>
        </w:rPr>
        <w:t>2557</w:t>
      </w:r>
      <w:r w:rsidRPr="00330514">
        <w:rPr>
          <w:rFonts w:ascii="Angsana New" w:hAnsi="Angsana New"/>
          <w:spacing w:val="4"/>
          <w:sz w:val="30"/>
          <w:szCs w:val="30"/>
          <w:cs/>
        </w:rPr>
        <w:t xml:space="preserve"> บริษัทได้ทำสัญญาซื้อไอน้ำกับบริษัทในประเทศแห่งหนึ่งสำหรับโรงงาน</w:t>
      </w:r>
      <w:r w:rsidR="001621C8" w:rsidRPr="00330514">
        <w:rPr>
          <w:rFonts w:ascii="Angsana New" w:hAnsi="Angsana New"/>
          <w:spacing w:val="4"/>
          <w:sz w:val="30"/>
          <w:szCs w:val="30"/>
        </w:rPr>
        <w:t xml:space="preserve">                    </w:t>
      </w:r>
      <w:r w:rsidRPr="00330514">
        <w:rPr>
          <w:rFonts w:ascii="Angsana New" w:hAnsi="Angsana New"/>
          <w:spacing w:val="4"/>
          <w:sz w:val="30"/>
          <w:szCs w:val="30"/>
          <w:cs/>
        </w:rPr>
        <w:t>ในจังหวัดลำพูน</w:t>
      </w:r>
      <w:r w:rsidR="001621C8" w:rsidRPr="00330514">
        <w:rPr>
          <w:rFonts w:ascii="Angsana New" w:hAnsi="Angsana New"/>
          <w:spacing w:val="4"/>
          <w:sz w:val="30"/>
          <w:szCs w:val="30"/>
        </w:rPr>
        <w:t xml:space="preserve"> </w:t>
      </w:r>
      <w:r w:rsidRPr="00330514">
        <w:rPr>
          <w:rFonts w:ascii="Angsana New" w:hAnsi="Angsana New"/>
          <w:spacing w:val="4"/>
          <w:sz w:val="30"/>
          <w:szCs w:val="30"/>
          <w:cs/>
        </w:rPr>
        <w:t>บริษัทมีภาระที่จะต้องซื้อไอน้ำในปริมาณตามที่กำหนดในสัญญา โดยมีระยะเวลาของสัญญา</w:t>
      </w:r>
      <w:r w:rsidR="00330514">
        <w:rPr>
          <w:rFonts w:ascii="Angsana New" w:hAnsi="Angsana New"/>
          <w:spacing w:val="4"/>
          <w:sz w:val="30"/>
          <w:szCs w:val="30"/>
        </w:rPr>
        <w:t xml:space="preserve"> </w:t>
      </w:r>
      <w:r w:rsidRPr="00330514">
        <w:rPr>
          <w:rFonts w:ascii="Angsana New" w:hAnsi="Angsana New"/>
          <w:spacing w:val="4"/>
          <w:sz w:val="30"/>
          <w:szCs w:val="30"/>
        </w:rPr>
        <w:t>10</w:t>
      </w:r>
      <w:r w:rsidRPr="00330514">
        <w:rPr>
          <w:rFonts w:ascii="Angsana New" w:hAnsi="Angsana New"/>
          <w:spacing w:val="4"/>
          <w:sz w:val="30"/>
          <w:szCs w:val="30"/>
          <w:cs/>
        </w:rPr>
        <w:t xml:space="preserve"> ปี นับจากวันเริ่มต้นอายุสัญญา ซึ่งวันเริ่มต้นอายุสัญญาจะต้องไม่เกินวันที่ </w:t>
      </w:r>
      <w:r w:rsidRPr="00330514">
        <w:rPr>
          <w:rFonts w:ascii="Angsana New" w:hAnsi="Angsana New"/>
          <w:spacing w:val="4"/>
          <w:sz w:val="30"/>
          <w:szCs w:val="30"/>
        </w:rPr>
        <w:t>1</w:t>
      </w:r>
      <w:r w:rsidRPr="00330514">
        <w:rPr>
          <w:rFonts w:ascii="Angsana New" w:hAnsi="Angsana New"/>
          <w:spacing w:val="4"/>
          <w:sz w:val="30"/>
          <w:szCs w:val="30"/>
          <w:cs/>
        </w:rPr>
        <w:t xml:space="preserve"> ตุลาคม </w:t>
      </w:r>
      <w:r w:rsidRPr="00330514">
        <w:rPr>
          <w:rFonts w:ascii="Angsana New" w:hAnsi="Angsana New"/>
          <w:spacing w:val="4"/>
          <w:sz w:val="30"/>
          <w:szCs w:val="30"/>
        </w:rPr>
        <w:t>256</w:t>
      </w:r>
      <w:r w:rsidR="00EB600C" w:rsidRPr="00330514">
        <w:rPr>
          <w:rFonts w:ascii="Angsana New" w:hAnsi="Angsana New"/>
          <w:spacing w:val="4"/>
          <w:sz w:val="30"/>
          <w:szCs w:val="30"/>
        </w:rPr>
        <w:t>4</w:t>
      </w:r>
    </w:p>
    <w:p w:rsidR="003B2546" w:rsidRDefault="003B2546" w:rsidP="001A04C2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16"/>
          <w:szCs w:val="16"/>
          <w:lang w:val="en-US" w:bidi="th-TH"/>
        </w:rPr>
      </w:pPr>
    </w:p>
    <w:p w:rsidR="003B2546" w:rsidRDefault="003B2546" w:rsidP="001A04C2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16"/>
          <w:szCs w:val="16"/>
          <w:lang w:val="en-US" w:bidi="th-TH"/>
        </w:rPr>
      </w:pPr>
    </w:p>
    <w:p w:rsidR="003B2546" w:rsidRDefault="003B2546" w:rsidP="001A04C2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16"/>
          <w:szCs w:val="16"/>
          <w:lang w:val="en-US" w:bidi="th-TH"/>
        </w:rPr>
      </w:pPr>
    </w:p>
    <w:p w:rsidR="003B2546" w:rsidRDefault="003B2546" w:rsidP="001A04C2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16"/>
          <w:szCs w:val="16"/>
          <w:lang w:val="en-US" w:bidi="th-TH"/>
        </w:rPr>
      </w:pPr>
    </w:p>
    <w:p w:rsidR="003B2546" w:rsidRDefault="003B2546" w:rsidP="001A04C2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16"/>
          <w:szCs w:val="16"/>
          <w:lang w:val="en-US" w:bidi="th-TH"/>
        </w:rPr>
      </w:pPr>
    </w:p>
    <w:p w:rsidR="003B2546" w:rsidRDefault="003B2546" w:rsidP="001A04C2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16"/>
          <w:szCs w:val="16"/>
          <w:lang w:val="en-US" w:bidi="th-TH"/>
        </w:rPr>
      </w:pPr>
    </w:p>
    <w:p w:rsidR="003B2546" w:rsidRDefault="003B2546" w:rsidP="001A04C2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16"/>
          <w:szCs w:val="16"/>
          <w:lang w:val="en-US" w:bidi="th-TH"/>
        </w:rPr>
      </w:pPr>
    </w:p>
    <w:p w:rsidR="00E45C19" w:rsidRPr="00F21962" w:rsidRDefault="00E45C19" w:rsidP="00B547D4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มาตรฐานการรายงานทางการเงินที่ประกาศแล้วแต่ยังไม่มีผลบังคับใช้</w:t>
      </w:r>
    </w:p>
    <w:p w:rsidR="00E45C19" w:rsidRPr="00AE5F60" w:rsidRDefault="00E45C19" w:rsidP="00B54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CF23C4" w:rsidRPr="00CE684C" w:rsidRDefault="00CF23C4" w:rsidP="002B0D82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 w:right="9"/>
        <w:jc w:val="thaiDistribute"/>
        <w:rPr>
          <w:rFonts w:ascii="Angsana New" w:hAnsi="Angsana New"/>
          <w:spacing w:val="6"/>
          <w:sz w:val="30"/>
          <w:szCs w:val="30"/>
        </w:rPr>
      </w:pPr>
      <w:bookmarkStart w:id="1" w:name="_Hlk14355454"/>
      <w:r w:rsidRPr="00CE684C">
        <w:rPr>
          <w:rFonts w:ascii="Angsana New" w:hAnsi="Angsana New"/>
          <w:spacing w:val="2"/>
          <w:sz w:val="30"/>
          <w:szCs w:val="30"/>
          <w:cs/>
        </w:rPr>
        <w:t>มาตรฐานการรายงานทางการเงินที่ออกและปรับปรุงใหม่ได้มีการประกาศแล้วแต่ยังไม่มีผลบังคับใช้ กลุ่มบริษัท</w:t>
      </w:r>
      <w:r w:rsidRPr="00CE684C">
        <w:rPr>
          <w:rFonts w:ascii="Angsana New" w:hAnsi="Angsana New"/>
          <w:spacing w:val="4"/>
          <w:sz w:val="30"/>
          <w:szCs w:val="30"/>
          <w:cs/>
        </w:rPr>
        <w:t>ไม่ได้นำมาใช้ในการจัดทำงบการเงินนี้ มาตรฐานการรายงานทางการเงินที่ออกและปรับปรุงใหม่นี้อาจเกี่ยวข้อง</w:t>
      </w:r>
      <w:r w:rsidRPr="002B0D82">
        <w:rPr>
          <w:rFonts w:ascii="Angsana New" w:hAnsi="Angsana New"/>
          <w:spacing w:val="12"/>
          <w:sz w:val="30"/>
          <w:szCs w:val="30"/>
          <w:cs/>
        </w:rPr>
        <w:t>กับการดำเนินงานของกลุ่มบริษัท และถือปฏิบัติกับงบการเงินสำหรับรอบระยะเวลาบัญชีที่เริ่มในหรือ</w:t>
      </w:r>
      <w:r w:rsidRPr="00B4295A">
        <w:rPr>
          <w:rFonts w:ascii="Angsana New" w:hAnsi="Angsana New"/>
          <w:sz w:val="30"/>
          <w:szCs w:val="30"/>
          <w:cs/>
        </w:rPr>
        <w:t xml:space="preserve">หลังวันที่ </w:t>
      </w:r>
      <w:r w:rsidRPr="00B4295A">
        <w:rPr>
          <w:rFonts w:ascii="Angsana New" w:hAnsi="Angsana New"/>
          <w:sz w:val="30"/>
          <w:szCs w:val="30"/>
        </w:rPr>
        <w:t xml:space="preserve">1 </w:t>
      </w:r>
      <w:r w:rsidRPr="00B4295A">
        <w:rPr>
          <w:rFonts w:ascii="Angsana New" w:hAnsi="Angsana New"/>
          <w:sz w:val="30"/>
          <w:szCs w:val="30"/>
          <w:cs/>
        </w:rPr>
        <w:t xml:space="preserve">มกราคม </w:t>
      </w:r>
      <w:r w:rsidRPr="00B4295A">
        <w:rPr>
          <w:rFonts w:ascii="Angsana New" w:hAnsi="Angsana New"/>
          <w:sz w:val="30"/>
          <w:szCs w:val="30"/>
        </w:rPr>
        <w:t xml:space="preserve">2563 </w:t>
      </w:r>
      <w:r w:rsidRPr="00B4295A">
        <w:rPr>
          <w:rFonts w:ascii="Angsana New" w:hAnsi="Angsana New"/>
          <w:sz w:val="30"/>
          <w:szCs w:val="30"/>
          <w:cs/>
        </w:rPr>
        <w:t>กลุ่มบริษัทไม่มีแผนที่จะนำมาตรฐานการรายงานทางการเงินนี้มาใช้ก่อนวันถือปฏิบัติ</w:t>
      </w:r>
    </w:p>
    <w:p w:rsidR="00CF23C4" w:rsidRPr="00AE5F60" w:rsidRDefault="00CF23C4" w:rsidP="00CF23C4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F23C4" w:rsidRDefault="00CF23C4" w:rsidP="002679A7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0E5D">
        <w:rPr>
          <w:rFonts w:ascii="Angsana New" w:hAnsi="Angsana New"/>
          <w:sz w:val="30"/>
          <w:szCs w:val="30"/>
          <w:cs/>
        </w:rPr>
        <w:t>ทั้งนี้ สำหรับมาตรฐานการรายงานทางการเงินที่ออกใหม่ มีดังนี้</w:t>
      </w:r>
    </w:p>
    <w:p w:rsidR="00CF23C4" w:rsidRPr="00AE5F60" w:rsidRDefault="00CF23C4" w:rsidP="00CF23C4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3850"/>
        <w:gridCol w:w="3831"/>
        <w:gridCol w:w="1517"/>
      </w:tblGrid>
      <w:tr w:rsidR="00CF23C4" w:rsidRPr="00896ECA" w:rsidTr="00936149">
        <w:trPr>
          <w:tblHeader/>
        </w:trPr>
        <w:tc>
          <w:tcPr>
            <w:tcW w:w="3888" w:type="dxa"/>
            <w:shd w:val="clear" w:color="auto" w:fill="auto"/>
            <w:vAlign w:val="bottom"/>
          </w:tcPr>
          <w:p w:rsidR="00CF23C4" w:rsidRPr="00D23415" w:rsidRDefault="00D23415" w:rsidP="007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6"/>
              </w:tabs>
              <w:spacing w:line="240" w:lineRule="auto"/>
              <w:ind w:left="-2" w:firstLine="142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       </w:t>
            </w:r>
            <w:r w:rsidR="00CF23C4" w:rsidRPr="0066642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870" w:type="dxa"/>
            <w:shd w:val="clear" w:color="auto" w:fill="auto"/>
            <w:vAlign w:val="bottom"/>
          </w:tcPr>
          <w:p w:rsidR="00CF23C4" w:rsidRPr="0066642A" w:rsidRDefault="00CF23C4" w:rsidP="00B2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66642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530" w:type="dxa"/>
            <w:shd w:val="clear" w:color="auto" w:fill="auto"/>
          </w:tcPr>
          <w:p w:rsidR="00CF23C4" w:rsidRPr="0066642A" w:rsidRDefault="00CF23C4" w:rsidP="0066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66642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CF23C4" w:rsidRPr="00896ECA" w:rsidTr="00936149">
        <w:tc>
          <w:tcPr>
            <w:tcW w:w="3888" w:type="dxa"/>
            <w:shd w:val="clear" w:color="auto" w:fill="auto"/>
          </w:tcPr>
          <w:p w:rsidR="00CF23C4" w:rsidRPr="0066642A" w:rsidRDefault="00CF23C4" w:rsidP="00E7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5" w:hanging="180"/>
              <w:rPr>
                <w:rFonts w:ascii="Angsana New" w:eastAsia="Calibri" w:hAnsi="Angsana New"/>
                <w:sz w:val="30"/>
                <w:szCs w:val="30"/>
              </w:rPr>
            </w:pPr>
            <w:r w:rsidRPr="0066642A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6642A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3870" w:type="dxa"/>
            <w:shd w:val="clear" w:color="auto" w:fill="auto"/>
          </w:tcPr>
          <w:p w:rsidR="00CF23C4" w:rsidRPr="0066642A" w:rsidRDefault="00CF23C4" w:rsidP="0066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6642A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530" w:type="dxa"/>
            <w:shd w:val="clear" w:color="auto" w:fill="auto"/>
          </w:tcPr>
          <w:p w:rsidR="00CF23C4" w:rsidRPr="0066642A" w:rsidRDefault="00CF23C4" w:rsidP="0066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6642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CF23C4" w:rsidRPr="00896ECA" w:rsidTr="00936149">
        <w:tc>
          <w:tcPr>
            <w:tcW w:w="3888" w:type="dxa"/>
            <w:shd w:val="clear" w:color="auto" w:fill="auto"/>
          </w:tcPr>
          <w:p w:rsidR="00CF23C4" w:rsidRPr="0066642A" w:rsidRDefault="00CF23C4" w:rsidP="00D23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275" w:hanging="180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6642A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6642A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3870" w:type="dxa"/>
            <w:shd w:val="clear" w:color="auto" w:fill="auto"/>
          </w:tcPr>
          <w:p w:rsidR="00CF23C4" w:rsidRPr="0066642A" w:rsidRDefault="00CF23C4" w:rsidP="0066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6642A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530" w:type="dxa"/>
            <w:shd w:val="clear" w:color="auto" w:fill="auto"/>
          </w:tcPr>
          <w:p w:rsidR="00CF23C4" w:rsidRPr="0066642A" w:rsidRDefault="00CF23C4" w:rsidP="0066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6642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CF23C4" w:rsidRPr="00743265" w:rsidTr="00936149">
        <w:tc>
          <w:tcPr>
            <w:tcW w:w="3888" w:type="dxa"/>
            <w:shd w:val="clear" w:color="auto" w:fill="auto"/>
          </w:tcPr>
          <w:p w:rsidR="00CF23C4" w:rsidRPr="0066642A" w:rsidRDefault="00CF23C4" w:rsidP="00E7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642A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6642A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3870" w:type="dxa"/>
            <w:shd w:val="clear" w:color="auto" w:fill="auto"/>
          </w:tcPr>
          <w:p w:rsidR="00CF23C4" w:rsidRPr="0066642A" w:rsidRDefault="00CF23C4" w:rsidP="0066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642A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530" w:type="dxa"/>
            <w:shd w:val="clear" w:color="auto" w:fill="auto"/>
          </w:tcPr>
          <w:p w:rsidR="00CF23C4" w:rsidRPr="0066642A" w:rsidRDefault="00CF23C4" w:rsidP="0066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6642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CF23C4" w:rsidRPr="00743265" w:rsidTr="00936149">
        <w:tc>
          <w:tcPr>
            <w:tcW w:w="3888" w:type="dxa"/>
            <w:shd w:val="clear" w:color="auto" w:fill="auto"/>
          </w:tcPr>
          <w:p w:rsidR="00CF23C4" w:rsidRPr="0066642A" w:rsidRDefault="00CF23C4" w:rsidP="00E7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67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66642A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66642A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3870" w:type="dxa"/>
            <w:shd w:val="clear" w:color="auto" w:fill="auto"/>
          </w:tcPr>
          <w:p w:rsidR="00CF23C4" w:rsidRPr="0066642A" w:rsidRDefault="00CF23C4" w:rsidP="0066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66642A">
              <w:rPr>
                <w:rFonts w:ascii="Angsana New" w:hAnsi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530" w:type="dxa"/>
            <w:shd w:val="clear" w:color="auto" w:fill="auto"/>
          </w:tcPr>
          <w:p w:rsidR="00CF23C4" w:rsidRPr="0066642A" w:rsidRDefault="00CF23C4" w:rsidP="0066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6642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960C6A" w:rsidRPr="00743265" w:rsidTr="00AF65EA">
        <w:tc>
          <w:tcPr>
            <w:tcW w:w="3888" w:type="dxa"/>
            <w:shd w:val="clear" w:color="auto" w:fill="auto"/>
          </w:tcPr>
          <w:p w:rsidR="00960C6A" w:rsidRPr="0066642A" w:rsidRDefault="00960C6A" w:rsidP="00AF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9" w:hanging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642A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6642A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3870" w:type="dxa"/>
            <w:shd w:val="clear" w:color="auto" w:fill="auto"/>
          </w:tcPr>
          <w:p w:rsidR="00960C6A" w:rsidRPr="0066642A" w:rsidRDefault="00960C6A" w:rsidP="00AF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642A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530" w:type="dxa"/>
            <w:shd w:val="clear" w:color="auto" w:fill="auto"/>
          </w:tcPr>
          <w:p w:rsidR="00960C6A" w:rsidRPr="0066642A" w:rsidRDefault="00960C6A" w:rsidP="00AF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6642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960C6A" w:rsidRPr="00743265" w:rsidTr="00AF65EA">
        <w:tc>
          <w:tcPr>
            <w:tcW w:w="3888" w:type="dxa"/>
            <w:shd w:val="clear" w:color="auto" w:fill="auto"/>
          </w:tcPr>
          <w:p w:rsidR="00960C6A" w:rsidRPr="0066642A" w:rsidRDefault="00960C6A" w:rsidP="00AF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9" w:hanging="35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642A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6642A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3870" w:type="dxa"/>
            <w:shd w:val="clear" w:color="auto" w:fill="auto"/>
          </w:tcPr>
          <w:p w:rsidR="00960C6A" w:rsidRPr="0066642A" w:rsidRDefault="00960C6A" w:rsidP="00AF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642A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530" w:type="dxa"/>
            <w:shd w:val="clear" w:color="auto" w:fill="auto"/>
          </w:tcPr>
          <w:p w:rsidR="00960C6A" w:rsidRPr="0066642A" w:rsidRDefault="00960C6A" w:rsidP="00AF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6642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:rsidR="002B0D82" w:rsidRPr="002B0D82" w:rsidRDefault="002B0D82" w:rsidP="00D47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firstLine="540"/>
        <w:jc w:val="thaiDistribute"/>
        <w:rPr>
          <w:rFonts w:ascii="Angsana New" w:hAnsi="Angsana New"/>
          <w:i/>
          <w:iCs/>
        </w:rPr>
      </w:pPr>
    </w:p>
    <w:p w:rsidR="00AE5F60" w:rsidRDefault="00CF23C4" w:rsidP="00D47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3265">
        <w:rPr>
          <w:rFonts w:ascii="Angsana New" w:hAnsi="Angsana New"/>
          <w:i/>
          <w:iCs/>
          <w:sz w:val="30"/>
          <w:szCs w:val="30"/>
        </w:rPr>
        <w:t xml:space="preserve">* </w:t>
      </w:r>
      <w:r w:rsidRPr="00743265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  <w:bookmarkEnd w:id="1"/>
    </w:p>
    <w:p w:rsidR="00D47DA1" w:rsidRPr="00D47DA1" w:rsidRDefault="00D47DA1" w:rsidP="00D47D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F23C4" w:rsidRPr="00E961B3" w:rsidRDefault="00CF23C4" w:rsidP="00CF23C4">
      <w:pPr>
        <w:pStyle w:val="ListParagraph"/>
        <w:tabs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594" w:hanging="54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(</w:t>
      </w:r>
      <w:r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ก</w:t>
      </w:r>
      <w:r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)</w:t>
      </w:r>
      <w:r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ab/>
      </w:r>
      <w:r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CF23C4" w:rsidRPr="002E2045" w:rsidRDefault="00CF23C4" w:rsidP="00CF23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221B59" w:rsidRPr="00221B59" w:rsidRDefault="00221B59" w:rsidP="00221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18"/>
        <w:jc w:val="thaiDistribute"/>
        <w:rPr>
          <w:rFonts w:ascii="Angsana New" w:hAnsi="Angsana New"/>
          <w:sz w:val="30"/>
          <w:szCs w:val="30"/>
        </w:rPr>
      </w:pPr>
      <w:bookmarkStart w:id="2" w:name="_Hlk22928382"/>
      <w:r w:rsidRPr="00221B59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นตลอดจนการรับรู้</w:t>
      </w:r>
      <w:r w:rsidRPr="00221B59">
        <w:rPr>
          <w:rFonts w:ascii="Angsana New" w:hAnsi="Angsana New"/>
          <w:sz w:val="30"/>
          <w:szCs w:val="30"/>
          <w:cs/>
        </w:rPr>
        <w:t xml:space="preserve"> </w:t>
      </w:r>
      <w:r w:rsidRPr="00221B59">
        <w:rPr>
          <w:rFonts w:ascii="Angsana New" w:hAnsi="Angsana New" w:hint="cs"/>
          <w:sz w:val="30"/>
          <w:szCs w:val="30"/>
          <w:cs/>
        </w:rPr>
        <w:t>การวัดมูลค่า</w:t>
      </w:r>
      <w:r w:rsidRPr="00221B59">
        <w:rPr>
          <w:rFonts w:ascii="Angsana New" w:hAnsi="Angsana New"/>
          <w:sz w:val="30"/>
          <w:szCs w:val="30"/>
          <w:cs/>
        </w:rPr>
        <w:t xml:space="preserve"> </w:t>
      </w:r>
      <w:r w:rsidRPr="00221B59">
        <w:rPr>
          <w:rFonts w:ascii="Angsana New" w:hAnsi="Angsana New" w:hint="cs"/>
          <w:sz w:val="30"/>
          <w:szCs w:val="30"/>
          <w:cs/>
        </w:rPr>
        <w:t>การด้อยค่าและการตัดรายการ</w:t>
      </w:r>
      <w:r w:rsidRPr="00221B59">
        <w:rPr>
          <w:rFonts w:ascii="Angsana New" w:hAnsi="Angsana New"/>
          <w:sz w:val="30"/>
          <w:szCs w:val="30"/>
          <w:cs/>
        </w:rPr>
        <w:t xml:space="preserve"> </w:t>
      </w:r>
      <w:r w:rsidRPr="00221B59">
        <w:rPr>
          <w:rFonts w:ascii="Angsana New" w:hAnsi="Angsana New" w:hint="cs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Pr="00221B59">
        <w:rPr>
          <w:rFonts w:ascii="Angsana New" w:hAnsi="Angsana New"/>
          <w:sz w:val="30"/>
          <w:szCs w:val="30"/>
          <w:cs/>
        </w:rPr>
        <w:t xml:space="preserve"> </w:t>
      </w:r>
    </w:p>
    <w:p w:rsidR="00221B59" w:rsidRPr="00221B59" w:rsidRDefault="00221B59" w:rsidP="00221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D4947" w:rsidRPr="006D4947" w:rsidRDefault="00221B59" w:rsidP="00221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18"/>
        <w:jc w:val="thaiDistribute"/>
        <w:rPr>
          <w:rFonts w:ascii="Angsana New" w:hAnsi="Angsana New"/>
          <w:sz w:val="30"/>
          <w:szCs w:val="30"/>
        </w:rPr>
      </w:pPr>
      <w:r w:rsidRPr="00221B59">
        <w:rPr>
          <w:rFonts w:ascii="Angsana New" w:hAnsi="Angsana New" w:hint="cs"/>
          <w:sz w:val="30"/>
          <w:szCs w:val="30"/>
          <w:cs/>
        </w:rPr>
        <w:t>กลุ่มบริษัทอยู่ระหว่างประเมินผลกระทบที่อาจเกิดขึ้นจากการถือปฏิบัติตามมาตรฐานการรายงานทางการเงิน</w:t>
      </w:r>
      <w:r w:rsidRPr="00221B59">
        <w:rPr>
          <w:rFonts w:ascii="Angsana New" w:hAnsi="Angsana New"/>
          <w:sz w:val="30"/>
          <w:szCs w:val="30"/>
          <w:cs/>
        </w:rPr>
        <w:t xml:space="preserve">                     </w:t>
      </w:r>
      <w:r w:rsidRPr="00221B59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ที่เกี่ยวข้องกับเครื่องมือทางการเงินเป็นครั้งแรกต่องบการเงิน</w:t>
      </w:r>
    </w:p>
    <w:bookmarkEnd w:id="2"/>
    <w:p w:rsidR="006D4947" w:rsidRDefault="006D4947" w:rsidP="006D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i/>
          <w:iCs/>
          <w:color w:val="0000FF"/>
          <w:sz w:val="30"/>
          <w:szCs w:val="30"/>
          <w:shd w:val="clear" w:color="auto" w:fill="E0E0E0"/>
        </w:rPr>
      </w:pPr>
    </w:p>
    <w:p w:rsidR="00D928AE" w:rsidRDefault="00D928AE" w:rsidP="006D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i/>
          <w:iCs/>
          <w:color w:val="0000FF"/>
          <w:sz w:val="30"/>
          <w:szCs w:val="30"/>
          <w:shd w:val="clear" w:color="auto" w:fill="E0E0E0"/>
        </w:rPr>
      </w:pPr>
    </w:p>
    <w:p w:rsidR="00D928AE" w:rsidRDefault="00D928AE" w:rsidP="006D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i/>
          <w:iCs/>
          <w:color w:val="0000FF"/>
          <w:sz w:val="30"/>
          <w:szCs w:val="30"/>
          <w:shd w:val="clear" w:color="auto" w:fill="E0E0E0"/>
        </w:rPr>
      </w:pPr>
    </w:p>
    <w:p w:rsidR="00CF23C4" w:rsidRPr="00E961B3" w:rsidRDefault="00CF23C4" w:rsidP="008B730F">
      <w:pPr>
        <w:pStyle w:val="ListParagraph"/>
        <w:numPr>
          <w:ilvl w:val="0"/>
          <w:numId w:val="33"/>
        </w:numPr>
        <w:tabs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hanging="702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CF23C4" w:rsidRPr="00071843" w:rsidRDefault="00CF23C4" w:rsidP="00CF23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21B59" w:rsidRPr="00221B59" w:rsidRDefault="00221B59" w:rsidP="00221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18"/>
        <w:jc w:val="thaiDistribute"/>
        <w:rPr>
          <w:rFonts w:ascii="Angsana New" w:hAnsi="Angsana New"/>
          <w:sz w:val="30"/>
          <w:szCs w:val="30"/>
        </w:rPr>
      </w:pPr>
      <w:r w:rsidRPr="00221B59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221B59">
        <w:rPr>
          <w:rFonts w:ascii="Angsana New" w:hAnsi="Angsana New"/>
          <w:sz w:val="30"/>
          <w:szCs w:val="30"/>
          <w:cs/>
        </w:rPr>
        <w:t xml:space="preserve"> </w:t>
      </w:r>
      <w:r w:rsidRPr="00221B59">
        <w:rPr>
          <w:rFonts w:ascii="Angsana New" w:hAnsi="Angsana New" w:hint="cs"/>
          <w:sz w:val="30"/>
          <w:szCs w:val="30"/>
          <w:cs/>
        </w:rPr>
        <w:t>ฉบับที่</w:t>
      </w:r>
      <w:r w:rsidRPr="00221B59">
        <w:rPr>
          <w:rFonts w:ascii="Angsana New" w:hAnsi="Angsana New"/>
          <w:sz w:val="30"/>
          <w:szCs w:val="30"/>
          <w:cs/>
        </w:rPr>
        <w:t xml:space="preserve"> </w:t>
      </w:r>
      <w:r w:rsidRPr="00221B59">
        <w:rPr>
          <w:rFonts w:ascii="Angsana New" w:hAnsi="Angsana New"/>
          <w:sz w:val="30"/>
          <w:szCs w:val="30"/>
        </w:rPr>
        <w:t>16</w:t>
      </w:r>
      <w:r w:rsidRPr="00221B59">
        <w:rPr>
          <w:rFonts w:ascii="Angsana New" w:hAnsi="Angsana New"/>
          <w:sz w:val="30"/>
          <w:szCs w:val="30"/>
          <w:cs/>
        </w:rPr>
        <w:t xml:space="preserve"> </w:t>
      </w:r>
      <w:r w:rsidRPr="00221B59">
        <w:rPr>
          <w:rFonts w:ascii="Angsana New" w:hAnsi="Angsana New" w:hint="cs"/>
          <w:sz w:val="30"/>
          <w:szCs w:val="30"/>
          <w:cs/>
        </w:rPr>
        <w:t>ได้นำเสนอวิธีการบัญชีเดียวสำหรับผู้เช่าโดยผู้เช่าต้องรับรู้สินทรัพย์สิทธิการใช้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ซึ่งยกเว้นการรับรู้รายการสำหรับสัญญาเช่าระยะสั้นหรือสินทรัพย์อ้างอิงนั้นมีมูลค่าต่ำ</w:t>
      </w:r>
      <w:r w:rsidRPr="00221B59">
        <w:rPr>
          <w:rFonts w:ascii="Angsana New" w:hAnsi="Angsana New"/>
          <w:sz w:val="30"/>
          <w:szCs w:val="30"/>
          <w:cs/>
        </w:rPr>
        <w:t xml:space="preserve"> </w:t>
      </w:r>
      <w:r w:rsidRPr="00221B59">
        <w:rPr>
          <w:rFonts w:ascii="Angsana New" w:hAnsi="Angsana New" w:hint="cs"/>
          <w:sz w:val="30"/>
          <w:szCs w:val="30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</w:t>
      </w:r>
      <w:r w:rsidRPr="00221B59">
        <w:rPr>
          <w:rFonts w:ascii="Angsana New" w:hAnsi="Angsana New"/>
          <w:sz w:val="30"/>
          <w:szCs w:val="30"/>
          <w:cs/>
        </w:rPr>
        <w:t xml:space="preserve"> </w:t>
      </w:r>
    </w:p>
    <w:p w:rsidR="00221B59" w:rsidRPr="00221B59" w:rsidRDefault="00221B59" w:rsidP="00221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18"/>
        <w:jc w:val="thaiDistribute"/>
        <w:rPr>
          <w:rFonts w:ascii="Angsana New" w:hAnsi="Angsana New"/>
          <w:sz w:val="30"/>
          <w:szCs w:val="30"/>
        </w:rPr>
      </w:pPr>
    </w:p>
    <w:p w:rsidR="00F051A1" w:rsidRPr="00221B59" w:rsidRDefault="00221B59" w:rsidP="00221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18"/>
        <w:jc w:val="thaiDistribute"/>
        <w:rPr>
          <w:rFonts w:ascii="Angsana New" w:hAnsi="Angsana New"/>
          <w:sz w:val="30"/>
          <w:szCs w:val="30"/>
        </w:rPr>
      </w:pPr>
      <w:r w:rsidRPr="00221B59">
        <w:rPr>
          <w:rFonts w:ascii="Angsana New" w:hAnsi="Angsana New" w:hint="cs"/>
          <w:sz w:val="30"/>
          <w:szCs w:val="30"/>
          <w:cs/>
        </w:rPr>
        <w:t>กลุ่มบริษัทอยู่ระหว่างประเมินผลกระทบที่อาจเกิดขึ้นจากการถือปฏิบัติตามมาตรฐานการรายงานทางการเงินที่เกี่ยวข้องกับสัญญาเช่าเป็นครั้งแรกต่องบการเงิน</w:t>
      </w:r>
    </w:p>
    <w:sectPr w:rsidR="00F051A1" w:rsidRPr="00221B59" w:rsidSect="00E522D4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4685" w:rsidRDefault="00344685">
      <w:r>
        <w:separator/>
      </w:r>
    </w:p>
  </w:endnote>
  <w:endnote w:type="continuationSeparator" w:id="0">
    <w:p w:rsidR="00344685" w:rsidRDefault="00344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95A" w:rsidRPr="003504BC" w:rsidRDefault="00B4295A" w:rsidP="003504BC">
    <w:pPr>
      <w:pStyle w:val="Footer"/>
      <w:jc w:val="center"/>
      <w:rPr>
        <w:rFonts w:ascii="Angsana New" w:hAnsi="Angsana New"/>
        <w:sz w:val="30"/>
        <w:szCs w:val="30"/>
      </w:rPr>
    </w:pPr>
    <w:r w:rsidRPr="003504BC">
      <w:rPr>
        <w:rFonts w:ascii="Angsana New" w:hAnsi="Angsana New"/>
        <w:sz w:val="30"/>
        <w:szCs w:val="30"/>
      </w:rPr>
      <w:fldChar w:fldCharType="begin"/>
    </w:r>
    <w:r w:rsidRPr="003504BC">
      <w:rPr>
        <w:rFonts w:ascii="Angsana New" w:hAnsi="Angsana New"/>
        <w:sz w:val="30"/>
        <w:szCs w:val="30"/>
      </w:rPr>
      <w:instrText xml:space="preserve"> PAGE   \* MERGEFORMAT </w:instrText>
    </w:r>
    <w:r w:rsidRPr="003504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3504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95A" w:rsidRPr="00F00659" w:rsidRDefault="00B4295A" w:rsidP="00B12A9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1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B4295A" w:rsidRPr="006D2137" w:rsidRDefault="00B4295A" w:rsidP="00B12A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95A" w:rsidRPr="00F00659" w:rsidRDefault="00B4295A" w:rsidP="00B12A9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B4295A" w:rsidRPr="000257B8" w:rsidRDefault="00B4295A" w:rsidP="00D223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95A" w:rsidRPr="006D2137" w:rsidRDefault="00B4295A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235E28">
      <w:rPr>
        <w:rFonts w:ascii="Angsana New" w:hAnsi="Angsana New"/>
        <w:i/>
        <w:iCs/>
        <w:noProof/>
        <w:sz w:val="30"/>
        <w:szCs w:val="30"/>
      </w:rPr>
      <w:t>Q-CONt3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4685" w:rsidRDefault="00344685">
      <w:r>
        <w:separator/>
      </w:r>
    </w:p>
  </w:footnote>
  <w:footnote w:type="continuationSeparator" w:id="0">
    <w:p w:rsidR="00344685" w:rsidRDefault="00344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95A" w:rsidRPr="00F9367B" w:rsidRDefault="00B4295A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:rsidR="00B4295A" w:rsidRPr="00F9367B" w:rsidRDefault="00B4295A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B4295A" w:rsidRDefault="00B4295A" w:rsidP="00DD2A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587BE6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 w:hint="cs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B4295A" w:rsidRPr="00F9367B" w:rsidRDefault="00B4295A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95A" w:rsidRPr="00F9367B" w:rsidRDefault="00B4295A" w:rsidP="007904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:rsidR="00B4295A" w:rsidRPr="00F9367B" w:rsidRDefault="00B4295A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B4295A" w:rsidRDefault="00B4295A" w:rsidP="000E06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587BE6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 w:hint="cs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B4295A" w:rsidRPr="00F9367B" w:rsidRDefault="00B4295A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95A" w:rsidRPr="00F9367B" w:rsidRDefault="00B4295A" w:rsidP="007904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:rsidR="00B4295A" w:rsidRPr="00F9367B" w:rsidRDefault="00B4295A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B4295A" w:rsidRDefault="00B4295A" w:rsidP="000E06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587BE6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 w:hint="cs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B4295A" w:rsidRPr="00F9367B" w:rsidRDefault="00B4295A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95A" w:rsidRPr="00F9367B" w:rsidRDefault="00B4295A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:rsidR="00B4295A" w:rsidRPr="00F9367B" w:rsidRDefault="00B4295A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B4295A" w:rsidRPr="00F9367B" w:rsidRDefault="00B4295A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156E32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:rsidR="00B4295A" w:rsidRPr="00F9367B" w:rsidRDefault="00B4295A" w:rsidP="00A02394">
    <w:pPr>
      <w:pStyle w:val="Header"/>
      <w:rPr>
        <w:sz w:val="16"/>
        <w:szCs w:val="16"/>
      </w:rPr>
    </w:pPr>
  </w:p>
  <w:p w:rsidR="00B4295A" w:rsidRPr="00F9367B" w:rsidRDefault="00B4295A" w:rsidP="00A02394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88438B1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19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3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4"/>
  </w:num>
  <w:num w:numId="13">
    <w:abstractNumId w:val="27"/>
  </w:num>
  <w:num w:numId="14">
    <w:abstractNumId w:val="17"/>
  </w:num>
  <w:num w:numId="15">
    <w:abstractNumId w:val="21"/>
  </w:num>
  <w:num w:numId="16">
    <w:abstractNumId w:val="28"/>
  </w:num>
  <w:num w:numId="17">
    <w:abstractNumId w:val="29"/>
  </w:num>
  <w:num w:numId="18">
    <w:abstractNumId w:val="11"/>
  </w:num>
  <w:num w:numId="19">
    <w:abstractNumId w:val="18"/>
  </w:num>
  <w:num w:numId="20">
    <w:abstractNumId w:val="10"/>
  </w:num>
  <w:num w:numId="21">
    <w:abstractNumId w:val="16"/>
  </w:num>
  <w:num w:numId="22">
    <w:abstractNumId w:val="25"/>
  </w:num>
  <w:num w:numId="23">
    <w:abstractNumId w:val="19"/>
  </w:num>
  <w:num w:numId="24">
    <w:abstractNumId w:val="22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12"/>
  </w:num>
  <w:num w:numId="30">
    <w:abstractNumId w:val="23"/>
  </w:num>
  <w:num w:numId="31">
    <w:abstractNumId w:val="24"/>
  </w:num>
  <w:num w:numId="32">
    <w:abstractNumId w:val="12"/>
  </w:num>
  <w:num w:numId="33">
    <w:abstractNumId w:val="15"/>
  </w:num>
  <w:num w:numId="34">
    <w:abstractNumId w:val="30"/>
  </w:num>
  <w:num w:numId="35">
    <w:abstractNumId w:val="13"/>
  </w:num>
  <w:num w:numId="36">
    <w:abstractNumId w:val="23"/>
  </w:num>
  <w:num w:numId="37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926A88"/>
    <w:rsid w:val="000001C9"/>
    <w:rsid w:val="00000AB1"/>
    <w:rsid w:val="00000CAE"/>
    <w:rsid w:val="00000D00"/>
    <w:rsid w:val="0000124A"/>
    <w:rsid w:val="00001828"/>
    <w:rsid w:val="000025E7"/>
    <w:rsid w:val="000026B4"/>
    <w:rsid w:val="000029A4"/>
    <w:rsid w:val="00002D4C"/>
    <w:rsid w:val="0000303E"/>
    <w:rsid w:val="00005144"/>
    <w:rsid w:val="00005218"/>
    <w:rsid w:val="0000550F"/>
    <w:rsid w:val="00006012"/>
    <w:rsid w:val="00006270"/>
    <w:rsid w:val="00006A97"/>
    <w:rsid w:val="00006D8F"/>
    <w:rsid w:val="00006E55"/>
    <w:rsid w:val="000073B9"/>
    <w:rsid w:val="0000758D"/>
    <w:rsid w:val="00007BE5"/>
    <w:rsid w:val="00010063"/>
    <w:rsid w:val="00010826"/>
    <w:rsid w:val="00010C8C"/>
    <w:rsid w:val="00010E04"/>
    <w:rsid w:val="000117CE"/>
    <w:rsid w:val="000131EC"/>
    <w:rsid w:val="0001330E"/>
    <w:rsid w:val="00013881"/>
    <w:rsid w:val="000149D7"/>
    <w:rsid w:val="00014ED6"/>
    <w:rsid w:val="0001516F"/>
    <w:rsid w:val="0001523D"/>
    <w:rsid w:val="000156A3"/>
    <w:rsid w:val="00015DF2"/>
    <w:rsid w:val="00015E0E"/>
    <w:rsid w:val="00016C76"/>
    <w:rsid w:val="00016DF6"/>
    <w:rsid w:val="00016F31"/>
    <w:rsid w:val="000171A8"/>
    <w:rsid w:val="0001721D"/>
    <w:rsid w:val="00017C62"/>
    <w:rsid w:val="000205E4"/>
    <w:rsid w:val="00020800"/>
    <w:rsid w:val="000212FC"/>
    <w:rsid w:val="00022187"/>
    <w:rsid w:val="00022C4A"/>
    <w:rsid w:val="000233EE"/>
    <w:rsid w:val="00023A10"/>
    <w:rsid w:val="00023ECB"/>
    <w:rsid w:val="00023F99"/>
    <w:rsid w:val="00024486"/>
    <w:rsid w:val="000245AE"/>
    <w:rsid w:val="0002477D"/>
    <w:rsid w:val="00024E82"/>
    <w:rsid w:val="00025587"/>
    <w:rsid w:val="000257B8"/>
    <w:rsid w:val="00025800"/>
    <w:rsid w:val="000267F3"/>
    <w:rsid w:val="00027A4F"/>
    <w:rsid w:val="000300ED"/>
    <w:rsid w:val="00030326"/>
    <w:rsid w:val="000307A1"/>
    <w:rsid w:val="0003082D"/>
    <w:rsid w:val="00030B87"/>
    <w:rsid w:val="0003115F"/>
    <w:rsid w:val="000314BC"/>
    <w:rsid w:val="00031863"/>
    <w:rsid w:val="00031AF0"/>
    <w:rsid w:val="00031B6D"/>
    <w:rsid w:val="00031B6E"/>
    <w:rsid w:val="00032173"/>
    <w:rsid w:val="000321ED"/>
    <w:rsid w:val="00032284"/>
    <w:rsid w:val="00032E07"/>
    <w:rsid w:val="00032E83"/>
    <w:rsid w:val="0003301F"/>
    <w:rsid w:val="00033FFC"/>
    <w:rsid w:val="00034CC4"/>
    <w:rsid w:val="00036B29"/>
    <w:rsid w:val="000376CA"/>
    <w:rsid w:val="00040229"/>
    <w:rsid w:val="0004048C"/>
    <w:rsid w:val="00041C99"/>
    <w:rsid w:val="00041EE6"/>
    <w:rsid w:val="000422A8"/>
    <w:rsid w:val="000431E9"/>
    <w:rsid w:val="0004379D"/>
    <w:rsid w:val="000437F6"/>
    <w:rsid w:val="00043984"/>
    <w:rsid w:val="00043D2E"/>
    <w:rsid w:val="00045126"/>
    <w:rsid w:val="0004539A"/>
    <w:rsid w:val="0004560C"/>
    <w:rsid w:val="00045DD1"/>
    <w:rsid w:val="00045EBB"/>
    <w:rsid w:val="0004662B"/>
    <w:rsid w:val="00046B59"/>
    <w:rsid w:val="00046CD4"/>
    <w:rsid w:val="00046D1C"/>
    <w:rsid w:val="00047454"/>
    <w:rsid w:val="0004764A"/>
    <w:rsid w:val="000478B9"/>
    <w:rsid w:val="00047A00"/>
    <w:rsid w:val="0005055E"/>
    <w:rsid w:val="00050A83"/>
    <w:rsid w:val="00050E37"/>
    <w:rsid w:val="00051206"/>
    <w:rsid w:val="00051D2B"/>
    <w:rsid w:val="00051D39"/>
    <w:rsid w:val="0005258D"/>
    <w:rsid w:val="00052976"/>
    <w:rsid w:val="00052F3E"/>
    <w:rsid w:val="000534E0"/>
    <w:rsid w:val="00054D65"/>
    <w:rsid w:val="00055FE1"/>
    <w:rsid w:val="00056CB8"/>
    <w:rsid w:val="00057393"/>
    <w:rsid w:val="0006031C"/>
    <w:rsid w:val="00060600"/>
    <w:rsid w:val="0006086C"/>
    <w:rsid w:val="00060AA7"/>
    <w:rsid w:val="00060AD0"/>
    <w:rsid w:val="00061503"/>
    <w:rsid w:val="0006242A"/>
    <w:rsid w:val="00062A3E"/>
    <w:rsid w:val="00062B9E"/>
    <w:rsid w:val="00063026"/>
    <w:rsid w:val="00063FCE"/>
    <w:rsid w:val="00064635"/>
    <w:rsid w:val="00064784"/>
    <w:rsid w:val="00064ABA"/>
    <w:rsid w:val="00064FCF"/>
    <w:rsid w:val="000653B7"/>
    <w:rsid w:val="000659EA"/>
    <w:rsid w:val="00065DF1"/>
    <w:rsid w:val="00065F14"/>
    <w:rsid w:val="00065F20"/>
    <w:rsid w:val="00066571"/>
    <w:rsid w:val="00066B57"/>
    <w:rsid w:val="00066EAF"/>
    <w:rsid w:val="00067DF5"/>
    <w:rsid w:val="00070792"/>
    <w:rsid w:val="00071180"/>
    <w:rsid w:val="00071703"/>
    <w:rsid w:val="00071843"/>
    <w:rsid w:val="0007191E"/>
    <w:rsid w:val="000720E8"/>
    <w:rsid w:val="00072CBA"/>
    <w:rsid w:val="00072E6D"/>
    <w:rsid w:val="00073B38"/>
    <w:rsid w:val="00074169"/>
    <w:rsid w:val="00074D9C"/>
    <w:rsid w:val="00074E3E"/>
    <w:rsid w:val="00074FF3"/>
    <w:rsid w:val="0007515B"/>
    <w:rsid w:val="00075675"/>
    <w:rsid w:val="00076203"/>
    <w:rsid w:val="000763DA"/>
    <w:rsid w:val="000764C2"/>
    <w:rsid w:val="00076B06"/>
    <w:rsid w:val="000773EC"/>
    <w:rsid w:val="000774D8"/>
    <w:rsid w:val="000778C5"/>
    <w:rsid w:val="000779B6"/>
    <w:rsid w:val="00077D2D"/>
    <w:rsid w:val="0008012B"/>
    <w:rsid w:val="00080553"/>
    <w:rsid w:val="00080EF3"/>
    <w:rsid w:val="000810BE"/>
    <w:rsid w:val="00081618"/>
    <w:rsid w:val="00082C2D"/>
    <w:rsid w:val="00082D49"/>
    <w:rsid w:val="00083062"/>
    <w:rsid w:val="00083356"/>
    <w:rsid w:val="000835DC"/>
    <w:rsid w:val="000838CE"/>
    <w:rsid w:val="00084E52"/>
    <w:rsid w:val="00084EC4"/>
    <w:rsid w:val="000851AC"/>
    <w:rsid w:val="00086E2D"/>
    <w:rsid w:val="00087461"/>
    <w:rsid w:val="00087613"/>
    <w:rsid w:val="000876C8"/>
    <w:rsid w:val="00087771"/>
    <w:rsid w:val="000879A9"/>
    <w:rsid w:val="00087CF8"/>
    <w:rsid w:val="00087EA8"/>
    <w:rsid w:val="0009010F"/>
    <w:rsid w:val="00090326"/>
    <w:rsid w:val="00090335"/>
    <w:rsid w:val="00090466"/>
    <w:rsid w:val="000912D1"/>
    <w:rsid w:val="000912E5"/>
    <w:rsid w:val="000918BC"/>
    <w:rsid w:val="00091A53"/>
    <w:rsid w:val="00091EA9"/>
    <w:rsid w:val="0009325E"/>
    <w:rsid w:val="000934A0"/>
    <w:rsid w:val="00093881"/>
    <w:rsid w:val="000942A9"/>
    <w:rsid w:val="000944BD"/>
    <w:rsid w:val="000944F9"/>
    <w:rsid w:val="00094B0E"/>
    <w:rsid w:val="00095610"/>
    <w:rsid w:val="00095761"/>
    <w:rsid w:val="00095770"/>
    <w:rsid w:val="00095CD4"/>
    <w:rsid w:val="000960D1"/>
    <w:rsid w:val="000960D5"/>
    <w:rsid w:val="00096333"/>
    <w:rsid w:val="00096528"/>
    <w:rsid w:val="00096BD0"/>
    <w:rsid w:val="00096DFC"/>
    <w:rsid w:val="000970D5"/>
    <w:rsid w:val="00097EA6"/>
    <w:rsid w:val="00097F05"/>
    <w:rsid w:val="000A0615"/>
    <w:rsid w:val="000A198C"/>
    <w:rsid w:val="000A1F92"/>
    <w:rsid w:val="000A21D9"/>
    <w:rsid w:val="000A2457"/>
    <w:rsid w:val="000A2FC6"/>
    <w:rsid w:val="000A3A4C"/>
    <w:rsid w:val="000A3EEE"/>
    <w:rsid w:val="000A435D"/>
    <w:rsid w:val="000A45E8"/>
    <w:rsid w:val="000A5333"/>
    <w:rsid w:val="000A59F4"/>
    <w:rsid w:val="000A7164"/>
    <w:rsid w:val="000A75C3"/>
    <w:rsid w:val="000A75CB"/>
    <w:rsid w:val="000B054E"/>
    <w:rsid w:val="000B0D72"/>
    <w:rsid w:val="000B0F0E"/>
    <w:rsid w:val="000B0F5A"/>
    <w:rsid w:val="000B1370"/>
    <w:rsid w:val="000B16D9"/>
    <w:rsid w:val="000B34A4"/>
    <w:rsid w:val="000B35BC"/>
    <w:rsid w:val="000B3794"/>
    <w:rsid w:val="000B3B42"/>
    <w:rsid w:val="000B47E1"/>
    <w:rsid w:val="000B5568"/>
    <w:rsid w:val="000B6A44"/>
    <w:rsid w:val="000B6B4F"/>
    <w:rsid w:val="000B75B5"/>
    <w:rsid w:val="000B7817"/>
    <w:rsid w:val="000B7903"/>
    <w:rsid w:val="000B7ADB"/>
    <w:rsid w:val="000B7CAE"/>
    <w:rsid w:val="000B7E8B"/>
    <w:rsid w:val="000C0B73"/>
    <w:rsid w:val="000C11BF"/>
    <w:rsid w:val="000C1261"/>
    <w:rsid w:val="000C1C6C"/>
    <w:rsid w:val="000C260D"/>
    <w:rsid w:val="000C2855"/>
    <w:rsid w:val="000C3306"/>
    <w:rsid w:val="000C3816"/>
    <w:rsid w:val="000C3CBB"/>
    <w:rsid w:val="000C3FAF"/>
    <w:rsid w:val="000C524B"/>
    <w:rsid w:val="000C52F3"/>
    <w:rsid w:val="000C565B"/>
    <w:rsid w:val="000C56F5"/>
    <w:rsid w:val="000C57E3"/>
    <w:rsid w:val="000C588A"/>
    <w:rsid w:val="000C6363"/>
    <w:rsid w:val="000C648A"/>
    <w:rsid w:val="000C6564"/>
    <w:rsid w:val="000C6F0F"/>
    <w:rsid w:val="000D09C8"/>
    <w:rsid w:val="000D0C61"/>
    <w:rsid w:val="000D1EB8"/>
    <w:rsid w:val="000D3189"/>
    <w:rsid w:val="000D34B6"/>
    <w:rsid w:val="000D3C8D"/>
    <w:rsid w:val="000D491C"/>
    <w:rsid w:val="000D5970"/>
    <w:rsid w:val="000D6536"/>
    <w:rsid w:val="000D670D"/>
    <w:rsid w:val="000D69DF"/>
    <w:rsid w:val="000D6B87"/>
    <w:rsid w:val="000D78E0"/>
    <w:rsid w:val="000D7924"/>
    <w:rsid w:val="000E049A"/>
    <w:rsid w:val="000E0645"/>
    <w:rsid w:val="000E088C"/>
    <w:rsid w:val="000E0ED5"/>
    <w:rsid w:val="000E3897"/>
    <w:rsid w:val="000E483C"/>
    <w:rsid w:val="000E48A5"/>
    <w:rsid w:val="000E493D"/>
    <w:rsid w:val="000E4D1B"/>
    <w:rsid w:val="000E4DF1"/>
    <w:rsid w:val="000E6210"/>
    <w:rsid w:val="000E7D75"/>
    <w:rsid w:val="000E7E5C"/>
    <w:rsid w:val="000F09D8"/>
    <w:rsid w:val="000F0F93"/>
    <w:rsid w:val="000F13D7"/>
    <w:rsid w:val="000F290C"/>
    <w:rsid w:val="000F3093"/>
    <w:rsid w:val="000F322A"/>
    <w:rsid w:val="000F39E1"/>
    <w:rsid w:val="000F4025"/>
    <w:rsid w:val="000F4D17"/>
    <w:rsid w:val="000F54A1"/>
    <w:rsid w:val="000F5522"/>
    <w:rsid w:val="000F5724"/>
    <w:rsid w:val="000F5977"/>
    <w:rsid w:val="000F59F7"/>
    <w:rsid w:val="000F5BD5"/>
    <w:rsid w:val="000F609E"/>
    <w:rsid w:val="000F6405"/>
    <w:rsid w:val="000F661B"/>
    <w:rsid w:val="000F6D70"/>
    <w:rsid w:val="001000D4"/>
    <w:rsid w:val="00100A18"/>
    <w:rsid w:val="00100BFA"/>
    <w:rsid w:val="00101504"/>
    <w:rsid w:val="00101505"/>
    <w:rsid w:val="0010174C"/>
    <w:rsid w:val="00101E3D"/>
    <w:rsid w:val="001022EC"/>
    <w:rsid w:val="001024D2"/>
    <w:rsid w:val="00102753"/>
    <w:rsid w:val="00102BE5"/>
    <w:rsid w:val="001030FB"/>
    <w:rsid w:val="001037FC"/>
    <w:rsid w:val="00103AD6"/>
    <w:rsid w:val="0010429A"/>
    <w:rsid w:val="00104377"/>
    <w:rsid w:val="0010542E"/>
    <w:rsid w:val="001056C3"/>
    <w:rsid w:val="001058E0"/>
    <w:rsid w:val="00105963"/>
    <w:rsid w:val="00105C87"/>
    <w:rsid w:val="0010600A"/>
    <w:rsid w:val="00107676"/>
    <w:rsid w:val="00107FFA"/>
    <w:rsid w:val="0011062F"/>
    <w:rsid w:val="00111614"/>
    <w:rsid w:val="00111B28"/>
    <w:rsid w:val="00111C40"/>
    <w:rsid w:val="00111DC4"/>
    <w:rsid w:val="001125EA"/>
    <w:rsid w:val="00112F85"/>
    <w:rsid w:val="0011318A"/>
    <w:rsid w:val="00113528"/>
    <w:rsid w:val="0011428B"/>
    <w:rsid w:val="0011460E"/>
    <w:rsid w:val="00115D81"/>
    <w:rsid w:val="00116284"/>
    <w:rsid w:val="001169FA"/>
    <w:rsid w:val="00116E11"/>
    <w:rsid w:val="001172BF"/>
    <w:rsid w:val="001173BE"/>
    <w:rsid w:val="001179F6"/>
    <w:rsid w:val="001201C4"/>
    <w:rsid w:val="001229C5"/>
    <w:rsid w:val="00122C75"/>
    <w:rsid w:val="00122DD6"/>
    <w:rsid w:val="00122DF5"/>
    <w:rsid w:val="0012436A"/>
    <w:rsid w:val="00124DF3"/>
    <w:rsid w:val="00125673"/>
    <w:rsid w:val="00125905"/>
    <w:rsid w:val="00125D48"/>
    <w:rsid w:val="001266D2"/>
    <w:rsid w:val="00126BA7"/>
    <w:rsid w:val="00127105"/>
    <w:rsid w:val="00127236"/>
    <w:rsid w:val="0013036D"/>
    <w:rsid w:val="00130643"/>
    <w:rsid w:val="00130F88"/>
    <w:rsid w:val="00130F99"/>
    <w:rsid w:val="00130FF9"/>
    <w:rsid w:val="0013101C"/>
    <w:rsid w:val="001314A4"/>
    <w:rsid w:val="00131727"/>
    <w:rsid w:val="00132143"/>
    <w:rsid w:val="001324D5"/>
    <w:rsid w:val="001326A6"/>
    <w:rsid w:val="001329FD"/>
    <w:rsid w:val="00132C14"/>
    <w:rsid w:val="001330D0"/>
    <w:rsid w:val="00133523"/>
    <w:rsid w:val="00133FE0"/>
    <w:rsid w:val="0013467C"/>
    <w:rsid w:val="001350F8"/>
    <w:rsid w:val="00136469"/>
    <w:rsid w:val="001368DD"/>
    <w:rsid w:val="00136CBA"/>
    <w:rsid w:val="00136E62"/>
    <w:rsid w:val="00137091"/>
    <w:rsid w:val="00137748"/>
    <w:rsid w:val="00137921"/>
    <w:rsid w:val="001379E1"/>
    <w:rsid w:val="00137E32"/>
    <w:rsid w:val="001405D6"/>
    <w:rsid w:val="00140C06"/>
    <w:rsid w:val="0014301C"/>
    <w:rsid w:val="0014313B"/>
    <w:rsid w:val="00143945"/>
    <w:rsid w:val="001439C9"/>
    <w:rsid w:val="00143A14"/>
    <w:rsid w:val="0014409A"/>
    <w:rsid w:val="001455F2"/>
    <w:rsid w:val="0014628F"/>
    <w:rsid w:val="00146BD5"/>
    <w:rsid w:val="00147634"/>
    <w:rsid w:val="00147941"/>
    <w:rsid w:val="00147BA9"/>
    <w:rsid w:val="001515CA"/>
    <w:rsid w:val="00151DCE"/>
    <w:rsid w:val="0015206F"/>
    <w:rsid w:val="00152939"/>
    <w:rsid w:val="00152FC1"/>
    <w:rsid w:val="00153378"/>
    <w:rsid w:val="0015368B"/>
    <w:rsid w:val="00153772"/>
    <w:rsid w:val="00154B5C"/>
    <w:rsid w:val="0015535B"/>
    <w:rsid w:val="00155797"/>
    <w:rsid w:val="001562C6"/>
    <w:rsid w:val="00156E32"/>
    <w:rsid w:val="00157588"/>
    <w:rsid w:val="00157664"/>
    <w:rsid w:val="00157B1E"/>
    <w:rsid w:val="0016090C"/>
    <w:rsid w:val="00160970"/>
    <w:rsid w:val="00160C80"/>
    <w:rsid w:val="00160E7E"/>
    <w:rsid w:val="0016156F"/>
    <w:rsid w:val="00161623"/>
    <w:rsid w:val="00161AA4"/>
    <w:rsid w:val="001621C8"/>
    <w:rsid w:val="001635C3"/>
    <w:rsid w:val="001635C6"/>
    <w:rsid w:val="00163EF0"/>
    <w:rsid w:val="001657DF"/>
    <w:rsid w:val="00165B77"/>
    <w:rsid w:val="00165D27"/>
    <w:rsid w:val="00165D63"/>
    <w:rsid w:val="00165EB6"/>
    <w:rsid w:val="00165EEC"/>
    <w:rsid w:val="00165F26"/>
    <w:rsid w:val="0016613D"/>
    <w:rsid w:val="00166402"/>
    <w:rsid w:val="00166923"/>
    <w:rsid w:val="0016792D"/>
    <w:rsid w:val="00167C7E"/>
    <w:rsid w:val="001706FA"/>
    <w:rsid w:val="00170D27"/>
    <w:rsid w:val="00170D3B"/>
    <w:rsid w:val="00171BBA"/>
    <w:rsid w:val="00171F6F"/>
    <w:rsid w:val="00172BF0"/>
    <w:rsid w:val="0017314A"/>
    <w:rsid w:val="0017436B"/>
    <w:rsid w:val="00174660"/>
    <w:rsid w:val="00174B85"/>
    <w:rsid w:val="0017539E"/>
    <w:rsid w:val="001753DF"/>
    <w:rsid w:val="001756AB"/>
    <w:rsid w:val="00175880"/>
    <w:rsid w:val="00175EC3"/>
    <w:rsid w:val="00175EEE"/>
    <w:rsid w:val="00175F37"/>
    <w:rsid w:val="00176057"/>
    <w:rsid w:val="00176140"/>
    <w:rsid w:val="00177CEB"/>
    <w:rsid w:val="00180510"/>
    <w:rsid w:val="001805A3"/>
    <w:rsid w:val="00180EC1"/>
    <w:rsid w:val="001815B4"/>
    <w:rsid w:val="00181696"/>
    <w:rsid w:val="00181699"/>
    <w:rsid w:val="00182B62"/>
    <w:rsid w:val="00183F4E"/>
    <w:rsid w:val="0018434C"/>
    <w:rsid w:val="00185813"/>
    <w:rsid w:val="00185C47"/>
    <w:rsid w:val="00186501"/>
    <w:rsid w:val="00186F41"/>
    <w:rsid w:val="00187030"/>
    <w:rsid w:val="001871EB"/>
    <w:rsid w:val="00190481"/>
    <w:rsid w:val="00190AB2"/>
    <w:rsid w:val="00190DC4"/>
    <w:rsid w:val="00190F9D"/>
    <w:rsid w:val="00191547"/>
    <w:rsid w:val="00192366"/>
    <w:rsid w:val="0019279A"/>
    <w:rsid w:val="00192995"/>
    <w:rsid w:val="0019345E"/>
    <w:rsid w:val="0019384A"/>
    <w:rsid w:val="00193B9E"/>
    <w:rsid w:val="001940B5"/>
    <w:rsid w:val="001949A1"/>
    <w:rsid w:val="00194B31"/>
    <w:rsid w:val="00194CE9"/>
    <w:rsid w:val="00194DC6"/>
    <w:rsid w:val="001962AA"/>
    <w:rsid w:val="001967E5"/>
    <w:rsid w:val="00197472"/>
    <w:rsid w:val="001A04C2"/>
    <w:rsid w:val="001A0A0D"/>
    <w:rsid w:val="001A0F79"/>
    <w:rsid w:val="001A296A"/>
    <w:rsid w:val="001A2F00"/>
    <w:rsid w:val="001A2F2E"/>
    <w:rsid w:val="001A3123"/>
    <w:rsid w:val="001A3250"/>
    <w:rsid w:val="001A3BE9"/>
    <w:rsid w:val="001A43B3"/>
    <w:rsid w:val="001A49F1"/>
    <w:rsid w:val="001A5043"/>
    <w:rsid w:val="001A52E9"/>
    <w:rsid w:val="001A56AD"/>
    <w:rsid w:val="001A593B"/>
    <w:rsid w:val="001A5F5B"/>
    <w:rsid w:val="001A5FC2"/>
    <w:rsid w:val="001A6439"/>
    <w:rsid w:val="001A735A"/>
    <w:rsid w:val="001A77D7"/>
    <w:rsid w:val="001A7A85"/>
    <w:rsid w:val="001A7F83"/>
    <w:rsid w:val="001B02A9"/>
    <w:rsid w:val="001B059D"/>
    <w:rsid w:val="001B09E7"/>
    <w:rsid w:val="001B0BB3"/>
    <w:rsid w:val="001B1697"/>
    <w:rsid w:val="001B1A81"/>
    <w:rsid w:val="001B3178"/>
    <w:rsid w:val="001B319E"/>
    <w:rsid w:val="001B411F"/>
    <w:rsid w:val="001B4BA2"/>
    <w:rsid w:val="001B56F0"/>
    <w:rsid w:val="001B7C8F"/>
    <w:rsid w:val="001C03CF"/>
    <w:rsid w:val="001C0537"/>
    <w:rsid w:val="001C0B5B"/>
    <w:rsid w:val="001C130E"/>
    <w:rsid w:val="001C14B7"/>
    <w:rsid w:val="001C22D3"/>
    <w:rsid w:val="001C3B3F"/>
    <w:rsid w:val="001C3FEE"/>
    <w:rsid w:val="001C4106"/>
    <w:rsid w:val="001C4357"/>
    <w:rsid w:val="001C4772"/>
    <w:rsid w:val="001C4FBC"/>
    <w:rsid w:val="001C5256"/>
    <w:rsid w:val="001C5742"/>
    <w:rsid w:val="001C5A1B"/>
    <w:rsid w:val="001C5B1D"/>
    <w:rsid w:val="001C5DC2"/>
    <w:rsid w:val="001C5E32"/>
    <w:rsid w:val="001C6D02"/>
    <w:rsid w:val="001C6D61"/>
    <w:rsid w:val="001C70E5"/>
    <w:rsid w:val="001C7527"/>
    <w:rsid w:val="001C75D7"/>
    <w:rsid w:val="001D01A1"/>
    <w:rsid w:val="001D124B"/>
    <w:rsid w:val="001D1372"/>
    <w:rsid w:val="001D17D5"/>
    <w:rsid w:val="001D1C5D"/>
    <w:rsid w:val="001D2017"/>
    <w:rsid w:val="001D212B"/>
    <w:rsid w:val="001D21CA"/>
    <w:rsid w:val="001D29BC"/>
    <w:rsid w:val="001D311E"/>
    <w:rsid w:val="001D35AA"/>
    <w:rsid w:val="001D3802"/>
    <w:rsid w:val="001D51A4"/>
    <w:rsid w:val="001D5262"/>
    <w:rsid w:val="001D54D5"/>
    <w:rsid w:val="001D7270"/>
    <w:rsid w:val="001D7302"/>
    <w:rsid w:val="001D74E1"/>
    <w:rsid w:val="001D75B1"/>
    <w:rsid w:val="001D7D35"/>
    <w:rsid w:val="001E036B"/>
    <w:rsid w:val="001E11DE"/>
    <w:rsid w:val="001E1751"/>
    <w:rsid w:val="001E1B56"/>
    <w:rsid w:val="001E21C4"/>
    <w:rsid w:val="001E2A3C"/>
    <w:rsid w:val="001E3A07"/>
    <w:rsid w:val="001E3C05"/>
    <w:rsid w:val="001E5099"/>
    <w:rsid w:val="001E52AE"/>
    <w:rsid w:val="001E536A"/>
    <w:rsid w:val="001E6E89"/>
    <w:rsid w:val="001F05F8"/>
    <w:rsid w:val="001F0A31"/>
    <w:rsid w:val="001F0BEC"/>
    <w:rsid w:val="001F1B69"/>
    <w:rsid w:val="001F1F43"/>
    <w:rsid w:val="001F28EC"/>
    <w:rsid w:val="001F28ED"/>
    <w:rsid w:val="001F3889"/>
    <w:rsid w:val="001F3B1C"/>
    <w:rsid w:val="001F3B93"/>
    <w:rsid w:val="001F5782"/>
    <w:rsid w:val="001F60AC"/>
    <w:rsid w:val="001F63DA"/>
    <w:rsid w:val="001F71AF"/>
    <w:rsid w:val="001F7EF2"/>
    <w:rsid w:val="001F7F00"/>
    <w:rsid w:val="00200BC3"/>
    <w:rsid w:val="00200EDD"/>
    <w:rsid w:val="00200F14"/>
    <w:rsid w:val="00200FC5"/>
    <w:rsid w:val="00201E47"/>
    <w:rsid w:val="00201F6F"/>
    <w:rsid w:val="00202158"/>
    <w:rsid w:val="002021B1"/>
    <w:rsid w:val="002028C4"/>
    <w:rsid w:val="002029A7"/>
    <w:rsid w:val="00202AC3"/>
    <w:rsid w:val="00202DAC"/>
    <w:rsid w:val="00202F87"/>
    <w:rsid w:val="00203290"/>
    <w:rsid w:val="00203744"/>
    <w:rsid w:val="00203C4A"/>
    <w:rsid w:val="00203CA9"/>
    <w:rsid w:val="00203E2C"/>
    <w:rsid w:val="0020425C"/>
    <w:rsid w:val="00204447"/>
    <w:rsid w:val="00204B0C"/>
    <w:rsid w:val="00204BCD"/>
    <w:rsid w:val="0020571B"/>
    <w:rsid w:val="002058E1"/>
    <w:rsid w:val="00205D21"/>
    <w:rsid w:val="002064E9"/>
    <w:rsid w:val="002065C1"/>
    <w:rsid w:val="00206E3E"/>
    <w:rsid w:val="0020735F"/>
    <w:rsid w:val="00207CB8"/>
    <w:rsid w:val="00211791"/>
    <w:rsid w:val="00211E6A"/>
    <w:rsid w:val="00211FCE"/>
    <w:rsid w:val="0021288D"/>
    <w:rsid w:val="00212A50"/>
    <w:rsid w:val="00213245"/>
    <w:rsid w:val="0021388F"/>
    <w:rsid w:val="00213A79"/>
    <w:rsid w:val="00213E67"/>
    <w:rsid w:val="00213F76"/>
    <w:rsid w:val="002144CF"/>
    <w:rsid w:val="00214809"/>
    <w:rsid w:val="0021530E"/>
    <w:rsid w:val="002153EC"/>
    <w:rsid w:val="0021551A"/>
    <w:rsid w:val="0021580A"/>
    <w:rsid w:val="0021580C"/>
    <w:rsid w:val="00215BD0"/>
    <w:rsid w:val="00215D60"/>
    <w:rsid w:val="00216B9F"/>
    <w:rsid w:val="002170EC"/>
    <w:rsid w:val="00217312"/>
    <w:rsid w:val="00217818"/>
    <w:rsid w:val="0021792C"/>
    <w:rsid w:val="00220645"/>
    <w:rsid w:val="002207B1"/>
    <w:rsid w:val="00220D8C"/>
    <w:rsid w:val="00220F42"/>
    <w:rsid w:val="0022102C"/>
    <w:rsid w:val="00221A28"/>
    <w:rsid w:val="00221B59"/>
    <w:rsid w:val="00221E29"/>
    <w:rsid w:val="002221A8"/>
    <w:rsid w:val="002222E4"/>
    <w:rsid w:val="0022287B"/>
    <w:rsid w:val="00224965"/>
    <w:rsid w:val="00225B07"/>
    <w:rsid w:val="00225EC1"/>
    <w:rsid w:val="00226465"/>
    <w:rsid w:val="002265F1"/>
    <w:rsid w:val="00226F3B"/>
    <w:rsid w:val="00227B9C"/>
    <w:rsid w:val="00227C07"/>
    <w:rsid w:val="002301BC"/>
    <w:rsid w:val="002302EF"/>
    <w:rsid w:val="0023045E"/>
    <w:rsid w:val="00230FF4"/>
    <w:rsid w:val="002315E2"/>
    <w:rsid w:val="00231A71"/>
    <w:rsid w:val="00232181"/>
    <w:rsid w:val="00232F7C"/>
    <w:rsid w:val="00233328"/>
    <w:rsid w:val="002336B7"/>
    <w:rsid w:val="002337A5"/>
    <w:rsid w:val="00233C4E"/>
    <w:rsid w:val="00233F83"/>
    <w:rsid w:val="002341D8"/>
    <w:rsid w:val="002343FF"/>
    <w:rsid w:val="00234822"/>
    <w:rsid w:val="0023494D"/>
    <w:rsid w:val="002349F4"/>
    <w:rsid w:val="00234F4A"/>
    <w:rsid w:val="002351CF"/>
    <w:rsid w:val="00235E28"/>
    <w:rsid w:val="00235EED"/>
    <w:rsid w:val="00235F8D"/>
    <w:rsid w:val="0023623A"/>
    <w:rsid w:val="0023640F"/>
    <w:rsid w:val="002365DF"/>
    <w:rsid w:val="00236E3D"/>
    <w:rsid w:val="00237EF0"/>
    <w:rsid w:val="00240062"/>
    <w:rsid w:val="00241B1F"/>
    <w:rsid w:val="00241B2D"/>
    <w:rsid w:val="00241E5E"/>
    <w:rsid w:val="00242052"/>
    <w:rsid w:val="002424D1"/>
    <w:rsid w:val="002425C9"/>
    <w:rsid w:val="00242DCF"/>
    <w:rsid w:val="002434B9"/>
    <w:rsid w:val="002434C9"/>
    <w:rsid w:val="0024503D"/>
    <w:rsid w:val="00245146"/>
    <w:rsid w:val="00245355"/>
    <w:rsid w:val="00245802"/>
    <w:rsid w:val="00245E95"/>
    <w:rsid w:val="00245EDE"/>
    <w:rsid w:val="00245F32"/>
    <w:rsid w:val="00246281"/>
    <w:rsid w:val="00246708"/>
    <w:rsid w:val="00247FEE"/>
    <w:rsid w:val="00250943"/>
    <w:rsid w:val="00250CA7"/>
    <w:rsid w:val="0025127C"/>
    <w:rsid w:val="002515A4"/>
    <w:rsid w:val="002518CC"/>
    <w:rsid w:val="002523BA"/>
    <w:rsid w:val="00252F65"/>
    <w:rsid w:val="00253033"/>
    <w:rsid w:val="002531A2"/>
    <w:rsid w:val="002535D2"/>
    <w:rsid w:val="00253C53"/>
    <w:rsid w:val="00253CC3"/>
    <w:rsid w:val="002548A1"/>
    <w:rsid w:val="00254E19"/>
    <w:rsid w:val="0025511F"/>
    <w:rsid w:val="002554B7"/>
    <w:rsid w:val="00255BA1"/>
    <w:rsid w:val="00255E3B"/>
    <w:rsid w:val="00255EA1"/>
    <w:rsid w:val="002564E6"/>
    <w:rsid w:val="00256791"/>
    <w:rsid w:val="00256C4F"/>
    <w:rsid w:val="00256CDB"/>
    <w:rsid w:val="00256CFD"/>
    <w:rsid w:val="002573B7"/>
    <w:rsid w:val="00257F3E"/>
    <w:rsid w:val="00260EAA"/>
    <w:rsid w:val="00260F25"/>
    <w:rsid w:val="00261630"/>
    <w:rsid w:val="00261A21"/>
    <w:rsid w:val="00262043"/>
    <w:rsid w:val="002623C2"/>
    <w:rsid w:val="00262BDE"/>
    <w:rsid w:val="00263117"/>
    <w:rsid w:val="002632F5"/>
    <w:rsid w:val="002654E4"/>
    <w:rsid w:val="002658FC"/>
    <w:rsid w:val="00265C4B"/>
    <w:rsid w:val="00265F48"/>
    <w:rsid w:val="00266D0C"/>
    <w:rsid w:val="002679A7"/>
    <w:rsid w:val="0027028F"/>
    <w:rsid w:val="0027046C"/>
    <w:rsid w:val="002704F7"/>
    <w:rsid w:val="00271C0A"/>
    <w:rsid w:val="002725A2"/>
    <w:rsid w:val="002732F0"/>
    <w:rsid w:val="00273940"/>
    <w:rsid w:val="002741BE"/>
    <w:rsid w:val="00274BFE"/>
    <w:rsid w:val="00274D6A"/>
    <w:rsid w:val="00274FC5"/>
    <w:rsid w:val="002752D6"/>
    <w:rsid w:val="0027546F"/>
    <w:rsid w:val="0027580D"/>
    <w:rsid w:val="00275A96"/>
    <w:rsid w:val="00275B9A"/>
    <w:rsid w:val="00275F61"/>
    <w:rsid w:val="00276016"/>
    <w:rsid w:val="0027616E"/>
    <w:rsid w:val="0027656B"/>
    <w:rsid w:val="00277387"/>
    <w:rsid w:val="0027765B"/>
    <w:rsid w:val="00277FBA"/>
    <w:rsid w:val="00280807"/>
    <w:rsid w:val="00281B8C"/>
    <w:rsid w:val="0028243A"/>
    <w:rsid w:val="0028271E"/>
    <w:rsid w:val="00282831"/>
    <w:rsid w:val="00282A66"/>
    <w:rsid w:val="00282A90"/>
    <w:rsid w:val="002835BA"/>
    <w:rsid w:val="002839DB"/>
    <w:rsid w:val="00284FA2"/>
    <w:rsid w:val="002851E6"/>
    <w:rsid w:val="002858EF"/>
    <w:rsid w:val="00285AF1"/>
    <w:rsid w:val="00285B9D"/>
    <w:rsid w:val="00285D88"/>
    <w:rsid w:val="00286159"/>
    <w:rsid w:val="002868CF"/>
    <w:rsid w:val="002872CA"/>
    <w:rsid w:val="00287CAB"/>
    <w:rsid w:val="00290C70"/>
    <w:rsid w:val="0029192E"/>
    <w:rsid w:val="00291FA6"/>
    <w:rsid w:val="002920FD"/>
    <w:rsid w:val="002925CB"/>
    <w:rsid w:val="002928E2"/>
    <w:rsid w:val="00292ED0"/>
    <w:rsid w:val="00293227"/>
    <w:rsid w:val="00293E62"/>
    <w:rsid w:val="002941ED"/>
    <w:rsid w:val="00294437"/>
    <w:rsid w:val="00294518"/>
    <w:rsid w:val="002947C2"/>
    <w:rsid w:val="002948B1"/>
    <w:rsid w:val="0029602D"/>
    <w:rsid w:val="002A03BF"/>
    <w:rsid w:val="002A08CF"/>
    <w:rsid w:val="002A0AE5"/>
    <w:rsid w:val="002A153B"/>
    <w:rsid w:val="002A15F4"/>
    <w:rsid w:val="002A161C"/>
    <w:rsid w:val="002A2055"/>
    <w:rsid w:val="002A266D"/>
    <w:rsid w:val="002A28CB"/>
    <w:rsid w:val="002A28F1"/>
    <w:rsid w:val="002A2BAC"/>
    <w:rsid w:val="002A3556"/>
    <w:rsid w:val="002A3CA3"/>
    <w:rsid w:val="002A3F83"/>
    <w:rsid w:val="002A48FF"/>
    <w:rsid w:val="002A5BE5"/>
    <w:rsid w:val="002A6429"/>
    <w:rsid w:val="002A6CCC"/>
    <w:rsid w:val="002A7D9A"/>
    <w:rsid w:val="002B0A5D"/>
    <w:rsid w:val="002B0D82"/>
    <w:rsid w:val="002B160D"/>
    <w:rsid w:val="002B1C38"/>
    <w:rsid w:val="002B1C89"/>
    <w:rsid w:val="002B1EFD"/>
    <w:rsid w:val="002B1F2E"/>
    <w:rsid w:val="002B23E7"/>
    <w:rsid w:val="002B27A1"/>
    <w:rsid w:val="002B2A45"/>
    <w:rsid w:val="002B2B9C"/>
    <w:rsid w:val="002B36D3"/>
    <w:rsid w:val="002B3F9C"/>
    <w:rsid w:val="002B4472"/>
    <w:rsid w:val="002B4893"/>
    <w:rsid w:val="002B55CF"/>
    <w:rsid w:val="002B592E"/>
    <w:rsid w:val="002B5AF1"/>
    <w:rsid w:val="002B5F8B"/>
    <w:rsid w:val="002B615B"/>
    <w:rsid w:val="002B69EB"/>
    <w:rsid w:val="002B6D08"/>
    <w:rsid w:val="002B72A3"/>
    <w:rsid w:val="002B7A60"/>
    <w:rsid w:val="002C1380"/>
    <w:rsid w:val="002C1846"/>
    <w:rsid w:val="002C2031"/>
    <w:rsid w:val="002C3166"/>
    <w:rsid w:val="002C351B"/>
    <w:rsid w:val="002C3EB3"/>
    <w:rsid w:val="002C4B7F"/>
    <w:rsid w:val="002C4C10"/>
    <w:rsid w:val="002C4D7A"/>
    <w:rsid w:val="002C5163"/>
    <w:rsid w:val="002C5CE7"/>
    <w:rsid w:val="002C61DB"/>
    <w:rsid w:val="002C64A8"/>
    <w:rsid w:val="002C65F4"/>
    <w:rsid w:val="002C6F0A"/>
    <w:rsid w:val="002C70F4"/>
    <w:rsid w:val="002C72A6"/>
    <w:rsid w:val="002C7BE1"/>
    <w:rsid w:val="002C7FD1"/>
    <w:rsid w:val="002D05CA"/>
    <w:rsid w:val="002D0BA3"/>
    <w:rsid w:val="002D110B"/>
    <w:rsid w:val="002D1427"/>
    <w:rsid w:val="002D145E"/>
    <w:rsid w:val="002D1610"/>
    <w:rsid w:val="002D1804"/>
    <w:rsid w:val="002D1B1C"/>
    <w:rsid w:val="002D1E58"/>
    <w:rsid w:val="002D2003"/>
    <w:rsid w:val="002D2A4E"/>
    <w:rsid w:val="002D2BC7"/>
    <w:rsid w:val="002D2C0F"/>
    <w:rsid w:val="002D2F2F"/>
    <w:rsid w:val="002D3116"/>
    <w:rsid w:val="002D4A06"/>
    <w:rsid w:val="002D4D4C"/>
    <w:rsid w:val="002D6909"/>
    <w:rsid w:val="002D6F76"/>
    <w:rsid w:val="002D73E0"/>
    <w:rsid w:val="002D7611"/>
    <w:rsid w:val="002D785F"/>
    <w:rsid w:val="002E0630"/>
    <w:rsid w:val="002E0A09"/>
    <w:rsid w:val="002E1433"/>
    <w:rsid w:val="002E1489"/>
    <w:rsid w:val="002E1639"/>
    <w:rsid w:val="002E2174"/>
    <w:rsid w:val="002E2AC8"/>
    <w:rsid w:val="002E37C0"/>
    <w:rsid w:val="002E44A9"/>
    <w:rsid w:val="002E48ED"/>
    <w:rsid w:val="002E4D17"/>
    <w:rsid w:val="002E5B07"/>
    <w:rsid w:val="002E633D"/>
    <w:rsid w:val="002E6500"/>
    <w:rsid w:val="002E659E"/>
    <w:rsid w:val="002E6D40"/>
    <w:rsid w:val="002E7A50"/>
    <w:rsid w:val="002E7A83"/>
    <w:rsid w:val="002F0485"/>
    <w:rsid w:val="002F053E"/>
    <w:rsid w:val="002F07AE"/>
    <w:rsid w:val="002F0999"/>
    <w:rsid w:val="002F1789"/>
    <w:rsid w:val="002F2027"/>
    <w:rsid w:val="002F24EF"/>
    <w:rsid w:val="002F2B36"/>
    <w:rsid w:val="002F2F94"/>
    <w:rsid w:val="002F31A9"/>
    <w:rsid w:val="002F3D10"/>
    <w:rsid w:val="002F5C44"/>
    <w:rsid w:val="002F5D29"/>
    <w:rsid w:val="002F62BD"/>
    <w:rsid w:val="002F6554"/>
    <w:rsid w:val="002F6830"/>
    <w:rsid w:val="002F6832"/>
    <w:rsid w:val="002F6ECF"/>
    <w:rsid w:val="002F70F3"/>
    <w:rsid w:val="002F7A51"/>
    <w:rsid w:val="0030059F"/>
    <w:rsid w:val="00301215"/>
    <w:rsid w:val="0030206C"/>
    <w:rsid w:val="00302411"/>
    <w:rsid w:val="0030249E"/>
    <w:rsid w:val="00302C09"/>
    <w:rsid w:val="00304462"/>
    <w:rsid w:val="0030478A"/>
    <w:rsid w:val="00304959"/>
    <w:rsid w:val="00304E36"/>
    <w:rsid w:val="00304EAD"/>
    <w:rsid w:val="0030541E"/>
    <w:rsid w:val="00306246"/>
    <w:rsid w:val="0030630A"/>
    <w:rsid w:val="003066E0"/>
    <w:rsid w:val="003070A0"/>
    <w:rsid w:val="00307261"/>
    <w:rsid w:val="00307BD7"/>
    <w:rsid w:val="00307F7F"/>
    <w:rsid w:val="00310357"/>
    <w:rsid w:val="003104B7"/>
    <w:rsid w:val="00310C67"/>
    <w:rsid w:val="00310E4F"/>
    <w:rsid w:val="0031117D"/>
    <w:rsid w:val="00311461"/>
    <w:rsid w:val="00312045"/>
    <w:rsid w:val="00312638"/>
    <w:rsid w:val="00313E5A"/>
    <w:rsid w:val="00314116"/>
    <w:rsid w:val="00314CFA"/>
    <w:rsid w:val="0031562B"/>
    <w:rsid w:val="003168F1"/>
    <w:rsid w:val="00316BA3"/>
    <w:rsid w:val="00317E8A"/>
    <w:rsid w:val="0032065D"/>
    <w:rsid w:val="00320B7D"/>
    <w:rsid w:val="00320D7E"/>
    <w:rsid w:val="003212A7"/>
    <w:rsid w:val="00321934"/>
    <w:rsid w:val="00321DBC"/>
    <w:rsid w:val="00321FC8"/>
    <w:rsid w:val="0032220C"/>
    <w:rsid w:val="00322992"/>
    <w:rsid w:val="00322A2D"/>
    <w:rsid w:val="003247D9"/>
    <w:rsid w:val="00325802"/>
    <w:rsid w:val="00325C97"/>
    <w:rsid w:val="0032631F"/>
    <w:rsid w:val="00326F36"/>
    <w:rsid w:val="00327247"/>
    <w:rsid w:val="00327B90"/>
    <w:rsid w:val="00327F50"/>
    <w:rsid w:val="00330514"/>
    <w:rsid w:val="00330B79"/>
    <w:rsid w:val="00330DB7"/>
    <w:rsid w:val="003311F9"/>
    <w:rsid w:val="00331213"/>
    <w:rsid w:val="003312FA"/>
    <w:rsid w:val="0033390C"/>
    <w:rsid w:val="00333B14"/>
    <w:rsid w:val="00333CF5"/>
    <w:rsid w:val="00334D99"/>
    <w:rsid w:val="0033504E"/>
    <w:rsid w:val="003355CD"/>
    <w:rsid w:val="0033573A"/>
    <w:rsid w:val="00335846"/>
    <w:rsid w:val="003361EA"/>
    <w:rsid w:val="003363FA"/>
    <w:rsid w:val="003367B5"/>
    <w:rsid w:val="00337031"/>
    <w:rsid w:val="0033733C"/>
    <w:rsid w:val="00337519"/>
    <w:rsid w:val="0034004B"/>
    <w:rsid w:val="00340394"/>
    <w:rsid w:val="003404DA"/>
    <w:rsid w:val="00340838"/>
    <w:rsid w:val="003409EB"/>
    <w:rsid w:val="00340AC5"/>
    <w:rsid w:val="00340D71"/>
    <w:rsid w:val="00340F7F"/>
    <w:rsid w:val="003414B8"/>
    <w:rsid w:val="003415E8"/>
    <w:rsid w:val="0034191B"/>
    <w:rsid w:val="00341BAF"/>
    <w:rsid w:val="0034218E"/>
    <w:rsid w:val="0034272A"/>
    <w:rsid w:val="00342969"/>
    <w:rsid w:val="00343876"/>
    <w:rsid w:val="00343E75"/>
    <w:rsid w:val="00344685"/>
    <w:rsid w:val="003448E3"/>
    <w:rsid w:val="00344EB9"/>
    <w:rsid w:val="00345349"/>
    <w:rsid w:val="00345718"/>
    <w:rsid w:val="0034574C"/>
    <w:rsid w:val="00345E67"/>
    <w:rsid w:val="0034608E"/>
    <w:rsid w:val="003468D6"/>
    <w:rsid w:val="00346E38"/>
    <w:rsid w:val="00350022"/>
    <w:rsid w:val="00350055"/>
    <w:rsid w:val="00350082"/>
    <w:rsid w:val="003504BC"/>
    <w:rsid w:val="00350958"/>
    <w:rsid w:val="003518EB"/>
    <w:rsid w:val="00351983"/>
    <w:rsid w:val="00351A87"/>
    <w:rsid w:val="003523A7"/>
    <w:rsid w:val="00352778"/>
    <w:rsid w:val="003529D6"/>
    <w:rsid w:val="00353004"/>
    <w:rsid w:val="00353383"/>
    <w:rsid w:val="003535F7"/>
    <w:rsid w:val="00353B40"/>
    <w:rsid w:val="0035475C"/>
    <w:rsid w:val="00355073"/>
    <w:rsid w:val="00355524"/>
    <w:rsid w:val="0035711D"/>
    <w:rsid w:val="00357167"/>
    <w:rsid w:val="0035765A"/>
    <w:rsid w:val="00357F84"/>
    <w:rsid w:val="00357FCD"/>
    <w:rsid w:val="00357FE5"/>
    <w:rsid w:val="003602E1"/>
    <w:rsid w:val="00360D30"/>
    <w:rsid w:val="00363CC8"/>
    <w:rsid w:val="003640CF"/>
    <w:rsid w:val="003642A6"/>
    <w:rsid w:val="003645EF"/>
    <w:rsid w:val="00364870"/>
    <w:rsid w:val="003648B0"/>
    <w:rsid w:val="00364FC5"/>
    <w:rsid w:val="00365045"/>
    <w:rsid w:val="00365828"/>
    <w:rsid w:val="003663FA"/>
    <w:rsid w:val="00366AC1"/>
    <w:rsid w:val="00366D53"/>
    <w:rsid w:val="0036705C"/>
    <w:rsid w:val="003671D7"/>
    <w:rsid w:val="00371BC2"/>
    <w:rsid w:val="00371BFC"/>
    <w:rsid w:val="00372067"/>
    <w:rsid w:val="00372294"/>
    <w:rsid w:val="003728BC"/>
    <w:rsid w:val="00372C59"/>
    <w:rsid w:val="00373377"/>
    <w:rsid w:val="00373431"/>
    <w:rsid w:val="00373436"/>
    <w:rsid w:val="00374BBA"/>
    <w:rsid w:val="00374BFA"/>
    <w:rsid w:val="00374C21"/>
    <w:rsid w:val="00374DB7"/>
    <w:rsid w:val="00374EC7"/>
    <w:rsid w:val="003750CD"/>
    <w:rsid w:val="003755FA"/>
    <w:rsid w:val="00375D40"/>
    <w:rsid w:val="003761C4"/>
    <w:rsid w:val="0037626C"/>
    <w:rsid w:val="00376DDE"/>
    <w:rsid w:val="00380110"/>
    <w:rsid w:val="00380385"/>
    <w:rsid w:val="003803DD"/>
    <w:rsid w:val="00380C1C"/>
    <w:rsid w:val="0038124D"/>
    <w:rsid w:val="0038147C"/>
    <w:rsid w:val="003816BE"/>
    <w:rsid w:val="00383A9E"/>
    <w:rsid w:val="00383D3D"/>
    <w:rsid w:val="00383FB7"/>
    <w:rsid w:val="00384725"/>
    <w:rsid w:val="00384775"/>
    <w:rsid w:val="00385607"/>
    <w:rsid w:val="00385790"/>
    <w:rsid w:val="003876B9"/>
    <w:rsid w:val="00387856"/>
    <w:rsid w:val="0038795E"/>
    <w:rsid w:val="00387B05"/>
    <w:rsid w:val="00391AE4"/>
    <w:rsid w:val="00392376"/>
    <w:rsid w:val="0039332D"/>
    <w:rsid w:val="00393E22"/>
    <w:rsid w:val="003940BF"/>
    <w:rsid w:val="00394615"/>
    <w:rsid w:val="00394D10"/>
    <w:rsid w:val="00395599"/>
    <w:rsid w:val="003957D3"/>
    <w:rsid w:val="003958EE"/>
    <w:rsid w:val="00397473"/>
    <w:rsid w:val="003977A9"/>
    <w:rsid w:val="00397AF7"/>
    <w:rsid w:val="00397E9C"/>
    <w:rsid w:val="003A11E7"/>
    <w:rsid w:val="003A1369"/>
    <w:rsid w:val="003A1C1A"/>
    <w:rsid w:val="003A1D07"/>
    <w:rsid w:val="003A2AA9"/>
    <w:rsid w:val="003A3058"/>
    <w:rsid w:val="003A3C00"/>
    <w:rsid w:val="003A43C6"/>
    <w:rsid w:val="003A4994"/>
    <w:rsid w:val="003A4A49"/>
    <w:rsid w:val="003A4F5B"/>
    <w:rsid w:val="003A5092"/>
    <w:rsid w:val="003A540F"/>
    <w:rsid w:val="003A590D"/>
    <w:rsid w:val="003A6BF4"/>
    <w:rsid w:val="003A6C80"/>
    <w:rsid w:val="003A6CD2"/>
    <w:rsid w:val="003A74AE"/>
    <w:rsid w:val="003A763A"/>
    <w:rsid w:val="003A7DB6"/>
    <w:rsid w:val="003B099F"/>
    <w:rsid w:val="003B0A9F"/>
    <w:rsid w:val="003B0CD7"/>
    <w:rsid w:val="003B0F8A"/>
    <w:rsid w:val="003B105D"/>
    <w:rsid w:val="003B1094"/>
    <w:rsid w:val="003B128A"/>
    <w:rsid w:val="003B14DB"/>
    <w:rsid w:val="003B1526"/>
    <w:rsid w:val="003B174F"/>
    <w:rsid w:val="003B1AE0"/>
    <w:rsid w:val="003B2546"/>
    <w:rsid w:val="003B263D"/>
    <w:rsid w:val="003B28FD"/>
    <w:rsid w:val="003B2905"/>
    <w:rsid w:val="003B2968"/>
    <w:rsid w:val="003B3672"/>
    <w:rsid w:val="003B48AC"/>
    <w:rsid w:val="003B50C3"/>
    <w:rsid w:val="003B51F1"/>
    <w:rsid w:val="003B529B"/>
    <w:rsid w:val="003B5C8F"/>
    <w:rsid w:val="003B6775"/>
    <w:rsid w:val="003B69EC"/>
    <w:rsid w:val="003B6C57"/>
    <w:rsid w:val="003C026F"/>
    <w:rsid w:val="003C06F8"/>
    <w:rsid w:val="003C073A"/>
    <w:rsid w:val="003C0C4A"/>
    <w:rsid w:val="003C123E"/>
    <w:rsid w:val="003C13A2"/>
    <w:rsid w:val="003C19CB"/>
    <w:rsid w:val="003C4AEB"/>
    <w:rsid w:val="003C4D5E"/>
    <w:rsid w:val="003C547B"/>
    <w:rsid w:val="003C6798"/>
    <w:rsid w:val="003C67ED"/>
    <w:rsid w:val="003C7D8E"/>
    <w:rsid w:val="003D02A1"/>
    <w:rsid w:val="003D0540"/>
    <w:rsid w:val="003D084A"/>
    <w:rsid w:val="003D12EF"/>
    <w:rsid w:val="003D13AE"/>
    <w:rsid w:val="003D13C6"/>
    <w:rsid w:val="003D2108"/>
    <w:rsid w:val="003D278D"/>
    <w:rsid w:val="003D2F7B"/>
    <w:rsid w:val="003D3886"/>
    <w:rsid w:val="003D3ECC"/>
    <w:rsid w:val="003D3FB3"/>
    <w:rsid w:val="003D43A8"/>
    <w:rsid w:val="003D4876"/>
    <w:rsid w:val="003D4A64"/>
    <w:rsid w:val="003D4BCB"/>
    <w:rsid w:val="003D4EB7"/>
    <w:rsid w:val="003D523E"/>
    <w:rsid w:val="003D52A1"/>
    <w:rsid w:val="003D5327"/>
    <w:rsid w:val="003D5A85"/>
    <w:rsid w:val="003D5F89"/>
    <w:rsid w:val="003D6018"/>
    <w:rsid w:val="003D6BBA"/>
    <w:rsid w:val="003D71FD"/>
    <w:rsid w:val="003D76BD"/>
    <w:rsid w:val="003D77CD"/>
    <w:rsid w:val="003E0014"/>
    <w:rsid w:val="003E20E4"/>
    <w:rsid w:val="003E21B6"/>
    <w:rsid w:val="003E2253"/>
    <w:rsid w:val="003E286A"/>
    <w:rsid w:val="003E2C86"/>
    <w:rsid w:val="003E3020"/>
    <w:rsid w:val="003E5A42"/>
    <w:rsid w:val="003E6086"/>
    <w:rsid w:val="003E6682"/>
    <w:rsid w:val="003E6E00"/>
    <w:rsid w:val="003E7AAE"/>
    <w:rsid w:val="003F04D2"/>
    <w:rsid w:val="003F08AE"/>
    <w:rsid w:val="003F0EDA"/>
    <w:rsid w:val="003F1F59"/>
    <w:rsid w:val="003F2073"/>
    <w:rsid w:val="003F20F9"/>
    <w:rsid w:val="003F2A9C"/>
    <w:rsid w:val="003F43D1"/>
    <w:rsid w:val="003F4A77"/>
    <w:rsid w:val="003F5BA9"/>
    <w:rsid w:val="003F6591"/>
    <w:rsid w:val="003F78B7"/>
    <w:rsid w:val="003F7B76"/>
    <w:rsid w:val="00400435"/>
    <w:rsid w:val="0040074F"/>
    <w:rsid w:val="004015BB"/>
    <w:rsid w:val="004015C7"/>
    <w:rsid w:val="00401845"/>
    <w:rsid w:val="00402166"/>
    <w:rsid w:val="004022EF"/>
    <w:rsid w:val="004023E6"/>
    <w:rsid w:val="00402EE7"/>
    <w:rsid w:val="004035C7"/>
    <w:rsid w:val="0040366F"/>
    <w:rsid w:val="004050F5"/>
    <w:rsid w:val="0040515F"/>
    <w:rsid w:val="00405A86"/>
    <w:rsid w:val="00405E06"/>
    <w:rsid w:val="004063CE"/>
    <w:rsid w:val="004064EF"/>
    <w:rsid w:val="004065E3"/>
    <w:rsid w:val="00406E4C"/>
    <w:rsid w:val="00407C75"/>
    <w:rsid w:val="004104A8"/>
    <w:rsid w:val="004104BB"/>
    <w:rsid w:val="00410B4C"/>
    <w:rsid w:val="0041146C"/>
    <w:rsid w:val="00411FE5"/>
    <w:rsid w:val="00412125"/>
    <w:rsid w:val="00412B7F"/>
    <w:rsid w:val="00412E81"/>
    <w:rsid w:val="00413468"/>
    <w:rsid w:val="00413702"/>
    <w:rsid w:val="00413A8B"/>
    <w:rsid w:val="004141D1"/>
    <w:rsid w:val="00414690"/>
    <w:rsid w:val="00414FF3"/>
    <w:rsid w:val="004151FB"/>
    <w:rsid w:val="004153F4"/>
    <w:rsid w:val="00415C3B"/>
    <w:rsid w:val="004164FB"/>
    <w:rsid w:val="004166F8"/>
    <w:rsid w:val="004169C7"/>
    <w:rsid w:val="00416B8D"/>
    <w:rsid w:val="00416BFA"/>
    <w:rsid w:val="004170F5"/>
    <w:rsid w:val="00417456"/>
    <w:rsid w:val="00417555"/>
    <w:rsid w:val="004177C0"/>
    <w:rsid w:val="0042036F"/>
    <w:rsid w:val="00420C4C"/>
    <w:rsid w:val="004210E0"/>
    <w:rsid w:val="004218A6"/>
    <w:rsid w:val="00422CD0"/>
    <w:rsid w:val="0042330F"/>
    <w:rsid w:val="004235C8"/>
    <w:rsid w:val="004238B5"/>
    <w:rsid w:val="00423E86"/>
    <w:rsid w:val="00423F86"/>
    <w:rsid w:val="00424CF8"/>
    <w:rsid w:val="00425267"/>
    <w:rsid w:val="004271D3"/>
    <w:rsid w:val="004274D7"/>
    <w:rsid w:val="00427F92"/>
    <w:rsid w:val="004301F5"/>
    <w:rsid w:val="004303C1"/>
    <w:rsid w:val="0043069B"/>
    <w:rsid w:val="004307E2"/>
    <w:rsid w:val="00430FD2"/>
    <w:rsid w:val="00431054"/>
    <w:rsid w:val="004319B5"/>
    <w:rsid w:val="00431E6F"/>
    <w:rsid w:val="00431EDE"/>
    <w:rsid w:val="004330D1"/>
    <w:rsid w:val="0043341C"/>
    <w:rsid w:val="004336D0"/>
    <w:rsid w:val="00433C86"/>
    <w:rsid w:val="00434A03"/>
    <w:rsid w:val="00434BEC"/>
    <w:rsid w:val="00435436"/>
    <w:rsid w:val="00435B0A"/>
    <w:rsid w:val="0043683F"/>
    <w:rsid w:val="00437C77"/>
    <w:rsid w:val="0044001E"/>
    <w:rsid w:val="0044013D"/>
    <w:rsid w:val="00440CBF"/>
    <w:rsid w:val="004417CC"/>
    <w:rsid w:val="00441BE8"/>
    <w:rsid w:val="004420BB"/>
    <w:rsid w:val="0044212F"/>
    <w:rsid w:val="0044225D"/>
    <w:rsid w:val="00442338"/>
    <w:rsid w:val="00442894"/>
    <w:rsid w:val="004429A9"/>
    <w:rsid w:val="00443ECC"/>
    <w:rsid w:val="00444131"/>
    <w:rsid w:val="0044469F"/>
    <w:rsid w:val="004457E0"/>
    <w:rsid w:val="00445C21"/>
    <w:rsid w:val="00445D7E"/>
    <w:rsid w:val="00445E50"/>
    <w:rsid w:val="004466EB"/>
    <w:rsid w:val="00446CB1"/>
    <w:rsid w:val="00447F89"/>
    <w:rsid w:val="004508AB"/>
    <w:rsid w:val="00450CAE"/>
    <w:rsid w:val="00450EE7"/>
    <w:rsid w:val="004512D4"/>
    <w:rsid w:val="004513BF"/>
    <w:rsid w:val="00451CF0"/>
    <w:rsid w:val="00451E38"/>
    <w:rsid w:val="004523D8"/>
    <w:rsid w:val="0045291C"/>
    <w:rsid w:val="00452C45"/>
    <w:rsid w:val="00452CEB"/>
    <w:rsid w:val="00453FC4"/>
    <w:rsid w:val="004549C7"/>
    <w:rsid w:val="00454FFC"/>
    <w:rsid w:val="004555CE"/>
    <w:rsid w:val="00455B47"/>
    <w:rsid w:val="0045621B"/>
    <w:rsid w:val="004563AF"/>
    <w:rsid w:val="0045676F"/>
    <w:rsid w:val="0046058F"/>
    <w:rsid w:val="004605EA"/>
    <w:rsid w:val="0046252B"/>
    <w:rsid w:val="00462EDC"/>
    <w:rsid w:val="004645B9"/>
    <w:rsid w:val="00465DBB"/>
    <w:rsid w:val="004668EF"/>
    <w:rsid w:val="004670EB"/>
    <w:rsid w:val="004672D6"/>
    <w:rsid w:val="00467434"/>
    <w:rsid w:val="004674E4"/>
    <w:rsid w:val="00467CBB"/>
    <w:rsid w:val="0047184B"/>
    <w:rsid w:val="00471A84"/>
    <w:rsid w:val="004721CC"/>
    <w:rsid w:val="00473734"/>
    <w:rsid w:val="00474910"/>
    <w:rsid w:val="0047568A"/>
    <w:rsid w:val="00475AC8"/>
    <w:rsid w:val="00476173"/>
    <w:rsid w:val="00476865"/>
    <w:rsid w:val="00477445"/>
    <w:rsid w:val="0047757D"/>
    <w:rsid w:val="004775BD"/>
    <w:rsid w:val="0048060A"/>
    <w:rsid w:val="00480682"/>
    <w:rsid w:val="004808C0"/>
    <w:rsid w:val="004809AE"/>
    <w:rsid w:val="00481084"/>
    <w:rsid w:val="004812D5"/>
    <w:rsid w:val="00481726"/>
    <w:rsid w:val="004819E1"/>
    <w:rsid w:val="00482735"/>
    <w:rsid w:val="00482B97"/>
    <w:rsid w:val="00482EA5"/>
    <w:rsid w:val="004831A8"/>
    <w:rsid w:val="00483CCD"/>
    <w:rsid w:val="00484896"/>
    <w:rsid w:val="00484D3E"/>
    <w:rsid w:val="00484EF3"/>
    <w:rsid w:val="00485A8C"/>
    <w:rsid w:val="00485B01"/>
    <w:rsid w:val="004861F4"/>
    <w:rsid w:val="0048649B"/>
    <w:rsid w:val="00486F9B"/>
    <w:rsid w:val="004872C7"/>
    <w:rsid w:val="004876BC"/>
    <w:rsid w:val="00487B08"/>
    <w:rsid w:val="00491034"/>
    <w:rsid w:val="00491D71"/>
    <w:rsid w:val="00491F73"/>
    <w:rsid w:val="00492A47"/>
    <w:rsid w:val="00492B34"/>
    <w:rsid w:val="00493B6A"/>
    <w:rsid w:val="00493F63"/>
    <w:rsid w:val="00494840"/>
    <w:rsid w:val="00494AE8"/>
    <w:rsid w:val="004956F7"/>
    <w:rsid w:val="004959FF"/>
    <w:rsid w:val="00496B25"/>
    <w:rsid w:val="00496BC0"/>
    <w:rsid w:val="004A08F9"/>
    <w:rsid w:val="004A11B0"/>
    <w:rsid w:val="004A15DE"/>
    <w:rsid w:val="004A23BA"/>
    <w:rsid w:val="004A26B3"/>
    <w:rsid w:val="004A27DC"/>
    <w:rsid w:val="004A2ACC"/>
    <w:rsid w:val="004A2FD6"/>
    <w:rsid w:val="004A3455"/>
    <w:rsid w:val="004A3935"/>
    <w:rsid w:val="004A396D"/>
    <w:rsid w:val="004A3988"/>
    <w:rsid w:val="004A3CB0"/>
    <w:rsid w:val="004A3CB2"/>
    <w:rsid w:val="004A3DFC"/>
    <w:rsid w:val="004A45E1"/>
    <w:rsid w:val="004A467E"/>
    <w:rsid w:val="004A4826"/>
    <w:rsid w:val="004A4958"/>
    <w:rsid w:val="004A59C0"/>
    <w:rsid w:val="004A5F47"/>
    <w:rsid w:val="004A6105"/>
    <w:rsid w:val="004A6B5F"/>
    <w:rsid w:val="004B0E4D"/>
    <w:rsid w:val="004B1171"/>
    <w:rsid w:val="004B16DD"/>
    <w:rsid w:val="004B1F1A"/>
    <w:rsid w:val="004B21BE"/>
    <w:rsid w:val="004B2848"/>
    <w:rsid w:val="004B3202"/>
    <w:rsid w:val="004B3287"/>
    <w:rsid w:val="004B3AC6"/>
    <w:rsid w:val="004B526A"/>
    <w:rsid w:val="004B66D6"/>
    <w:rsid w:val="004C0850"/>
    <w:rsid w:val="004C0CD6"/>
    <w:rsid w:val="004C0E5B"/>
    <w:rsid w:val="004C1E8E"/>
    <w:rsid w:val="004C25C6"/>
    <w:rsid w:val="004C2964"/>
    <w:rsid w:val="004C2A06"/>
    <w:rsid w:val="004C3DAF"/>
    <w:rsid w:val="004C41CE"/>
    <w:rsid w:val="004C4A6E"/>
    <w:rsid w:val="004C4C01"/>
    <w:rsid w:val="004C5468"/>
    <w:rsid w:val="004C546E"/>
    <w:rsid w:val="004C5672"/>
    <w:rsid w:val="004C6349"/>
    <w:rsid w:val="004C692C"/>
    <w:rsid w:val="004C6E06"/>
    <w:rsid w:val="004C7677"/>
    <w:rsid w:val="004C76D3"/>
    <w:rsid w:val="004C791D"/>
    <w:rsid w:val="004D108A"/>
    <w:rsid w:val="004D1235"/>
    <w:rsid w:val="004D15CA"/>
    <w:rsid w:val="004D1642"/>
    <w:rsid w:val="004D1F15"/>
    <w:rsid w:val="004D2036"/>
    <w:rsid w:val="004D2478"/>
    <w:rsid w:val="004D255C"/>
    <w:rsid w:val="004D2909"/>
    <w:rsid w:val="004D328F"/>
    <w:rsid w:val="004D3341"/>
    <w:rsid w:val="004D34BE"/>
    <w:rsid w:val="004D3938"/>
    <w:rsid w:val="004D4CDC"/>
    <w:rsid w:val="004D50F4"/>
    <w:rsid w:val="004D59FC"/>
    <w:rsid w:val="004D5DCF"/>
    <w:rsid w:val="004D6D4D"/>
    <w:rsid w:val="004D6EE5"/>
    <w:rsid w:val="004D7CC6"/>
    <w:rsid w:val="004D7FB1"/>
    <w:rsid w:val="004E06D6"/>
    <w:rsid w:val="004E0D02"/>
    <w:rsid w:val="004E1DB5"/>
    <w:rsid w:val="004E230D"/>
    <w:rsid w:val="004E2A15"/>
    <w:rsid w:val="004E3105"/>
    <w:rsid w:val="004E39A3"/>
    <w:rsid w:val="004E4955"/>
    <w:rsid w:val="004E529B"/>
    <w:rsid w:val="004E52FC"/>
    <w:rsid w:val="004E537B"/>
    <w:rsid w:val="004E5CAD"/>
    <w:rsid w:val="004E6140"/>
    <w:rsid w:val="004E6171"/>
    <w:rsid w:val="004E6724"/>
    <w:rsid w:val="004E6CC3"/>
    <w:rsid w:val="004E77C8"/>
    <w:rsid w:val="004E7F98"/>
    <w:rsid w:val="004F009F"/>
    <w:rsid w:val="004F0D71"/>
    <w:rsid w:val="004F1930"/>
    <w:rsid w:val="004F1E89"/>
    <w:rsid w:val="004F2DAB"/>
    <w:rsid w:val="004F37B2"/>
    <w:rsid w:val="004F388E"/>
    <w:rsid w:val="004F3ED1"/>
    <w:rsid w:val="004F40A5"/>
    <w:rsid w:val="004F4531"/>
    <w:rsid w:val="004F461B"/>
    <w:rsid w:val="004F4F75"/>
    <w:rsid w:val="004F558E"/>
    <w:rsid w:val="004F6384"/>
    <w:rsid w:val="004F65EE"/>
    <w:rsid w:val="004F670E"/>
    <w:rsid w:val="004F6C42"/>
    <w:rsid w:val="004F6ECC"/>
    <w:rsid w:val="004F70E9"/>
    <w:rsid w:val="004F75E7"/>
    <w:rsid w:val="005006EE"/>
    <w:rsid w:val="005007EF"/>
    <w:rsid w:val="00501090"/>
    <w:rsid w:val="0050174F"/>
    <w:rsid w:val="0050178E"/>
    <w:rsid w:val="00502514"/>
    <w:rsid w:val="00502986"/>
    <w:rsid w:val="005039E5"/>
    <w:rsid w:val="00504049"/>
    <w:rsid w:val="005052DB"/>
    <w:rsid w:val="00505CF9"/>
    <w:rsid w:val="00505FE3"/>
    <w:rsid w:val="005062D2"/>
    <w:rsid w:val="0050783A"/>
    <w:rsid w:val="005104AB"/>
    <w:rsid w:val="0051147D"/>
    <w:rsid w:val="0051156F"/>
    <w:rsid w:val="00511810"/>
    <w:rsid w:val="00511DAA"/>
    <w:rsid w:val="00511F50"/>
    <w:rsid w:val="0051290B"/>
    <w:rsid w:val="00512D25"/>
    <w:rsid w:val="005138BA"/>
    <w:rsid w:val="00514177"/>
    <w:rsid w:val="00514234"/>
    <w:rsid w:val="00514CFA"/>
    <w:rsid w:val="005157DA"/>
    <w:rsid w:val="005159B0"/>
    <w:rsid w:val="005159E9"/>
    <w:rsid w:val="00515BDA"/>
    <w:rsid w:val="00516755"/>
    <w:rsid w:val="00517367"/>
    <w:rsid w:val="00517967"/>
    <w:rsid w:val="00520682"/>
    <w:rsid w:val="00521F0C"/>
    <w:rsid w:val="005225E0"/>
    <w:rsid w:val="00522C97"/>
    <w:rsid w:val="0052370C"/>
    <w:rsid w:val="00524B5A"/>
    <w:rsid w:val="00525094"/>
    <w:rsid w:val="005250B4"/>
    <w:rsid w:val="0052544D"/>
    <w:rsid w:val="00525AE9"/>
    <w:rsid w:val="0052613B"/>
    <w:rsid w:val="00526B51"/>
    <w:rsid w:val="005274E5"/>
    <w:rsid w:val="005300A1"/>
    <w:rsid w:val="00530AEA"/>
    <w:rsid w:val="00530C60"/>
    <w:rsid w:val="00531E3C"/>
    <w:rsid w:val="0053290E"/>
    <w:rsid w:val="00532BE2"/>
    <w:rsid w:val="00532C74"/>
    <w:rsid w:val="00532FE9"/>
    <w:rsid w:val="005334DA"/>
    <w:rsid w:val="0053418D"/>
    <w:rsid w:val="00535488"/>
    <w:rsid w:val="00535767"/>
    <w:rsid w:val="00536399"/>
    <w:rsid w:val="005363F0"/>
    <w:rsid w:val="0053658B"/>
    <w:rsid w:val="005371A3"/>
    <w:rsid w:val="0053754E"/>
    <w:rsid w:val="00537569"/>
    <w:rsid w:val="005376AB"/>
    <w:rsid w:val="005377A4"/>
    <w:rsid w:val="00537819"/>
    <w:rsid w:val="00537845"/>
    <w:rsid w:val="00537D5E"/>
    <w:rsid w:val="005409DF"/>
    <w:rsid w:val="00540CE9"/>
    <w:rsid w:val="00542794"/>
    <w:rsid w:val="00542924"/>
    <w:rsid w:val="00542AB3"/>
    <w:rsid w:val="00543C74"/>
    <w:rsid w:val="00543CCF"/>
    <w:rsid w:val="0054440A"/>
    <w:rsid w:val="0054469D"/>
    <w:rsid w:val="00545054"/>
    <w:rsid w:val="00545235"/>
    <w:rsid w:val="005452D5"/>
    <w:rsid w:val="00545C28"/>
    <w:rsid w:val="005465E7"/>
    <w:rsid w:val="0054756C"/>
    <w:rsid w:val="00547EEF"/>
    <w:rsid w:val="005500CD"/>
    <w:rsid w:val="00550816"/>
    <w:rsid w:val="00551307"/>
    <w:rsid w:val="0055190D"/>
    <w:rsid w:val="00552F24"/>
    <w:rsid w:val="00552F70"/>
    <w:rsid w:val="005533D9"/>
    <w:rsid w:val="005546D2"/>
    <w:rsid w:val="00554D3B"/>
    <w:rsid w:val="0055523A"/>
    <w:rsid w:val="00556994"/>
    <w:rsid w:val="0055753C"/>
    <w:rsid w:val="00557AB4"/>
    <w:rsid w:val="00560ED2"/>
    <w:rsid w:val="005614C7"/>
    <w:rsid w:val="00561746"/>
    <w:rsid w:val="005619B0"/>
    <w:rsid w:val="00561D4F"/>
    <w:rsid w:val="00565115"/>
    <w:rsid w:val="0056564B"/>
    <w:rsid w:val="00565ED0"/>
    <w:rsid w:val="00566E95"/>
    <w:rsid w:val="00566EDA"/>
    <w:rsid w:val="005675DF"/>
    <w:rsid w:val="00570087"/>
    <w:rsid w:val="00571334"/>
    <w:rsid w:val="005718D9"/>
    <w:rsid w:val="00571BD0"/>
    <w:rsid w:val="00572143"/>
    <w:rsid w:val="00572300"/>
    <w:rsid w:val="005731AF"/>
    <w:rsid w:val="005735B3"/>
    <w:rsid w:val="00573696"/>
    <w:rsid w:val="00573E6D"/>
    <w:rsid w:val="005740D3"/>
    <w:rsid w:val="00574431"/>
    <w:rsid w:val="005747C9"/>
    <w:rsid w:val="00574D85"/>
    <w:rsid w:val="00575DF0"/>
    <w:rsid w:val="00576635"/>
    <w:rsid w:val="005769A8"/>
    <w:rsid w:val="00576FCC"/>
    <w:rsid w:val="0057734F"/>
    <w:rsid w:val="0057761D"/>
    <w:rsid w:val="00577B3A"/>
    <w:rsid w:val="00577B47"/>
    <w:rsid w:val="00577BAD"/>
    <w:rsid w:val="00577BE4"/>
    <w:rsid w:val="00580B8D"/>
    <w:rsid w:val="00581276"/>
    <w:rsid w:val="00581517"/>
    <w:rsid w:val="005818DA"/>
    <w:rsid w:val="00581C2B"/>
    <w:rsid w:val="00582411"/>
    <w:rsid w:val="00582641"/>
    <w:rsid w:val="00582671"/>
    <w:rsid w:val="00583F6C"/>
    <w:rsid w:val="00584DB5"/>
    <w:rsid w:val="005853A0"/>
    <w:rsid w:val="00585642"/>
    <w:rsid w:val="00585737"/>
    <w:rsid w:val="00585E46"/>
    <w:rsid w:val="00586787"/>
    <w:rsid w:val="005867A4"/>
    <w:rsid w:val="00586A5B"/>
    <w:rsid w:val="00586A81"/>
    <w:rsid w:val="00587635"/>
    <w:rsid w:val="00587BE6"/>
    <w:rsid w:val="00590507"/>
    <w:rsid w:val="0059119F"/>
    <w:rsid w:val="00591221"/>
    <w:rsid w:val="005913B1"/>
    <w:rsid w:val="00592CBF"/>
    <w:rsid w:val="00592F0D"/>
    <w:rsid w:val="00593E45"/>
    <w:rsid w:val="0059496B"/>
    <w:rsid w:val="00594A15"/>
    <w:rsid w:val="00595050"/>
    <w:rsid w:val="005951F4"/>
    <w:rsid w:val="00595461"/>
    <w:rsid w:val="0059562E"/>
    <w:rsid w:val="00595CD7"/>
    <w:rsid w:val="00595EB2"/>
    <w:rsid w:val="00596702"/>
    <w:rsid w:val="005971F4"/>
    <w:rsid w:val="00597344"/>
    <w:rsid w:val="0059745C"/>
    <w:rsid w:val="005977A7"/>
    <w:rsid w:val="005A0D81"/>
    <w:rsid w:val="005A18C2"/>
    <w:rsid w:val="005A1B5D"/>
    <w:rsid w:val="005A2484"/>
    <w:rsid w:val="005A24ED"/>
    <w:rsid w:val="005A2770"/>
    <w:rsid w:val="005A3E6D"/>
    <w:rsid w:val="005A4205"/>
    <w:rsid w:val="005A427C"/>
    <w:rsid w:val="005A4E77"/>
    <w:rsid w:val="005A4F1E"/>
    <w:rsid w:val="005A5420"/>
    <w:rsid w:val="005A5498"/>
    <w:rsid w:val="005A638B"/>
    <w:rsid w:val="005A6609"/>
    <w:rsid w:val="005A6B82"/>
    <w:rsid w:val="005B0471"/>
    <w:rsid w:val="005B0CC2"/>
    <w:rsid w:val="005B0F26"/>
    <w:rsid w:val="005B1112"/>
    <w:rsid w:val="005B16AB"/>
    <w:rsid w:val="005B16C7"/>
    <w:rsid w:val="005B185F"/>
    <w:rsid w:val="005B24EC"/>
    <w:rsid w:val="005B2C1D"/>
    <w:rsid w:val="005B2D09"/>
    <w:rsid w:val="005B3BBE"/>
    <w:rsid w:val="005B3FF7"/>
    <w:rsid w:val="005B46DA"/>
    <w:rsid w:val="005B4F0D"/>
    <w:rsid w:val="005B5003"/>
    <w:rsid w:val="005B55B4"/>
    <w:rsid w:val="005B5620"/>
    <w:rsid w:val="005B5988"/>
    <w:rsid w:val="005B5D86"/>
    <w:rsid w:val="005B6926"/>
    <w:rsid w:val="005B6D84"/>
    <w:rsid w:val="005C0E86"/>
    <w:rsid w:val="005C14EE"/>
    <w:rsid w:val="005C1EF2"/>
    <w:rsid w:val="005C215A"/>
    <w:rsid w:val="005C26C9"/>
    <w:rsid w:val="005C2B99"/>
    <w:rsid w:val="005C2C8C"/>
    <w:rsid w:val="005C5304"/>
    <w:rsid w:val="005C58D2"/>
    <w:rsid w:val="005C5B16"/>
    <w:rsid w:val="005C5F30"/>
    <w:rsid w:val="005C5FDA"/>
    <w:rsid w:val="005C63E1"/>
    <w:rsid w:val="005C678A"/>
    <w:rsid w:val="005C69AC"/>
    <w:rsid w:val="005C7D7B"/>
    <w:rsid w:val="005D0704"/>
    <w:rsid w:val="005D1D4D"/>
    <w:rsid w:val="005D1EA1"/>
    <w:rsid w:val="005D20BC"/>
    <w:rsid w:val="005D2ECF"/>
    <w:rsid w:val="005D3A19"/>
    <w:rsid w:val="005D3D4D"/>
    <w:rsid w:val="005D44C9"/>
    <w:rsid w:val="005D4FB3"/>
    <w:rsid w:val="005D544A"/>
    <w:rsid w:val="005D54D5"/>
    <w:rsid w:val="005D5855"/>
    <w:rsid w:val="005D5FCC"/>
    <w:rsid w:val="005D7727"/>
    <w:rsid w:val="005D7DA7"/>
    <w:rsid w:val="005D7DCE"/>
    <w:rsid w:val="005E000A"/>
    <w:rsid w:val="005E080A"/>
    <w:rsid w:val="005E12CE"/>
    <w:rsid w:val="005E1A0D"/>
    <w:rsid w:val="005E1BC8"/>
    <w:rsid w:val="005E37CB"/>
    <w:rsid w:val="005E3DAC"/>
    <w:rsid w:val="005E4C0E"/>
    <w:rsid w:val="005E53EC"/>
    <w:rsid w:val="005E5AD4"/>
    <w:rsid w:val="005E5ED8"/>
    <w:rsid w:val="005E6186"/>
    <w:rsid w:val="005E731A"/>
    <w:rsid w:val="005F00EF"/>
    <w:rsid w:val="005F05CE"/>
    <w:rsid w:val="005F1D4D"/>
    <w:rsid w:val="005F2E9A"/>
    <w:rsid w:val="005F2F6F"/>
    <w:rsid w:val="005F3170"/>
    <w:rsid w:val="005F349F"/>
    <w:rsid w:val="005F477A"/>
    <w:rsid w:val="005F4850"/>
    <w:rsid w:val="005F4E5D"/>
    <w:rsid w:val="005F4FA0"/>
    <w:rsid w:val="005F5865"/>
    <w:rsid w:val="005F5ADA"/>
    <w:rsid w:val="005F5F73"/>
    <w:rsid w:val="005F6CE0"/>
    <w:rsid w:val="005F723C"/>
    <w:rsid w:val="005F78A1"/>
    <w:rsid w:val="005F7F48"/>
    <w:rsid w:val="00600063"/>
    <w:rsid w:val="00601D10"/>
    <w:rsid w:val="006021CC"/>
    <w:rsid w:val="00602A13"/>
    <w:rsid w:val="00602A20"/>
    <w:rsid w:val="00602EF5"/>
    <w:rsid w:val="006036BF"/>
    <w:rsid w:val="00603883"/>
    <w:rsid w:val="00605014"/>
    <w:rsid w:val="00605139"/>
    <w:rsid w:val="00605274"/>
    <w:rsid w:val="00605FBD"/>
    <w:rsid w:val="00606084"/>
    <w:rsid w:val="00606191"/>
    <w:rsid w:val="006116E5"/>
    <w:rsid w:val="00611D04"/>
    <w:rsid w:val="00612AA0"/>
    <w:rsid w:val="00612B23"/>
    <w:rsid w:val="00612C9A"/>
    <w:rsid w:val="00612E09"/>
    <w:rsid w:val="00613785"/>
    <w:rsid w:val="00613E12"/>
    <w:rsid w:val="00613E2E"/>
    <w:rsid w:val="00614615"/>
    <w:rsid w:val="00615E91"/>
    <w:rsid w:val="0061629D"/>
    <w:rsid w:val="00616F5D"/>
    <w:rsid w:val="00616FB0"/>
    <w:rsid w:val="00616FF9"/>
    <w:rsid w:val="006171EB"/>
    <w:rsid w:val="006175AF"/>
    <w:rsid w:val="00617675"/>
    <w:rsid w:val="00617A57"/>
    <w:rsid w:val="00620248"/>
    <w:rsid w:val="006202E2"/>
    <w:rsid w:val="00620597"/>
    <w:rsid w:val="006208BE"/>
    <w:rsid w:val="00621A6D"/>
    <w:rsid w:val="0062254B"/>
    <w:rsid w:val="0062276E"/>
    <w:rsid w:val="00622BFC"/>
    <w:rsid w:val="00622CD6"/>
    <w:rsid w:val="00622F03"/>
    <w:rsid w:val="00623A9E"/>
    <w:rsid w:val="0062404D"/>
    <w:rsid w:val="006240D3"/>
    <w:rsid w:val="00624123"/>
    <w:rsid w:val="006247E4"/>
    <w:rsid w:val="00625A61"/>
    <w:rsid w:val="00626721"/>
    <w:rsid w:val="00626730"/>
    <w:rsid w:val="00627269"/>
    <w:rsid w:val="00627454"/>
    <w:rsid w:val="006274BD"/>
    <w:rsid w:val="006300D8"/>
    <w:rsid w:val="00630671"/>
    <w:rsid w:val="00630F30"/>
    <w:rsid w:val="006310F3"/>
    <w:rsid w:val="006314FF"/>
    <w:rsid w:val="006319AA"/>
    <w:rsid w:val="00631B93"/>
    <w:rsid w:val="00631F8C"/>
    <w:rsid w:val="006329C2"/>
    <w:rsid w:val="00632C93"/>
    <w:rsid w:val="00632F55"/>
    <w:rsid w:val="006335D0"/>
    <w:rsid w:val="00633717"/>
    <w:rsid w:val="00633E5D"/>
    <w:rsid w:val="006341BA"/>
    <w:rsid w:val="00634451"/>
    <w:rsid w:val="006346F3"/>
    <w:rsid w:val="00634779"/>
    <w:rsid w:val="0063499F"/>
    <w:rsid w:val="00636488"/>
    <w:rsid w:val="006364ED"/>
    <w:rsid w:val="00636983"/>
    <w:rsid w:val="00636DAC"/>
    <w:rsid w:val="00636DF0"/>
    <w:rsid w:val="00636E08"/>
    <w:rsid w:val="00637F26"/>
    <w:rsid w:val="00640CD2"/>
    <w:rsid w:val="0064183F"/>
    <w:rsid w:val="006418E2"/>
    <w:rsid w:val="00642ECF"/>
    <w:rsid w:val="0064323A"/>
    <w:rsid w:val="00643BA2"/>
    <w:rsid w:val="00643BC2"/>
    <w:rsid w:val="006454EA"/>
    <w:rsid w:val="00645A14"/>
    <w:rsid w:val="00646ED4"/>
    <w:rsid w:val="00647763"/>
    <w:rsid w:val="00647B07"/>
    <w:rsid w:val="00650533"/>
    <w:rsid w:val="00650840"/>
    <w:rsid w:val="00650D09"/>
    <w:rsid w:val="006521EA"/>
    <w:rsid w:val="006524CA"/>
    <w:rsid w:val="006528B3"/>
    <w:rsid w:val="006529F2"/>
    <w:rsid w:val="00652C26"/>
    <w:rsid w:val="0065346C"/>
    <w:rsid w:val="00653653"/>
    <w:rsid w:val="00653D18"/>
    <w:rsid w:val="0065444E"/>
    <w:rsid w:val="00654B39"/>
    <w:rsid w:val="00654D0A"/>
    <w:rsid w:val="00654D90"/>
    <w:rsid w:val="00655E1E"/>
    <w:rsid w:val="006605C0"/>
    <w:rsid w:val="00660614"/>
    <w:rsid w:val="006608F1"/>
    <w:rsid w:val="00660AF3"/>
    <w:rsid w:val="006616C5"/>
    <w:rsid w:val="00661A68"/>
    <w:rsid w:val="00661ACE"/>
    <w:rsid w:val="00661CC0"/>
    <w:rsid w:val="006621A9"/>
    <w:rsid w:val="0066271E"/>
    <w:rsid w:val="00662CEF"/>
    <w:rsid w:val="00662E9A"/>
    <w:rsid w:val="00663C6F"/>
    <w:rsid w:val="00663DD1"/>
    <w:rsid w:val="006641C2"/>
    <w:rsid w:val="00664BEA"/>
    <w:rsid w:val="0066592B"/>
    <w:rsid w:val="00665B4B"/>
    <w:rsid w:val="0066642A"/>
    <w:rsid w:val="00666B4A"/>
    <w:rsid w:val="00666F67"/>
    <w:rsid w:val="006679EC"/>
    <w:rsid w:val="00670416"/>
    <w:rsid w:val="0067082A"/>
    <w:rsid w:val="006713EC"/>
    <w:rsid w:val="006714CE"/>
    <w:rsid w:val="00671A9F"/>
    <w:rsid w:val="006722E7"/>
    <w:rsid w:val="00672716"/>
    <w:rsid w:val="0067407E"/>
    <w:rsid w:val="00674147"/>
    <w:rsid w:val="00674AE7"/>
    <w:rsid w:val="00674B12"/>
    <w:rsid w:val="0067542C"/>
    <w:rsid w:val="00675589"/>
    <w:rsid w:val="00676435"/>
    <w:rsid w:val="006769B7"/>
    <w:rsid w:val="00676A43"/>
    <w:rsid w:val="00676B89"/>
    <w:rsid w:val="00676D5F"/>
    <w:rsid w:val="00677778"/>
    <w:rsid w:val="00681962"/>
    <w:rsid w:val="00681AB1"/>
    <w:rsid w:val="00681EFF"/>
    <w:rsid w:val="006829E7"/>
    <w:rsid w:val="00682D07"/>
    <w:rsid w:val="00682FBC"/>
    <w:rsid w:val="00684192"/>
    <w:rsid w:val="00684BE1"/>
    <w:rsid w:val="0068757E"/>
    <w:rsid w:val="00687685"/>
    <w:rsid w:val="00687D56"/>
    <w:rsid w:val="0069023E"/>
    <w:rsid w:val="00690514"/>
    <w:rsid w:val="00690B59"/>
    <w:rsid w:val="00690D5F"/>
    <w:rsid w:val="00691142"/>
    <w:rsid w:val="00691ECC"/>
    <w:rsid w:val="006920DB"/>
    <w:rsid w:val="006923CE"/>
    <w:rsid w:val="00692582"/>
    <w:rsid w:val="00692A17"/>
    <w:rsid w:val="00693408"/>
    <w:rsid w:val="00693E53"/>
    <w:rsid w:val="00694245"/>
    <w:rsid w:val="00696166"/>
    <w:rsid w:val="00696179"/>
    <w:rsid w:val="006961D9"/>
    <w:rsid w:val="00696AED"/>
    <w:rsid w:val="00697449"/>
    <w:rsid w:val="006A0E25"/>
    <w:rsid w:val="006A15AC"/>
    <w:rsid w:val="006A1E53"/>
    <w:rsid w:val="006A29CD"/>
    <w:rsid w:val="006A32E3"/>
    <w:rsid w:val="006A339F"/>
    <w:rsid w:val="006A39F4"/>
    <w:rsid w:val="006A3AC6"/>
    <w:rsid w:val="006A4041"/>
    <w:rsid w:val="006A4AD4"/>
    <w:rsid w:val="006A4AE6"/>
    <w:rsid w:val="006A4C8C"/>
    <w:rsid w:val="006A4DE9"/>
    <w:rsid w:val="006A5288"/>
    <w:rsid w:val="006A5590"/>
    <w:rsid w:val="006A58D0"/>
    <w:rsid w:val="006A5B24"/>
    <w:rsid w:val="006A5DDF"/>
    <w:rsid w:val="006A60C9"/>
    <w:rsid w:val="006A612B"/>
    <w:rsid w:val="006A6448"/>
    <w:rsid w:val="006A6C2D"/>
    <w:rsid w:val="006A732C"/>
    <w:rsid w:val="006A7DC2"/>
    <w:rsid w:val="006A7F17"/>
    <w:rsid w:val="006B0F33"/>
    <w:rsid w:val="006B1F88"/>
    <w:rsid w:val="006B30B9"/>
    <w:rsid w:val="006B3249"/>
    <w:rsid w:val="006B340E"/>
    <w:rsid w:val="006B416C"/>
    <w:rsid w:val="006B43A2"/>
    <w:rsid w:val="006B517A"/>
    <w:rsid w:val="006B5484"/>
    <w:rsid w:val="006B5E25"/>
    <w:rsid w:val="006B62A2"/>
    <w:rsid w:val="006B6ACB"/>
    <w:rsid w:val="006B7A11"/>
    <w:rsid w:val="006C1620"/>
    <w:rsid w:val="006C1A77"/>
    <w:rsid w:val="006C1B65"/>
    <w:rsid w:val="006C1FA1"/>
    <w:rsid w:val="006C2BD3"/>
    <w:rsid w:val="006C3011"/>
    <w:rsid w:val="006C30FB"/>
    <w:rsid w:val="006C3119"/>
    <w:rsid w:val="006C3597"/>
    <w:rsid w:val="006C4D8F"/>
    <w:rsid w:val="006C4FF8"/>
    <w:rsid w:val="006C5B64"/>
    <w:rsid w:val="006C62BA"/>
    <w:rsid w:val="006C674E"/>
    <w:rsid w:val="006C70CA"/>
    <w:rsid w:val="006C7449"/>
    <w:rsid w:val="006C777B"/>
    <w:rsid w:val="006C7910"/>
    <w:rsid w:val="006C798A"/>
    <w:rsid w:val="006C7CA2"/>
    <w:rsid w:val="006D06C8"/>
    <w:rsid w:val="006D0CCC"/>
    <w:rsid w:val="006D12F9"/>
    <w:rsid w:val="006D2137"/>
    <w:rsid w:val="006D32F7"/>
    <w:rsid w:val="006D39F5"/>
    <w:rsid w:val="006D3C69"/>
    <w:rsid w:val="006D464A"/>
    <w:rsid w:val="006D480A"/>
    <w:rsid w:val="006D4947"/>
    <w:rsid w:val="006D4DA4"/>
    <w:rsid w:val="006D4E82"/>
    <w:rsid w:val="006D56A9"/>
    <w:rsid w:val="006D6B46"/>
    <w:rsid w:val="006D71C0"/>
    <w:rsid w:val="006D7547"/>
    <w:rsid w:val="006D75DC"/>
    <w:rsid w:val="006E06F3"/>
    <w:rsid w:val="006E0F0F"/>
    <w:rsid w:val="006E1395"/>
    <w:rsid w:val="006E1407"/>
    <w:rsid w:val="006E14F2"/>
    <w:rsid w:val="006E196B"/>
    <w:rsid w:val="006E1F99"/>
    <w:rsid w:val="006E21CC"/>
    <w:rsid w:val="006E2381"/>
    <w:rsid w:val="006E295A"/>
    <w:rsid w:val="006E2D30"/>
    <w:rsid w:val="006E3398"/>
    <w:rsid w:val="006E3C7E"/>
    <w:rsid w:val="006E482F"/>
    <w:rsid w:val="006E521E"/>
    <w:rsid w:val="006E5EA2"/>
    <w:rsid w:val="006E6A16"/>
    <w:rsid w:val="006E7CED"/>
    <w:rsid w:val="006F002F"/>
    <w:rsid w:val="006F0E5B"/>
    <w:rsid w:val="006F1811"/>
    <w:rsid w:val="006F1E63"/>
    <w:rsid w:val="006F2812"/>
    <w:rsid w:val="006F2ECF"/>
    <w:rsid w:val="006F3016"/>
    <w:rsid w:val="006F3840"/>
    <w:rsid w:val="006F390D"/>
    <w:rsid w:val="006F3B60"/>
    <w:rsid w:val="006F43A2"/>
    <w:rsid w:val="006F4981"/>
    <w:rsid w:val="006F4A7B"/>
    <w:rsid w:val="006F4B48"/>
    <w:rsid w:val="006F4D61"/>
    <w:rsid w:val="006F50FA"/>
    <w:rsid w:val="006F64BD"/>
    <w:rsid w:val="006F6997"/>
    <w:rsid w:val="006F6CE5"/>
    <w:rsid w:val="006F71D4"/>
    <w:rsid w:val="006F7506"/>
    <w:rsid w:val="006F7A1F"/>
    <w:rsid w:val="006F7AD1"/>
    <w:rsid w:val="006F7E76"/>
    <w:rsid w:val="00700CC5"/>
    <w:rsid w:val="00701A81"/>
    <w:rsid w:val="00701B52"/>
    <w:rsid w:val="00701E4A"/>
    <w:rsid w:val="0070230B"/>
    <w:rsid w:val="0070263A"/>
    <w:rsid w:val="007029B7"/>
    <w:rsid w:val="00703173"/>
    <w:rsid w:val="00703D04"/>
    <w:rsid w:val="007042F1"/>
    <w:rsid w:val="00704CCB"/>
    <w:rsid w:val="00705E6D"/>
    <w:rsid w:val="0070608B"/>
    <w:rsid w:val="007072E0"/>
    <w:rsid w:val="00707332"/>
    <w:rsid w:val="0071022E"/>
    <w:rsid w:val="00710992"/>
    <w:rsid w:val="007109BF"/>
    <w:rsid w:val="00711806"/>
    <w:rsid w:val="007132C7"/>
    <w:rsid w:val="007143A1"/>
    <w:rsid w:val="007145B5"/>
    <w:rsid w:val="007152C5"/>
    <w:rsid w:val="007153F9"/>
    <w:rsid w:val="007154D6"/>
    <w:rsid w:val="007155DA"/>
    <w:rsid w:val="00715820"/>
    <w:rsid w:val="00716370"/>
    <w:rsid w:val="00716F48"/>
    <w:rsid w:val="0071795D"/>
    <w:rsid w:val="00720868"/>
    <w:rsid w:val="00720E97"/>
    <w:rsid w:val="00720FD1"/>
    <w:rsid w:val="00721445"/>
    <w:rsid w:val="00721A2D"/>
    <w:rsid w:val="00721A5A"/>
    <w:rsid w:val="007224D9"/>
    <w:rsid w:val="00723440"/>
    <w:rsid w:val="00723638"/>
    <w:rsid w:val="00724250"/>
    <w:rsid w:val="007249FB"/>
    <w:rsid w:val="007273BA"/>
    <w:rsid w:val="007276AF"/>
    <w:rsid w:val="00727999"/>
    <w:rsid w:val="00727BD8"/>
    <w:rsid w:val="00727F11"/>
    <w:rsid w:val="007327A5"/>
    <w:rsid w:val="00732889"/>
    <w:rsid w:val="00733A2D"/>
    <w:rsid w:val="00735246"/>
    <w:rsid w:val="0073558A"/>
    <w:rsid w:val="007359CC"/>
    <w:rsid w:val="00735A60"/>
    <w:rsid w:val="00736DBD"/>
    <w:rsid w:val="00737123"/>
    <w:rsid w:val="007378FC"/>
    <w:rsid w:val="00737A43"/>
    <w:rsid w:val="00737ABA"/>
    <w:rsid w:val="00740B75"/>
    <w:rsid w:val="00740BB9"/>
    <w:rsid w:val="00740E9F"/>
    <w:rsid w:val="0074301B"/>
    <w:rsid w:val="007434BB"/>
    <w:rsid w:val="00744087"/>
    <w:rsid w:val="0074464D"/>
    <w:rsid w:val="0074466F"/>
    <w:rsid w:val="00744CE4"/>
    <w:rsid w:val="00744EFD"/>
    <w:rsid w:val="007453F4"/>
    <w:rsid w:val="007457E8"/>
    <w:rsid w:val="00746013"/>
    <w:rsid w:val="007462CD"/>
    <w:rsid w:val="0074663F"/>
    <w:rsid w:val="00747B41"/>
    <w:rsid w:val="00750682"/>
    <w:rsid w:val="00750802"/>
    <w:rsid w:val="00751158"/>
    <w:rsid w:val="00751910"/>
    <w:rsid w:val="00751DFA"/>
    <w:rsid w:val="00752776"/>
    <w:rsid w:val="007529A6"/>
    <w:rsid w:val="007536FB"/>
    <w:rsid w:val="007539AC"/>
    <w:rsid w:val="007539B0"/>
    <w:rsid w:val="00753AF9"/>
    <w:rsid w:val="00754D89"/>
    <w:rsid w:val="00754F09"/>
    <w:rsid w:val="00755102"/>
    <w:rsid w:val="007553DB"/>
    <w:rsid w:val="007556A0"/>
    <w:rsid w:val="007566D4"/>
    <w:rsid w:val="00756835"/>
    <w:rsid w:val="00756C3F"/>
    <w:rsid w:val="0075711E"/>
    <w:rsid w:val="0075717D"/>
    <w:rsid w:val="007576DF"/>
    <w:rsid w:val="0075770A"/>
    <w:rsid w:val="00757E19"/>
    <w:rsid w:val="007604E4"/>
    <w:rsid w:val="00760AEA"/>
    <w:rsid w:val="00760CD3"/>
    <w:rsid w:val="00760E1D"/>
    <w:rsid w:val="00762252"/>
    <w:rsid w:val="00762336"/>
    <w:rsid w:val="0076294C"/>
    <w:rsid w:val="00763287"/>
    <w:rsid w:val="00763BF0"/>
    <w:rsid w:val="0076514E"/>
    <w:rsid w:val="00765176"/>
    <w:rsid w:val="0076547A"/>
    <w:rsid w:val="00765A3F"/>
    <w:rsid w:val="00765E98"/>
    <w:rsid w:val="00766532"/>
    <w:rsid w:val="007665A6"/>
    <w:rsid w:val="007665D9"/>
    <w:rsid w:val="00766E67"/>
    <w:rsid w:val="0076719B"/>
    <w:rsid w:val="007675E1"/>
    <w:rsid w:val="00767D15"/>
    <w:rsid w:val="00770881"/>
    <w:rsid w:val="00770B72"/>
    <w:rsid w:val="00770BF2"/>
    <w:rsid w:val="00771C97"/>
    <w:rsid w:val="00773908"/>
    <w:rsid w:val="00774380"/>
    <w:rsid w:val="00774EA8"/>
    <w:rsid w:val="00775BDD"/>
    <w:rsid w:val="007767D4"/>
    <w:rsid w:val="0077749C"/>
    <w:rsid w:val="007777D5"/>
    <w:rsid w:val="00777D8B"/>
    <w:rsid w:val="00777EC5"/>
    <w:rsid w:val="0078020C"/>
    <w:rsid w:val="00780A27"/>
    <w:rsid w:val="00780DEE"/>
    <w:rsid w:val="007810DE"/>
    <w:rsid w:val="007813F1"/>
    <w:rsid w:val="007818DD"/>
    <w:rsid w:val="00782729"/>
    <w:rsid w:val="00782D5F"/>
    <w:rsid w:val="0078315F"/>
    <w:rsid w:val="0078338C"/>
    <w:rsid w:val="00783445"/>
    <w:rsid w:val="007834A6"/>
    <w:rsid w:val="007836B8"/>
    <w:rsid w:val="00783D46"/>
    <w:rsid w:val="00784FA9"/>
    <w:rsid w:val="00785355"/>
    <w:rsid w:val="00785552"/>
    <w:rsid w:val="00785AA3"/>
    <w:rsid w:val="00786290"/>
    <w:rsid w:val="007862E4"/>
    <w:rsid w:val="00786757"/>
    <w:rsid w:val="00786BC1"/>
    <w:rsid w:val="00786F99"/>
    <w:rsid w:val="00787021"/>
    <w:rsid w:val="00787043"/>
    <w:rsid w:val="007871B5"/>
    <w:rsid w:val="007872E6"/>
    <w:rsid w:val="00787636"/>
    <w:rsid w:val="007876EB"/>
    <w:rsid w:val="00787850"/>
    <w:rsid w:val="00787888"/>
    <w:rsid w:val="007904DA"/>
    <w:rsid w:val="0079070F"/>
    <w:rsid w:val="00790BE2"/>
    <w:rsid w:val="00790C7C"/>
    <w:rsid w:val="007919CD"/>
    <w:rsid w:val="00792772"/>
    <w:rsid w:val="0079301E"/>
    <w:rsid w:val="00793999"/>
    <w:rsid w:val="00793C82"/>
    <w:rsid w:val="007946BC"/>
    <w:rsid w:val="00795FFE"/>
    <w:rsid w:val="00796117"/>
    <w:rsid w:val="0079682D"/>
    <w:rsid w:val="007A0FE8"/>
    <w:rsid w:val="007A1580"/>
    <w:rsid w:val="007A168A"/>
    <w:rsid w:val="007A193B"/>
    <w:rsid w:val="007A1CCD"/>
    <w:rsid w:val="007A1E04"/>
    <w:rsid w:val="007A20B4"/>
    <w:rsid w:val="007A238F"/>
    <w:rsid w:val="007A27B4"/>
    <w:rsid w:val="007A2EBC"/>
    <w:rsid w:val="007A30A9"/>
    <w:rsid w:val="007A337D"/>
    <w:rsid w:val="007A3587"/>
    <w:rsid w:val="007A358B"/>
    <w:rsid w:val="007A35FC"/>
    <w:rsid w:val="007A41A2"/>
    <w:rsid w:val="007A55FF"/>
    <w:rsid w:val="007A6654"/>
    <w:rsid w:val="007A67D0"/>
    <w:rsid w:val="007A701C"/>
    <w:rsid w:val="007A7216"/>
    <w:rsid w:val="007A7D30"/>
    <w:rsid w:val="007B01FA"/>
    <w:rsid w:val="007B0A51"/>
    <w:rsid w:val="007B10E7"/>
    <w:rsid w:val="007B1D9F"/>
    <w:rsid w:val="007B1DFC"/>
    <w:rsid w:val="007B2405"/>
    <w:rsid w:val="007B2B75"/>
    <w:rsid w:val="007B324A"/>
    <w:rsid w:val="007B327D"/>
    <w:rsid w:val="007B3485"/>
    <w:rsid w:val="007B442F"/>
    <w:rsid w:val="007B4A38"/>
    <w:rsid w:val="007B4BF1"/>
    <w:rsid w:val="007B5278"/>
    <w:rsid w:val="007B6D5A"/>
    <w:rsid w:val="007B76A1"/>
    <w:rsid w:val="007C0011"/>
    <w:rsid w:val="007C00D3"/>
    <w:rsid w:val="007C02B1"/>
    <w:rsid w:val="007C0409"/>
    <w:rsid w:val="007C0522"/>
    <w:rsid w:val="007C0B02"/>
    <w:rsid w:val="007C0C22"/>
    <w:rsid w:val="007C1EBF"/>
    <w:rsid w:val="007C3346"/>
    <w:rsid w:val="007C3412"/>
    <w:rsid w:val="007C35F9"/>
    <w:rsid w:val="007C4614"/>
    <w:rsid w:val="007C48D5"/>
    <w:rsid w:val="007C4A64"/>
    <w:rsid w:val="007C575F"/>
    <w:rsid w:val="007C5860"/>
    <w:rsid w:val="007C65F0"/>
    <w:rsid w:val="007C6777"/>
    <w:rsid w:val="007C6877"/>
    <w:rsid w:val="007C6BBD"/>
    <w:rsid w:val="007C6CD9"/>
    <w:rsid w:val="007C6D44"/>
    <w:rsid w:val="007C6F46"/>
    <w:rsid w:val="007C764C"/>
    <w:rsid w:val="007C7B5D"/>
    <w:rsid w:val="007C7E55"/>
    <w:rsid w:val="007D005A"/>
    <w:rsid w:val="007D037F"/>
    <w:rsid w:val="007D115B"/>
    <w:rsid w:val="007D16E4"/>
    <w:rsid w:val="007D1821"/>
    <w:rsid w:val="007D1AE4"/>
    <w:rsid w:val="007D1E3E"/>
    <w:rsid w:val="007D2067"/>
    <w:rsid w:val="007D22AB"/>
    <w:rsid w:val="007D25CF"/>
    <w:rsid w:val="007D27CE"/>
    <w:rsid w:val="007D3BA4"/>
    <w:rsid w:val="007D42BD"/>
    <w:rsid w:val="007D4669"/>
    <w:rsid w:val="007D4FF8"/>
    <w:rsid w:val="007D607F"/>
    <w:rsid w:val="007D6FD3"/>
    <w:rsid w:val="007D7759"/>
    <w:rsid w:val="007E079A"/>
    <w:rsid w:val="007E0F95"/>
    <w:rsid w:val="007E10FB"/>
    <w:rsid w:val="007E1317"/>
    <w:rsid w:val="007E16A5"/>
    <w:rsid w:val="007E1D0F"/>
    <w:rsid w:val="007E2E54"/>
    <w:rsid w:val="007E3D21"/>
    <w:rsid w:val="007E3DA5"/>
    <w:rsid w:val="007E3F39"/>
    <w:rsid w:val="007E488B"/>
    <w:rsid w:val="007E5132"/>
    <w:rsid w:val="007E7017"/>
    <w:rsid w:val="007E7D66"/>
    <w:rsid w:val="007F0D33"/>
    <w:rsid w:val="007F0F89"/>
    <w:rsid w:val="007F1A10"/>
    <w:rsid w:val="007F1A2C"/>
    <w:rsid w:val="007F1E7B"/>
    <w:rsid w:val="007F2724"/>
    <w:rsid w:val="007F2BF1"/>
    <w:rsid w:val="007F3204"/>
    <w:rsid w:val="007F4AF4"/>
    <w:rsid w:val="007F5009"/>
    <w:rsid w:val="007F53A7"/>
    <w:rsid w:val="007F61EE"/>
    <w:rsid w:val="007F6877"/>
    <w:rsid w:val="007F6B31"/>
    <w:rsid w:val="007F70C2"/>
    <w:rsid w:val="007F792C"/>
    <w:rsid w:val="007F7C67"/>
    <w:rsid w:val="007F7F88"/>
    <w:rsid w:val="00800C16"/>
    <w:rsid w:val="00800D5B"/>
    <w:rsid w:val="00800E01"/>
    <w:rsid w:val="00800E46"/>
    <w:rsid w:val="008014C0"/>
    <w:rsid w:val="00801EA6"/>
    <w:rsid w:val="008021D8"/>
    <w:rsid w:val="00802372"/>
    <w:rsid w:val="00802764"/>
    <w:rsid w:val="008032EC"/>
    <w:rsid w:val="008034FB"/>
    <w:rsid w:val="008035EC"/>
    <w:rsid w:val="00803659"/>
    <w:rsid w:val="00803D25"/>
    <w:rsid w:val="00805141"/>
    <w:rsid w:val="00805434"/>
    <w:rsid w:val="008058F8"/>
    <w:rsid w:val="00806B48"/>
    <w:rsid w:val="0080780E"/>
    <w:rsid w:val="008079E1"/>
    <w:rsid w:val="008107D4"/>
    <w:rsid w:val="008111E8"/>
    <w:rsid w:val="00811208"/>
    <w:rsid w:val="008134CE"/>
    <w:rsid w:val="00813F35"/>
    <w:rsid w:val="00813F9D"/>
    <w:rsid w:val="00814346"/>
    <w:rsid w:val="00814FA6"/>
    <w:rsid w:val="008150FF"/>
    <w:rsid w:val="00815A2C"/>
    <w:rsid w:val="00815A63"/>
    <w:rsid w:val="008164E9"/>
    <w:rsid w:val="00816FFA"/>
    <w:rsid w:val="0081713A"/>
    <w:rsid w:val="0081776C"/>
    <w:rsid w:val="008202C3"/>
    <w:rsid w:val="008216D8"/>
    <w:rsid w:val="0082175C"/>
    <w:rsid w:val="00821D07"/>
    <w:rsid w:val="00821E95"/>
    <w:rsid w:val="00822083"/>
    <w:rsid w:val="0082224E"/>
    <w:rsid w:val="008223B3"/>
    <w:rsid w:val="008224F9"/>
    <w:rsid w:val="0082308B"/>
    <w:rsid w:val="00823865"/>
    <w:rsid w:val="008240C7"/>
    <w:rsid w:val="008241C3"/>
    <w:rsid w:val="00824768"/>
    <w:rsid w:val="00824F16"/>
    <w:rsid w:val="0082568B"/>
    <w:rsid w:val="0082577F"/>
    <w:rsid w:val="00825B6A"/>
    <w:rsid w:val="00826326"/>
    <w:rsid w:val="008267AB"/>
    <w:rsid w:val="00826AB1"/>
    <w:rsid w:val="00826C1A"/>
    <w:rsid w:val="00827489"/>
    <w:rsid w:val="00830212"/>
    <w:rsid w:val="00830386"/>
    <w:rsid w:val="00830B61"/>
    <w:rsid w:val="00830BFB"/>
    <w:rsid w:val="008319E2"/>
    <w:rsid w:val="00831BE2"/>
    <w:rsid w:val="0083261F"/>
    <w:rsid w:val="00832AA4"/>
    <w:rsid w:val="00833304"/>
    <w:rsid w:val="00833FC1"/>
    <w:rsid w:val="00834009"/>
    <w:rsid w:val="00834774"/>
    <w:rsid w:val="00834B2E"/>
    <w:rsid w:val="00836374"/>
    <w:rsid w:val="00836A78"/>
    <w:rsid w:val="00836C69"/>
    <w:rsid w:val="00836ED0"/>
    <w:rsid w:val="00837028"/>
    <w:rsid w:val="0083747F"/>
    <w:rsid w:val="008377A4"/>
    <w:rsid w:val="00837A3D"/>
    <w:rsid w:val="00837C01"/>
    <w:rsid w:val="00837E5E"/>
    <w:rsid w:val="008400EA"/>
    <w:rsid w:val="00840A9F"/>
    <w:rsid w:val="00840AD3"/>
    <w:rsid w:val="00840ADF"/>
    <w:rsid w:val="008418F2"/>
    <w:rsid w:val="00841F0D"/>
    <w:rsid w:val="0084224B"/>
    <w:rsid w:val="0084331F"/>
    <w:rsid w:val="0084392E"/>
    <w:rsid w:val="0084460B"/>
    <w:rsid w:val="0084484D"/>
    <w:rsid w:val="00844D55"/>
    <w:rsid w:val="00844E50"/>
    <w:rsid w:val="00844F04"/>
    <w:rsid w:val="00845ABB"/>
    <w:rsid w:val="0084615C"/>
    <w:rsid w:val="008469F3"/>
    <w:rsid w:val="00846DBE"/>
    <w:rsid w:val="00846FAA"/>
    <w:rsid w:val="00847288"/>
    <w:rsid w:val="0084782E"/>
    <w:rsid w:val="00847BDF"/>
    <w:rsid w:val="00847D3A"/>
    <w:rsid w:val="00850E2D"/>
    <w:rsid w:val="00850E52"/>
    <w:rsid w:val="008516A0"/>
    <w:rsid w:val="008517F4"/>
    <w:rsid w:val="00851B31"/>
    <w:rsid w:val="008522CF"/>
    <w:rsid w:val="008525BB"/>
    <w:rsid w:val="0085288C"/>
    <w:rsid w:val="008529C7"/>
    <w:rsid w:val="00852F59"/>
    <w:rsid w:val="00852FCA"/>
    <w:rsid w:val="00853491"/>
    <w:rsid w:val="008534C4"/>
    <w:rsid w:val="008538FC"/>
    <w:rsid w:val="008540BF"/>
    <w:rsid w:val="0085490F"/>
    <w:rsid w:val="00854B0C"/>
    <w:rsid w:val="008554FD"/>
    <w:rsid w:val="00855B68"/>
    <w:rsid w:val="00855DE8"/>
    <w:rsid w:val="00856153"/>
    <w:rsid w:val="00857AC6"/>
    <w:rsid w:val="00857B2C"/>
    <w:rsid w:val="00857C49"/>
    <w:rsid w:val="00857EEC"/>
    <w:rsid w:val="008607BE"/>
    <w:rsid w:val="00860958"/>
    <w:rsid w:val="00860E1F"/>
    <w:rsid w:val="0086112B"/>
    <w:rsid w:val="00863DBF"/>
    <w:rsid w:val="00864146"/>
    <w:rsid w:val="00864685"/>
    <w:rsid w:val="008647A7"/>
    <w:rsid w:val="00864A6D"/>
    <w:rsid w:val="00865834"/>
    <w:rsid w:val="008659DB"/>
    <w:rsid w:val="00866A42"/>
    <w:rsid w:val="00866ADA"/>
    <w:rsid w:val="00866B33"/>
    <w:rsid w:val="00866DB5"/>
    <w:rsid w:val="00867FF1"/>
    <w:rsid w:val="008703FA"/>
    <w:rsid w:val="008704F5"/>
    <w:rsid w:val="00870E65"/>
    <w:rsid w:val="00870E80"/>
    <w:rsid w:val="00871BCD"/>
    <w:rsid w:val="008722BE"/>
    <w:rsid w:val="00872893"/>
    <w:rsid w:val="008729DE"/>
    <w:rsid w:val="00872A60"/>
    <w:rsid w:val="0087329F"/>
    <w:rsid w:val="008735AB"/>
    <w:rsid w:val="008736EA"/>
    <w:rsid w:val="008737B0"/>
    <w:rsid w:val="00874A4A"/>
    <w:rsid w:val="00874D6D"/>
    <w:rsid w:val="008752EF"/>
    <w:rsid w:val="00876592"/>
    <w:rsid w:val="00876936"/>
    <w:rsid w:val="00876FE3"/>
    <w:rsid w:val="00877121"/>
    <w:rsid w:val="00877565"/>
    <w:rsid w:val="0088029A"/>
    <w:rsid w:val="00881116"/>
    <w:rsid w:val="008812E5"/>
    <w:rsid w:val="00881EAB"/>
    <w:rsid w:val="008820B9"/>
    <w:rsid w:val="00882C70"/>
    <w:rsid w:val="00882CDC"/>
    <w:rsid w:val="008846F8"/>
    <w:rsid w:val="008848C5"/>
    <w:rsid w:val="00884BB4"/>
    <w:rsid w:val="0088527C"/>
    <w:rsid w:val="00885758"/>
    <w:rsid w:val="008857AE"/>
    <w:rsid w:val="00885B3D"/>
    <w:rsid w:val="00885C4B"/>
    <w:rsid w:val="0088600A"/>
    <w:rsid w:val="00886177"/>
    <w:rsid w:val="00886331"/>
    <w:rsid w:val="00886502"/>
    <w:rsid w:val="00886F71"/>
    <w:rsid w:val="0088704D"/>
    <w:rsid w:val="00887A99"/>
    <w:rsid w:val="00890C20"/>
    <w:rsid w:val="008910F4"/>
    <w:rsid w:val="00891201"/>
    <w:rsid w:val="0089122D"/>
    <w:rsid w:val="0089177D"/>
    <w:rsid w:val="008917A1"/>
    <w:rsid w:val="00891D58"/>
    <w:rsid w:val="008927F8"/>
    <w:rsid w:val="00892B0B"/>
    <w:rsid w:val="00892D61"/>
    <w:rsid w:val="00893E4D"/>
    <w:rsid w:val="00894E83"/>
    <w:rsid w:val="0089509C"/>
    <w:rsid w:val="008967CB"/>
    <w:rsid w:val="00896A3A"/>
    <w:rsid w:val="00896C4E"/>
    <w:rsid w:val="0089701E"/>
    <w:rsid w:val="00897535"/>
    <w:rsid w:val="00897695"/>
    <w:rsid w:val="00897A68"/>
    <w:rsid w:val="008A0390"/>
    <w:rsid w:val="008A07BD"/>
    <w:rsid w:val="008A0A40"/>
    <w:rsid w:val="008A1091"/>
    <w:rsid w:val="008A1629"/>
    <w:rsid w:val="008A1C46"/>
    <w:rsid w:val="008A1CA1"/>
    <w:rsid w:val="008A221B"/>
    <w:rsid w:val="008A22D1"/>
    <w:rsid w:val="008A2662"/>
    <w:rsid w:val="008A29D1"/>
    <w:rsid w:val="008A2B36"/>
    <w:rsid w:val="008A2E5F"/>
    <w:rsid w:val="008A31C9"/>
    <w:rsid w:val="008A35DE"/>
    <w:rsid w:val="008A3B5D"/>
    <w:rsid w:val="008A3D85"/>
    <w:rsid w:val="008A3DF3"/>
    <w:rsid w:val="008A436A"/>
    <w:rsid w:val="008A4CED"/>
    <w:rsid w:val="008A596E"/>
    <w:rsid w:val="008A63C0"/>
    <w:rsid w:val="008A676B"/>
    <w:rsid w:val="008A6E11"/>
    <w:rsid w:val="008A7C66"/>
    <w:rsid w:val="008B002B"/>
    <w:rsid w:val="008B01F4"/>
    <w:rsid w:val="008B084E"/>
    <w:rsid w:val="008B0F23"/>
    <w:rsid w:val="008B143F"/>
    <w:rsid w:val="008B16ED"/>
    <w:rsid w:val="008B18BC"/>
    <w:rsid w:val="008B20B9"/>
    <w:rsid w:val="008B22A5"/>
    <w:rsid w:val="008B3210"/>
    <w:rsid w:val="008B467B"/>
    <w:rsid w:val="008B5433"/>
    <w:rsid w:val="008B5DB2"/>
    <w:rsid w:val="008B6343"/>
    <w:rsid w:val="008B6359"/>
    <w:rsid w:val="008B730F"/>
    <w:rsid w:val="008B76AA"/>
    <w:rsid w:val="008C00B3"/>
    <w:rsid w:val="008C037E"/>
    <w:rsid w:val="008C052C"/>
    <w:rsid w:val="008C05B2"/>
    <w:rsid w:val="008C0608"/>
    <w:rsid w:val="008C0C85"/>
    <w:rsid w:val="008C0F63"/>
    <w:rsid w:val="008C163A"/>
    <w:rsid w:val="008C2219"/>
    <w:rsid w:val="008C312C"/>
    <w:rsid w:val="008C415F"/>
    <w:rsid w:val="008C4378"/>
    <w:rsid w:val="008C4B42"/>
    <w:rsid w:val="008C52BF"/>
    <w:rsid w:val="008C534C"/>
    <w:rsid w:val="008C5475"/>
    <w:rsid w:val="008C568F"/>
    <w:rsid w:val="008C5694"/>
    <w:rsid w:val="008C57A5"/>
    <w:rsid w:val="008C595C"/>
    <w:rsid w:val="008C59E4"/>
    <w:rsid w:val="008C5BDB"/>
    <w:rsid w:val="008C6241"/>
    <w:rsid w:val="008C682B"/>
    <w:rsid w:val="008C6953"/>
    <w:rsid w:val="008C6AC9"/>
    <w:rsid w:val="008C6EDD"/>
    <w:rsid w:val="008C717B"/>
    <w:rsid w:val="008C7395"/>
    <w:rsid w:val="008D0464"/>
    <w:rsid w:val="008D0D19"/>
    <w:rsid w:val="008D0FE6"/>
    <w:rsid w:val="008D1420"/>
    <w:rsid w:val="008D18DA"/>
    <w:rsid w:val="008D1959"/>
    <w:rsid w:val="008D19BF"/>
    <w:rsid w:val="008D2207"/>
    <w:rsid w:val="008D2704"/>
    <w:rsid w:val="008D2DEC"/>
    <w:rsid w:val="008D3007"/>
    <w:rsid w:val="008D3436"/>
    <w:rsid w:val="008D3EA0"/>
    <w:rsid w:val="008D4BE8"/>
    <w:rsid w:val="008D62E9"/>
    <w:rsid w:val="008D675E"/>
    <w:rsid w:val="008D729F"/>
    <w:rsid w:val="008D7CB2"/>
    <w:rsid w:val="008E0561"/>
    <w:rsid w:val="008E1097"/>
    <w:rsid w:val="008E137A"/>
    <w:rsid w:val="008E1657"/>
    <w:rsid w:val="008E17A4"/>
    <w:rsid w:val="008E2083"/>
    <w:rsid w:val="008E268B"/>
    <w:rsid w:val="008E27CC"/>
    <w:rsid w:val="008E2A29"/>
    <w:rsid w:val="008E2E35"/>
    <w:rsid w:val="008E3AE6"/>
    <w:rsid w:val="008E4B85"/>
    <w:rsid w:val="008E50DC"/>
    <w:rsid w:val="008E540C"/>
    <w:rsid w:val="008E65A5"/>
    <w:rsid w:val="008E7293"/>
    <w:rsid w:val="008E7B4B"/>
    <w:rsid w:val="008E7CB0"/>
    <w:rsid w:val="008E7E62"/>
    <w:rsid w:val="008F1336"/>
    <w:rsid w:val="008F1422"/>
    <w:rsid w:val="008F17D7"/>
    <w:rsid w:val="008F196A"/>
    <w:rsid w:val="008F1A67"/>
    <w:rsid w:val="008F1E99"/>
    <w:rsid w:val="008F207B"/>
    <w:rsid w:val="008F21EB"/>
    <w:rsid w:val="008F2329"/>
    <w:rsid w:val="008F26C0"/>
    <w:rsid w:val="008F28C9"/>
    <w:rsid w:val="008F2B39"/>
    <w:rsid w:val="008F309E"/>
    <w:rsid w:val="008F3418"/>
    <w:rsid w:val="008F362A"/>
    <w:rsid w:val="008F3A93"/>
    <w:rsid w:val="008F3E05"/>
    <w:rsid w:val="008F3FAC"/>
    <w:rsid w:val="008F51D9"/>
    <w:rsid w:val="008F531F"/>
    <w:rsid w:val="008F54A9"/>
    <w:rsid w:val="008F5B2E"/>
    <w:rsid w:val="008F5BF1"/>
    <w:rsid w:val="008F6090"/>
    <w:rsid w:val="008F647F"/>
    <w:rsid w:val="008F7427"/>
    <w:rsid w:val="008F7916"/>
    <w:rsid w:val="008F7988"/>
    <w:rsid w:val="008F7A51"/>
    <w:rsid w:val="0090037E"/>
    <w:rsid w:val="009005E3"/>
    <w:rsid w:val="009006E0"/>
    <w:rsid w:val="00901B83"/>
    <w:rsid w:val="0090201A"/>
    <w:rsid w:val="009021F6"/>
    <w:rsid w:val="0090225E"/>
    <w:rsid w:val="0090316B"/>
    <w:rsid w:val="00904AD4"/>
    <w:rsid w:val="00904FF0"/>
    <w:rsid w:val="00905243"/>
    <w:rsid w:val="0090553E"/>
    <w:rsid w:val="00905609"/>
    <w:rsid w:val="00905E86"/>
    <w:rsid w:val="00906ED7"/>
    <w:rsid w:val="00907165"/>
    <w:rsid w:val="00907456"/>
    <w:rsid w:val="00907AC7"/>
    <w:rsid w:val="00907DE8"/>
    <w:rsid w:val="00910B4B"/>
    <w:rsid w:val="00910DAA"/>
    <w:rsid w:val="00911577"/>
    <w:rsid w:val="00911671"/>
    <w:rsid w:val="009117A5"/>
    <w:rsid w:val="009119DD"/>
    <w:rsid w:val="00911BF8"/>
    <w:rsid w:val="00911C97"/>
    <w:rsid w:val="00911F13"/>
    <w:rsid w:val="009121AD"/>
    <w:rsid w:val="0091253D"/>
    <w:rsid w:val="009128DF"/>
    <w:rsid w:val="00912B9E"/>
    <w:rsid w:val="009131AD"/>
    <w:rsid w:val="00913D8D"/>
    <w:rsid w:val="0091427D"/>
    <w:rsid w:val="00914B53"/>
    <w:rsid w:val="00914C9E"/>
    <w:rsid w:val="009155D9"/>
    <w:rsid w:val="00915927"/>
    <w:rsid w:val="00915FD7"/>
    <w:rsid w:val="00916147"/>
    <w:rsid w:val="00916E23"/>
    <w:rsid w:val="00916E4A"/>
    <w:rsid w:val="009177D5"/>
    <w:rsid w:val="00917A23"/>
    <w:rsid w:val="00917C3E"/>
    <w:rsid w:val="00917CFF"/>
    <w:rsid w:val="00920100"/>
    <w:rsid w:val="00921053"/>
    <w:rsid w:val="009210D2"/>
    <w:rsid w:val="00921575"/>
    <w:rsid w:val="00921AE9"/>
    <w:rsid w:val="009226AE"/>
    <w:rsid w:val="00922C45"/>
    <w:rsid w:val="009232B0"/>
    <w:rsid w:val="0092334F"/>
    <w:rsid w:val="0092380F"/>
    <w:rsid w:val="00923E5B"/>
    <w:rsid w:val="00924265"/>
    <w:rsid w:val="0092590F"/>
    <w:rsid w:val="00925BFF"/>
    <w:rsid w:val="009261B2"/>
    <w:rsid w:val="00926367"/>
    <w:rsid w:val="009265E3"/>
    <w:rsid w:val="0092693B"/>
    <w:rsid w:val="00926945"/>
    <w:rsid w:val="00926A88"/>
    <w:rsid w:val="00926CBE"/>
    <w:rsid w:val="0092719C"/>
    <w:rsid w:val="009272D1"/>
    <w:rsid w:val="00927A78"/>
    <w:rsid w:val="00927B0C"/>
    <w:rsid w:val="00927FEE"/>
    <w:rsid w:val="00927FFC"/>
    <w:rsid w:val="00930468"/>
    <w:rsid w:val="00930487"/>
    <w:rsid w:val="00931561"/>
    <w:rsid w:val="0093234E"/>
    <w:rsid w:val="009335F1"/>
    <w:rsid w:val="00933E85"/>
    <w:rsid w:val="00934574"/>
    <w:rsid w:val="00935052"/>
    <w:rsid w:val="00935721"/>
    <w:rsid w:val="00936149"/>
    <w:rsid w:val="00936E2D"/>
    <w:rsid w:val="0093704B"/>
    <w:rsid w:val="00937117"/>
    <w:rsid w:val="0093730C"/>
    <w:rsid w:val="00937A67"/>
    <w:rsid w:val="00937ECB"/>
    <w:rsid w:val="00937FB7"/>
    <w:rsid w:val="0094027E"/>
    <w:rsid w:val="00940885"/>
    <w:rsid w:val="00941338"/>
    <w:rsid w:val="009414A8"/>
    <w:rsid w:val="00941A99"/>
    <w:rsid w:val="0094269D"/>
    <w:rsid w:val="00943332"/>
    <w:rsid w:val="009433D2"/>
    <w:rsid w:val="00943FF9"/>
    <w:rsid w:val="009445E7"/>
    <w:rsid w:val="00944D71"/>
    <w:rsid w:val="00945F21"/>
    <w:rsid w:val="00946064"/>
    <w:rsid w:val="009462D7"/>
    <w:rsid w:val="00946804"/>
    <w:rsid w:val="00947364"/>
    <w:rsid w:val="009504EC"/>
    <w:rsid w:val="00950E27"/>
    <w:rsid w:val="00950F78"/>
    <w:rsid w:val="00951813"/>
    <w:rsid w:val="00951F1F"/>
    <w:rsid w:val="009521EE"/>
    <w:rsid w:val="00952A3B"/>
    <w:rsid w:val="00952D15"/>
    <w:rsid w:val="00954A66"/>
    <w:rsid w:val="00955FBD"/>
    <w:rsid w:val="00956AE7"/>
    <w:rsid w:val="00956EC5"/>
    <w:rsid w:val="00956F71"/>
    <w:rsid w:val="00957F14"/>
    <w:rsid w:val="009606CE"/>
    <w:rsid w:val="0096096A"/>
    <w:rsid w:val="00960C6A"/>
    <w:rsid w:val="00960ED7"/>
    <w:rsid w:val="00961CE1"/>
    <w:rsid w:val="00962453"/>
    <w:rsid w:val="00962A56"/>
    <w:rsid w:val="00963C4D"/>
    <w:rsid w:val="00963E02"/>
    <w:rsid w:val="00964818"/>
    <w:rsid w:val="00965C17"/>
    <w:rsid w:val="00965CA1"/>
    <w:rsid w:val="00965D71"/>
    <w:rsid w:val="00966113"/>
    <w:rsid w:val="009661A0"/>
    <w:rsid w:val="0096680B"/>
    <w:rsid w:val="0096686A"/>
    <w:rsid w:val="00966EA0"/>
    <w:rsid w:val="009672A3"/>
    <w:rsid w:val="00967A37"/>
    <w:rsid w:val="00967D7E"/>
    <w:rsid w:val="00967EC4"/>
    <w:rsid w:val="00970111"/>
    <w:rsid w:val="00970400"/>
    <w:rsid w:val="00970764"/>
    <w:rsid w:val="0097089E"/>
    <w:rsid w:val="00970E67"/>
    <w:rsid w:val="00971113"/>
    <w:rsid w:val="00971BEF"/>
    <w:rsid w:val="0097317B"/>
    <w:rsid w:val="009738B3"/>
    <w:rsid w:val="00973E4B"/>
    <w:rsid w:val="0097472D"/>
    <w:rsid w:val="009748B4"/>
    <w:rsid w:val="00974A10"/>
    <w:rsid w:val="00974B80"/>
    <w:rsid w:val="00974C1E"/>
    <w:rsid w:val="00974CA8"/>
    <w:rsid w:val="00975787"/>
    <w:rsid w:val="00975837"/>
    <w:rsid w:val="009759DE"/>
    <w:rsid w:val="00975AD0"/>
    <w:rsid w:val="0097647C"/>
    <w:rsid w:val="00976AEF"/>
    <w:rsid w:val="009770ED"/>
    <w:rsid w:val="009777CB"/>
    <w:rsid w:val="00977BBB"/>
    <w:rsid w:val="00981356"/>
    <w:rsid w:val="009822C6"/>
    <w:rsid w:val="00983A52"/>
    <w:rsid w:val="00983B90"/>
    <w:rsid w:val="00983F13"/>
    <w:rsid w:val="00983F97"/>
    <w:rsid w:val="00984009"/>
    <w:rsid w:val="009847DF"/>
    <w:rsid w:val="00984E09"/>
    <w:rsid w:val="009854ED"/>
    <w:rsid w:val="00985942"/>
    <w:rsid w:val="00985F8F"/>
    <w:rsid w:val="009865A0"/>
    <w:rsid w:val="009867BA"/>
    <w:rsid w:val="009869C2"/>
    <w:rsid w:val="00986DB3"/>
    <w:rsid w:val="00987AF5"/>
    <w:rsid w:val="0099104B"/>
    <w:rsid w:val="00991206"/>
    <w:rsid w:val="0099191A"/>
    <w:rsid w:val="009919CC"/>
    <w:rsid w:val="00991D7A"/>
    <w:rsid w:val="00992769"/>
    <w:rsid w:val="009928CB"/>
    <w:rsid w:val="00992EFE"/>
    <w:rsid w:val="00993949"/>
    <w:rsid w:val="00993E5A"/>
    <w:rsid w:val="00994623"/>
    <w:rsid w:val="00995392"/>
    <w:rsid w:val="0099578A"/>
    <w:rsid w:val="00996637"/>
    <w:rsid w:val="00996CE0"/>
    <w:rsid w:val="00996EFC"/>
    <w:rsid w:val="009979AD"/>
    <w:rsid w:val="00997B73"/>
    <w:rsid w:val="009A0A20"/>
    <w:rsid w:val="009A135D"/>
    <w:rsid w:val="009A1E6A"/>
    <w:rsid w:val="009A1FC4"/>
    <w:rsid w:val="009A226B"/>
    <w:rsid w:val="009A2DCD"/>
    <w:rsid w:val="009A352C"/>
    <w:rsid w:val="009A360E"/>
    <w:rsid w:val="009A4248"/>
    <w:rsid w:val="009A5B87"/>
    <w:rsid w:val="009A60BA"/>
    <w:rsid w:val="009A6519"/>
    <w:rsid w:val="009A6B9D"/>
    <w:rsid w:val="009A6CEF"/>
    <w:rsid w:val="009A7496"/>
    <w:rsid w:val="009A7FCF"/>
    <w:rsid w:val="009B02B8"/>
    <w:rsid w:val="009B06A9"/>
    <w:rsid w:val="009B18ED"/>
    <w:rsid w:val="009B22DC"/>
    <w:rsid w:val="009B2B58"/>
    <w:rsid w:val="009B341C"/>
    <w:rsid w:val="009B3929"/>
    <w:rsid w:val="009B3B6A"/>
    <w:rsid w:val="009B494C"/>
    <w:rsid w:val="009B4A84"/>
    <w:rsid w:val="009B4B4C"/>
    <w:rsid w:val="009B53F8"/>
    <w:rsid w:val="009B543B"/>
    <w:rsid w:val="009B5F90"/>
    <w:rsid w:val="009B62F6"/>
    <w:rsid w:val="009B6B96"/>
    <w:rsid w:val="009B71B2"/>
    <w:rsid w:val="009B71D5"/>
    <w:rsid w:val="009B7D54"/>
    <w:rsid w:val="009C0502"/>
    <w:rsid w:val="009C05B7"/>
    <w:rsid w:val="009C0656"/>
    <w:rsid w:val="009C15C3"/>
    <w:rsid w:val="009C1EF0"/>
    <w:rsid w:val="009C37D0"/>
    <w:rsid w:val="009C3865"/>
    <w:rsid w:val="009C3B11"/>
    <w:rsid w:val="009C44CF"/>
    <w:rsid w:val="009C59D2"/>
    <w:rsid w:val="009C60B4"/>
    <w:rsid w:val="009C6283"/>
    <w:rsid w:val="009C691E"/>
    <w:rsid w:val="009C6C8F"/>
    <w:rsid w:val="009C75A0"/>
    <w:rsid w:val="009C7E4F"/>
    <w:rsid w:val="009D0235"/>
    <w:rsid w:val="009D0358"/>
    <w:rsid w:val="009D2D6D"/>
    <w:rsid w:val="009D2E98"/>
    <w:rsid w:val="009D331D"/>
    <w:rsid w:val="009D3842"/>
    <w:rsid w:val="009D44F8"/>
    <w:rsid w:val="009D4663"/>
    <w:rsid w:val="009D4C05"/>
    <w:rsid w:val="009D5192"/>
    <w:rsid w:val="009D575C"/>
    <w:rsid w:val="009D5A52"/>
    <w:rsid w:val="009D676D"/>
    <w:rsid w:val="009D6F72"/>
    <w:rsid w:val="009D75E6"/>
    <w:rsid w:val="009D7A90"/>
    <w:rsid w:val="009D7B23"/>
    <w:rsid w:val="009D7FCA"/>
    <w:rsid w:val="009E049B"/>
    <w:rsid w:val="009E0DC8"/>
    <w:rsid w:val="009E0FFB"/>
    <w:rsid w:val="009E11D6"/>
    <w:rsid w:val="009E25A9"/>
    <w:rsid w:val="009E2BF8"/>
    <w:rsid w:val="009E2D40"/>
    <w:rsid w:val="009E2E6D"/>
    <w:rsid w:val="009E336C"/>
    <w:rsid w:val="009E33D7"/>
    <w:rsid w:val="009E35C4"/>
    <w:rsid w:val="009E4316"/>
    <w:rsid w:val="009E4A1A"/>
    <w:rsid w:val="009E4B28"/>
    <w:rsid w:val="009E4FE1"/>
    <w:rsid w:val="009E6A06"/>
    <w:rsid w:val="009E6C41"/>
    <w:rsid w:val="009E6F70"/>
    <w:rsid w:val="009E747C"/>
    <w:rsid w:val="009F156B"/>
    <w:rsid w:val="009F1BE7"/>
    <w:rsid w:val="009F1C7C"/>
    <w:rsid w:val="009F206F"/>
    <w:rsid w:val="009F2199"/>
    <w:rsid w:val="009F27EE"/>
    <w:rsid w:val="009F3658"/>
    <w:rsid w:val="009F3A65"/>
    <w:rsid w:val="009F3E0C"/>
    <w:rsid w:val="009F44BB"/>
    <w:rsid w:val="009F4E93"/>
    <w:rsid w:val="009F5195"/>
    <w:rsid w:val="009F5307"/>
    <w:rsid w:val="009F598E"/>
    <w:rsid w:val="009F6629"/>
    <w:rsid w:val="009F6E27"/>
    <w:rsid w:val="009F6EE9"/>
    <w:rsid w:val="009F745B"/>
    <w:rsid w:val="009F7800"/>
    <w:rsid w:val="00A00770"/>
    <w:rsid w:val="00A00A77"/>
    <w:rsid w:val="00A01080"/>
    <w:rsid w:val="00A01439"/>
    <w:rsid w:val="00A020EC"/>
    <w:rsid w:val="00A02394"/>
    <w:rsid w:val="00A03E1D"/>
    <w:rsid w:val="00A04730"/>
    <w:rsid w:val="00A04BF3"/>
    <w:rsid w:val="00A04C15"/>
    <w:rsid w:val="00A05B02"/>
    <w:rsid w:val="00A05DBE"/>
    <w:rsid w:val="00A05F0A"/>
    <w:rsid w:val="00A06498"/>
    <w:rsid w:val="00A07AE1"/>
    <w:rsid w:val="00A07CBE"/>
    <w:rsid w:val="00A07D8E"/>
    <w:rsid w:val="00A07F52"/>
    <w:rsid w:val="00A10807"/>
    <w:rsid w:val="00A10E47"/>
    <w:rsid w:val="00A11949"/>
    <w:rsid w:val="00A13625"/>
    <w:rsid w:val="00A1380D"/>
    <w:rsid w:val="00A14304"/>
    <w:rsid w:val="00A144EC"/>
    <w:rsid w:val="00A147D2"/>
    <w:rsid w:val="00A14E53"/>
    <w:rsid w:val="00A15269"/>
    <w:rsid w:val="00A153EB"/>
    <w:rsid w:val="00A15955"/>
    <w:rsid w:val="00A1620B"/>
    <w:rsid w:val="00A165B8"/>
    <w:rsid w:val="00A16E7A"/>
    <w:rsid w:val="00A17995"/>
    <w:rsid w:val="00A210B9"/>
    <w:rsid w:val="00A212CD"/>
    <w:rsid w:val="00A21673"/>
    <w:rsid w:val="00A2171D"/>
    <w:rsid w:val="00A21A03"/>
    <w:rsid w:val="00A223AC"/>
    <w:rsid w:val="00A236D9"/>
    <w:rsid w:val="00A239AA"/>
    <w:rsid w:val="00A23FF5"/>
    <w:rsid w:val="00A2415D"/>
    <w:rsid w:val="00A24210"/>
    <w:rsid w:val="00A24AEC"/>
    <w:rsid w:val="00A24D82"/>
    <w:rsid w:val="00A262D7"/>
    <w:rsid w:val="00A2674D"/>
    <w:rsid w:val="00A277B0"/>
    <w:rsid w:val="00A27D4C"/>
    <w:rsid w:val="00A302D6"/>
    <w:rsid w:val="00A30838"/>
    <w:rsid w:val="00A3117C"/>
    <w:rsid w:val="00A3128F"/>
    <w:rsid w:val="00A31422"/>
    <w:rsid w:val="00A31ECA"/>
    <w:rsid w:val="00A32455"/>
    <w:rsid w:val="00A32541"/>
    <w:rsid w:val="00A329A8"/>
    <w:rsid w:val="00A32C02"/>
    <w:rsid w:val="00A335E5"/>
    <w:rsid w:val="00A33ACA"/>
    <w:rsid w:val="00A3451E"/>
    <w:rsid w:val="00A34770"/>
    <w:rsid w:val="00A34CC6"/>
    <w:rsid w:val="00A34D87"/>
    <w:rsid w:val="00A35030"/>
    <w:rsid w:val="00A35169"/>
    <w:rsid w:val="00A353B9"/>
    <w:rsid w:val="00A358C2"/>
    <w:rsid w:val="00A35B5B"/>
    <w:rsid w:val="00A36AF9"/>
    <w:rsid w:val="00A37046"/>
    <w:rsid w:val="00A376D5"/>
    <w:rsid w:val="00A378C5"/>
    <w:rsid w:val="00A37A04"/>
    <w:rsid w:val="00A406F8"/>
    <w:rsid w:val="00A40A1F"/>
    <w:rsid w:val="00A410BE"/>
    <w:rsid w:val="00A41620"/>
    <w:rsid w:val="00A4190B"/>
    <w:rsid w:val="00A41B18"/>
    <w:rsid w:val="00A4203C"/>
    <w:rsid w:val="00A42A88"/>
    <w:rsid w:val="00A4332A"/>
    <w:rsid w:val="00A439C5"/>
    <w:rsid w:val="00A43A24"/>
    <w:rsid w:val="00A445BE"/>
    <w:rsid w:val="00A445E9"/>
    <w:rsid w:val="00A44A81"/>
    <w:rsid w:val="00A44C56"/>
    <w:rsid w:val="00A45259"/>
    <w:rsid w:val="00A45401"/>
    <w:rsid w:val="00A45678"/>
    <w:rsid w:val="00A458B0"/>
    <w:rsid w:val="00A45BFC"/>
    <w:rsid w:val="00A45DC6"/>
    <w:rsid w:val="00A46240"/>
    <w:rsid w:val="00A4720B"/>
    <w:rsid w:val="00A47C36"/>
    <w:rsid w:val="00A47D56"/>
    <w:rsid w:val="00A504ED"/>
    <w:rsid w:val="00A50EC7"/>
    <w:rsid w:val="00A51756"/>
    <w:rsid w:val="00A5269B"/>
    <w:rsid w:val="00A529E0"/>
    <w:rsid w:val="00A53224"/>
    <w:rsid w:val="00A532D9"/>
    <w:rsid w:val="00A533E2"/>
    <w:rsid w:val="00A534B5"/>
    <w:rsid w:val="00A5372B"/>
    <w:rsid w:val="00A5374A"/>
    <w:rsid w:val="00A54D80"/>
    <w:rsid w:val="00A54EA5"/>
    <w:rsid w:val="00A55A13"/>
    <w:rsid w:val="00A55EF1"/>
    <w:rsid w:val="00A56B93"/>
    <w:rsid w:val="00A56F96"/>
    <w:rsid w:val="00A602F8"/>
    <w:rsid w:val="00A6083D"/>
    <w:rsid w:val="00A618B3"/>
    <w:rsid w:val="00A61AF8"/>
    <w:rsid w:val="00A6265F"/>
    <w:rsid w:val="00A629B6"/>
    <w:rsid w:val="00A63670"/>
    <w:rsid w:val="00A64836"/>
    <w:rsid w:val="00A64A3F"/>
    <w:rsid w:val="00A6575B"/>
    <w:rsid w:val="00A65820"/>
    <w:rsid w:val="00A65A6B"/>
    <w:rsid w:val="00A65AFA"/>
    <w:rsid w:val="00A675A7"/>
    <w:rsid w:val="00A675ED"/>
    <w:rsid w:val="00A7030F"/>
    <w:rsid w:val="00A7046C"/>
    <w:rsid w:val="00A70621"/>
    <w:rsid w:val="00A707F8"/>
    <w:rsid w:val="00A71B89"/>
    <w:rsid w:val="00A723C9"/>
    <w:rsid w:val="00A72DD1"/>
    <w:rsid w:val="00A73DE4"/>
    <w:rsid w:val="00A7414A"/>
    <w:rsid w:val="00A75368"/>
    <w:rsid w:val="00A75433"/>
    <w:rsid w:val="00A754D0"/>
    <w:rsid w:val="00A75704"/>
    <w:rsid w:val="00A75BD3"/>
    <w:rsid w:val="00A76033"/>
    <w:rsid w:val="00A7607D"/>
    <w:rsid w:val="00A768E0"/>
    <w:rsid w:val="00A775C0"/>
    <w:rsid w:val="00A77880"/>
    <w:rsid w:val="00A77D34"/>
    <w:rsid w:val="00A812C2"/>
    <w:rsid w:val="00A8172F"/>
    <w:rsid w:val="00A8177D"/>
    <w:rsid w:val="00A81CF2"/>
    <w:rsid w:val="00A8250C"/>
    <w:rsid w:val="00A82ED1"/>
    <w:rsid w:val="00A82F4D"/>
    <w:rsid w:val="00A83C2C"/>
    <w:rsid w:val="00A84262"/>
    <w:rsid w:val="00A84413"/>
    <w:rsid w:val="00A84737"/>
    <w:rsid w:val="00A84ACD"/>
    <w:rsid w:val="00A84F33"/>
    <w:rsid w:val="00A851B7"/>
    <w:rsid w:val="00A854B0"/>
    <w:rsid w:val="00A85AEE"/>
    <w:rsid w:val="00A862AE"/>
    <w:rsid w:val="00A8648D"/>
    <w:rsid w:val="00A86623"/>
    <w:rsid w:val="00A867DE"/>
    <w:rsid w:val="00A878FB"/>
    <w:rsid w:val="00A87F01"/>
    <w:rsid w:val="00A90170"/>
    <w:rsid w:val="00A90BDB"/>
    <w:rsid w:val="00A90FF9"/>
    <w:rsid w:val="00A91618"/>
    <w:rsid w:val="00A92A2B"/>
    <w:rsid w:val="00A934C4"/>
    <w:rsid w:val="00A93AF4"/>
    <w:rsid w:val="00A93DD4"/>
    <w:rsid w:val="00A95648"/>
    <w:rsid w:val="00A95723"/>
    <w:rsid w:val="00A95AC6"/>
    <w:rsid w:val="00A95B26"/>
    <w:rsid w:val="00A95FA5"/>
    <w:rsid w:val="00A96B79"/>
    <w:rsid w:val="00A9788C"/>
    <w:rsid w:val="00A97BC4"/>
    <w:rsid w:val="00A97E3A"/>
    <w:rsid w:val="00AA081C"/>
    <w:rsid w:val="00AA112D"/>
    <w:rsid w:val="00AA1540"/>
    <w:rsid w:val="00AA1957"/>
    <w:rsid w:val="00AA2101"/>
    <w:rsid w:val="00AA2141"/>
    <w:rsid w:val="00AA21D6"/>
    <w:rsid w:val="00AA301E"/>
    <w:rsid w:val="00AA32AF"/>
    <w:rsid w:val="00AA331C"/>
    <w:rsid w:val="00AA36E1"/>
    <w:rsid w:val="00AA38C0"/>
    <w:rsid w:val="00AA3A97"/>
    <w:rsid w:val="00AA3F5A"/>
    <w:rsid w:val="00AA4237"/>
    <w:rsid w:val="00AA4B6A"/>
    <w:rsid w:val="00AA52DE"/>
    <w:rsid w:val="00AA5A63"/>
    <w:rsid w:val="00AA5E1C"/>
    <w:rsid w:val="00AA70D4"/>
    <w:rsid w:val="00AA71EA"/>
    <w:rsid w:val="00AA77D2"/>
    <w:rsid w:val="00AA79C5"/>
    <w:rsid w:val="00AA7FC4"/>
    <w:rsid w:val="00AB3540"/>
    <w:rsid w:val="00AB38D2"/>
    <w:rsid w:val="00AB3A09"/>
    <w:rsid w:val="00AB3D54"/>
    <w:rsid w:val="00AB3E6B"/>
    <w:rsid w:val="00AB413D"/>
    <w:rsid w:val="00AB41D8"/>
    <w:rsid w:val="00AB5D12"/>
    <w:rsid w:val="00AB6A4A"/>
    <w:rsid w:val="00AB708E"/>
    <w:rsid w:val="00AB73B7"/>
    <w:rsid w:val="00AB759B"/>
    <w:rsid w:val="00AC099C"/>
    <w:rsid w:val="00AC0BC2"/>
    <w:rsid w:val="00AC10ED"/>
    <w:rsid w:val="00AC166B"/>
    <w:rsid w:val="00AC1D25"/>
    <w:rsid w:val="00AC1DBE"/>
    <w:rsid w:val="00AC1F0A"/>
    <w:rsid w:val="00AC1FCD"/>
    <w:rsid w:val="00AC2664"/>
    <w:rsid w:val="00AC289D"/>
    <w:rsid w:val="00AC3659"/>
    <w:rsid w:val="00AC37D0"/>
    <w:rsid w:val="00AC3EAF"/>
    <w:rsid w:val="00AC429E"/>
    <w:rsid w:val="00AC46FD"/>
    <w:rsid w:val="00AC47E4"/>
    <w:rsid w:val="00AC4CF4"/>
    <w:rsid w:val="00AC4E4E"/>
    <w:rsid w:val="00AC4ECB"/>
    <w:rsid w:val="00AC5045"/>
    <w:rsid w:val="00AC545F"/>
    <w:rsid w:val="00AC56C5"/>
    <w:rsid w:val="00AC6133"/>
    <w:rsid w:val="00AC66DD"/>
    <w:rsid w:val="00AC69E7"/>
    <w:rsid w:val="00AC7B59"/>
    <w:rsid w:val="00AD05A0"/>
    <w:rsid w:val="00AD0CCE"/>
    <w:rsid w:val="00AD158C"/>
    <w:rsid w:val="00AD1659"/>
    <w:rsid w:val="00AD18A1"/>
    <w:rsid w:val="00AD21C5"/>
    <w:rsid w:val="00AD221A"/>
    <w:rsid w:val="00AD2D22"/>
    <w:rsid w:val="00AD3696"/>
    <w:rsid w:val="00AD39B8"/>
    <w:rsid w:val="00AD3AF0"/>
    <w:rsid w:val="00AD451E"/>
    <w:rsid w:val="00AD526B"/>
    <w:rsid w:val="00AD52C6"/>
    <w:rsid w:val="00AD5A1F"/>
    <w:rsid w:val="00AD651C"/>
    <w:rsid w:val="00AD6637"/>
    <w:rsid w:val="00AD66BD"/>
    <w:rsid w:val="00AD67C8"/>
    <w:rsid w:val="00AD6BAE"/>
    <w:rsid w:val="00AD6E00"/>
    <w:rsid w:val="00AD732C"/>
    <w:rsid w:val="00AD7352"/>
    <w:rsid w:val="00AE0FF8"/>
    <w:rsid w:val="00AE11CB"/>
    <w:rsid w:val="00AE1276"/>
    <w:rsid w:val="00AE19B4"/>
    <w:rsid w:val="00AE1C88"/>
    <w:rsid w:val="00AE1F4A"/>
    <w:rsid w:val="00AE3100"/>
    <w:rsid w:val="00AE38BA"/>
    <w:rsid w:val="00AE3D78"/>
    <w:rsid w:val="00AE3F10"/>
    <w:rsid w:val="00AE3FA5"/>
    <w:rsid w:val="00AE422A"/>
    <w:rsid w:val="00AE521E"/>
    <w:rsid w:val="00AE5636"/>
    <w:rsid w:val="00AE5743"/>
    <w:rsid w:val="00AE5B2C"/>
    <w:rsid w:val="00AE5F48"/>
    <w:rsid w:val="00AE5F60"/>
    <w:rsid w:val="00AE60A5"/>
    <w:rsid w:val="00AE69C1"/>
    <w:rsid w:val="00AE7A7D"/>
    <w:rsid w:val="00AE7BD1"/>
    <w:rsid w:val="00AF0058"/>
    <w:rsid w:val="00AF0BE4"/>
    <w:rsid w:val="00AF1B1C"/>
    <w:rsid w:val="00AF1BD8"/>
    <w:rsid w:val="00AF1BFD"/>
    <w:rsid w:val="00AF1E8B"/>
    <w:rsid w:val="00AF2087"/>
    <w:rsid w:val="00AF21B6"/>
    <w:rsid w:val="00AF3C4A"/>
    <w:rsid w:val="00AF48ED"/>
    <w:rsid w:val="00AF601F"/>
    <w:rsid w:val="00AF612E"/>
    <w:rsid w:val="00AF65EA"/>
    <w:rsid w:val="00AF6D15"/>
    <w:rsid w:val="00AF6D56"/>
    <w:rsid w:val="00AF6F2B"/>
    <w:rsid w:val="00AF6F7B"/>
    <w:rsid w:val="00AF725D"/>
    <w:rsid w:val="00AF7C2E"/>
    <w:rsid w:val="00B0014E"/>
    <w:rsid w:val="00B00C2D"/>
    <w:rsid w:val="00B016F5"/>
    <w:rsid w:val="00B01920"/>
    <w:rsid w:val="00B01F49"/>
    <w:rsid w:val="00B024C9"/>
    <w:rsid w:val="00B0262D"/>
    <w:rsid w:val="00B02B14"/>
    <w:rsid w:val="00B03F7A"/>
    <w:rsid w:val="00B04583"/>
    <w:rsid w:val="00B04C96"/>
    <w:rsid w:val="00B04DBC"/>
    <w:rsid w:val="00B04FFF"/>
    <w:rsid w:val="00B05CBE"/>
    <w:rsid w:val="00B05E9D"/>
    <w:rsid w:val="00B0693A"/>
    <w:rsid w:val="00B0716C"/>
    <w:rsid w:val="00B10199"/>
    <w:rsid w:val="00B105B9"/>
    <w:rsid w:val="00B10BA2"/>
    <w:rsid w:val="00B10E8A"/>
    <w:rsid w:val="00B10F59"/>
    <w:rsid w:val="00B1169B"/>
    <w:rsid w:val="00B1177B"/>
    <w:rsid w:val="00B11849"/>
    <w:rsid w:val="00B12A96"/>
    <w:rsid w:val="00B12B1C"/>
    <w:rsid w:val="00B13224"/>
    <w:rsid w:val="00B13259"/>
    <w:rsid w:val="00B13D76"/>
    <w:rsid w:val="00B13DC2"/>
    <w:rsid w:val="00B13FF9"/>
    <w:rsid w:val="00B14134"/>
    <w:rsid w:val="00B14228"/>
    <w:rsid w:val="00B1464E"/>
    <w:rsid w:val="00B152A8"/>
    <w:rsid w:val="00B1643C"/>
    <w:rsid w:val="00B1643E"/>
    <w:rsid w:val="00B168A6"/>
    <w:rsid w:val="00B16A1F"/>
    <w:rsid w:val="00B16E76"/>
    <w:rsid w:val="00B1746B"/>
    <w:rsid w:val="00B179B2"/>
    <w:rsid w:val="00B20462"/>
    <w:rsid w:val="00B216BE"/>
    <w:rsid w:val="00B218DE"/>
    <w:rsid w:val="00B2199E"/>
    <w:rsid w:val="00B21BC6"/>
    <w:rsid w:val="00B21C95"/>
    <w:rsid w:val="00B22867"/>
    <w:rsid w:val="00B22971"/>
    <w:rsid w:val="00B230C5"/>
    <w:rsid w:val="00B23296"/>
    <w:rsid w:val="00B23826"/>
    <w:rsid w:val="00B23E1E"/>
    <w:rsid w:val="00B24590"/>
    <w:rsid w:val="00B24789"/>
    <w:rsid w:val="00B24AFA"/>
    <w:rsid w:val="00B2572C"/>
    <w:rsid w:val="00B259C4"/>
    <w:rsid w:val="00B25E47"/>
    <w:rsid w:val="00B2627C"/>
    <w:rsid w:val="00B265B1"/>
    <w:rsid w:val="00B2673B"/>
    <w:rsid w:val="00B26F0D"/>
    <w:rsid w:val="00B271FD"/>
    <w:rsid w:val="00B27DD9"/>
    <w:rsid w:val="00B27F63"/>
    <w:rsid w:val="00B3029B"/>
    <w:rsid w:val="00B313A1"/>
    <w:rsid w:val="00B31B3D"/>
    <w:rsid w:val="00B321EB"/>
    <w:rsid w:val="00B32220"/>
    <w:rsid w:val="00B32C5A"/>
    <w:rsid w:val="00B32FCC"/>
    <w:rsid w:val="00B330B0"/>
    <w:rsid w:val="00B333D5"/>
    <w:rsid w:val="00B34573"/>
    <w:rsid w:val="00B3492A"/>
    <w:rsid w:val="00B34B38"/>
    <w:rsid w:val="00B34F5A"/>
    <w:rsid w:val="00B35495"/>
    <w:rsid w:val="00B3568D"/>
    <w:rsid w:val="00B35C08"/>
    <w:rsid w:val="00B35FBF"/>
    <w:rsid w:val="00B361D2"/>
    <w:rsid w:val="00B36701"/>
    <w:rsid w:val="00B374BA"/>
    <w:rsid w:val="00B375F0"/>
    <w:rsid w:val="00B37708"/>
    <w:rsid w:val="00B379A1"/>
    <w:rsid w:val="00B4058A"/>
    <w:rsid w:val="00B40F8F"/>
    <w:rsid w:val="00B413DF"/>
    <w:rsid w:val="00B41C6C"/>
    <w:rsid w:val="00B42432"/>
    <w:rsid w:val="00B4249E"/>
    <w:rsid w:val="00B42696"/>
    <w:rsid w:val="00B4295A"/>
    <w:rsid w:val="00B42B18"/>
    <w:rsid w:val="00B42B30"/>
    <w:rsid w:val="00B430FD"/>
    <w:rsid w:val="00B43E46"/>
    <w:rsid w:val="00B43F98"/>
    <w:rsid w:val="00B446F0"/>
    <w:rsid w:val="00B44808"/>
    <w:rsid w:val="00B4487E"/>
    <w:rsid w:val="00B44AB9"/>
    <w:rsid w:val="00B44F1F"/>
    <w:rsid w:val="00B45017"/>
    <w:rsid w:val="00B45DCE"/>
    <w:rsid w:val="00B46093"/>
    <w:rsid w:val="00B462AF"/>
    <w:rsid w:val="00B46583"/>
    <w:rsid w:val="00B4694E"/>
    <w:rsid w:val="00B47BE2"/>
    <w:rsid w:val="00B50376"/>
    <w:rsid w:val="00B50593"/>
    <w:rsid w:val="00B508F4"/>
    <w:rsid w:val="00B50E2D"/>
    <w:rsid w:val="00B50F8D"/>
    <w:rsid w:val="00B510D0"/>
    <w:rsid w:val="00B51456"/>
    <w:rsid w:val="00B51CD8"/>
    <w:rsid w:val="00B52B30"/>
    <w:rsid w:val="00B52BDA"/>
    <w:rsid w:val="00B53F57"/>
    <w:rsid w:val="00B54008"/>
    <w:rsid w:val="00B5420A"/>
    <w:rsid w:val="00B54557"/>
    <w:rsid w:val="00B547D4"/>
    <w:rsid w:val="00B55079"/>
    <w:rsid w:val="00B55A2A"/>
    <w:rsid w:val="00B55A36"/>
    <w:rsid w:val="00B55ACD"/>
    <w:rsid w:val="00B55D67"/>
    <w:rsid w:val="00B564CF"/>
    <w:rsid w:val="00B56FB2"/>
    <w:rsid w:val="00B571DA"/>
    <w:rsid w:val="00B5742A"/>
    <w:rsid w:val="00B57661"/>
    <w:rsid w:val="00B60A71"/>
    <w:rsid w:val="00B60C8A"/>
    <w:rsid w:val="00B61D65"/>
    <w:rsid w:val="00B61E57"/>
    <w:rsid w:val="00B6216A"/>
    <w:rsid w:val="00B62214"/>
    <w:rsid w:val="00B62683"/>
    <w:rsid w:val="00B63F62"/>
    <w:rsid w:val="00B64242"/>
    <w:rsid w:val="00B6539C"/>
    <w:rsid w:val="00B65621"/>
    <w:rsid w:val="00B65858"/>
    <w:rsid w:val="00B65C8B"/>
    <w:rsid w:val="00B65DFA"/>
    <w:rsid w:val="00B66005"/>
    <w:rsid w:val="00B6633F"/>
    <w:rsid w:val="00B6705E"/>
    <w:rsid w:val="00B67A7E"/>
    <w:rsid w:val="00B7170E"/>
    <w:rsid w:val="00B7231A"/>
    <w:rsid w:val="00B73614"/>
    <w:rsid w:val="00B738CB"/>
    <w:rsid w:val="00B738FE"/>
    <w:rsid w:val="00B73CC5"/>
    <w:rsid w:val="00B73DF7"/>
    <w:rsid w:val="00B73FA5"/>
    <w:rsid w:val="00B744D4"/>
    <w:rsid w:val="00B7479C"/>
    <w:rsid w:val="00B74B54"/>
    <w:rsid w:val="00B74E75"/>
    <w:rsid w:val="00B74EA9"/>
    <w:rsid w:val="00B74EBA"/>
    <w:rsid w:val="00B74EFF"/>
    <w:rsid w:val="00B75061"/>
    <w:rsid w:val="00B75B16"/>
    <w:rsid w:val="00B75BE0"/>
    <w:rsid w:val="00B75F3E"/>
    <w:rsid w:val="00B76375"/>
    <w:rsid w:val="00B76735"/>
    <w:rsid w:val="00B76B44"/>
    <w:rsid w:val="00B8040E"/>
    <w:rsid w:val="00B80B3E"/>
    <w:rsid w:val="00B81D13"/>
    <w:rsid w:val="00B81F56"/>
    <w:rsid w:val="00B82737"/>
    <w:rsid w:val="00B830E3"/>
    <w:rsid w:val="00B83AB4"/>
    <w:rsid w:val="00B83F04"/>
    <w:rsid w:val="00B85D0D"/>
    <w:rsid w:val="00B85EC3"/>
    <w:rsid w:val="00B85FD4"/>
    <w:rsid w:val="00B86EE8"/>
    <w:rsid w:val="00B905CF"/>
    <w:rsid w:val="00B90D9C"/>
    <w:rsid w:val="00B91251"/>
    <w:rsid w:val="00B918B7"/>
    <w:rsid w:val="00B91D4D"/>
    <w:rsid w:val="00B91FE7"/>
    <w:rsid w:val="00B92340"/>
    <w:rsid w:val="00B93C36"/>
    <w:rsid w:val="00B93C4C"/>
    <w:rsid w:val="00B93C87"/>
    <w:rsid w:val="00B93F98"/>
    <w:rsid w:val="00B93FF5"/>
    <w:rsid w:val="00B942F9"/>
    <w:rsid w:val="00B944C5"/>
    <w:rsid w:val="00B94825"/>
    <w:rsid w:val="00B94E4F"/>
    <w:rsid w:val="00B95413"/>
    <w:rsid w:val="00B95BF8"/>
    <w:rsid w:val="00B960F1"/>
    <w:rsid w:val="00B96509"/>
    <w:rsid w:val="00B97151"/>
    <w:rsid w:val="00B97556"/>
    <w:rsid w:val="00BA1527"/>
    <w:rsid w:val="00BA1BDA"/>
    <w:rsid w:val="00BA1C58"/>
    <w:rsid w:val="00BA1D77"/>
    <w:rsid w:val="00BA2525"/>
    <w:rsid w:val="00BA2681"/>
    <w:rsid w:val="00BA2721"/>
    <w:rsid w:val="00BA2BB2"/>
    <w:rsid w:val="00BA317E"/>
    <w:rsid w:val="00BA416A"/>
    <w:rsid w:val="00BA4619"/>
    <w:rsid w:val="00BA5432"/>
    <w:rsid w:val="00BA5E94"/>
    <w:rsid w:val="00BA6453"/>
    <w:rsid w:val="00BA64DE"/>
    <w:rsid w:val="00BA6818"/>
    <w:rsid w:val="00BA68AB"/>
    <w:rsid w:val="00BA7CCF"/>
    <w:rsid w:val="00BA7D89"/>
    <w:rsid w:val="00BA7F37"/>
    <w:rsid w:val="00BB1337"/>
    <w:rsid w:val="00BB14DE"/>
    <w:rsid w:val="00BB1895"/>
    <w:rsid w:val="00BB231C"/>
    <w:rsid w:val="00BB3520"/>
    <w:rsid w:val="00BB39C3"/>
    <w:rsid w:val="00BB3ABF"/>
    <w:rsid w:val="00BB3DEA"/>
    <w:rsid w:val="00BB43BA"/>
    <w:rsid w:val="00BB4999"/>
    <w:rsid w:val="00BB4D58"/>
    <w:rsid w:val="00BB530E"/>
    <w:rsid w:val="00BB5C6E"/>
    <w:rsid w:val="00BB5D72"/>
    <w:rsid w:val="00BB61B9"/>
    <w:rsid w:val="00BB65A3"/>
    <w:rsid w:val="00BB709B"/>
    <w:rsid w:val="00BB7292"/>
    <w:rsid w:val="00BC1706"/>
    <w:rsid w:val="00BC1B37"/>
    <w:rsid w:val="00BC21F3"/>
    <w:rsid w:val="00BC2359"/>
    <w:rsid w:val="00BC27F8"/>
    <w:rsid w:val="00BC2EC9"/>
    <w:rsid w:val="00BC3084"/>
    <w:rsid w:val="00BC3522"/>
    <w:rsid w:val="00BC37F4"/>
    <w:rsid w:val="00BC3CC0"/>
    <w:rsid w:val="00BC4658"/>
    <w:rsid w:val="00BC497A"/>
    <w:rsid w:val="00BC4D27"/>
    <w:rsid w:val="00BC4D87"/>
    <w:rsid w:val="00BC649F"/>
    <w:rsid w:val="00BC6525"/>
    <w:rsid w:val="00BC6703"/>
    <w:rsid w:val="00BC7F79"/>
    <w:rsid w:val="00BC7F8A"/>
    <w:rsid w:val="00BD060C"/>
    <w:rsid w:val="00BD1494"/>
    <w:rsid w:val="00BD2AFD"/>
    <w:rsid w:val="00BD39A3"/>
    <w:rsid w:val="00BD3D44"/>
    <w:rsid w:val="00BD3E58"/>
    <w:rsid w:val="00BD47C7"/>
    <w:rsid w:val="00BD5555"/>
    <w:rsid w:val="00BD6ED4"/>
    <w:rsid w:val="00BD6F26"/>
    <w:rsid w:val="00BD74E0"/>
    <w:rsid w:val="00BD77BF"/>
    <w:rsid w:val="00BD78FF"/>
    <w:rsid w:val="00BE0387"/>
    <w:rsid w:val="00BE0907"/>
    <w:rsid w:val="00BE09B4"/>
    <w:rsid w:val="00BE116A"/>
    <w:rsid w:val="00BE13B1"/>
    <w:rsid w:val="00BE1741"/>
    <w:rsid w:val="00BE2194"/>
    <w:rsid w:val="00BE343D"/>
    <w:rsid w:val="00BE3716"/>
    <w:rsid w:val="00BE3D1A"/>
    <w:rsid w:val="00BE40C7"/>
    <w:rsid w:val="00BE414D"/>
    <w:rsid w:val="00BE4178"/>
    <w:rsid w:val="00BE4BF0"/>
    <w:rsid w:val="00BE4C85"/>
    <w:rsid w:val="00BE4D35"/>
    <w:rsid w:val="00BE51FB"/>
    <w:rsid w:val="00BE54E7"/>
    <w:rsid w:val="00BE5827"/>
    <w:rsid w:val="00BF00E7"/>
    <w:rsid w:val="00BF010F"/>
    <w:rsid w:val="00BF018F"/>
    <w:rsid w:val="00BF0572"/>
    <w:rsid w:val="00BF139D"/>
    <w:rsid w:val="00BF13CC"/>
    <w:rsid w:val="00BF1B4A"/>
    <w:rsid w:val="00BF1FCB"/>
    <w:rsid w:val="00BF3149"/>
    <w:rsid w:val="00BF45BC"/>
    <w:rsid w:val="00BF4621"/>
    <w:rsid w:val="00BF4927"/>
    <w:rsid w:val="00BF4AAF"/>
    <w:rsid w:val="00BF5311"/>
    <w:rsid w:val="00BF59CB"/>
    <w:rsid w:val="00BF5B5E"/>
    <w:rsid w:val="00BF657A"/>
    <w:rsid w:val="00BF66EC"/>
    <w:rsid w:val="00BF672A"/>
    <w:rsid w:val="00BF6BE4"/>
    <w:rsid w:val="00BF6D2E"/>
    <w:rsid w:val="00BF7509"/>
    <w:rsid w:val="00BF77A7"/>
    <w:rsid w:val="00BF79D5"/>
    <w:rsid w:val="00BF7B1C"/>
    <w:rsid w:val="00C0033C"/>
    <w:rsid w:val="00C00CF8"/>
    <w:rsid w:val="00C0131E"/>
    <w:rsid w:val="00C013D8"/>
    <w:rsid w:val="00C02D6B"/>
    <w:rsid w:val="00C02E1E"/>
    <w:rsid w:val="00C0300C"/>
    <w:rsid w:val="00C03391"/>
    <w:rsid w:val="00C038E6"/>
    <w:rsid w:val="00C03BCA"/>
    <w:rsid w:val="00C03D3B"/>
    <w:rsid w:val="00C03F20"/>
    <w:rsid w:val="00C0433B"/>
    <w:rsid w:val="00C04D30"/>
    <w:rsid w:val="00C04E18"/>
    <w:rsid w:val="00C05618"/>
    <w:rsid w:val="00C0567F"/>
    <w:rsid w:val="00C05AFC"/>
    <w:rsid w:val="00C07090"/>
    <w:rsid w:val="00C073AF"/>
    <w:rsid w:val="00C07C8B"/>
    <w:rsid w:val="00C10058"/>
    <w:rsid w:val="00C1076C"/>
    <w:rsid w:val="00C108FC"/>
    <w:rsid w:val="00C10A39"/>
    <w:rsid w:val="00C10D32"/>
    <w:rsid w:val="00C11042"/>
    <w:rsid w:val="00C11648"/>
    <w:rsid w:val="00C11F34"/>
    <w:rsid w:val="00C12552"/>
    <w:rsid w:val="00C1290E"/>
    <w:rsid w:val="00C12988"/>
    <w:rsid w:val="00C12E4F"/>
    <w:rsid w:val="00C13236"/>
    <w:rsid w:val="00C1329D"/>
    <w:rsid w:val="00C13806"/>
    <w:rsid w:val="00C139C5"/>
    <w:rsid w:val="00C13A72"/>
    <w:rsid w:val="00C141CD"/>
    <w:rsid w:val="00C155F5"/>
    <w:rsid w:val="00C16E1D"/>
    <w:rsid w:val="00C1749B"/>
    <w:rsid w:val="00C17A7F"/>
    <w:rsid w:val="00C17EE9"/>
    <w:rsid w:val="00C20B90"/>
    <w:rsid w:val="00C20DB5"/>
    <w:rsid w:val="00C21211"/>
    <w:rsid w:val="00C21DE8"/>
    <w:rsid w:val="00C2204D"/>
    <w:rsid w:val="00C220DF"/>
    <w:rsid w:val="00C225A6"/>
    <w:rsid w:val="00C23276"/>
    <w:rsid w:val="00C2367D"/>
    <w:rsid w:val="00C246D3"/>
    <w:rsid w:val="00C247E0"/>
    <w:rsid w:val="00C249DA"/>
    <w:rsid w:val="00C24DFE"/>
    <w:rsid w:val="00C2523C"/>
    <w:rsid w:val="00C25909"/>
    <w:rsid w:val="00C25A8C"/>
    <w:rsid w:val="00C26153"/>
    <w:rsid w:val="00C26869"/>
    <w:rsid w:val="00C26B83"/>
    <w:rsid w:val="00C27132"/>
    <w:rsid w:val="00C30564"/>
    <w:rsid w:val="00C30E2E"/>
    <w:rsid w:val="00C321C8"/>
    <w:rsid w:val="00C324D9"/>
    <w:rsid w:val="00C325F0"/>
    <w:rsid w:val="00C328A9"/>
    <w:rsid w:val="00C330E4"/>
    <w:rsid w:val="00C331EE"/>
    <w:rsid w:val="00C33371"/>
    <w:rsid w:val="00C3354B"/>
    <w:rsid w:val="00C3356C"/>
    <w:rsid w:val="00C33EAF"/>
    <w:rsid w:val="00C34C33"/>
    <w:rsid w:val="00C354A3"/>
    <w:rsid w:val="00C35A9D"/>
    <w:rsid w:val="00C35EFE"/>
    <w:rsid w:val="00C366D8"/>
    <w:rsid w:val="00C37EA9"/>
    <w:rsid w:val="00C41013"/>
    <w:rsid w:val="00C413AC"/>
    <w:rsid w:val="00C41479"/>
    <w:rsid w:val="00C41498"/>
    <w:rsid w:val="00C418EB"/>
    <w:rsid w:val="00C41EA7"/>
    <w:rsid w:val="00C4237A"/>
    <w:rsid w:val="00C4335F"/>
    <w:rsid w:val="00C44955"/>
    <w:rsid w:val="00C453D0"/>
    <w:rsid w:val="00C45E77"/>
    <w:rsid w:val="00C45EB9"/>
    <w:rsid w:val="00C46091"/>
    <w:rsid w:val="00C46605"/>
    <w:rsid w:val="00C46B7A"/>
    <w:rsid w:val="00C46F9F"/>
    <w:rsid w:val="00C47212"/>
    <w:rsid w:val="00C475CD"/>
    <w:rsid w:val="00C500EF"/>
    <w:rsid w:val="00C50E0F"/>
    <w:rsid w:val="00C50FE0"/>
    <w:rsid w:val="00C517BA"/>
    <w:rsid w:val="00C51AFD"/>
    <w:rsid w:val="00C51CA0"/>
    <w:rsid w:val="00C52859"/>
    <w:rsid w:val="00C546D0"/>
    <w:rsid w:val="00C54ABA"/>
    <w:rsid w:val="00C550DD"/>
    <w:rsid w:val="00C55BF0"/>
    <w:rsid w:val="00C5691E"/>
    <w:rsid w:val="00C5696F"/>
    <w:rsid w:val="00C56C1E"/>
    <w:rsid w:val="00C570A1"/>
    <w:rsid w:val="00C574A3"/>
    <w:rsid w:val="00C6096A"/>
    <w:rsid w:val="00C609DA"/>
    <w:rsid w:val="00C60D7A"/>
    <w:rsid w:val="00C61635"/>
    <w:rsid w:val="00C61A36"/>
    <w:rsid w:val="00C61A48"/>
    <w:rsid w:val="00C61DF5"/>
    <w:rsid w:val="00C61FC4"/>
    <w:rsid w:val="00C62721"/>
    <w:rsid w:val="00C62A20"/>
    <w:rsid w:val="00C62A47"/>
    <w:rsid w:val="00C62A56"/>
    <w:rsid w:val="00C64064"/>
    <w:rsid w:val="00C64834"/>
    <w:rsid w:val="00C64E81"/>
    <w:rsid w:val="00C64F7D"/>
    <w:rsid w:val="00C67430"/>
    <w:rsid w:val="00C67528"/>
    <w:rsid w:val="00C67749"/>
    <w:rsid w:val="00C6785A"/>
    <w:rsid w:val="00C70743"/>
    <w:rsid w:val="00C70975"/>
    <w:rsid w:val="00C70F92"/>
    <w:rsid w:val="00C720B7"/>
    <w:rsid w:val="00C72705"/>
    <w:rsid w:val="00C72F57"/>
    <w:rsid w:val="00C73173"/>
    <w:rsid w:val="00C74067"/>
    <w:rsid w:val="00C74370"/>
    <w:rsid w:val="00C746D8"/>
    <w:rsid w:val="00C75D80"/>
    <w:rsid w:val="00C75E97"/>
    <w:rsid w:val="00C75EB7"/>
    <w:rsid w:val="00C760A2"/>
    <w:rsid w:val="00C76841"/>
    <w:rsid w:val="00C76A92"/>
    <w:rsid w:val="00C802E9"/>
    <w:rsid w:val="00C815C4"/>
    <w:rsid w:val="00C81A1D"/>
    <w:rsid w:val="00C81BEC"/>
    <w:rsid w:val="00C81E64"/>
    <w:rsid w:val="00C820A4"/>
    <w:rsid w:val="00C829E4"/>
    <w:rsid w:val="00C82A2A"/>
    <w:rsid w:val="00C82C5F"/>
    <w:rsid w:val="00C83F6C"/>
    <w:rsid w:val="00C84122"/>
    <w:rsid w:val="00C8435B"/>
    <w:rsid w:val="00C84E67"/>
    <w:rsid w:val="00C84EE7"/>
    <w:rsid w:val="00C85024"/>
    <w:rsid w:val="00C86114"/>
    <w:rsid w:val="00C86357"/>
    <w:rsid w:val="00C86C26"/>
    <w:rsid w:val="00C87159"/>
    <w:rsid w:val="00C876F8"/>
    <w:rsid w:val="00C87744"/>
    <w:rsid w:val="00C87F14"/>
    <w:rsid w:val="00C90205"/>
    <w:rsid w:val="00C9061D"/>
    <w:rsid w:val="00C910DB"/>
    <w:rsid w:val="00C9157E"/>
    <w:rsid w:val="00C92847"/>
    <w:rsid w:val="00C92A31"/>
    <w:rsid w:val="00C92DD7"/>
    <w:rsid w:val="00C934B6"/>
    <w:rsid w:val="00C93DE7"/>
    <w:rsid w:val="00C94012"/>
    <w:rsid w:val="00C940EF"/>
    <w:rsid w:val="00C94B1A"/>
    <w:rsid w:val="00C94CE4"/>
    <w:rsid w:val="00C955E4"/>
    <w:rsid w:val="00C956DD"/>
    <w:rsid w:val="00C95AAD"/>
    <w:rsid w:val="00C964FA"/>
    <w:rsid w:val="00C96725"/>
    <w:rsid w:val="00C96A4B"/>
    <w:rsid w:val="00C96A75"/>
    <w:rsid w:val="00C96E7C"/>
    <w:rsid w:val="00CA0597"/>
    <w:rsid w:val="00CA14C6"/>
    <w:rsid w:val="00CA21E5"/>
    <w:rsid w:val="00CA2572"/>
    <w:rsid w:val="00CA3554"/>
    <w:rsid w:val="00CA3636"/>
    <w:rsid w:val="00CA4965"/>
    <w:rsid w:val="00CA4E97"/>
    <w:rsid w:val="00CA5040"/>
    <w:rsid w:val="00CA515F"/>
    <w:rsid w:val="00CA5278"/>
    <w:rsid w:val="00CA5365"/>
    <w:rsid w:val="00CA6EC9"/>
    <w:rsid w:val="00CA707C"/>
    <w:rsid w:val="00CA71E4"/>
    <w:rsid w:val="00CA77E8"/>
    <w:rsid w:val="00CA785D"/>
    <w:rsid w:val="00CA78A6"/>
    <w:rsid w:val="00CB04B9"/>
    <w:rsid w:val="00CB1CC7"/>
    <w:rsid w:val="00CB21F7"/>
    <w:rsid w:val="00CB24EB"/>
    <w:rsid w:val="00CB29A7"/>
    <w:rsid w:val="00CB2A7E"/>
    <w:rsid w:val="00CB2B1B"/>
    <w:rsid w:val="00CB2B43"/>
    <w:rsid w:val="00CB2BA4"/>
    <w:rsid w:val="00CB3057"/>
    <w:rsid w:val="00CB3D5A"/>
    <w:rsid w:val="00CB40EE"/>
    <w:rsid w:val="00CB44AF"/>
    <w:rsid w:val="00CB4FE4"/>
    <w:rsid w:val="00CB5143"/>
    <w:rsid w:val="00CB539C"/>
    <w:rsid w:val="00CB5AD3"/>
    <w:rsid w:val="00CC036B"/>
    <w:rsid w:val="00CC087B"/>
    <w:rsid w:val="00CC08ED"/>
    <w:rsid w:val="00CC0FA8"/>
    <w:rsid w:val="00CC1A61"/>
    <w:rsid w:val="00CC2055"/>
    <w:rsid w:val="00CC22E2"/>
    <w:rsid w:val="00CC3292"/>
    <w:rsid w:val="00CC3990"/>
    <w:rsid w:val="00CC3C51"/>
    <w:rsid w:val="00CC3EA9"/>
    <w:rsid w:val="00CC4421"/>
    <w:rsid w:val="00CC4E2D"/>
    <w:rsid w:val="00CC5AB1"/>
    <w:rsid w:val="00CC6093"/>
    <w:rsid w:val="00CC6DE3"/>
    <w:rsid w:val="00CC6F9E"/>
    <w:rsid w:val="00CC73FA"/>
    <w:rsid w:val="00CD03A8"/>
    <w:rsid w:val="00CD052F"/>
    <w:rsid w:val="00CD0EC0"/>
    <w:rsid w:val="00CD15F0"/>
    <w:rsid w:val="00CD21B2"/>
    <w:rsid w:val="00CD2940"/>
    <w:rsid w:val="00CD2F52"/>
    <w:rsid w:val="00CD2F75"/>
    <w:rsid w:val="00CD35E0"/>
    <w:rsid w:val="00CD3E30"/>
    <w:rsid w:val="00CD46B8"/>
    <w:rsid w:val="00CD6A4B"/>
    <w:rsid w:val="00CD6BDF"/>
    <w:rsid w:val="00CE007A"/>
    <w:rsid w:val="00CE0F8D"/>
    <w:rsid w:val="00CE11B5"/>
    <w:rsid w:val="00CE151B"/>
    <w:rsid w:val="00CE193A"/>
    <w:rsid w:val="00CE199C"/>
    <w:rsid w:val="00CE28A7"/>
    <w:rsid w:val="00CE2920"/>
    <w:rsid w:val="00CE2E09"/>
    <w:rsid w:val="00CE3977"/>
    <w:rsid w:val="00CE48CC"/>
    <w:rsid w:val="00CE4F49"/>
    <w:rsid w:val="00CE589B"/>
    <w:rsid w:val="00CE5B38"/>
    <w:rsid w:val="00CE63C1"/>
    <w:rsid w:val="00CE684C"/>
    <w:rsid w:val="00CE6E6C"/>
    <w:rsid w:val="00CE71AD"/>
    <w:rsid w:val="00CE7EB5"/>
    <w:rsid w:val="00CF000A"/>
    <w:rsid w:val="00CF025C"/>
    <w:rsid w:val="00CF06E9"/>
    <w:rsid w:val="00CF095E"/>
    <w:rsid w:val="00CF0AEB"/>
    <w:rsid w:val="00CF1286"/>
    <w:rsid w:val="00CF1D9A"/>
    <w:rsid w:val="00CF23C4"/>
    <w:rsid w:val="00CF3540"/>
    <w:rsid w:val="00CF3929"/>
    <w:rsid w:val="00CF4426"/>
    <w:rsid w:val="00CF61A3"/>
    <w:rsid w:val="00CF6373"/>
    <w:rsid w:val="00CF653B"/>
    <w:rsid w:val="00CF697E"/>
    <w:rsid w:val="00CF6E97"/>
    <w:rsid w:val="00CF7270"/>
    <w:rsid w:val="00D00784"/>
    <w:rsid w:val="00D0084F"/>
    <w:rsid w:val="00D00A1C"/>
    <w:rsid w:val="00D019F5"/>
    <w:rsid w:val="00D01F26"/>
    <w:rsid w:val="00D03F13"/>
    <w:rsid w:val="00D0499B"/>
    <w:rsid w:val="00D04A5F"/>
    <w:rsid w:val="00D06BB7"/>
    <w:rsid w:val="00D06ECE"/>
    <w:rsid w:val="00D1006F"/>
    <w:rsid w:val="00D107C2"/>
    <w:rsid w:val="00D10C5B"/>
    <w:rsid w:val="00D116FD"/>
    <w:rsid w:val="00D12675"/>
    <w:rsid w:val="00D12904"/>
    <w:rsid w:val="00D1316B"/>
    <w:rsid w:val="00D1379D"/>
    <w:rsid w:val="00D13D04"/>
    <w:rsid w:val="00D1474C"/>
    <w:rsid w:val="00D14A03"/>
    <w:rsid w:val="00D14DF9"/>
    <w:rsid w:val="00D15299"/>
    <w:rsid w:val="00D15DD2"/>
    <w:rsid w:val="00D16166"/>
    <w:rsid w:val="00D167DD"/>
    <w:rsid w:val="00D16ED8"/>
    <w:rsid w:val="00D16EF1"/>
    <w:rsid w:val="00D17744"/>
    <w:rsid w:val="00D202F6"/>
    <w:rsid w:val="00D2030B"/>
    <w:rsid w:val="00D207DB"/>
    <w:rsid w:val="00D20EF8"/>
    <w:rsid w:val="00D21182"/>
    <w:rsid w:val="00D2234F"/>
    <w:rsid w:val="00D223AD"/>
    <w:rsid w:val="00D2257C"/>
    <w:rsid w:val="00D2316B"/>
    <w:rsid w:val="00D23382"/>
    <w:rsid w:val="00D23415"/>
    <w:rsid w:val="00D24112"/>
    <w:rsid w:val="00D24A33"/>
    <w:rsid w:val="00D2607B"/>
    <w:rsid w:val="00D26963"/>
    <w:rsid w:val="00D26E2E"/>
    <w:rsid w:val="00D26EC0"/>
    <w:rsid w:val="00D27030"/>
    <w:rsid w:val="00D27454"/>
    <w:rsid w:val="00D27636"/>
    <w:rsid w:val="00D279F5"/>
    <w:rsid w:val="00D27A94"/>
    <w:rsid w:val="00D27DDD"/>
    <w:rsid w:val="00D30A32"/>
    <w:rsid w:val="00D3174E"/>
    <w:rsid w:val="00D3191D"/>
    <w:rsid w:val="00D32FC1"/>
    <w:rsid w:val="00D33380"/>
    <w:rsid w:val="00D339D8"/>
    <w:rsid w:val="00D33A4A"/>
    <w:rsid w:val="00D33CC4"/>
    <w:rsid w:val="00D34552"/>
    <w:rsid w:val="00D350B7"/>
    <w:rsid w:val="00D35271"/>
    <w:rsid w:val="00D35274"/>
    <w:rsid w:val="00D354D8"/>
    <w:rsid w:val="00D362C4"/>
    <w:rsid w:val="00D37342"/>
    <w:rsid w:val="00D37CF7"/>
    <w:rsid w:val="00D37EA4"/>
    <w:rsid w:val="00D40478"/>
    <w:rsid w:val="00D4084C"/>
    <w:rsid w:val="00D40E57"/>
    <w:rsid w:val="00D420EA"/>
    <w:rsid w:val="00D42D03"/>
    <w:rsid w:val="00D4356D"/>
    <w:rsid w:val="00D43888"/>
    <w:rsid w:val="00D441A9"/>
    <w:rsid w:val="00D44FE6"/>
    <w:rsid w:val="00D453AC"/>
    <w:rsid w:val="00D466FB"/>
    <w:rsid w:val="00D46D86"/>
    <w:rsid w:val="00D46FA3"/>
    <w:rsid w:val="00D47741"/>
    <w:rsid w:val="00D47DA1"/>
    <w:rsid w:val="00D50208"/>
    <w:rsid w:val="00D5066E"/>
    <w:rsid w:val="00D509D2"/>
    <w:rsid w:val="00D5149B"/>
    <w:rsid w:val="00D5166F"/>
    <w:rsid w:val="00D51B4D"/>
    <w:rsid w:val="00D5205E"/>
    <w:rsid w:val="00D52688"/>
    <w:rsid w:val="00D52DB4"/>
    <w:rsid w:val="00D52DDA"/>
    <w:rsid w:val="00D52FC2"/>
    <w:rsid w:val="00D53653"/>
    <w:rsid w:val="00D53B46"/>
    <w:rsid w:val="00D53EF3"/>
    <w:rsid w:val="00D542D3"/>
    <w:rsid w:val="00D549AD"/>
    <w:rsid w:val="00D552F3"/>
    <w:rsid w:val="00D56532"/>
    <w:rsid w:val="00D56B2C"/>
    <w:rsid w:val="00D574A3"/>
    <w:rsid w:val="00D57679"/>
    <w:rsid w:val="00D57941"/>
    <w:rsid w:val="00D57B1B"/>
    <w:rsid w:val="00D61148"/>
    <w:rsid w:val="00D61F17"/>
    <w:rsid w:val="00D6238F"/>
    <w:rsid w:val="00D6283C"/>
    <w:rsid w:val="00D62DCB"/>
    <w:rsid w:val="00D63720"/>
    <w:rsid w:val="00D63D66"/>
    <w:rsid w:val="00D63FD6"/>
    <w:rsid w:val="00D646F9"/>
    <w:rsid w:val="00D64D89"/>
    <w:rsid w:val="00D65AB8"/>
    <w:rsid w:val="00D65E21"/>
    <w:rsid w:val="00D65F88"/>
    <w:rsid w:val="00D66017"/>
    <w:rsid w:val="00D66D96"/>
    <w:rsid w:val="00D6788A"/>
    <w:rsid w:val="00D67969"/>
    <w:rsid w:val="00D7016C"/>
    <w:rsid w:val="00D701CA"/>
    <w:rsid w:val="00D70EA1"/>
    <w:rsid w:val="00D715F5"/>
    <w:rsid w:val="00D71D09"/>
    <w:rsid w:val="00D720AF"/>
    <w:rsid w:val="00D72300"/>
    <w:rsid w:val="00D72369"/>
    <w:rsid w:val="00D72A34"/>
    <w:rsid w:val="00D72D1D"/>
    <w:rsid w:val="00D72F99"/>
    <w:rsid w:val="00D73DE9"/>
    <w:rsid w:val="00D74387"/>
    <w:rsid w:val="00D761B0"/>
    <w:rsid w:val="00D7635D"/>
    <w:rsid w:val="00D76A92"/>
    <w:rsid w:val="00D76C48"/>
    <w:rsid w:val="00D7712A"/>
    <w:rsid w:val="00D771AF"/>
    <w:rsid w:val="00D775BE"/>
    <w:rsid w:val="00D7799F"/>
    <w:rsid w:val="00D80E46"/>
    <w:rsid w:val="00D8123D"/>
    <w:rsid w:val="00D81BDC"/>
    <w:rsid w:val="00D81D16"/>
    <w:rsid w:val="00D82AD8"/>
    <w:rsid w:val="00D832AD"/>
    <w:rsid w:val="00D83C21"/>
    <w:rsid w:val="00D84707"/>
    <w:rsid w:val="00D853D7"/>
    <w:rsid w:val="00D8552D"/>
    <w:rsid w:val="00D859DD"/>
    <w:rsid w:val="00D85D5F"/>
    <w:rsid w:val="00D86EC1"/>
    <w:rsid w:val="00D871D7"/>
    <w:rsid w:val="00D8744B"/>
    <w:rsid w:val="00D90072"/>
    <w:rsid w:val="00D90831"/>
    <w:rsid w:val="00D91DAF"/>
    <w:rsid w:val="00D92114"/>
    <w:rsid w:val="00D9258B"/>
    <w:rsid w:val="00D92640"/>
    <w:rsid w:val="00D928AE"/>
    <w:rsid w:val="00D92B65"/>
    <w:rsid w:val="00D92DEF"/>
    <w:rsid w:val="00D92FD8"/>
    <w:rsid w:val="00D933A3"/>
    <w:rsid w:val="00D934E2"/>
    <w:rsid w:val="00D93936"/>
    <w:rsid w:val="00D9437B"/>
    <w:rsid w:val="00D94865"/>
    <w:rsid w:val="00D94983"/>
    <w:rsid w:val="00D94BAE"/>
    <w:rsid w:val="00D94D01"/>
    <w:rsid w:val="00D958FA"/>
    <w:rsid w:val="00D96433"/>
    <w:rsid w:val="00D97A76"/>
    <w:rsid w:val="00D97B6D"/>
    <w:rsid w:val="00D97DEB"/>
    <w:rsid w:val="00DA002B"/>
    <w:rsid w:val="00DA03FE"/>
    <w:rsid w:val="00DA0867"/>
    <w:rsid w:val="00DA0EE5"/>
    <w:rsid w:val="00DA116D"/>
    <w:rsid w:val="00DA2D8E"/>
    <w:rsid w:val="00DA2EDB"/>
    <w:rsid w:val="00DA4DEC"/>
    <w:rsid w:val="00DA55FF"/>
    <w:rsid w:val="00DA5BDE"/>
    <w:rsid w:val="00DA5F72"/>
    <w:rsid w:val="00DA62C2"/>
    <w:rsid w:val="00DA6B0C"/>
    <w:rsid w:val="00DA6FB5"/>
    <w:rsid w:val="00DA7242"/>
    <w:rsid w:val="00DA7288"/>
    <w:rsid w:val="00DA78DF"/>
    <w:rsid w:val="00DA7B14"/>
    <w:rsid w:val="00DB011B"/>
    <w:rsid w:val="00DB1084"/>
    <w:rsid w:val="00DB12A4"/>
    <w:rsid w:val="00DB1BF1"/>
    <w:rsid w:val="00DB1C03"/>
    <w:rsid w:val="00DB2236"/>
    <w:rsid w:val="00DB2828"/>
    <w:rsid w:val="00DB2E47"/>
    <w:rsid w:val="00DB4BE9"/>
    <w:rsid w:val="00DB4C84"/>
    <w:rsid w:val="00DB5328"/>
    <w:rsid w:val="00DB5CC6"/>
    <w:rsid w:val="00DB5D2E"/>
    <w:rsid w:val="00DB60CD"/>
    <w:rsid w:val="00DB60E3"/>
    <w:rsid w:val="00DB6A6E"/>
    <w:rsid w:val="00DB6A75"/>
    <w:rsid w:val="00DB6B58"/>
    <w:rsid w:val="00DB71CB"/>
    <w:rsid w:val="00DB78A8"/>
    <w:rsid w:val="00DB7A33"/>
    <w:rsid w:val="00DC16F3"/>
    <w:rsid w:val="00DC1838"/>
    <w:rsid w:val="00DC199E"/>
    <w:rsid w:val="00DC1DFE"/>
    <w:rsid w:val="00DC1F1B"/>
    <w:rsid w:val="00DC3326"/>
    <w:rsid w:val="00DC34BF"/>
    <w:rsid w:val="00DC38F1"/>
    <w:rsid w:val="00DC3D0A"/>
    <w:rsid w:val="00DC3FC5"/>
    <w:rsid w:val="00DC45DE"/>
    <w:rsid w:val="00DC4664"/>
    <w:rsid w:val="00DC4C47"/>
    <w:rsid w:val="00DC5119"/>
    <w:rsid w:val="00DC595E"/>
    <w:rsid w:val="00DC5970"/>
    <w:rsid w:val="00DC6110"/>
    <w:rsid w:val="00DC6373"/>
    <w:rsid w:val="00DC6487"/>
    <w:rsid w:val="00DC7D39"/>
    <w:rsid w:val="00DC7D60"/>
    <w:rsid w:val="00DD0A7B"/>
    <w:rsid w:val="00DD16AF"/>
    <w:rsid w:val="00DD1FB1"/>
    <w:rsid w:val="00DD2696"/>
    <w:rsid w:val="00DD27FC"/>
    <w:rsid w:val="00DD2A03"/>
    <w:rsid w:val="00DD2A52"/>
    <w:rsid w:val="00DD2F2D"/>
    <w:rsid w:val="00DD3708"/>
    <w:rsid w:val="00DD389B"/>
    <w:rsid w:val="00DD3A1B"/>
    <w:rsid w:val="00DD3FE1"/>
    <w:rsid w:val="00DD6359"/>
    <w:rsid w:val="00DD7078"/>
    <w:rsid w:val="00DD7A1B"/>
    <w:rsid w:val="00DD7B9E"/>
    <w:rsid w:val="00DE0163"/>
    <w:rsid w:val="00DE0216"/>
    <w:rsid w:val="00DE086C"/>
    <w:rsid w:val="00DE0F0E"/>
    <w:rsid w:val="00DE1311"/>
    <w:rsid w:val="00DE14D8"/>
    <w:rsid w:val="00DE1E25"/>
    <w:rsid w:val="00DE2247"/>
    <w:rsid w:val="00DE2E38"/>
    <w:rsid w:val="00DE334F"/>
    <w:rsid w:val="00DE3E49"/>
    <w:rsid w:val="00DE43ED"/>
    <w:rsid w:val="00DE4B99"/>
    <w:rsid w:val="00DE4F46"/>
    <w:rsid w:val="00DE5551"/>
    <w:rsid w:val="00DE58DF"/>
    <w:rsid w:val="00DE7087"/>
    <w:rsid w:val="00DE7A76"/>
    <w:rsid w:val="00DE7B96"/>
    <w:rsid w:val="00DF06AF"/>
    <w:rsid w:val="00DF09EE"/>
    <w:rsid w:val="00DF26EA"/>
    <w:rsid w:val="00DF2BF3"/>
    <w:rsid w:val="00DF2E0C"/>
    <w:rsid w:val="00DF2E48"/>
    <w:rsid w:val="00DF3C85"/>
    <w:rsid w:val="00DF405D"/>
    <w:rsid w:val="00DF4595"/>
    <w:rsid w:val="00DF4E5F"/>
    <w:rsid w:val="00DF5751"/>
    <w:rsid w:val="00DF66B3"/>
    <w:rsid w:val="00DF6726"/>
    <w:rsid w:val="00DF67FE"/>
    <w:rsid w:val="00DF7333"/>
    <w:rsid w:val="00DF77A0"/>
    <w:rsid w:val="00E0089B"/>
    <w:rsid w:val="00E01138"/>
    <w:rsid w:val="00E012D7"/>
    <w:rsid w:val="00E0192D"/>
    <w:rsid w:val="00E01BBA"/>
    <w:rsid w:val="00E021CC"/>
    <w:rsid w:val="00E02776"/>
    <w:rsid w:val="00E02BDB"/>
    <w:rsid w:val="00E0504A"/>
    <w:rsid w:val="00E05527"/>
    <w:rsid w:val="00E0588B"/>
    <w:rsid w:val="00E05F38"/>
    <w:rsid w:val="00E06769"/>
    <w:rsid w:val="00E070A4"/>
    <w:rsid w:val="00E0716C"/>
    <w:rsid w:val="00E10990"/>
    <w:rsid w:val="00E109E3"/>
    <w:rsid w:val="00E1135C"/>
    <w:rsid w:val="00E115D1"/>
    <w:rsid w:val="00E119D1"/>
    <w:rsid w:val="00E11DEE"/>
    <w:rsid w:val="00E11E26"/>
    <w:rsid w:val="00E133F8"/>
    <w:rsid w:val="00E140BD"/>
    <w:rsid w:val="00E1435F"/>
    <w:rsid w:val="00E148CA"/>
    <w:rsid w:val="00E15601"/>
    <w:rsid w:val="00E15DCE"/>
    <w:rsid w:val="00E165E2"/>
    <w:rsid w:val="00E1693F"/>
    <w:rsid w:val="00E16D0F"/>
    <w:rsid w:val="00E17482"/>
    <w:rsid w:val="00E1764E"/>
    <w:rsid w:val="00E178A5"/>
    <w:rsid w:val="00E178C4"/>
    <w:rsid w:val="00E17B10"/>
    <w:rsid w:val="00E203AC"/>
    <w:rsid w:val="00E2047F"/>
    <w:rsid w:val="00E2183B"/>
    <w:rsid w:val="00E21F21"/>
    <w:rsid w:val="00E229A7"/>
    <w:rsid w:val="00E22E10"/>
    <w:rsid w:val="00E2353F"/>
    <w:rsid w:val="00E238B9"/>
    <w:rsid w:val="00E23BE8"/>
    <w:rsid w:val="00E240D2"/>
    <w:rsid w:val="00E25636"/>
    <w:rsid w:val="00E259D8"/>
    <w:rsid w:val="00E25E7D"/>
    <w:rsid w:val="00E25EE1"/>
    <w:rsid w:val="00E2618D"/>
    <w:rsid w:val="00E261C3"/>
    <w:rsid w:val="00E2648A"/>
    <w:rsid w:val="00E26729"/>
    <w:rsid w:val="00E2714F"/>
    <w:rsid w:val="00E27570"/>
    <w:rsid w:val="00E278A5"/>
    <w:rsid w:val="00E27B1B"/>
    <w:rsid w:val="00E30BFE"/>
    <w:rsid w:val="00E32288"/>
    <w:rsid w:val="00E3259E"/>
    <w:rsid w:val="00E32A26"/>
    <w:rsid w:val="00E32F62"/>
    <w:rsid w:val="00E334DC"/>
    <w:rsid w:val="00E33751"/>
    <w:rsid w:val="00E33F9C"/>
    <w:rsid w:val="00E346BE"/>
    <w:rsid w:val="00E34DF0"/>
    <w:rsid w:val="00E35756"/>
    <w:rsid w:val="00E35AEB"/>
    <w:rsid w:val="00E36DF3"/>
    <w:rsid w:val="00E370E5"/>
    <w:rsid w:val="00E37653"/>
    <w:rsid w:val="00E406B7"/>
    <w:rsid w:val="00E41D33"/>
    <w:rsid w:val="00E42433"/>
    <w:rsid w:val="00E42830"/>
    <w:rsid w:val="00E43148"/>
    <w:rsid w:val="00E4380F"/>
    <w:rsid w:val="00E439ED"/>
    <w:rsid w:val="00E440FD"/>
    <w:rsid w:val="00E444B6"/>
    <w:rsid w:val="00E44AE2"/>
    <w:rsid w:val="00E44C09"/>
    <w:rsid w:val="00E459E1"/>
    <w:rsid w:val="00E45C19"/>
    <w:rsid w:val="00E45E8E"/>
    <w:rsid w:val="00E463FC"/>
    <w:rsid w:val="00E4683C"/>
    <w:rsid w:val="00E46EED"/>
    <w:rsid w:val="00E47192"/>
    <w:rsid w:val="00E47505"/>
    <w:rsid w:val="00E4772D"/>
    <w:rsid w:val="00E50242"/>
    <w:rsid w:val="00E50E02"/>
    <w:rsid w:val="00E514B6"/>
    <w:rsid w:val="00E515B3"/>
    <w:rsid w:val="00E522D4"/>
    <w:rsid w:val="00E52326"/>
    <w:rsid w:val="00E525A1"/>
    <w:rsid w:val="00E52606"/>
    <w:rsid w:val="00E52EEB"/>
    <w:rsid w:val="00E53211"/>
    <w:rsid w:val="00E542B3"/>
    <w:rsid w:val="00E5587F"/>
    <w:rsid w:val="00E55ADB"/>
    <w:rsid w:val="00E55B00"/>
    <w:rsid w:val="00E56177"/>
    <w:rsid w:val="00E56345"/>
    <w:rsid w:val="00E564AA"/>
    <w:rsid w:val="00E566FC"/>
    <w:rsid w:val="00E57F39"/>
    <w:rsid w:val="00E6036D"/>
    <w:rsid w:val="00E60871"/>
    <w:rsid w:val="00E609D5"/>
    <w:rsid w:val="00E60A69"/>
    <w:rsid w:val="00E611D9"/>
    <w:rsid w:val="00E617DF"/>
    <w:rsid w:val="00E61E21"/>
    <w:rsid w:val="00E62169"/>
    <w:rsid w:val="00E625A2"/>
    <w:rsid w:val="00E62C88"/>
    <w:rsid w:val="00E6336F"/>
    <w:rsid w:val="00E63392"/>
    <w:rsid w:val="00E63560"/>
    <w:rsid w:val="00E63786"/>
    <w:rsid w:val="00E63937"/>
    <w:rsid w:val="00E64306"/>
    <w:rsid w:val="00E64C8E"/>
    <w:rsid w:val="00E64DE3"/>
    <w:rsid w:val="00E6538D"/>
    <w:rsid w:val="00E6633A"/>
    <w:rsid w:val="00E6656C"/>
    <w:rsid w:val="00E66646"/>
    <w:rsid w:val="00E670BD"/>
    <w:rsid w:val="00E67DA2"/>
    <w:rsid w:val="00E70C9E"/>
    <w:rsid w:val="00E71A01"/>
    <w:rsid w:val="00E7219F"/>
    <w:rsid w:val="00E72379"/>
    <w:rsid w:val="00E723E4"/>
    <w:rsid w:val="00E72D14"/>
    <w:rsid w:val="00E7385F"/>
    <w:rsid w:val="00E73871"/>
    <w:rsid w:val="00E739B9"/>
    <w:rsid w:val="00E73C53"/>
    <w:rsid w:val="00E745BF"/>
    <w:rsid w:val="00E74D32"/>
    <w:rsid w:val="00E74DE9"/>
    <w:rsid w:val="00E74F6C"/>
    <w:rsid w:val="00E75016"/>
    <w:rsid w:val="00E759B2"/>
    <w:rsid w:val="00E76478"/>
    <w:rsid w:val="00E7699B"/>
    <w:rsid w:val="00E76A1D"/>
    <w:rsid w:val="00E76FF9"/>
    <w:rsid w:val="00E776B8"/>
    <w:rsid w:val="00E77AA2"/>
    <w:rsid w:val="00E80071"/>
    <w:rsid w:val="00E816E0"/>
    <w:rsid w:val="00E819D1"/>
    <w:rsid w:val="00E8244D"/>
    <w:rsid w:val="00E82F7D"/>
    <w:rsid w:val="00E838B9"/>
    <w:rsid w:val="00E84286"/>
    <w:rsid w:val="00E84693"/>
    <w:rsid w:val="00E870FA"/>
    <w:rsid w:val="00E8742D"/>
    <w:rsid w:val="00E87839"/>
    <w:rsid w:val="00E87BEB"/>
    <w:rsid w:val="00E900A6"/>
    <w:rsid w:val="00E901D0"/>
    <w:rsid w:val="00E908DB"/>
    <w:rsid w:val="00E90BAA"/>
    <w:rsid w:val="00E91085"/>
    <w:rsid w:val="00E913A5"/>
    <w:rsid w:val="00E92B05"/>
    <w:rsid w:val="00E92FC5"/>
    <w:rsid w:val="00E9353B"/>
    <w:rsid w:val="00E93773"/>
    <w:rsid w:val="00E93F3F"/>
    <w:rsid w:val="00E93F77"/>
    <w:rsid w:val="00E94127"/>
    <w:rsid w:val="00E94315"/>
    <w:rsid w:val="00E943E0"/>
    <w:rsid w:val="00E9465E"/>
    <w:rsid w:val="00E95EBB"/>
    <w:rsid w:val="00E95FD4"/>
    <w:rsid w:val="00E9657D"/>
    <w:rsid w:val="00E96733"/>
    <w:rsid w:val="00E96987"/>
    <w:rsid w:val="00E97608"/>
    <w:rsid w:val="00E9787F"/>
    <w:rsid w:val="00EA01BB"/>
    <w:rsid w:val="00EA02F2"/>
    <w:rsid w:val="00EA07B7"/>
    <w:rsid w:val="00EA0A4E"/>
    <w:rsid w:val="00EA1314"/>
    <w:rsid w:val="00EA13CB"/>
    <w:rsid w:val="00EA152E"/>
    <w:rsid w:val="00EA1855"/>
    <w:rsid w:val="00EA1A73"/>
    <w:rsid w:val="00EA1C7C"/>
    <w:rsid w:val="00EA1CDA"/>
    <w:rsid w:val="00EA1EA5"/>
    <w:rsid w:val="00EA310B"/>
    <w:rsid w:val="00EA3730"/>
    <w:rsid w:val="00EA48CC"/>
    <w:rsid w:val="00EA4A49"/>
    <w:rsid w:val="00EA4E18"/>
    <w:rsid w:val="00EA5241"/>
    <w:rsid w:val="00EA533A"/>
    <w:rsid w:val="00EA5710"/>
    <w:rsid w:val="00EA5B92"/>
    <w:rsid w:val="00EA6083"/>
    <w:rsid w:val="00EA63F3"/>
    <w:rsid w:val="00EA6999"/>
    <w:rsid w:val="00EA7802"/>
    <w:rsid w:val="00EA7BFD"/>
    <w:rsid w:val="00EA7E94"/>
    <w:rsid w:val="00EB079F"/>
    <w:rsid w:val="00EB111F"/>
    <w:rsid w:val="00EB1ED2"/>
    <w:rsid w:val="00EB227B"/>
    <w:rsid w:val="00EB2FA7"/>
    <w:rsid w:val="00EB324D"/>
    <w:rsid w:val="00EB3F48"/>
    <w:rsid w:val="00EB400F"/>
    <w:rsid w:val="00EB4110"/>
    <w:rsid w:val="00EB4721"/>
    <w:rsid w:val="00EB4D2C"/>
    <w:rsid w:val="00EB4DDD"/>
    <w:rsid w:val="00EB50F3"/>
    <w:rsid w:val="00EB561B"/>
    <w:rsid w:val="00EB567C"/>
    <w:rsid w:val="00EB59B1"/>
    <w:rsid w:val="00EB600C"/>
    <w:rsid w:val="00EB6748"/>
    <w:rsid w:val="00EB6FBE"/>
    <w:rsid w:val="00EB7033"/>
    <w:rsid w:val="00EB71C3"/>
    <w:rsid w:val="00EB72C3"/>
    <w:rsid w:val="00EB78CD"/>
    <w:rsid w:val="00EB7D3B"/>
    <w:rsid w:val="00EC07EF"/>
    <w:rsid w:val="00EC1520"/>
    <w:rsid w:val="00EC19AF"/>
    <w:rsid w:val="00EC1B8C"/>
    <w:rsid w:val="00EC208B"/>
    <w:rsid w:val="00EC27FE"/>
    <w:rsid w:val="00EC2C6B"/>
    <w:rsid w:val="00EC2D32"/>
    <w:rsid w:val="00EC3A5E"/>
    <w:rsid w:val="00EC4449"/>
    <w:rsid w:val="00EC4753"/>
    <w:rsid w:val="00EC57A3"/>
    <w:rsid w:val="00EC596C"/>
    <w:rsid w:val="00EC5976"/>
    <w:rsid w:val="00EC5C3E"/>
    <w:rsid w:val="00EC60AD"/>
    <w:rsid w:val="00EC62EA"/>
    <w:rsid w:val="00EC6FFD"/>
    <w:rsid w:val="00EC75EF"/>
    <w:rsid w:val="00EC78D9"/>
    <w:rsid w:val="00EC7BB8"/>
    <w:rsid w:val="00EC7DBE"/>
    <w:rsid w:val="00ED08F6"/>
    <w:rsid w:val="00ED0908"/>
    <w:rsid w:val="00ED163E"/>
    <w:rsid w:val="00ED1D2E"/>
    <w:rsid w:val="00ED1EE5"/>
    <w:rsid w:val="00ED2A1C"/>
    <w:rsid w:val="00ED2A2A"/>
    <w:rsid w:val="00ED3234"/>
    <w:rsid w:val="00ED4081"/>
    <w:rsid w:val="00ED4459"/>
    <w:rsid w:val="00ED4918"/>
    <w:rsid w:val="00ED5D4B"/>
    <w:rsid w:val="00ED64E0"/>
    <w:rsid w:val="00ED6DC9"/>
    <w:rsid w:val="00ED6EAA"/>
    <w:rsid w:val="00ED7D2C"/>
    <w:rsid w:val="00EE03F8"/>
    <w:rsid w:val="00EE06C1"/>
    <w:rsid w:val="00EE0A89"/>
    <w:rsid w:val="00EE0BED"/>
    <w:rsid w:val="00EE0F65"/>
    <w:rsid w:val="00EE1493"/>
    <w:rsid w:val="00EE1C96"/>
    <w:rsid w:val="00EE1D3E"/>
    <w:rsid w:val="00EE29D1"/>
    <w:rsid w:val="00EE3BA0"/>
    <w:rsid w:val="00EE3DA6"/>
    <w:rsid w:val="00EE482A"/>
    <w:rsid w:val="00EE4AC6"/>
    <w:rsid w:val="00EE4F6F"/>
    <w:rsid w:val="00EE50DF"/>
    <w:rsid w:val="00EE5B3F"/>
    <w:rsid w:val="00EE5BE5"/>
    <w:rsid w:val="00EE61F1"/>
    <w:rsid w:val="00EE6B45"/>
    <w:rsid w:val="00EE6E82"/>
    <w:rsid w:val="00EE73A4"/>
    <w:rsid w:val="00EE7BD6"/>
    <w:rsid w:val="00EF0A89"/>
    <w:rsid w:val="00EF0C2D"/>
    <w:rsid w:val="00EF0E59"/>
    <w:rsid w:val="00EF1264"/>
    <w:rsid w:val="00EF1BCC"/>
    <w:rsid w:val="00EF209F"/>
    <w:rsid w:val="00EF2675"/>
    <w:rsid w:val="00EF27F4"/>
    <w:rsid w:val="00EF2C7E"/>
    <w:rsid w:val="00EF38C5"/>
    <w:rsid w:val="00EF3DC6"/>
    <w:rsid w:val="00EF3EE2"/>
    <w:rsid w:val="00EF4384"/>
    <w:rsid w:val="00EF446E"/>
    <w:rsid w:val="00EF451B"/>
    <w:rsid w:val="00EF5165"/>
    <w:rsid w:val="00EF52FF"/>
    <w:rsid w:val="00EF53C4"/>
    <w:rsid w:val="00EF544D"/>
    <w:rsid w:val="00EF5BC8"/>
    <w:rsid w:val="00EF5CBD"/>
    <w:rsid w:val="00EF5F72"/>
    <w:rsid w:val="00EF687B"/>
    <w:rsid w:val="00EF7A36"/>
    <w:rsid w:val="00F001EC"/>
    <w:rsid w:val="00F0027D"/>
    <w:rsid w:val="00F00659"/>
    <w:rsid w:val="00F01798"/>
    <w:rsid w:val="00F020F4"/>
    <w:rsid w:val="00F02610"/>
    <w:rsid w:val="00F02C25"/>
    <w:rsid w:val="00F034DB"/>
    <w:rsid w:val="00F037DB"/>
    <w:rsid w:val="00F042D8"/>
    <w:rsid w:val="00F051A1"/>
    <w:rsid w:val="00F0537D"/>
    <w:rsid w:val="00F0567C"/>
    <w:rsid w:val="00F05F65"/>
    <w:rsid w:val="00F064C1"/>
    <w:rsid w:val="00F06544"/>
    <w:rsid w:val="00F066BE"/>
    <w:rsid w:val="00F066CC"/>
    <w:rsid w:val="00F06A63"/>
    <w:rsid w:val="00F06F1C"/>
    <w:rsid w:val="00F07122"/>
    <w:rsid w:val="00F07253"/>
    <w:rsid w:val="00F07374"/>
    <w:rsid w:val="00F07915"/>
    <w:rsid w:val="00F07B2F"/>
    <w:rsid w:val="00F108BC"/>
    <w:rsid w:val="00F10D05"/>
    <w:rsid w:val="00F10E8A"/>
    <w:rsid w:val="00F1185A"/>
    <w:rsid w:val="00F11F3C"/>
    <w:rsid w:val="00F11FEF"/>
    <w:rsid w:val="00F12406"/>
    <w:rsid w:val="00F12DB0"/>
    <w:rsid w:val="00F12F1C"/>
    <w:rsid w:val="00F1308C"/>
    <w:rsid w:val="00F13565"/>
    <w:rsid w:val="00F136B1"/>
    <w:rsid w:val="00F137C2"/>
    <w:rsid w:val="00F1390D"/>
    <w:rsid w:val="00F13F47"/>
    <w:rsid w:val="00F14187"/>
    <w:rsid w:val="00F14200"/>
    <w:rsid w:val="00F15790"/>
    <w:rsid w:val="00F15B7A"/>
    <w:rsid w:val="00F162B5"/>
    <w:rsid w:val="00F16405"/>
    <w:rsid w:val="00F1669C"/>
    <w:rsid w:val="00F16B2F"/>
    <w:rsid w:val="00F16D78"/>
    <w:rsid w:val="00F17AE1"/>
    <w:rsid w:val="00F17D74"/>
    <w:rsid w:val="00F20420"/>
    <w:rsid w:val="00F20A5B"/>
    <w:rsid w:val="00F20D18"/>
    <w:rsid w:val="00F21962"/>
    <w:rsid w:val="00F21A68"/>
    <w:rsid w:val="00F21D9C"/>
    <w:rsid w:val="00F229D6"/>
    <w:rsid w:val="00F22ADE"/>
    <w:rsid w:val="00F23076"/>
    <w:rsid w:val="00F237B4"/>
    <w:rsid w:val="00F23EC3"/>
    <w:rsid w:val="00F247F5"/>
    <w:rsid w:val="00F24B6D"/>
    <w:rsid w:val="00F25250"/>
    <w:rsid w:val="00F257A5"/>
    <w:rsid w:val="00F257D2"/>
    <w:rsid w:val="00F26B92"/>
    <w:rsid w:val="00F26E48"/>
    <w:rsid w:val="00F26EBA"/>
    <w:rsid w:val="00F27326"/>
    <w:rsid w:val="00F273CE"/>
    <w:rsid w:val="00F27FEC"/>
    <w:rsid w:val="00F30EE9"/>
    <w:rsid w:val="00F3190C"/>
    <w:rsid w:val="00F31A28"/>
    <w:rsid w:val="00F3274F"/>
    <w:rsid w:val="00F3285D"/>
    <w:rsid w:val="00F328DF"/>
    <w:rsid w:val="00F33632"/>
    <w:rsid w:val="00F33CFE"/>
    <w:rsid w:val="00F34723"/>
    <w:rsid w:val="00F34866"/>
    <w:rsid w:val="00F34A95"/>
    <w:rsid w:val="00F35669"/>
    <w:rsid w:val="00F35D1B"/>
    <w:rsid w:val="00F35EDF"/>
    <w:rsid w:val="00F36074"/>
    <w:rsid w:val="00F36234"/>
    <w:rsid w:val="00F3706F"/>
    <w:rsid w:val="00F401A4"/>
    <w:rsid w:val="00F4084E"/>
    <w:rsid w:val="00F40FAA"/>
    <w:rsid w:val="00F41B92"/>
    <w:rsid w:val="00F41D37"/>
    <w:rsid w:val="00F41DA1"/>
    <w:rsid w:val="00F41F55"/>
    <w:rsid w:val="00F42560"/>
    <w:rsid w:val="00F4296C"/>
    <w:rsid w:val="00F44AE5"/>
    <w:rsid w:val="00F45B17"/>
    <w:rsid w:val="00F46403"/>
    <w:rsid w:val="00F464B9"/>
    <w:rsid w:val="00F47C61"/>
    <w:rsid w:val="00F5023A"/>
    <w:rsid w:val="00F50384"/>
    <w:rsid w:val="00F50854"/>
    <w:rsid w:val="00F50DC5"/>
    <w:rsid w:val="00F52760"/>
    <w:rsid w:val="00F527E6"/>
    <w:rsid w:val="00F53484"/>
    <w:rsid w:val="00F5362C"/>
    <w:rsid w:val="00F53A26"/>
    <w:rsid w:val="00F53D58"/>
    <w:rsid w:val="00F5402B"/>
    <w:rsid w:val="00F54EC2"/>
    <w:rsid w:val="00F55234"/>
    <w:rsid w:val="00F5534D"/>
    <w:rsid w:val="00F556C4"/>
    <w:rsid w:val="00F5624F"/>
    <w:rsid w:val="00F56A56"/>
    <w:rsid w:val="00F56F49"/>
    <w:rsid w:val="00F574F6"/>
    <w:rsid w:val="00F57680"/>
    <w:rsid w:val="00F57C82"/>
    <w:rsid w:val="00F57D55"/>
    <w:rsid w:val="00F57F7A"/>
    <w:rsid w:val="00F60032"/>
    <w:rsid w:val="00F601C8"/>
    <w:rsid w:val="00F60C7A"/>
    <w:rsid w:val="00F61E40"/>
    <w:rsid w:val="00F61FB0"/>
    <w:rsid w:val="00F622C5"/>
    <w:rsid w:val="00F62587"/>
    <w:rsid w:val="00F62BE8"/>
    <w:rsid w:val="00F641BA"/>
    <w:rsid w:val="00F64230"/>
    <w:rsid w:val="00F6464C"/>
    <w:rsid w:val="00F64C0A"/>
    <w:rsid w:val="00F6522D"/>
    <w:rsid w:val="00F65756"/>
    <w:rsid w:val="00F65878"/>
    <w:rsid w:val="00F66A3C"/>
    <w:rsid w:val="00F66CE1"/>
    <w:rsid w:val="00F67133"/>
    <w:rsid w:val="00F671FE"/>
    <w:rsid w:val="00F67373"/>
    <w:rsid w:val="00F674AF"/>
    <w:rsid w:val="00F67972"/>
    <w:rsid w:val="00F67B2E"/>
    <w:rsid w:val="00F67C63"/>
    <w:rsid w:val="00F704A0"/>
    <w:rsid w:val="00F70EF0"/>
    <w:rsid w:val="00F71DB3"/>
    <w:rsid w:val="00F720D8"/>
    <w:rsid w:val="00F72103"/>
    <w:rsid w:val="00F730FF"/>
    <w:rsid w:val="00F73349"/>
    <w:rsid w:val="00F73433"/>
    <w:rsid w:val="00F739F1"/>
    <w:rsid w:val="00F73FBB"/>
    <w:rsid w:val="00F74123"/>
    <w:rsid w:val="00F74585"/>
    <w:rsid w:val="00F74587"/>
    <w:rsid w:val="00F74C1E"/>
    <w:rsid w:val="00F755CD"/>
    <w:rsid w:val="00F75ED7"/>
    <w:rsid w:val="00F76434"/>
    <w:rsid w:val="00F76712"/>
    <w:rsid w:val="00F7677A"/>
    <w:rsid w:val="00F76844"/>
    <w:rsid w:val="00F76E1D"/>
    <w:rsid w:val="00F7745A"/>
    <w:rsid w:val="00F80ADA"/>
    <w:rsid w:val="00F80E2D"/>
    <w:rsid w:val="00F8160C"/>
    <w:rsid w:val="00F82766"/>
    <w:rsid w:val="00F8298D"/>
    <w:rsid w:val="00F835DE"/>
    <w:rsid w:val="00F83FE9"/>
    <w:rsid w:val="00F84728"/>
    <w:rsid w:val="00F85019"/>
    <w:rsid w:val="00F850C1"/>
    <w:rsid w:val="00F8589A"/>
    <w:rsid w:val="00F85CBB"/>
    <w:rsid w:val="00F86094"/>
    <w:rsid w:val="00F8651D"/>
    <w:rsid w:val="00F871AC"/>
    <w:rsid w:val="00F90D4C"/>
    <w:rsid w:val="00F91540"/>
    <w:rsid w:val="00F92B40"/>
    <w:rsid w:val="00F92C1B"/>
    <w:rsid w:val="00F92FAB"/>
    <w:rsid w:val="00F9367B"/>
    <w:rsid w:val="00F9443F"/>
    <w:rsid w:val="00F94EF4"/>
    <w:rsid w:val="00F95F02"/>
    <w:rsid w:val="00F970DB"/>
    <w:rsid w:val="00F97280"/>
    <w:rsid w:val="00FA000B"/>
    <w:rsid w:val="00FA046B"/>
    <w:rsid w:val="00FA063E"/>
    <w:rsid w:val="00FA085C"/>
    <w:rsid w:val="00FA4104"/>
    <w:rsid w:val="00FA44DF"/>
    <w:rsid w:val="00FA471C"/>
    <w:rsid w:val="00FA4CEF"/>
    <w:rsid w:val="00FA4D33"/>
    <w:rsid w:val="00FA5123"/>
    <w:rsid w:val="00FA58B7"/>
    <w:rsid w:val="00FA5C3D"/>
    <w:rsid w:val="00FA64B9"/>
    <w:rsid w:val="00FA6B9A"/>
    <w:rsid w:val="00FA6F3B"/>
    <w:rsid w:val="00FA7124"/>
    <w:rsid w:val="00FA7847"/>
    <w:rsid w:val="00FA7E65"/>
    <w:rsid w:val="00FB036D"/>
    <w:rsid w:val="00FB0E3D"/>
    <w:rsid w:val="00FB1205"/>
    <w:rsid w:val="00FB15E9"/>
    <w:rsid w:val="00FB1FED"/>
    <w:rsid w:val="00FB2448"/>
    <w:rsid w:val="00FB2ADB"/>
    <w:rsid w:val="00FB318F"/>
    <w:rsid w:val="00FB3849"/>
    <w:rsid w:val="00FB423F"/>
    <w:rsid w:val="00FB4442"/>
    <w:rsid w:val="00FB46FD"/>
    <w:rsid w:val="00FB5252"/>
    <w:rsid w:val="00FB5259"/>
    <w:rsid w:val="00FB5275"/>
    <w:rsid w:val="00FB545F"/>
    <w:rsid w:val="00FB5E80"/>
    <w:rsid w:val="00FB5F34"/>
    <w:rsid w:val="00FB6878"/>
    <w:rsid w:val="00FB69CA"/>
    <w:rsid w:val="00FB6E80"/>
    <w:rsid w:val="00FB7781"/>
    <w:rsid w:val="00FB7DD1"/>
    <w:rsid w:val="00FB7DDE"/>
    <w:rsid w:val="00FC0955"/>
    <w:rsid w:val="00FC0BAB"/>
    <w:rsid w:val="00FC0D21"/>
    <w:rsid w:val="00FC223F"/>
    <w:rsid w:val="00FC25AA"/>
    <w:rsid w:val="00FC3216"/>
    <w:rsid w:val="00FC35DB"/>
    <w:rsid w:val="00FC3749"/>
    <w:rsid w:val="00FC3D39"/>
    <w:rsid w:val="00FC47C2"/>
    <w:rsid w:val="00FC4AEB"/>
    <w:rsid w:val="00FC4D55"/>
    <w:rsid w:val="00FC632B"/>
    <w:rsid w:val="00FC63B0"/>
    <w:rsid w:val="00FC6DB7"/>
    <w:rsid w:val="00FC7003"/>
    <w:rsid w:val="00FC7087"/>
    <w:rsid w:val="00FC74B2"/>
    <w:rsid w:val="00FC7562"/>
    <w:rsid w:val="00FC775A"/>
    <w:rsid w:val="00FD00E2"/>
    <w:rsid w:val="00FD0857"/>
    <w:rsid w:val="00FD0CC7"/>
    <w:rsid w:val="00FD2E92"/>
    <w:rsid w:val="00FD3F75"/>
    <w:rsid w:val="00FD49BF"/>
    <w:rsid w:val="00FD509F"/>
    <w:rsid w:val="00FD60FE"/>
    <w:rsid w:val="00FD6843"/>
    <w:rsid w:val="00FD77CC"/>
    <w:rsid w:val="00FD7AAB"/>
    <w:rsid w:val="00FD7F94"/>
    <w:rsid w:val="00FE18A1"/>
    <w:rsid w:val="00FE1AED"/>
    <w:rsid w:val="00FE1FDF"/>
    <w:rsid w:val="00FE26AE"/>
    <w:rsid w:val="00FE289A"/>
    <w:rsid w:val="00FE3234"/>
    <w:rsid w:val="00FE40CE"/>
    <w:rsid w:val="00FE447D"/>
    <w:rsid w:val="00FE45B1"/>
    <w:rsid w:val="00FE481E"/>
    <w:rsid w:val="00FE4B76"/>
    <w:rsid w:val="00FE4E60"/>
    <w:rsid w:val="00FE5389"/>
    <w:rsid w:val="00FE54BF"/>
    <w:rsid w:val="00FE55A6"/>
    <w:rsid w:val="00FE5FF4"/>
    <w:rsid w:val="00FE61A2"/>
    <w:rsid w:val="00FE691E"/>
    <w:rsid w:val="00FE6E75"/>
    <w:rsid w:val="00FE708F"/>
    <w:rsid w:val="00FE70F4"/>
    <w:rsid w:val="00FE7277"/>
    <w:rsid w:val="00FF0246"/>
    <w:rsid w:val="00FF0351"/>
    <w:rsid w:val="00FF03A1"/>
    <w:rsid w:val="00FF3059"/>
    <w:rsid w:val="00FF34B7"/>
    <w:rsid w:val="00FF34C9"/>
    <w:rsid w:val="00FF3AE4"/>
    <w:rsid w:val="00FF3C9F"/>
    <w:rsid w:val="00FF423D"/>
    <w:rsid w:val="00FF5577"/>
    <w:rsid w:val="00FF688A"/>
    <w:rsid w:val="00FF74E1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B2070672-9951-4B16-941F-65512ADC5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659D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8659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659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659D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8659DB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8659DB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8659DB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8659DB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8659DB"/>
    <w:pPr>
      <w:spacing w:after="120"/>
    </w:pPr>
  </w:style>
  <w:style w:type="paragraph" w:styleId="Header">
    <w:name w:val="header"/>
    <w:basedOn w:val="Normal"/>
    <w:rsid w:val="008659D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659D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659D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659D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659DB"/>
    <w:rPr>
      <w:rFonts w:cs="Times New Roman"/>
      <w:b/>
      <w:bCs/>
    </w:rPr>
  </w:style>
  <w:style w:type="paragraph" w:styleId="ListBullet">
    <w:name w:val="List Bullet"/>
    <w:basedOn w:val="Normal"/>
    <w:rsid w:val="008659D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659D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659D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659D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8659D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659D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659D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659DB"/>
    <w:pPr>
      <w:ind w:left="284"/>
    </w:pPr>
  </w:style>
  <w:style w:type="paragraph" w:customStyle="1" w:styleId="AAFrameAddress">
    <w:name w:val="AA Frame Address"/>
    <w:basedOn w:val="Heading1"/>
    <w:rsid w:val="008659D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659D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659D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659D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659D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659D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659DB"/>
    <w:pPr>
      <w:ind w:left="851" w:hanging="284"/>
    </w:pPr>
  </w:style>
  <w:style w:type="paragraph" w:styleId="Index4">
    <w:name w:val="index 4"/>
    <w:basedOn w:val="Normal"/>
    <w:next w:val="Normal"/>
    <w:semiHidden/>
    <w:rsid w:val="008659DB"/>
    <w:pPr>
      <w:ind w:left="1135" w:hanging="284"/>
    </w:pPr>
  </w:style>
  <w:style w:type="paragraph" w:styleId="Index6">
    <w:name w:val="index 6"/>
    <w:basedOn w:val="Normal"/>
    <w:next w:val="Normal"/>
    <w:semiHidden/>
    <w:rsid w:val="008659DB"/>
    <w:pPr>
      <w:ind w:left="1702" w:hanging="284"/>
    </w:pPr>
  </w:style>
  <w:style w:type="paragraph" w:styleId="Index5">
    <w:name w:val="index 5"/>
    <w:basedOn w:val="Normal"/>
    <w:next w:val="Normal"/>
    <w:semiHidden/>
    <w:rsid w:val="008659DB"/>
    <w:pPr>
      <w:ind w:left="1418" w:hanging="284"/>
    </w:pPr>
  </w:style>
  <w:style w:type="paragraph" w:styleId="Index7">
    <w:name w:val="index 7"/>
    <w:basedOn w:val="Normal"/>
    <w:next w:val="Normal"/>
    <w:semiHidden/>
    <w:rsid w:val="008659DB"/>
    <w:pPr>
      <w:ind w:left="1985" w:hanging="284"/>
    </w:pPr>
  </w:style>
  <w:style w:type="paragraph" w:styleId="Index8">
    <w:name w:val="index 8"/>
    <w:basedOn w:val="Normal"/>
    <w:next w:val="Normal"/>
    <w:semiHidden/>
    <w:rsid w:val="008659DB"/>
    <w:pPr>
      <w:ind w:left="2269" w:hanging="284"/>
    </w:pPr>
  </w:style>
  <w:style w:type="paragraph" w:styleId="Index9">
    <w:name w:val="index 9"/>
    <w:basedOn w:val="Normal"/>
    <w:next w:val="Normal"/>
    <w:semiHidden/>
    <w:rsid w:val="008659DB"/>
    <w:pPr>
      <w:ind w:left="2552" w:hanging="284"/>
    </w:pPr>
  </w:style>
  <w:style w:type="paragraph" w:styleId="TOC2">
    <w:name w:val="toc 2"/>
    <w:basedOn w:val="Normal"/>
    <w:next w:val="Normal"/>
    <w:semiHidden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659DB"/>
    <w:pPr>
      <w:ind w:left="851"/>
    </w:pPr>
  </w:style>
  <w:style w:type="paragraph" w:styleId="TOC5">
    <w:name w:val="toc 5"/>
    <w:basedOn w:val="Normal"/>
    <w:next w:val="Normal"/>
    <w:semiHidden/>
    <w:rsid w:val="008659DB"/>
    <w:pPr>
      <w:ind w:left="1134"/>
    </w:pPr>
  </w:style>
  <w:style w:type="paragraph" w:styleId="TOC6">
    <w:name w:val="toc 6"/>
    <w:basedOn w:val="Normal"/>
    <w:next w:val="Normal"/>
    <w:semiHidden/>
    <w:rsid w:val="008659DB"/>
    <w:pPr>
      <w:ind w:left="1418"/>
    </w:pPr>
  </w:style>
  <w:style w:type="paragraph" w:styleId="TOC7">
    <w:name w:val="toc 7"/>
    <w:basedOn w:val="Normal"/>
    <w:next w:val="Normal"/>
    <w:semiHidden/>
    <w:rsid w:val="008659DB"/>
    <w:pPr>
      <w:ind w:left="1701"/>
    </w:pPr>
  </w:style>
  <w:style w:type="paragraph" w:styleId="TOC8">
    <w:name w:val="toc 8"/>
    <w:basedOn w:val="Normal"/>
    <w:next w:val="Normal"/>
    <w:semiHidden/>
    <w:rsid w:val="008659DB"/>
    <w:pPr>
      <w:ind w:left="1985"/>
    </w:pPr>
  </w:style>
  <w:style w:type="paragraph" w:styleId="TOC9">
    <w:name w:val="toc 9"/>
    <w:basedOn w:val="Normal"/>
    <w:next w:val="Normal"/>
    <w:semiHidden/>
    <w:rsid w:val="008659DB"/>
    <w:pPr>
      <w:ind w:left="2268"/>
    </w:pPr>
  </w:style>
  <w:style w:type="paragraph" w:styleId="TableofFigures">
    <w:name w:val="table of figures"/>
    <w:basedOn w:val="Normal"/>
    <w:next w:val="Normal"/>
    <w:semiHidden/>
    <w:rsid w:val="008659DB"/>
    <w:pPr>
      <w:ind w:left="567" w:hanging="567"/>
    </w:pPr>
  </w:style>
  <w:style w:type="paragraph" w:styleId="ListBullet5">
    <w:name w:val="List Bullet 5"/>
    <w:basedOn w:val="Normal"/>
    <w:rsid w:val="008659D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8659DB"/>
    <w:pPr>
      <w:ind w:firstLine="284"/>
    </w:pPr>
  </w:style>
  <w:style w:type="paragraph" w:styleId="BodyTextIndent">
    <w:name w:val="Body Text Indent"/>
    <w:aliases w:val="i"/>
    <w:basedOn w:val="Normal"/>
    <w:rsid w:val="008659DB"/>
    <w:pPr>
      <w:spacing w:after="120"/>
      <w:ind w:left="283"/>
    </w:pPr>
  </w:style>
  <w:style w:type="paragraph" w:styleId="BodyTextFirstIndent2">
    <w:name w:val="Body Text First Indent 2"/>
    <w:basedOn w:val="BodyTextIndent"/>
    <w:rsid w:val="008659DB"/>
    <w:pPr>
      <w:ind w:left="284" w:firstLine="284"/>
    </w:pPr>
  </w:style>
  <w:style w:type="character" w:styleId="Strong">
    <w:name w:val="Strong"/>
    <w:qFormat/>
    <w:rsid w:val="008659D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659D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659D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659D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659D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659D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659D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659DB"/>
    <w:pPr>
      <w:framePr w:h="1054" w:wrap="around" w:y="5920"/>
    </w:pPr>
  </w:style>
  <w:style w:type="paragraph" w:customStyle="1" w:styleId="ReportHeading3">
    <w:name w:val="ReportHeading3"/>
    <w:basedOn w:val="ReportHeading2"/>
    <w:rsid w:val="008659DB"/>
    <w:pPr>
      <w:framePr w:h="443" w:wrap="around" w:y="8223"/>
    </w:pPr>
  </w:style>
  <w:style w:type="paragraph" w:customStyle="1" w:styleId="a">
    <w:name w:val="¢éÍ¤ÇÒÁ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659D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659D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659D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659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659D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659D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659DB"/>
  </w:style>
  <w:style w:type="paragraph" w:customStyle="1" w:styleId="ASSETS">
    <w:name w:val="ASSETS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8659D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8659DB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8659DB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8659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659DB"/>
    <w:pPr>
      <w:spacing w:after="0"/>
    </w:pPr>
  </w:style>
  <w:style w:type="paragraph" w:customStyle="1" w:styleId="acctdividends">
    <w:name w:val="acct dividends"/>
    <w:aliases w:val="a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659DB"/>
    <w:pPr>
      <w:spacing w:after="0"/>
    </w:pPr>
  </w:style>
  <w:style w:type="paragraph" w:customStyle="1" w:styleId="acctindent">
    <w:name w:val="acct indent"/>
    <w:aliases w:val="ai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659D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659DB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659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659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659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659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659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659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659DB"/>
    <w:pPr>
      <w:spacing w:after="0"/>
    </w:pPr>
  </w:style>
  <w:style w:type="paragraph" w:customStyle="1" w:styleId="List1a">
    <w:name w:val="List 1a"/>
    <w:aliases w:val="1a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8659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8659D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659DB"/>
  </w:style>
  <w:style w:type="paragraph" w:customStyle="1" w:styleId="zreportaddinfo">
    <w:name w:val="zreport addinfo"/>
    <w:basedOn w:val="Normal"/>
    <w:rsid w:val="008659D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659D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659D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659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659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659DB"/>
    <w:rPr>
      <w:b/>
      <w:bCs/>
    </w:rPr>
  </w:style>
  <w:style w:type="paragraph" w:customStyle="1" w:styleId="nineptbodytext">
    <w:name w:val="nine pt body text"/>
    <w:aliases w:val="9bt"/>
    <w:basedOn w:val="nineptnormal"/>
    <w:rsid w:val="008659DB"/>
    <w:pPr>
      <w:spacing w:after="220"/>
    </w:pPr>
  </w:style>
  <w:style w:type="paragraph" w:customStyle="1" w:styleId="nineptnormal">
    <w:name w:val="nine pt normal"/>
    <w:aliases w:val="9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659DB"/>
    <w:pPr>
      <w:jc w:val="center"/>
    </w:pPr>
  </w:style>
  <w:style w:type="paragraph" w:customStyle="1" w:styleId="heading">
    <w:name w:val="heading"/>
    <w:aliases w:val="h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659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659DB"/>
  </w:style>
  <w:style w:type="paragraph" w:customStyle="1" w:styleId="nineptheadingcentredbold">
    <w:name w:val="nine pt heading centred bold"/>
    <w:aliases w:val="9hcb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659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659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659DB"/>
    <w:rPr>
      <w:b/>
    </w:rPr>
  </w:style>
  <w:style w:type="paragraph" w:customStyle="1" w:styleId="nineptcolumntab1">
    <w:name w:val="nine pt column tab1"/>
    <w:aliases w:val="a91"/>
    <w:basedOn w:val="nineptnormal"/>
    <w:rsid w:val="008659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659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659DB"/>
    <w:pPr>
      <w:jc w:val="center"/>
    </w:pPr>
  </w:style>
  <w:style w:type="paragraph" w:customStyle="1" w:styleId="Normalheading">
    <w:name w:val="Normal heading"/>
    <w:aliases w:val="nh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659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659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659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659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659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659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659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659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659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659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659D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659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659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659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659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659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659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659DB"/>
    <w:pPr>
      <w:spacing w:after="0"/>
    </w:pPr>
  </w:style>
  <w:style w:type="paragraph" w:customStyle="1" w:styleId="smallreturn">
    <w:name w:val="small return"/>
    <w:aliases w:val="sr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659DB"/>
    <w:pPr>
      <w:spacing w:after="0"/>
    </w:pPr>
  </w:style>
  <w:style w:type="paragraph" w:customStyle="1" w:styleId="headingbolditalic">
    <w:name w:val="heading bold italic"/>
    <w:aliases w:val="hbi"/>
    <w:basedOn w:val="heading"/>
    <w:rsid w:val="008659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659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659DB"/>
    <w:pPr>
      <w:spacing w:after="0"/>
    </w:pPr>
  </w:style>
  <w:style w:type="paragraph" w:customStyle="1" w:styleId="blockbullet">
    <w:name w:val="block bullet"/>
    <w:aliases w:val="bb"/>
    <w:basedOn w:val="block"/>
    <w:rsid w:val="008659DB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659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659DB"/>
    <w:pPr>
      <w:spacing w:after="0"/>
    </w:pPr>
  </w:style>
  <w:style w:type="paragraph" w:customStyle="1" w:styleId="eightptnormal">
    <w:name w:val="eight pt normal"/>
    <w:aliases w:val="8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659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659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659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659DB"/>
    <w:rPr>
      <w:b/>
      <w:bCs/>
    </w:rPr>
  </w:style>
  <w:style w:type="paragraph" w:customStyle="1" w:styleId="eightptbodytext">
    <w:name w:val="eight pt body text"/>
    <w:aliases w:val="8bt"/>
    <w:basedOn w:val="eightptnormal"/>
    <w:rsid w:val="008659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659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659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659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659DB"/>
    <w:pPr>
      <w:spacing w:after="0"/>
    </w:pPr>
  </w:style>
  <w:style w:type="paragraph" w:customStyle="1" w:styleId="eightptblock">
    <w:name w:val="eight pt block"/>
    <w:aliases w:val="8b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659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659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659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659DB"/>
    <w:pPr>
      <w:spacing w:after="0"/>
    </w:pPr>
  </w:style>
  <w:style w:type="paragraph" w:customStyle="1" w:styleId="blockindent">
    <w:name w:val="block indent"/>
    <w:aliases w:val="bi"/>
    <w:basedOn w:val="block"/>
    <w:rsid w:val="008659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659DB"/>
    <w:pPr>
      <w:jc w:val="center"/>
    </w:pPr>
  </w:style>
  <w:style w:type="paragraph" w:customStyle="1" w:styleId="nineptcol">
    <w:name w:val="nine pt %col"/>
    <w:aliases w:val="9%"/>
    <w:basedOn w:val="nineptnormal"/>
    <w:rsid w:val="008659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659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659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659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8659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659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659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659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659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659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659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659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659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659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659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659DB"/>
    <w:pPr>
      <w:spacing w:after="80"/>
    </w:pPr>
  </w:style>
  <w:style w:type="paragraph" w:customStyle="1" w:styleId="nineptratecol">
    <w:name w:val="nine pt rate col"/>
    <w:aliases w:val="a9r"/>
    <w:basedOn w:val="nineptnormal"/>
    <w:rsid w:val="008659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659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659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659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659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659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659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659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659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659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659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659DB"/>
    <w:pPr>
      <w:ind w:left="907" w:hanging="340"/>
    </w:pPr>
  </w:style>
  <w:style w:type="paragraph" w:customStyle="1" w:styleId="List3i">
    <w:name w:val="List 3i"/>
    <w:aliases w:val="3i"/>
    <w:basedOn w:val="List2i"/>
    <w:rsid w:val="008659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659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659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659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659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659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659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659DB"/>
    <w:pPr>
      <w:spacing w:after="80"/>
    </w:pPr>
  </w:style>
  <w:style w:type="paragraph" w:customStyle="1" w:styleId="blockbullet2">
    <w:name w:val="block bullet 2"/>
    <w:aliases w:val="bb2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659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659D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8659DB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8659DB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659DB"/>
    <w:pPr>
      <w:ind w:left="1134"/>
    </w:pPr>
  </w:style>
  <w:style w:type="character" w:customStyle="1" w:styleId="AccPolicyalternativeChar">
    <w:name w:val="Acc Policy alternative Char"/>
    <w:rsid w:val="008659DB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659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659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8659D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8659DB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customStyle="1" w:styleId="NormalAngsanaNew">
    <w:name w:val="Normal + Angsana New"/>
    <w:aliases w:val="15 pt"/>
    <w:basedOn w:val="a1"/>
    <w:rsid w:val="00CA785D"/>
    <w:rPr>
      <w:rFonts w:ascii="Angsana New" w:hAnsi="Angsana New"/>
      <w:sz w:val="30"/>
      <w:szCs w:val="30"/>
    </w:rPr>
  </w:style>
  <w:style w:type="character" w:customStyle="1" w:styleId="Heading5Char">
    <w:name w:val="Heading 5 Char"/>
    <w:link w:val="Heading5"/>
    <w:rsid w:val="00CA785D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5D54D5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2"/>
    <w:link w:val="BodyText"/>
    <w:rsid w:val="00A5374A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36C332-99B5-4109-A8FA-15E245322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21</Pages>
  <Words>4513</Words>
  <Characters>19102</Characters>
  <Application>Microsoft Office Word</Application>
  <DocSecurity>0</DocSecurity>
  <Lines>159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Anyamanee, Ingsirorat</dc:creator>
  <cp:keywords/>
  <dc:description/>
  <cp:lastModifiedBy>Somjai, Nigonyanont</cp:lastModifiedBy>
  <cp:revision>3</cp:revision>
  <cp:lastPrinted>2019-10-31T11:13:00Z</cp:lastPrinted>
  <dcterms:created xsi:type="dcterms:W3CDTF">2019-11-01T05:06:00Z</dcterms:created>
  <dcterms:modified xsi:type="dcterms:W3CDTF">2019-11-01T05:08:00Z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