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596EC9" w:rsidRPr="001C4F0E" w:rsidRDefault="00602A61" w:rsidP="00D55D3F">
      <w:pPr>
        <w:spacing w:after="0" w:line="240" w:lineRule="auto"/>
        <w:ind w:left="-90" w:right="-25"/>
        <w:jc w:val="center"/>
        <w:rPr>
          <w:rFonts w:ascii="Angsana New" w:hAnsi="Angsana New" w:cs="Angsana New"/>
          <w:b/>
          <w:bCs/>
          <w:sz w:val="30"/>
          <w:szCs w:val="30"/>
        </w:rPr>
      </w:pPr>
      <w:bookmarkStart w:id="0" w:name="Title"/>
      <w:bookmarkStart w:id="1" w:name="_GoBack"/>
      <w:bookmarkEnd w:id="1"/>
      <w:r>
        <w:rPr>
          <w:rFonts w:ascii="Angsana New" w:hAnsi="Angsana New" w:cs="Angsana New"/>
          <w:b/>
          <w:bCs/>
          <w:sz w:val="30"/>
          <w:szCs w:val="30"/>
        </w:rPr>
        <w:tab/>
      </w:r>
      <w:r w:rsidR="00445143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:rsidR="000140AE" w:rsidRPr="001C4F0E" w:rsidRDefault="000140AE" w:rsidP="00D55D3F">
      <w:pPr>
        <w:spacing w:after="0" w:line="240" w:lineRule="auto"/>
        <w:ind w:left="-90" w:right="-25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0140AE" w:rsidRPr="001C4F0E" w:rsidRDefault="000140AE" w:rsidP="00D55D3F">
      <w:pPr>
        <w:spacing w:after="0" w:line="240" w:lineRule="auto"/>
        <w:ind w:left="-90" w:right="-25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0140AE" w:rsidRPr="001C4F0E" w:rsidRDefault="000140AE" w:rsidP="00D55D3F">
      <w:pPr>
        <w:spacing w:after="0" w:line="240" w:lineRule="auto"/>
        <w:ind w:left="-90" w:right="-25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0140AE" w:rsidRPr="001C4F0E" w:rsidRDefault="000140AE" w:rsidP="00D55D3F">
      <w:pPr>
        <w:spacing w:after="0" w:line="240" w:lineRule="auto"/>
        <w:ind w:left="-90" w:right="-25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</w:p>
    <w:p w:rsidR="000140AE" w:rsidRPr="001C4F0E" w:rsidRDefault="000140AE" w:rsidP="00D55D3F">
      <w:pPr>
        <w:spacing w:after="0" w:line="240" w:lineRule="auto"/>
        <w:ind w:left="-90" w:right="-25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0140AE" w:rsidRPr="001C4F0E" w:rsidRDefault="000140AE" w:rsidP="00D55D3F">
      <w:pPr>
        <w:spacing w:after="0" w:line="240" w:lineRule="auto"/>
        <w:ind w:left="-90" w:right="-25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0140AE" w:rsidRPr="001C4F0E" w:rsidRDefault="000140AE" w:rsidP="00D55D3F">
      <w:pPr>
        <w:spacing w:after="0" w:line="240" w:lineRule="auto"/>
        <w:ind w:left="-90" w:right="-25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596EC9" w:rsidRPr="001C4F0E" w:rsidRDefault="00596EC9" w:rsidP="003227C5">
      <w:pPr>
        <w:spacing w:after="0" w:line="240" w:lineRule="auto"/>
        <w:ind w:right="-25"/>
        <w:rPr>
          <w:rFonts w:ascii="Angsana New" w:hAnsi="Angsana New" w:cs="Angsana New"/>
          <w:b/>
          <w:bCs/>
          <w:sz w:val="30"/>
          <w:szCs w:val="30"/>
        </w:rPr>
      </w:pPr>
    </w:p>
    <w:p w:rsidR="00596EC9" w:rsidRPr="001C4F0E" w:rsidRDefault="00581225" w:rsidP="002D2123">
      <w:pPr>
        <w:spacing w:after="0" w:line="240" w:lineRule="auto"/>
        <w:ind w:left="-90" w:right="-25"/>
        <w:jc w:val="center"/>
        <w:rPr>
          <w:rFonts w:ascii="Angsana New" w:hAnsi="Angsana New" w:cs="Angsana New"/>
          <w:b/>
          <w:bCs/>
          <w:sz w:val="52"/>
          <w:szCs w:val="52"/>
        </w:rPr>
      </w:pPr>
      <w:r w:rsidRPr="001C4F0E">
        <w:rPr>
          <w:rFonts w:ascii="Angsana New" w:hAnsi="Angsana New" w:cs="Angsana New"/>
          <w:b/>
          <w:bCs/>
          <w:sz w:val="52"/>
          <w:szCs w:val="52"/>
          <w:cs/>
        </w:rPr>
        <w:t xml:space="preserve">บริษัท </w:t>
      </w:r>
      <w:r w:rsidR="002433BF" w:rsidRPr="001C4F0E">
        <w:rPr>
          <w:rFonts w:ascii="Angsana New" w:hAnsi="Angsana New" w:cs="Angsana New" w:hint="cs"/>
          <w:b/>
          <w:bCs/>
          <w:sz w:val="52"/>
          <w:szCs w:val="52"/>
          <w:cs/>
        </w:rPr>
        <w:t>โรบินสัน</w:t>
      </w:r>
      <w:r w:rsidR="00596EC9" w:rsidRPr="001C4F0E">
        <w:rPr>
          <w:rFonts w:ascii="Angsana New" w:hAnsi="Angsana New" w:cs="Angsana New"/>
          <w:b/>
          <w:bCs/>
          <w:sz w:val="52"/>
          <w:szCs w:val="52"/>
          <w:cs/>
        </w:rPr>
        <w:t xml:space="preserve"> จำกัด </w:t>
      </w:r>
      <w:bookmarkStart w:id="2" w:name="SubTitle"/>
      <w:r w:rsidR="00596EC9" w:rsidRPr="001C4F0E">
        <w:rPr>
          <w:rFonts w:ascii="Angsana New" w:hAnsi="Angsana New" w:cs="Angsana New"/>
          <w:b/>
          <w:bCs/>
          <w:sz w:val="52"/>
          <w:szCs w:val="52"/>
        </w:rPr>
        <w:t>(</w:t>
      </w:r>
      <w:r w:rsidR="00596EC9" w:rsidRPr="001C4F0E">
        <w:rPr>
          <w:rFonts w:ascii="Angsana New" w:hAnsi="Angsana New" w:cs="Angsana New"/>
          <w:b/>
          <w:bCs/>
          <w:sz w:val="52"/>
          <w:szCs w:val="52"/>
          <w:cs/>
        </w:rPr>
        <w:t>มหาชน</w:t>
      </w:r>
      <w:r w:rsidR="00596EC9" w:rsidRPr="001C4F0E">
        <w:rPr>
          <w:rFonts w:ascii="Angsana New" w:hAnsi="Angsana New" w:cs="Angsana New"/>
          <w:b/>
          <w:bCs/>
          <w:sz w:val="52"/>
          <w:szCs w:val="52"/>
        </w:rPr>
        <w:t>)</w:t>
      </w:r>
      <w:r w:rsidR="002D2123" w:rsidRPr="001C4F0E"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 w:rsidR="00596EC9" w:rsidRPr="001C4F0E">
        <w:rPr>
          <w:rFonts w:ascii="Angsana New" w:hAnsi="Angsana New" w:cs="Angsana New"/>
          <w:b/>
          <w:bCs/>
          <w:sz w:val="52"/>
          <w:szCs w:val="52"/>
          <w:cs/>
        </w:rPr>
        <w:t>และบริษัทย่อย</w:t>
      </w:r>
      <w:bookmarkEnd w:id="0"/>
    </w:p>
    <w:p w:rsidR="00C70D6F" w:rsidRPr="001C4F0E" w:rsidRDefault="00C70D6F" w:rsidP="00D55D3F">
      <w:pPr>
        <w:spacing w:after="0" w:line="240" w:lineRule="auto"/>
        <w:ind w:left="-90" w:right="-25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bookmarkEnd w:id="2"/>
    <w:p w:rsidR="003B23C6" w:rsidRDefault="003B23C6" w:rsidP="003B23C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6116C6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7A7BC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:rsidR="003B23C6" w:rsidRPr="006116C6" w:rsidRDefault="003B23C6" w:rsidP="003B23C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A421F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และเก้าเดือน</w:t>
      </w:r>
      <w:r w:rsidRPr="00FA421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กันยายน</w:t>
      </w:r>
      <w:r w:rsidRPr="00FA421F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62</w:t>
      </w:r>
    </w:p>
    <w:p w:rsidR="001F15BA" w:rsidRPr="006116C6" w:rsidRDefault="001F15BA" w:rsidP="001F15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6116C6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1F15BA" w:rsidRDefault="001F15BA" w:rsidP="001F15BA">
      <w:pPr>
        <w:spacing w:after="0" w:line="240" w:lineRule="auto"/>
        <w:ind w:left="-90" w:right="-25"/>
        <w:jc w:val="center"/>
        <w:rPr>
          <w:rFonts w:ascii="Angsana New" w:hAnsi="Angsana New" w:cs="Angsana New"/>
          <w:sz w:val="32"/>
          <w:szCs w:val="32"/>
        </w:rPr>
      </w:pPr>
      <w:r w:rsidRPr="00D55D3F">
        <w:rPr>
          <w:rFonts w:ascii="Angsana New" w:hAnsi="Angsana New" w:cs="Angsana New"/>
          <w:sz w:val="32"/>
          <w:szCs w:val="32"/>
          <w:cs/>
        </w:rPr>
        <w:t>รายงาน</w:t>
      </w:r>
      <w:r>
        <w:rPr>
          <w:rFonts w:ascii="Angsana New" w:hAnsi="Angsana New" w:cs="Angsana New"/>
          <w:sz w:val="32"/>
          <w:szCs w:val="32"/>
          <w:cs/>
          <w:lang w:val="th-TH"/>
        </w:rPr>
        <w:t>การสอบทาน</w:t>
      </w:r>
      <w:r w:rsidR="00D2468A">
        <w:rPr>
          <w:rFonts w:ascii="Angsana New" w:hAnsi="Angsana New" w:cs="Angsana New" w:hint="cs"/>
          <w:sz w:val="32"/>
          <w:szCs w:val="32"/>
          <w:cs/>
          <w:lang w:val="th-TH"/>
        </w:rPr>
        <w:t>ของ</w:t>
      </w:r>
      <w:r w:rsidRPr="00D55D3F">
        <w:rPr>
          <w:rFonts w:ascii="Angsana New" w:hAnsi="Angsana New" w:cs="Angsana New"/>
          <w:sz w:val="32"/>
          <w:szCs w:val="32"/>
          <w:cs/>
          <w:lang w:val="th-TH"/>
        </w:rPr>
        <w:t>ผู้สอบบัญชี</w:t>
      </w:r>
      <w:r w:rsidRPr="00D55D3F">
        <w:rPr>
          <w:rFonts w:ascii="Angsana New" w:hAnsi="Angsana New" w:cs="Angsana New"/>
          <w:sz w:val="32"/>
          <w:szCs w:val="32"/>
          <w:cs/>
        </w:rPr>
        <w:t>รับอนุญาต</w:t>
      </w:r>
    </w:p>
    <w:p w:rsidR="00EB1963" w:rsidRPr="001C4F0E" w:rsidRDefault="00EB1963" w:rsidP="00A01913">
      <w:pPr>
        <w:spacing w:after="0" w:line="240" w:lineRule="auto"/>
        <w:ind w:left="-90" w:right="-25"/>
        <w:jc w:val="center"/>
        <w:rPr>
          <w:rFonts w:ascii="Angsana New" w:hAnsi="Angsana New" w:cs="Angsana New"/>
          <w:sz w:val="32"/>
          <w:szCs w:val="32"/>
        </w:rPr>
      </w:pPr>
    </w:p>
    <w:p w:rsidR="00EB1963" w:rsidRPr="001C4F0E" w:rsidRDefault="00EB1963" w:rsidP="00A01913">
      <w:pPr>
        <w:spacing w:after="0" w:line="240" w:lineRule="auto"/>
        <w:ind w:left="-90" w:right="-25"/>
        <w:jc w:val="center"/>
        <w:rPr>
          <w:rFonts w:ascii="Angsana New" w:hAnsi="Angsana New" w:cs="Angsana New"/>
          <w:sz w:val="32"/>
          <w:szCs w:val="32"/>
        </w:rPr>
      </w:pPr>
    </w:p>
    <w:p w:rsidR="00EB1963" w:rsidRPr="001C4F0E" w:rsidRDefault="00EB1963" w:rsidP="00A01913">
      <w:pPr>
        <w:spacing w:after="0" w:line="240" w:lineRule="auto"/>
        <w:ind w:left="-90" w:right="-25"/>
        <w:jc w:val="center"/>
        <w:rPr>
          <w:rFonts w:ascii="Angsana New" w:hAnsi="Angsana New" w:cs="Angsana New"/>
          <w:sz w:val="32"/>
          <w:szCs w:val="32"/>
        </w:rPr>
      </w:pPr>
    </w:p>
    <w:p w:rsidR="00EB1963" w:rsidRPr="001C4F0E" w:rsidRDefault="00EB1963" w:rsidP="00A01913">
      <w:pPr>
        <w:spacing w:after="0" w:line="240" w:lineRule="auto"/>
        <w:ind w:left="-90" w:right="-25"/>
        <w:jc w:val="center"/>
        <w:rPr>
          <w:rFonts w:ascii="Angsana New" w:hAnsi="Angsana New" w:cs="Angsana New"/>
          <w:sz w:val="32"/>
          <w:szCs w:val="32"/>
        </w:rPr>
      </w:pPr>
    </w:p>
    <w:p w:rsidR="00EB1963" w:rsidRPr="001C4F0E" w:rsidRDefault="00EB1963" w:rsidP="00A01913">
      <w:pPr>
        <w:spacing w:after="0" w:line="240" w:lineRule="auto"/>
        <w:ind w:left="-90" w:right="-25"/>
        <w:jc w:val="center"/>
        <w:rPr>
          <w:rFonts w:ascii="Angsana New" w:hAnsi="Angsana New" w:cs="Angsana New"/>
          <w:sz w:val="32"/>
          <w:szCs w:val="32"/>
        </w:rPr>
      </w:pPr>
    </w:p>
    <w:p w:rsidR="00EB1963" w:rsidRPr="001C4F0E" w:rsidRDefault="00EB1963" w:rsidP="00A01913">
      <w:pPr>
        <w:spacing w:after="0" w:line="240" w:lineRule="auto"/>
        <w:ind w:left="-90" w:right="-25"/>
        <w:jc w:val="center"/>
        <w:rPr>
          <w:rFonts w:ascii="Angsana New" w:hAnsi="Angsana New" w:cs="Angsana New"/>
          <w:sz w:val="32"/>
          <w:szCs w:val="32"/>
        </w:rPr>
      </w:pPr>
    </w:p>
    <w:p w:rsidR="00EB1963" w:rsidRPr="001C4F0E" w:rsidRDefault="00EB1963" w:rsidP="00A01913">
      <w:pPr>
        <w:spacing w:after="0" w:line="240" w:lineRule="auto"/>
        <w:ind w:left="-90" w:right="-25"/>
        <w:jc w:val="center"/>
        <w:rPr>
          <w:rFonts w:ascii="Angsana New" w:hAnsi="Angsana New" w:cs="Angsana New"/>
          <w:sz w:val="32"/>
          <w:szCs w:val="32"/>
        </w:rPr>
      </w:pPr>
    </w:p>
    <w:p w:rsidR="00EB1963" w:rsidRPr="001C4F0E" w:rsidRDefault="00EB1963" w:rsidP="00A01913">
      <w:pPr>
        <w:spacing w:after="0" w:line="240" w:lineRule="auto"/>
        <w:ind w:left="-90" w:right="-25"/>
        <w:jc w:val="center"/>
        <w:rPr>
          <w:rFonts w:ascii="Angsana New" w:hAnsi="Angsana New" w:cs="Angsana New"/>
          <w:sz w:val="32"/>
          <w:szCs w:val="32"/>
        </w:rPr>
      </w:pPr>
    </w:p>
    <w:p w:rsidR="00EB1963" w:rsidRPr="001C4F0E" w:rsidRDefault="00EB1963" w:rsidP="00A01913">
      <w:pPr>
        <w:spacing w:after="0" w:line="240" w:lineRule="auto"/>
        <w:ind w:left="-90" w:right="-25"/>
        <w:jc w:val="center"/>
        <w:rPr>
          <w:rFonts w:ascii="Angsana New" w:hAnsi="Angsana New" w:cs="Angsana New"/>
          <w:sz w:val="32"/>
          <w:szCs w:val="32"/>
        </w:rPr>
      </w:pPr>
    </w:p>
    <w:p w:rsidR="00620F67" w:rsidRDefault="00620F67" w:rsidP="00886D2B">
      <w:pPr>
        <w:tabs>
          <w:tab w:val="left" w:pos="3015"/>
        </w:tabs>
        <w:spacing w:after="0" w:line="240" w:lineRule="auto"/>
        <w:ind w:right="-25"/>
        <w:rPr>
          <w:rFonts w:ascii="Angsana New" w:hAnsi="Angsana New" w:cs="Angsana New"/>
          <w:sz w:val="32"/>
          <w:szCs w:val="32"/>
        </w:rPr>
      </w:pPr>
    </w:p>
    <w:p w:rsidR="002B7961" w:rsidRDefault="002B7961" w:rsidP="00886D2B">
      <w:pPr>
        <w:tabs>
          <w:tab w:val="left" w:pos="3015"/>
        </w:tabs>
        <w:spacing w:after="0" w:line="240" w:lineRule="auto"/>
        <w:ind w:right="-25"/>
        <w:rPr>
          <w:rFonts w:ascii="Angsana New" w:hAnsi="Angsana New" w:cs="Angsana New"/>
          <w:sz w:val="32"/>
          <w:szCs w:val="32"/>
        </w:rPr>
      </w:pPr>
    </w:p>
    <w:p w:rsidR="002B7961" w:rsidRDefault="002B7961" w:rsidP="00886D2B">
      <w:pPr>
        <w:tabs>
          <w:tab w:val="left" w:pos="3015"/>
        </w:tabs>
        <w:spacing w:after="0" w:line="240" w:lineRule="auto"/>
        <w:ind w:right="-25"/>
        <w:rPr>
          <w:rFonts w:ascii="Angsana New" w:hAnsi="Angsana New" w:cs="Angsana New"/>
          <w:sz w:val="32"/>
          <w:szCs w:val="32"/>
        </w:rPr>
      </w:pPr>
    </w:p>
    <w:p w:rsidR="002B7961" w:rsidRDefault="002B7961" w:rsidP="00886D2B">
      <w:pPr>
        <w:tabs>
          <w:tab w:val="left" w:pos="3015"/>
        </w:tabs>
        <w:spacing w:after="0" w:line="240" w:lineRule="auto"/>
        <w:ind w:right="-25"/>
        <w:rPr>
          <w:rFonts w:ascii="Angsana New" w:hAnsi="Angsana New" w:cs="Angsana New"/>
          <w:sz w:val="32"/>
          <w:szCs w:val="32"/>
        </w:rPr>
      </w:pPr>
    </w:p>
    <w:p w:rsidR="002B7961" w:rsidRDefault="002B7961" w:rsidP="00886D2B">
      <w:pPr>
        <w:tabs>
          <w:tab w:val="left" w:pos="3015"/>
        </w:tabs>
        <w:spacing w:after="0" w:line="240" w:lineRule="auto"/>
        <w:ind w:right="-25"/>
        <w:rPr>
          <w:rFonts w:ascii="Angsana New" w:hAnsi="Angsana New" w:cs="Angsana New"/>
          <w:sz w:val="32"/>
          <w:szCs w:val="32"/>
        </w:rPr>
      </w:pPr>
    </w:p>
    <w:p w:rsidR="002B7961" w:rsidRDefault="002B7961" w:rsidP="00886D2B">
      <w:pPr>
        <w:tabs>
          <w:tab w:val="left" w:pos="3015"/>
        </w:tabs>
        <w:spacing w:after="0" w:line="240" w:lineRule="auto"/>
        <w:ind w:right="-25"/>
        <w:rPr>
          <w:rFonts w:ascii="Angsana New" w:hAnsi="Angsana New" w:cs="Angsana New"/>
          <w:sz w:val="32"/>
          <w:szCs w:val="32"/>
        </w:rPr>
      </w:pPr>
    </w:p>
    <w:p w:rsidR="002B7961" w:rsidRDefault="002B7961" w:rsidP="00886D2B">
      <w:pPr>
        <w:tabs>
          <w:tab w:val="left" w:pos="3015"/>
        </w:tabs>
        <w:spacing w:after="0" w:line="240" w:lineRule="auto"/>
        <w:ind w:right="-25"/>
        <w:rPr>
          <w:rFonts w:ascii="Angsana New" w:hAnsi="Angsana New" w:cs="Angsana New"/>
          <w:sz w:val="32"/>
          <w:szCs w:val="32"/>
        </w:rPr>
      </w:pPr>
    </w:p>
    <w:p w:rsidR="002B7961" w:rsidRDefault="002B7961" w:rsidP="00886D2B">
      <w:pPr>
        <w:tabs>
          <w:tab w:val="left" w:pos="3015"/>
        </w:tabs>
        <w:spacing w:after="0" w:line="240" w:lineRule="auto"/>
        <w:ind w:right="-25"/>
        <w:rPr>
          <w:rFonts w:ascii="Angsana New" w:hAnsi="Angsana New" w:cs="Angsana New"/>
          <w:sz w:val="32"/>
          <w:szCs w:val="32"/>
        </w:rPr>
      </w:pPr>
    </w:p>
    <w:p w:rsidR="002B7961" w:rsidRDefault="002B7961" w:rsidP="00886D2B">
      <w:pPr>
        <w:tabs>
          <w:tab w:val="left" w:pos="3015"/>
        </w:tabs>
        <w:spacing w:after="0" w:line="240" w:lineRule="auto"/>
        <w:ind w:right="-25"/>
        <w:rPr>
          <w:rFonts w:ascii="Angsana New" w:hAnsi="Angsana New" w:cs="Angsana New"/>
          <w:sz w:val="32"/>
          <w:szCs w:val="32"/>
        </w:rPr>
        <w:sectPr w:rsidR="002B7961" w:rsidSect="0057435F">
          <w:headerReference w:type="default" r:id="rId8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272"/>
        </w:sectPr>
      </w:pPr>
    </w:p>
    <w:p w:rsidR="006B4054" w:rsidRDefault="006B4054" w:rsidP="002115E6">
      <w:pPr>
        <w:spacing w:after="0" w:line="240" w:lineRule="auto"/>
        <w:ind w:right="-25"/>
        <w:rPr>
          <w:rFonts w:ascii="Angsana New" w:hAnsi="Angsana New" w:cs="Angsana New"/>
          <w:b/>
          <w:bCs/>
          <w:sz w:val="32"/>
          <w:szCs w:val="32"/>
        </w:rPr>
      </w:pPr>
    </w:p>
    <w:p w:rsidR="002B7961" w:rsidRDefault="002B7961" w:rsidP="002115E6">
      <w:pPr>
        <w:spacing w:after="0" w:line="240" w:lineRule="auto"/>
        <w:ind w:right="-25"/>
        <w:rPr>
          <w:rFonts w:ascii="Angsana New" w:hAnsi="Angsana New" w:cs="Angsana New"/>
          <w:b/>
          <w:bCs/>
          <w:sz w:val="32"/>
          <w:szCs w:val="32"/>
        </w:rPr>
      </w:pPr>
    </w:p>
    <w:p w:rsidR="002B7961" w:rsidRDefault="002B7961" w:rsidP="002115E6">
      <w:pPr>
        <w:spacing w:after="0" w:line="240" w:lineRule="auto"/>
        <w:ind w:right="-25"/>
        <w:rPr>
          <w:rFonts w:ascii="Angsana New" w:hAnsi="Angsana New" w:cs="Angsana New"/>
          <w:b/>
          <w:bCs/>
          <w:sz w:val="32"/>
          <w:szCs w:val="32"/>
        </w:rPr>
      </w:pPr>
    </w:p>
    <w:p w:rsidR="002B7961" w:rsidRDefault="002B7961" w:rsidP="002115E6">
      <w:pPr>
        <w:spacing w:after="0" w:line="240" w:lineRule="auto"/>
        <w:ind w:right="-25"/>
        <w:rPr>
          <w:rFonts w:ascii="Angsana New" w:hAnsi="Angsana New" w:cs="Angsana New"/>
          <w:b/>
          <w:bCs/>
          <w:sz w:val="32"/>
          <w:szCs w:val="32"/>
        </w:rPr>
      </w:pPr>
    </w:p>
    <w:p w:rsidR="002B7961" w:rsidRDefault="002B7961" w:rsidP="002115E6">
      <w:pPr>
        <w:spacing w:after="0" w:line="240" w:lineRule="auto"/>
        <w:ind w:right="-25"/>
        <w:rPr>
          <w:rFonts w:ascii="Angsana New" w:hAnsi="Angsana New" w:cs="Angsana New"/>
          <w:b/>
          <w:bCs/>
          <w:sz w:val="32"/>
          <w:szCs w:val="32"/>
        </w:rPr>
      </w:pPr>
    </w:p>
    <w:p w:rsidR="002B7961" w:rsidRDefault="002B7961" w:rsidP="002115E6">
      <w:pPr>
        <w:spacing w:after="0" w:line="240" w:lineRule="auto"/>
        <w:ind w:right="-25"/>
        <w:rPr>
          <w:rFonts w:ascii="Angsana New" w:hAnsi="Angsana New" w:cs="Angsana New"/>
          <w:b/>
          <w:bCs/>
          <w:sz w:val="32"/>
          <w:szCs w:val="32"/>
        </w:rPr>
      </w:pPr>
    </w:p>
    <w:p w:rsidR="002B7961" w:rsidRDefault="002B7961" w:rsidP="002115E6">
      <w:pPr>
        <w:spacing w:after="0" w:line="240" w:lineRule="auto"/>
        <w:ind w:right="-25"/>
        <w:rPr>
          <w:rFonts w:ascii="Angsana New" w:hAnsi="Angsana New" w:cs="Angsana New"/>
          <w:b/>
          <w:bCs/>
          <w:sz w:val="32"/>
          <w:szCs w:val="32"/>
        </w:rPr>
      </w:pPr>
    </w:p>
    <w:p w:rsidR="00E07B1A" w:rsidRPr="001C4F0E" w:rsidRDefault="008E78F1" w:rsidP="002115E6">
      <w:pPr>
        <w:spacing w:after="0" w:line="240" w:lineRule="auto"/>
        <w:ind w:right="-25"/>
        <w:rPr>
          <w:rFonts w:ascii="Angsana New" w:hAnsi="Angsana New" w:cs="Angsana New"/>
          <w:b/>
          <w:bCs/>
          <w:sz w:val="32"/>
          <w:szCs w:val="32"/>
        </w:rPr>
      </w:pPr>
      <w:r w:rsidRPr="001C4F0E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E07B1A" w:rsidRPr="001C4F0E" w:rsidRDefault="00E07B1A" w:rsidP="002115E6">
      <w:pPr>
        <w:spacing w:after="0" w:line="240" w:lineRule="auto"/>
        <w:ind w:right="-25"/>
        <w:jc w:val="both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:rsidR="00E07B1A" w:rsidRPr="001C4F0E" w:rsidRDefault="008E78F1" w:rsidP="006B4054">
      <w:pPr>
        <w:spacing w:after="0" w:line="240" w:lineRule="auto"/>
        <w:ind w:right="-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1C4F0E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</w:t>
      </w:r>
      <w:r w:rsidR="00581225" w:rsidRPr="001C4F0E">
        <w:rPr>
          <w:rFonts w:ascii="Angsana New" w:hAnsi="Angsana New" w:cs="Angsana New"/>
          <w:b/>
          <w:bCs/>
          <w:sz w:val="30"/>
          <w:szCs w:val="30"/>
          <w:cs/>
        </w:rPr>
        <w:t xml:space="preserve"> คณะกรรมการบริษัท </w:t>
      </w:r>
      <w:r w:rsidRPr="001C4F0E">
        <w:rPr>
          <w:rFonts w:ascii="Angsana New" w:hAnsi="Angsana New" w:cs="Angsana New"/>
          <w:b/>
          <w:bCs/>
          <w:sz w:val="30"/>
          <w:szCs w:val="30"/>
          <w:cs/>
        </w:rPr>
        <w:t xml:space="preserve">โรบินสัน จำกัด </w:t>
      </w:r>
      <w:r w:rsidRPr="001C4F0E">
        <w:rPr>
          <w:rFonts w:ascii="Angsana New" w:hAnsi="Angsana New" w:cs="Angsana New"/>
          <w:b/>
          <w:bCs/>
          <w:sz w:val="30"/>
          <w:szCs w:val="30"/>
        </w:rPr>
        <w:t>(</w:t>
      </w:r>
      <w:r w:rsidRPr="001C4F0E">
        <w:rPr>
          <w:rFonts w:ascii="Angsana New" w:hAnsi="Angsana New" w:cs="Angsana New"/>
          <w:b/>
          <w:bCs/>
          <w:sz w:val="30"/>
          <w:szCs w:val="30"/>
          <w:cs/>
        </w:rPr>
        <w:t>มหาชน</w:t>
      </w:r>
      <w:r w:rsidRPr="001C4F0E">
        <w:rPr>
          <w:rFonts w:ascii="Angsana New" w:hAnsi="Angsana New" w:cs="Angsana New"/>
          <w:b/>
          <w:bCs/>
          <w:sz w:val="30"/>
          <w:szCs w:val="30"/>
        </w:rPr>
        <w:t>)</w:t>
      </w:r>
    </w:p>
    <w:p w:rsidR="00E07B1A" w:rsidRPr="00926335" w:rsidRDefault="00E07B1A" w:rsidP="006B4054">
      <w:pPr>
        <w:spacing w:after="0" w:line="240" w:lineRule="auto"/>
        <w:ind w:right="-25"/>
        <w:jc w:val="both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:rsidR="008E78F1" w:rsidRPr="007A7BC4" w:rsidRDefault="008E78F1" w:rsidP="007A7BC4">
      <w:pPr>
        <w:pStyle w:val="a"/>
        <w:tabs>
          <w:tab w:val="clear" w:pos="1080"/>
        </w:tabs>
        <w:spacing w:after="0"/>
        <w:ind w:right="-25"/>
        <w:jc w:val="thaiDistribute"/>
        <w:rPr>
          <w:rFonts w:ascii="Angsana New" w:hAnsi="Angsana New" w:cs="Angsana New"/>
          <w:cs/>
        </w:rPr>
      </w:pPr>
      <w:r w:rsidRPr="001C4F0E">
        <w:rPr>
          <w:rFonts w:ascii="Angsana New" w:hAnsi="Angsana New" w:cs="Angsana New"/>
          <w:spacing w:val="-2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3B23C6">
        <w:rPr>
          <w:rFonts w:ascii="Angsana New" w:hAnsi="Angsana New" w:cs="Angsana New" w:hint="cs"/>
          <w:spacing w:val="-2"/>
          <w:cs/>
        </w:rPr>
        <w:t>30 กันยายน</w:t>
      </w:r>
      <w:r w:rsidRPr="001C4F0E">
        <w:rPr>
          <w:rFonts w:ascii="Angsana New" w:hAnsi="Angsana New" w:cs="Angsana New"/>
          <w:spacing w:val="-2"/>
          <w:cs/>
        </w:rPr>
        <w:t xml:space="preserve"> </w:t>
      </w:r>
      <w:r w:rsidR="001B2D1C" w:rsidRPr="001C4F0E">
        <w:rPr>
          <w:rFonts w:ascii="Angsana New" w:hAnsi="Angsana New" w:cs="Angsana New" w:hint="cs"/>
          <w:spacing w:val="-2"/>
          <w:cs/>
        </w:rPr>
        <w:t>25</w:t>
      </w:r>
      <w:r w:rsidRPr="001C4F0E">
        <w:rPr>
          <w:rFonts w:ascii="Angsana New" w:hAnsi="Angsana New" w:cs="Angsana New" w:hint="cs"/>
          <w:spacing w:val="-2"/>
          <w:cs/>
        </w:rPr>
        <w:t>6</w:t>
      </w:r>
      <w:r w:rsidR="00B94ACB" w:rsidRPr="001C4F0E">
        <w:rPr>
          <w:rFonts w:ascii="Angsana New" w:hAnsi="Angsana New" w:cs="Angsana New" w:hint="cs"/>
          <w:spacing w:val="-2"/>
          <w:cs/>
        </w:rPr>
        <w:t>2</w:t>
      </w:r>
      <w:r w:rsidRPr="001C4F0E">
        <w:rPr>
          <w:rFonts w:ascii="Angsana New" w:hAnsi="Angsana New" w:cs="Angsana New"/>
          <w:spacing w:val="-2"/>
          <w:lang w:val="en-US"/>
        </w:rPr>
        <w:t xml:space="preserve"> </w:t>
      </w:r>
      <w:r w:rsidR="00927D9F" w:rsidRPr="001C4F0E">
        <w:rPr>
          <w:rFonts w:ascii="Angsana New" w:hAnsi="Angsana New" w:cs="Angsana New"/>
          <w:spacing w:val="-2"/>
          <w:lang w:val="en-US"/>
        </w:rPr>
        <w:t xml:space="preserve">                      </w:t>
      </w:r>
      <w:r w:rsidRPr="001C4F0E">
        <w:rPr>
          <w:rFonts w:ascii="Angsana New" w:hAnsi="Angsana New" w:cs="Angsana New"/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 w:rsidR="00B87145">
        <w:rPr>
          <w:rFonts w:ascii="Angsana New" w:hAnsi="Angsana New" w:cs="Angsana New" w:hint="cs"/>
          <w:spacing w:val="-2"/>
          <w:cs/>
          <w:lang w:val="en-US"/>
        </w:rPr>
        <w:t>สำหรับงวดสามเดือนและ</w:t>
      </w:r>
      <w:r w:rsidR="003B23C6">
        <w:rPr>
          <w:rFonts w:ascii="Angsana New" w:hAnsi="Angsana New" w:cs="Angsana New" w:hint="cs"/>
          <w:spacing w:val="-2"/>
          <w:cs/>
          <w:lang w:val="en-US"/>
        </w:rPr>
        <w:t>เก้าเดือน</w:t>
      </w:r>
      <w:r w:rsidR="00B87145">
        <w:rPr>
          <w:rFonts w:ascii="Angsana New" w:hAnsi="Angsana New" w:cs="Angsana New" w:hint="cs"/>
          <w:spacing w:val="-2"/>
          <w:cs/>
          <w:lang w:val="en-US"/>
        </w:rPr>
        <w:t>สิ้นสุด</w:t>
      </w:r>
      <w:r w:rsidR="001109ED">
        <w:rPr>
          <w:rFonts w:ascii="Angsana New" w:hAnsi="Angsana New" w:cs="Angsana New"/>
          <w:spacing w:val="-2"/>
          <w:lang w:val="en-US"/>
        </w:rPr>
        <w:br/>
      </w:r>
      <w:r w:rsidR="00B87145">
        <w:rPr>
          <w:rFonts w:ascii="Angsana New" w:hAnsi="Angsana New" w:cs="Angsana New" w:hint="cs"/>
          <w:spacing w:val="-2"/>
          <w:cs/>
          <w:lang w:val="en-US"/>
        </w:rPr>
        <w:t xml:space="preserve">วันที่ </w:t>
      </w:r>
      <w:r w:rsidR="003B23C6">
        <w:rPr>
          <w:rFonts w:ascii="Angsana New" w:hAnsi="Angsana New" w:cs="Angsana New"/>
          <w:spacing w:val="-2"/>
          <w:lang w:val="en-US"/>
        </w:rPr>
        <w:t xml:space="preserve">30 </w:t>
      </w:r>
      <w:r w:rsidR="003B23C6">
        <w:rPr>
          <w:rFonts w:ascii="Angsana New" w:hAnsi="Angsana New" w:cs="Angsana New"/>
          <w:spacing w:val="-2"/>
          <w:cs/>
          <w:lang w:val="en-US"/>
        </w:rPr>
        <w:t>กันยายน</w:t>
      </w:r>
      <w:r w:rsidR="00B87145">
        <w:rPr>
          <w:rFonts w:ascii="Angsana New" w:hAnsi="Angsana New" w:cs="Angsana New" w:hint="cs"/>
          <w:spacing w:val="-2"/>
          <w:cs/>
          <w:lang w:val="en-US"/>
        </w:rPr>
        <w:t xml:space="preserve"> </w:t>
      </w:r>
      <w:r w:rsidR="00B87145">
        <w:rPr>
          <w:rFonts w:ascii="Angsana New" w:hAnsi="Angsana New" w:cs="Angsana New"/>
          <w:spacing w:val="-2"/>
          <w:lang w:val="en-US"/>
        </w:rPr>
        <w:t xml:space="preserve">2562 </w:t>
      </w:r>
      <w:r w:rsidRPr="001C4F0E">
        <w:rPr>
          <w:rFonts w:ascii="Angsana New" w:hAnsi="Angsana New" w:cs="Angsana New"/>
          <w:spacing w:val="-2"/>
          <w:cs/>
        </w:rPr>
        <w:t>งบแสดงการเปลี่ยนแปลงส่วนของผู้ถือหุ้นรวมและงบแสดง</w:t>
      </w:r>
      <w:r w:rsidRPr="001C4F0E">
        <w:rPr>
          <w:rFonts w:ascii="Angsana New" w:hAnsi="Angsana New" w:cs="Angsana New"/>
          <w:cs/>
        </w:rPr>
        <w:t>การเปลี่ยนแปลงส่วนของผู้ถือหุ้น</w:t>
      </w:r>
      <w:r w:rsidR="00163AA9">
        <w:rPr>
          <w:rFonts w:ascii="Angsana New" w:hAnsi="Angsana New" w:cs="Angsana New"/>
          <w:cs/>
        </w:rPr>
        <w:br/>
      </w:r>
      <w:r w:rsidRPr="001C4F0E">
        <w:rPr>
          <w:rFonts w:ascii="Angsana New" w:hAnsi="Angsana New" w:cs="Angsana New"/>
          <w:cs/>
        </w:rPr>
        <w:t>เฉพาะกิจการและงบกระแสเงินสดรวมและงบกระแสเงินสดเฉพาะกิจการสำหรับ</w:t>
      </w:r>
      <w:r w:rsidR="00D55D7F">
        <w:rPr>
          <w:rFonts w:ascii="Angsana New" w:hAnsi="Angsana New" w:cs="Angsana New" w:hint="cs"/>
          <w:cs/>
        </w:rPr>
        <w:t>งวด</w:t>
      </w:r>
      <w:r w:rsidR="003B23C6">
        <w:rPr>
          <w:rFonts w:ascii="Angsana New" w:hAnsi="Angsana New" w:cs="Angsana New" w:hint="cs"/>
          <w:spacing w:val="-2"/>
          <w:cs/>
        </w:rPr>
        <w:t>เก้าเดือน</w:t>
      </w:r>
      <w:r w:rsidR="002D2123" w:rsidRPr="001C4F0E">
        <w:rPr>
          <w:rFonts w:ascii="Angsana New" w:hAnsi="Angsana New" w:cs="Angsana New"/>
          <w:spacing w:val="-2"/>
          <w:cs/>
        </w:rPr>
        <w:t xml:space="preserve">สิ้นสุดวันที่ </w:t>
      </w:r>
      <w:r w:rsidR="003B23C6">
        <w:rPr>
          <w:rFonts w:ascii="Angsana New" w:hAnsi="Angsana New" w:cs="Angsana New" w:hint="cs"/>
          <w:spacing w:val="-2"/>
          <w:cs/>
        </w:rPr>
        <w:t>30 กันยายน</w:t>
      </w:r>
      <w:r w:rsidRPr="001C4F0E">
        <w:rPr>
          <w:rFonts w:ascii="Angsana New" w:hAnsi="Angsana New" w:cs="Angsana New"/>
          <w:spacing w:val="-2"/>
          <w:cs/>
        </w:rPr>
        <w:t xml:space="preserve"> 25</w:t>
      </w:r>
      <w:r w:rsidRPr="001C4F0E">
        <w:rPr>
          <w:rFonts w:ascii="Angsana New" w:hAnsi="Angsana New" w:cs="Angsana New" w:hint="cs"/>
          <w:spacing w:val="-2"/>
          <w:cs/>
        </w:rPr>
        <w:t>6</w:t>
      </w:r>
      <w:r w:rsidR="00B94ACB" w:rsidRPr="001C4F0E">
        <w:rPr>
          <w:rFonts w:ascii="Angsana New" w:hAnsi="Angsana New" w:cs="Angsana New" w:hint="cs"/>
          <w:spacing w:val="-2"/>
          <w:cs/>
        </w:rPr>
        <w:t>2</w:t>
      </w:r>
      <w:r w:rsidRPr="001C4F0E">
        <w:rPr>
          <w:rFonts w:ascii="Angsana New" w:hAnsi="Angsana New" w:cs="Angsana New"/>
          <w:spacing w:val="-2"/>
          <w:cs/>
        </w:rPr>
        <w:t xml:space="preserve"> และหมายเหตุประกอบงบการเงินแบบย่อ (ข้อมูลทา</w:t>
      </w:r>
      <w:r w:rsidR="006B19F1" w:rsidRPr="001C4F0E">
        <w:rPr>
          <w:rFonts w:ascii="Angsana New" w:hAnsi="Angsana New" w:cs="Angsana New"/>
          <w:spacing w:val="-2"/>
          <w:cs/>
        </w:rPr>
        <w:t xml:space="preserve">งการเงินระหว่างกาล) ของบริษัท </w:t>
      </w:r>
      <w:r w:rsidRPr="001C4F0E">
        <w:rPr>
          <w:rFonts w:ascii="Angsana New" w:hAnsi="Angsana New" w:cs="Angsana New"/>
          <w:spacing w:val="-2"/>
          <w:cs/>
        </w:rPr>
        <w:t>โรบินสัน จำกัด (มหาชน) และ</w:t>
      </w:r>
      <w:r w:rsidR="00F21817">
        <w:rPr>
          <w:rFonts w:ascii="Angsana New" w:hAnsi="Angsana New" w:cs="Angsana New"/>
          <w:spacing w:val="-2"/>
          <w:cs/>
        </w:rPr>
        <w:br/>
      </w:r>
      <w:r w:rsidRPr="001C4F0E">
        <w:rPr>
          <w:rFonts w:ascii="Angsana New" w:hAnsi="Angsana New" w:cs="Angsana New"/>
          <w:spacing w:val="-2"/>
          <w:cs/>
        </w:rPr>
        <w:t xml:space="preserve">บริษัทย่อย และของเฉพาะบริษัท โรบินสัน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4E77CD" w:rsidRPr="001C4F0E">
        <w:rPr>
          <w:rFonts w:ascii="Angsana New" w:hAnsi="Angsana New" w:cs="Angsana New" w:hint="cs"/>
          <w:spacing w:val="-2"/>
          <w:cs/>
        </w:rPr>
        <w:t>34</w:t>
      </w:r>
      <w:r w:rsidRPr="001C4F0E">
        <w:rPr>
          <w:rFonts w:ascii="Angsana New" w:hAnsi="Angsana New" w:cs="Angsana New"/>
          <w:spacing w:val="-2"/>
          <w:cs/>
        </w:rPr>
        <w:t xml:space="preserve"> </w:t>
      </w:r>
      <w:r w:rsidR="00B9482C" w:rsidRPr="001C4F0E">
        <w:rPr>
          <w:rFonts w:ascii="Angsana New" w:hAnsi="Angsana New" w:cs="Angsana New"/>
          <w:spacing w:val="-2"/>
          <w:cs/>
        </w:rPr>
        <w:t>เรื่อง</w:t>
      </w:r>
      <w:r w:rsidR="00511BA7" w:rsidRPr="001C4F0E">
        <w:rPr>
          <w:rFonts w:ascii="Angsana New" w:hAnsi="Angsana New" w:cs="Angsana New" w:hint="cs"/>
          <w:spacing w:val="-2"/>
          <w:cs/>
        </w:rPr>
        <w:t xml:space="preserve"> </w:t>
      </w:r>
      <w:r w:rsidR="00F9553C" w:rsidRPr="001C4F0E">
        <w:rPr>
          <w:rFonts w:ascii="Angsana New" w:hAnsi="Angsana New" w:cs="Angsana New" w:hint="cs"/>
          <w:spacing w:val="-2"/>
          <w:cs/>
        </w:rPr>
        <w:t>การ</w:t>
      </w:r>
      <w:r w:rsidR="00F9553C" w:rsidRPr="001C4F0E">
        <w:rPr>
          <w:rFonts w:ascii="Angsana New" w:hAnsi="Angsana New" w:cs="Angsana New" w:hint="cs"/>
          <w:spacing w:val="-2"/>
          <w:cs/>
        </w:rPr>
        <w:lastRenderedPageBreak/>
        <w:t>รายงาน</w:t>
      </w:r>
      <w:r w:rsidR="00511BA7" w:rsidRPr="001C4F0E">
        <w:rPr>
          <w:rFonts w:ascii="Angsana New" w:hAnsi="Angsana New" w:cs="Angsana New" w:hint="cs"/>
          <w:spacing w:val="-2"/>
          <w:cs/>
        </w:rPr>
        <w:t>ทาง</w:t>
      </w:r>
      <w:r w:rsidRPr="001C4F0E">
        <w:rPr>
          <w:rFonts w:ascii="Angsana New" w:hAnsi="Angsana New" w:cs="Angsana New"/>
          <w:spacing w:val="-2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2147DA" w:rsidRPr="00620F67" w:rsidRDefault="002147DA" w:rsidP="006B4054">
      <w:pPr>
        <w:spacing w:after="0" w:line="240" w:lineRule="auto"/>
        <w:ind w:right="-25"/>
        <w:jc w:val="both"/>
        <w:rPr>
          <w:rFonts w:ascii="Angsana New" w:hAnsi="Angsana New" w:cs="Angsana New"/>
          <w:i/>
          <w:iCs/>
          <w:sz w:val="30"/>
          <w:szCs w:val="30"/>
          <w:cs/>
        </w:rPr>
      </w:pPr>
    </w:p>
    <w:p w:rsidR="00F9553C" w:rsidRPr="001C4F0E" w:rsidRDefault="00F9553C" w:rsidP="006B4054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1C4F0E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:rsidR="00F9553C" w:rsidRPr="001C4F0E" w:rsidRDefault="00F9553C" w:rsidP="006B4054">
      <w:pPr>
        <w:spacing w:after="0" w:line="240" w:lineRule="auto"/>
        <w:ind w:right="-25"/>
        <w:jc w:val="both"/>
        <w:rPr>
          <w:rFonts w:ascii="Angsana New" w:hAnsi="Angsana New" w:cs="Angsana New"/>
          <w:i/>
          <w:iCs/>
          <w:sz w:val="30"/>
          <w:szCs w:val="30"/>
        </w:rPr>
      </w:pPr>
    </w:p>
    <w:p w:rsidR="00F9553C" w:rsidRPr="001C4F0E" w:rsidRDefault="00F9553C" w:rsidP="006B4054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1C4F0E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1C4F0E">
        <w:rPr>
          <w:rFonts w:ascii="Angsana New" w:hAnsi="Angsana New" w:cs="Angsana New"/>
          <w:sz w:val="30"/>
          <w:szCs w:val="30"/>
        </w:rPr>
        <w:t xml:space="preserve"> </w:t>
      </w:r>
      <w:r w:rsidRPr="001C4F0E">
        <w:rPr>
          <w:rFonts w:ascii="Angsana New" w:hAnsi="Angsana New" w:cs="Angsana New"/>
          <w:sz w:val="30"/>
          <w:szCs w:val="30"/>
          <w:cs/>
        </w:rPr>
        <w:t>รหัส</w:t>
      </w:r>
      <w:r w:rsidRPr="001C4F0E">
        <w:rPr>
          <w:rFonts w:ascii="Angsana New" w:hAnsi="Angsana New" w:cs="Angsana New"/>
          <w:sz w:val="30"/>
          <w:szCs w:val="30"/>
        </w:rPr>
        <w:t xml:space="preserve"> 2410 “</w:t>
      </w:r>
      <w:r w:rsidRPr="001C4F0E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C4F0E">
        <w:rPr>
          <w:rFonts w:ascii="Angsana New" w:hAnsi="Angsana New" w:cs="Angsana New"/>
          <w:sz w:val="30"/>
          <w:szCs w:val="30"/>
        </w:rPr>
        <w:t>”</w:t>
      </w:r>
      <w:r w:rsidRPr="001C4F0E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1C4F0E">
        <w:rPr>
          <w:rFonts w:ascii="Angsana New" w:hAnsi="Angsana New" w:cs="Angsana New"/>
          <w:sz w:val="30"/>
          <w:szCs w:val="30"/>
        </w:rPr>
        <w:t xml:space="preserve"> </w:t>
      </w:r>
      <w:r w:rsidRPr="001C4F0E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1C4F0E">
        <w:rPr>
          <w:rFonts w:ascii="Angsana New" w:hAnsi="Angsana New" w:cs="Angsana New"/>
          <w:sz w:val="30"/>
          <w:szCs w:val="30"/>
        </w:rPr>
        <w:t xml:space="preserve"> </w:t>
      </w:r>
      <w:r w:rsidRPr="001C4F0E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1C4F0E">
        <w:rPr>
          <w:rFonts w:ascii="Angsana New" w:hAnsi="Angsana New" w:cs="Angsana New"/>
          <w:sz w:val="30"/>
          <w:szCs w:val="30"/>
        </w:rPr>
        <w:t xml:space="preserve"> </w:t>
      </w:r>
      <w:r w:rsidRPr="001C4F0E">
        <w:rPr>
          <w:rFonts w:ascii="Angsana New" w:hAnsi="Angsana New" w:cs="Angsana New"/>
          <w:sz w:val="30"/>
          <w:szCs w:val="30"/>
          <w:cs/>
        </w:rPr>
        <w:t>ดังนั้นข้าพเจ้าจึงไม่อาจแสดงความเห็นต่อข้อมูล</w:t>
      </w:r>
      <w:r w:rsidR="00650074" w:rsidRPr="001C4F0E">
        <w:rPr>
          <w:rFonts w:ascii="Angsana New" w:hAnsi="Angsana New" w:cs="Angsana New"/>
          <w:sz w:val="30"/>
          <w:szCs w:val="30"/>
          <w:cs/>
        </w:rPr>
        <w:t>ทางการเงินระหว่างกาลที่สอบทาน</w:t>
      </w:r>
    </w:p>
    <w:p w:rsidR="00CC3B95" w:rsidRDefault="00CC3B95" w:rsidP="006B4054">
      <w:pPr>
        <w:spacing w:after="0" w:line="240" w:lineRule="auto"/>
        <w:ind w:right="-25"/>
        <w:jc w:val="both"/>
        <w:rPr>
          <w:rFonts w:ascii="Angsana New" w:hAnsi="Angsana New" w:cs="Angsana New"/>
          <w:i/>
          <w:iCs/>
          <w:sz w:val="30"/>
          <w:szCs w:val="30"/>
        </w:rPr>
      </w:pPr>
    </w:p>
    <w:p w:rsidR="00F9553C" w:rsidRPr="001C4F0E" w:rsidRDefault="00F9553C" w:rsidP="006B4054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1C4F0E">
        <w:rPr>
          <w:rFonts w:ascii="Angsana New" w:hAnsi="Angsana New" w:cs="Angsana New"/>
          <w:i/>
          <w:iCs/>
          <w:sz w:val="30"/>
          <w:szCs w:val="30"/>
          <w:cs/>
        </w:rPr>
        <w:t>ข้อสรุป</w:t>
      </w:r>
    </w:p>
    <w:p w:rsidR="00F9553C" w:rsidRPr="001C4F0E" w:rsidRDefault="00F9553C" w:rsidP="006B4054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:rsidR="00F9553C" w:rsidRDefault="00F9553C" w:rsidP="006B4054">
      <w:pPr>
        <w:autoSpaceDE w:val="0"/>
        <w:autoSpaceDN w:val="0"/>
        <w:adjustRightInd w:val="0"/>
        <w:spacing w:after="0" w:line="240" w:lineRule="auto"/>
        <w:jc w:val="both"/>
        <w:rPr>
          <w:rFonts w:ascii="Angsana New" w:hAnsi="Angsana New" w:cs="Angsana New"/>
          <w:spacing w:val="-2"/>
          <w:sz w:val="30"/>
          <w:szCs w:val="30"/>
        </w:rPr>
      </w:pPr>
      <w:r w:rsidRPr="001C4F0E">
        <w:rPr>
          <w:rFonts w:ascii="Angsana New" w:hAnsi="Angsana New" w:cs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1C4F0E">
        <w:rPr>
          <w:rFonts w:ascii="Angsana New" w:hAnsi="Angsana New" w:cs="Angsana New"/>
          <w:spacing w:val="-2"/>
          <w:sz w:val="30"/>
          <w:szCs w:val="30"/>
        </w:rPr>
        <w:t>34</w:t>
      </w:r>
      <w:r w:rsidRPr="001C4F0E">
        <w:rPr>
          <w:rFonts w:ascii="Angsana New" w:hAnsi="Angsana New" w:cs="Angsana New"/>
          <w:spacing w:val="-2"/>
          <w:sz w:val="30"/>
          <w:szCs w:val="30"/>
          <w:cs/>
        </w:rPr>
        <w:t xml:space="preserve"> เรื่อง </w:t>
      </w:r>
      <w:r w:rsidR="00166892" w:rsidRPr="001C4F0E">
        <w:rPr>
          <w:rFonts w:ascii="Angsana New" w:hAnsi="Angsana New" w:cs="Angsana New" w:hint="cs"/>
          <w:spacing w:val="-2"/>
          <w:sz w:val="30"/>
          <w:szCs w:val="30"/>
          <w:cs/>
        </w:rPr>
        <w:t>การรายงานทาง</w:t>
      </w:r>
      <w:r w:rsidRPr="001C4F0E">
        <w:rPr>
          <w:rFonts w:ascii="Angsana New" w:hAnsi="Angsana New" w:cs="Angsana New"/>
          <w:spacing w:val="-2"/>
          <w:sz w:val="30"/>
          <w:szCs w:val="30"/>
          <w:cs/>
        </w:rPr>
        <w:t>การเงินระหว่างกาล</w:t>
      </w:r>
      <w:r w:rsidRPr="001C4F0E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1C4F0E">
        <w:rPr>
          <w:rFonts w:ascii="Angsana New" w:hAnsi="Angsana New" w:cs="Angsana New"/>
          <w:spacing w:val="-2"/>
          <w:sz w:val="30"/>
          <w:szCs w:val="30"/>
          <w:cs/>
        </w:rPr>
        <w:t>ในสาระสำคัญจากการสอบทานของข้าพเจ้า</w:t>
      </w:r>
    </w:p>
    <w:p w:rsidR="00345AE7" w:rsidRPr="001C4F0E" w:rsidRDefault="00345AE7" w:rsidP="006B4054">
      <w:pPr>
        <w:autoSpaceDE w:val="0"/>
        <w:autoSpaceDN w:val="0"/>
        <w:adjustRightInd w:val="0"/>
        <w:spacing w:after="0" w:line="240" w:lineRule="auto"/>
        <w:jc w:val="both"/>
        <w:rPr>
          <w:rFonts w:ascii="Angsana New" w:hAnsi="Angsana New" w:cs="Angsana New"/>
          <w:spacing w:val="-2"/>
          <w:sz w:val="30"/>
          <w:szCs w:val="30"/>
        </w:rPr>
      </w:pPr>
    </w:p>
    <w:p w:rsidR="00345AE7" w:rsidRDefault="00345AE7" w:rsidP="006B4054">
      <w:pPr>
        <w:spacing w:after="0" w:line="240" w:lineRule="auto"/>
        <w:rPr>
          <w:rFonts w:ascii="Angsana New" w:hAnsi="Angsana New" w:cs="Angsana New"/>
          <w:i/>
          <w:iCs/>
          <w:sz w:val="30"/>
          <w:szCs w:val="30"/>
        </w:rPr>
        <w:sectPr w:rsidR="00345AE7" w:rsidSect="0057435F"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cols w:space="720"/>
          <w:titlePg/>
          <w:docGrid w:linePitch="272"/>
        </w:sectPr>
      </w:pPr>
    </w:p>
    <w:p w:rsidR="00345AE7" w:rsidRDefault="00345AE7" w:rsidP="00926335">
      <w:pPr>
        <w:spacing w:after="0" w:line="240" w:lineRule="auto"/>
        <w:ind w:right="-25"/>
        <w:jc w:val="both"/>
        <w:rPr>
          <w:rFonts w:ascii="Angsana New" w:hAnsi="Angsana New" w:cs="Angsana New"/>
          <w:i/>
          <w:iCs/>
          <w:sz w:val="30"/>
          <w:szCs w:val="30"/>
        </w:rPr>
      </w:pPr>
    </w:p>
    <w:p w:rsidR="00345AE7" w:rsidRDefault="00345AE7" w:rsidP="00926335">
      <w:pPr>
        <w:spacing w:after="0" w:line="240" w:lineRule="auto"/>
        <w:ind w:right="-25"/>
        <w:jc w:val="both"/>
        <w:rPr>
          <w:rFonts w:ascii="Angsana New" w:hAnsi="Angsana New" w:cs="Angsana New"/>
          <w:i/>
          <w:iCs/>
          <w:sz w:val="30"/>
          <w:szCs w:val="30"/>
        </w:rPr>
      </w:pPr>
    </w:p>
    <w:p w:rsidR="00926335" w:rsidRDefault="00926335" w:rsidP="00926335">
      <w:pPr>
        <w:spacing w:after="0" w:line="240" w:lineRule="auto"/>
        <w:ind w:right="-25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E8230D">
        <w:rPr>
          <w:rFonts w:ascii="Angsana New" w:hAnsi="Angsana New" w:cs="Angsana New"/>
          <w:i/>
          <w:iCs/>
          <w:sz w:val="30"/>
          <w:szCs w:val="30"/>
          <w:cs/>
        </w:rPr>
        <w:t>ข้อมูลและเหตุการณ์ที่เน้น</w:t>
      </w:r>
    </w:p>
    <w:p w:rsidR="00926335" w:rsidRPr="00A41BA4" w:rsidRDefault="00926335" w:rsidP="00926335">
      <w:pPr>
        <w:spacing w:after="0" w:line="240" w:lineRule="auto"/>
        <w:ind w:right="-25"/>
        <w:jc w:val="both"/>
        <w:rPr>
          <w:rFonts w:ascii="Angsana New" w:hAnsi="Angsana New" w:cs="Angsana New"/>
          <w:sz w:val="30"/>
          <w:szCs w:val="30"/>
          <w:cs/>
        </w:rPr>
      </w:pPr>
    </w:p>
    <w:p w:rsidR="00926335" w:rsidRDefault="00926335" w:rsidP="00926335">
      <w:pPr>
        <w:spacing w:after="0" w:line="240" w:lineRule="auto"/>
        <w:ind w:right="-25"/>
        <w:jc w:val="thaiDistribute"/>
        <w:rPr>
          <w:rFonts w:ascii="Angsana New" w:hAnsi="Angsana New" w:cs="Angsana New"/>
          <w:sz w:val="30"/>
          <w:szCs w:val="30"/>
        </w:rPr>
      </w:pPr>
      <w:r w:rsidRPr="00A41BA4">
        <w:rPr>
          <w:rFonts w:ascii="Angsana New" w:hAnsi="Angsana New" w:cs="Angsana New" w:hint="cs"/>
          <w:sz w:val="30"/>
          <w:szCs w:val="30"/>
          <w:cs/>
        </w:rPr>
        <w:t>ข้าพเจ้าขอให้สังเกตหมายเหตุประกอบข้อมูลทางการเงินระหว่างกาลข้อ</w:t>
      </w:r>
      <w:r w:rsidRPr="00A41BA4">
        <w:rPr>
          <w:rFonts w:ascii="Angsana New" w:hAnsi="Angsana New" w:cs="Angsana New" w:hint="cs"/>
          <w:sz w:val="30"/>
          <w:szCs w:val="30"/>
        </w:rPr>
        <w:t xml:space="preserve"> 3 </w:t>
      </w:r>
      <w:r w:rsidRPr="00A41BA4">
        <w:rPr>
          <w:rFonts w:ascii="Angsana New" w:hAnsi="Angsana New" w:cs="Angsana New" w:hint="cs"/>
          <w:sz w:val="30"/>
          <w:szCs w:val="30"/>
          <w:cs/>
        </w:rPr>
        <w:t>ซึ่งได้อธิบายถึงผลกระทบต่อบริษัทและ</w:t>
      </w:r>
      <w:r w:rsidR="001B1920">
        <w:rPr>
          <w:rFonts w:ascii="Angsana New" w:hAnsi="Angsana New" w:cs="Angsana New"/>
          <w:sz w:val="30"/>
          <w:szCs w:val="30"/>
        </w:rPr>
        <w:br/>
      </w:r>
      <w:r w:rsidRPr="00A41BA4">
        <w:rPr>
          <w:rFonts w:ascii="Angsana New" w:hAnsi="Angsana New" w:cs="Angsana New" w:hint="cs"/>
          <w:sz w:val="30"/>
          <w:szCs w:val="30"/>
          <w:cs/>
        </w:rPr>
        <w:t>บริษัท</w:t>
      </w:r>
      <w:r>
        <w:rPr>
          <w:rFonts w:ascii="Angsana New" w:hAnsi="Angsana New" w:cs="Angsana New" w:hint="cs"/>
          <w:sz w:val="30"/>
          <w:szCs w:val="30"/>
          <w:cs/>
        </w:rPr>
        <w:t xml:space="preserve">ย่อยจากการนำนโยบายการบัญชีใหม่มาถือปฏิบัติตั้งแต่วันที่ </w:t>
      </w:r>
      <w:r>
        <w:rPr>
          <w:rFonts w:ascii="Angsana New" w:hAnsi="Angsana New" w:cs="Angsana New" w:hint="cs"/>
          <w:sz w:val="30"/>
          <w:szCs w:val="30"/>
        </w:rPr>
        <w:t xml:space="preserve">1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 w:cs="Angsana New" w:hint="cs"/>
          <w:sz w:val="30"/>
          <w:szCs w:val="30"/>
        </w:rPr>
        <w:t>2562</w:t>
      </w:r>
      <w:r>
        <w:rPr>
          <w:rFonts w:ascii="Angsana New" w:hAnsi="Angsana New" w:cs="Angsana New" w:hint="cs"/>
          <w:sz w:val="30"/>
          <w:szCs w:val="30"/>
          <w:cs/>
        </w:rPr>
        <w:t xml:space="preserve"> งบกำไรขาดทุนเบ็ดเสร็จรวมและ</w:t>
      </w:r>
      <w:r>
        <w:rPr>
          <w:rFonts w:ascii="Angsana New" w:hAnsi="Angsana New" w:cs="Angsana New"/>
          <w:sz w:val="30"/>
          <w:szCs w:val="30"/>
          <w:cs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 xml:space="preserve">งบกำไรขาดทุนเบ็ดเสร็จเฉพาะกิจการ </w:t>
      </w:r>
      <w:r w:rsidRPr="00294E0B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D6506A">
        <w:rPr>
          <w:rFonts w:ascii="Angsana New" w:hAnsi="Angsana New" w:cs="Angsana New" w:hint="cs"/>
          <w:sz w:val="30"/>
          <w:szCs w:val="30"/>
          <w:cs/>
        </w:rPr>
        <w:t>สามเดือนและ</w:t>
      </w:r>
      <w:r w:rsidR="003B23C6">
        <w:rPr>
          <w:rFonts w:ascii="Angsana New" w:hAnsi="Angsana New" w:cs="Angsana New" w:hint="cs"/>
          <w:sz w:val="30"/>
          <w:szCs w:val="30"/>
          <w:cs/>
        </w:rPr>
        <w:t>เก้าเดือน</w:t>
      </w:r>
      <w:r w:rsidRPr="00294E0B">
        <w:rPr>
          <w:rFonts w:ascii="Angsana New" w:hAnsi="Angsana New" w:cs="Angsana New" w:hint="cs"/>
          <w:sz w:val="30"/>
          <w:szCs w:val="30"/>
          <w:cs/>
        </w:rPr>
        <w:t xml:space="preserve">สิ้นสุดวันที่ </w:t>
      </w:r>
      <w:r w:rsidR="003B23C6">
        <w:rPr>
          <w:rFonts w:ascii="Angsana New" w:hAnsi="Angsana New" w:cs="Angsana New" w:hint="cs"/>
          <w:sz w:val="30"/>
          <w:szCs w:val="30"/>
        </w:rPr>
        <w:t xml:space="preserve">30 </w:t>
      </w:r>
      <w:r w:rsidR="003B23C6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9E55E3" w:rsidRPr="00294E0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E55E3" w:rsidRPr="00294E0B">
        <w:rPr>
          <w:rFonts w:ascii="Angsana New" w:hAnsi="Angsana New" w:cs="Angsana New"/>
          <w:sz w:val="30"/>
          <w:szCs w:val="30"/>
        </w:rPr>
        <w:t>256</w:t>
      </w:r>
      <w:r w:rsidR="00D6506A">
        <w:rPr>
          <w:rFonts w:ascii="Angsana New" w:hAnsi="Angsana New" w:cs="Angsana New"/>
          <w:sz w:val="30"/>
          <w:szCs w:val="30"/>
        </w:rPr>
        <w:t>1</w:t>
      </w:r>
      <w:r w:rsidRPr="00294E0B">
        <w:rPr>
          <w:rFonts w:ascii="Angsana New" w:hAnsi="Angsana New" w:cs="Angsana New" w:hint="cs"/>
          <w:sz w:val="30"/>
          <w:szCs w:val="30"/>
          <w:cs/>
        </w:rPr>
        <w:t xml:space="preserve"> ที่แสดง</w:t>
      </w:r>
      <w:r>
        <w:rPr>
          <w:rFonts w:ascii="Angsana New" w:hAnsi="Angsana New" w:cs="Angsana New" w:hint="cs"/>
          <w:sz w:val="30"/>
          <w:szCs w:val="30"/>
          <w:cs/>
        </w:rPr>
        <w:t>เป็นข้อมูลเปรียบเทียบได้ปรับปรุงรายการตามที่ได้อธิบายไว้ในหมายเหตุข้อ</w:t>
      </w:r>
      <w:r>
        <w:rPr>
          <w:rFonts w:ascii="Angsana New" w:hAnsi="Angsana New" w:cs="Angsana New" w:hint="cs"/>
          <w:sz w:val="30"/>
          <w:szCs w:val="30"/>
        </w:rPr>
        <w:t xml:space="preserve"> 3 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แล้ว ทั้งนี้ ข้อสรุปของข้าพเจ้าไม่ได้เปลี่ยนแปลงไปเนื่องจากเรื่องนี้ </w:t>
      </w:r>
    </w:p>
    <w:p w:rsidR="00BF315C" w:rsidRPr="001C4F0E" w:rsidRDefault="00BF315C" w:rsidP="002115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BF315C" w:rsidRPr="001C4F0E" w:rsidRDefault="00BF315C" w:rsidP="002115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2115E6" w:rsidRPr="001C4F0E" w:rsidRDefault="002115E6" w:rsidP="002115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2115E6" w:rsidRPr="001C4F0E" w:rsidRDefault="002115E6" w:rsidP="002115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430716" w:rsidRPr="001C4F0E" w:rsidRDefault="00430716" w:rsidP="002115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2115E6" w:rsidRPr="001C4F0E" w:rsidRDefault="002115E6" w:rsidP="002115E6">
      <w:pPr>
        <w:spacing w:after="0" w:line="240" w:lineRule="auto"/>
        <w:ind w:right="-25"/>
        <w:jc w:val="both"/>
        <w:rPr>
          <w:rFonts w:ascii="Angsana New" w:hAnsi="Angsana New" w:cs="Angsana New"/>
          <w:sz w:val="30"/>
          <w:szCs w:val="30"/>
          <w:rtl/>
          <w:cs/>
          <w:lang w:val="th-TH"/>
        </w:rPr>
      </w:pPr>
      <w:r w:rsidRPr="001C4F0E">
        <w:rPr>
          <w:rFonts w:ascii="Angsana New" w:hAnsi="Angsana New" w:cs="Angsana New"/>
          <w:sz w:val="30"/>
          <w:szCs w:val="30"/>
          <w:rtl/>
          <w:cs/>
        </w:rPr>
        <w:t>(</w:t>
      </w:r>
      <w:r w:rsidR="00D23C4B" w:rsidRPr="001C4F0E">
        <w:rPr>
          <w:rFonts w:ascii="Angsana New" w:hAnsi="Angsana New" w:cs="Angsana New" w:hint="cs"/>
          <w:sz w:val="30"/>
          <w:szCs w:val="30"/>
          <w:rtl/>
          <w:cs/>
        </w:rPr>
        <w:t>พรทิพย์ ริมดุสิต</w:t>
      </w:r>
      <w:r w:rsidRPr="001C4F0E">
        <w:rPr>
          <w:rFonts w:ascii="Angsana New" w:hAnsi="Angsana New" w:cs="Angsana New"/>
          <w:sz w:val="30"/>
          <w:szCs w:val="30"/>
          <w:rtl/>
          <w:cs/>
        </w:rPr>
        <w:t>)</w:t>
      </w:r>
    </w:p>
    <w:p w:rsidR="002115E6" w:rsidRPr="001C4F0E" w:rsidRDefault="002115E6" w:rsidP="002115E6">
      <w:pPr>
        <w:spacing w:after="0" w:line="240" w:lineRule="auto"/>
        <w:ind w:right="-25"/>
        <w:jc w:val="both"/>
        <w:rPr>
          <w:rFonts w:ascii="Angsana New" w:hAnsi="Angsana New" w:cs="Angsana New"/>
          <w:sz w:val="30"/>
          <w:szCs w:val="30"/>
        </w:rPr>
      </w:pPr>
      <w:r w:rsidRPr="001C4F0E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:rsidR="002115E6" w:rsidRPr="001C4F0E" w:rsidRDefault="002115E6" w:rsidP="002115E6">
      <w:pPr>
        <w:spacing w:after="0" w:line="240" w:lineRule="auto"/>
        <w:ind w:right="-25"/>
        <w:jc w:val="both"/>
        <w:rPr>
          <w:rFonts w:ascii="Angsana New" w:hAnsi="Angsana New" w:cs="Angsana New"/>
          <w:sz w:val="30"/>
          <w:szCs w:val="30"/>
        </w:rPr>
      </w:pPr>
      <w:r w:rsidRPr="001C4F0E"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 w:rsidRPr="001C4F0E">
        <w:rPr>
          <w:rFonts w:ascii="Angsana New" w:hAnsi="Angsana New" w:cs="Angsana New"/>
          <w:sz w:val="30"/>
          <w:szCs w:val="30"/>
        </w:rPr>
        <w:t>5</w:t>
      </w:r>
      <w:r w:rsidR="00D23C4B" w:rsidRPr="001C4F0E">
        <w:rPr>
          <w:rFonts w:ascii="Angsana New" w:hAnsi="Angsana New" w:cs="Angsana New"/>
          <w:sz w:val="30"/>
          <w:szCs w:val="30"/>
        </w:rPr>
        <w:t>565</w:t>
      </w:r>
    </w:p>
    <w:p w:rsidR="002115E6" w:rsidRPr="001C4F0E" w:rsidRDefault="002115E6" w:rsidP="002115E6">
      <w:pPr>
        <w:spacing w:after="0" w:line="240" w:lineRule="auto"/>
        <w:ind w:right="-25"/>
        <w:jc w:val="both"/>
        <w:rPr>
          <w:rFonts w:ascii="Angsana New" w:hAnsi="Angsana New" w:cs="Angsana New"/>
          <w:sz w:val="30"/>
          <w:szCs w:val="30"/>
        </w:rPr>
      </w:pPr>
    </w:p>
    <w:p w:rsidR="002115E6" w:rsidRPr="001C4F0E" w:rsidRDefault="002115E6" w:rsidP="002115E6">
      <w:pPr>
        <w:spacing w:after="0" w:line="240" w:lineRule="auto"/>
        <w:ind w:right="-25"/>
        <w:jc w:val="both"/>
        <w:rPr>
          <w:rFonts w:ascii="Angsana New" w:hAnsi="Angsana New" w:cs="Angsana New"/>
          <w:sz w:val="30"/>
          <w:szCs w:val="30"/>
        </w:rPr>
      </w:pPr>
      <w:r w:rsidRPr="001C4F0E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2115E6" w:rsidRPr="001C4F0E" w:rsidRDefault="002115E6" w:rsidP="002115E6">
      <w:pPr>
        <w:spacing w:after="0" w:line="240" w:lineRule="auto"/>
        <w:ind w:right="-25"/>
        <w:jc w:val="both"/>
        <w:rPr>
          <w:rFonts w:ascii="Angsana New" w:hAnsi="Angsana New" w:cs="Angsana New"/>
          <w:sz w:val="30"/>
          <w:szCs w:val="30"/>
          <w:rtl/>
          <w:cs/>
        </w:rPr>
      </w:pPr>
      <w:r w:rsidRPr="001C4F0E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:rsidR="002115E6" w:rsidRPr="001C4F0E" w:rsidRDefault="007A7BC4" w:rsidP="002115E6">
      <w:pPr>
        <w:spacing w:after="0" w:line="240" w:lineRule="auto"/>
        <w:ind w:right="-25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lastRenderedPageBreak/>
        <w:t xml:space="preserve">4 </w:t>
      </w:r>
      <w:r>
        <w:rPr>
          <w:rFonts w:ascii="Angsana New" w:hAnsi="Angsana New" w:cs="Angsana New" w:hint="cs"/>
          <w:sz w:val="30"/>
          <w:szCs w:val="30"/>
          <w:cs/>
        </w:rPr>
        <w:t xml:space="preserve">พฤศจิกายน </w:t>
      </w:r>
      <w:r>
        <w:rPr>
          <w:rFonts w:ascii="Angsana New" w:hAnsi="Angsana New" w:cs="Angsana New"/>
          <w:sz w:val="30"/>
          <w:szCs w:val="30"/>
        </w:rPr>
        <w:t>2562</w:t>
      </w:r>
    </w:p>
    <w:p w:rsidR="00032947" w:rsidRPr="004B0718" w:rsidRDefault="00032947" w:rsidP="004B0718">
      <w:pPr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25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sectPr w:rsidR="00032947" w:rsidRPr="004B0718" w:rsidSect="00345AE7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pgNumType w:start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7E7A" w:rsidRDefault="00417E7A">
      <w:r>
        <w:separator/>
      </w:r>
    </w:p>
  </w:endnote>
  <w:endnote w:type="continuationSeparator" w:id="0">
    <w:p w:rsidR="00417E7A" w:rsidRDefault="00417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Univers 45 Light">
    <w:panose1 w:val="020B0403020202020204"/>
    <w:charset w:val="00"/>
    <w:family w:val="swiss"/>
    <w:pitch w:val="variable"/>
    <w:sig w:usb0="00000007" w:usb1="00000000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Bidi" w:hAnsiTheme="majorBidi" w:cstheme="majorBidi"/>
        <w:sz w:val="30"/>
        <w:szCs w:val="30"/>
      </w:rPr>
      <w:id w:val="-17879669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B5E8F" w:rsidRPr="0057435F" w:rsidRDefault="00CB5E8F" w:rsidP="0057435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20F6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20F6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20F6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620F67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20F6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5AE7" w:rsidRDefault="00345AE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5698871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345AE7" w:rsidRPr="00345AE7" w:rsidRDefault="00345AE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45AE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45AE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45AE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D96314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45AE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7E7A" w:rsidRDefault="00417E7A">
      <w:r>
        <w:separator/>
      </w:r>
    </w:p>
  </w:footnote>
  <w:footnote w:type="continuationSeparator" w:id="0">
    <w:p w:rsidR="00417E7A" w:rsidRDefault="00417E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5E8F" w:rsidRPr="007B4B15" w:rsidRDefault="00CB5E8F" w:rsidP="00806E5C">
    <w:pPr>
      <w:pStyle w:val="Header"/>
      <w:spacing w:after="0" w:line="240" w:lineRule="auto"/>
      <w:rPr>
        <w:rFonts w:ascii="Angsana New" w:hAnsi="Angsana New" w:cs="Angsana New"/>
        <w:sz w:val="32"/>
        <w:szCs w:val="32"/>
      </w:rPr>
    </w:pPr>
  </w:p>
  <w:p w:rsidR="00CB5E8F" w:rsidRPr="007B4B15" w:rsidRDefault="00CB5E8F" w:rsidP="00806E5C">
    <w:pPr>
      <w:pStyle w:val="Header"/>
      <w:spacing w:after="0" w:line="240" w:lineRule="auto"/>
      <w:rPr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5AE7" w:rsidRDefault="00345AE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5E8F" w:rsidRDefault="00CB5E8F" w:rsidP="00EA5436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</w:p>
  <w:p w:rsidR="00345AE7" w:rsidRPr="001F15BA" w:rsidRDefault="00345AE7" w:rsidP="00EA5436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2582A91"/>
    <w:multiLevelType w:val="hybridMultilevel"/>
    <w:tmpl w:val="8D7AEA9C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5DC0631"/>
    <w:multiLevelType w:val="hybridMultilevel"/>
    <w:tmpl w:val="AAC27BCA"/>
    <w:lvl w:ilvl="0" w:tplc="52564878">
      <w:start w:val="1"/>
      <w:numFmt w:val="thaiLetters"/>
      <w:lvlText w:val="(%1)"/>
      <w:lvlJc w:val="left"/>
      <w:pPr>
        <w:ind w:left="63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0CC91A15"/>
    <w:multiLevelType w:val="hybridMultilevel"/>
    <w:tmpl w:val="D462636A"/>
    <w:lvl w:ilvl="0" w:tplc="CE809488">
      <w:start w:val="1"/>
      <w:numFmt w:val="thaiLetters"/>
      <w:lvlText w:val="%1"/>
      <w:lvlJc w:val="left"/>
      <w:pPr>
        <w:ind w:left="540" w:hanging="360"/>
      </w:pPr>
      <w:rPr>
        <w:rFonts w:ascii="Angsana New" w:hAnsi="Angsana New" w:cs="Angsana New" w:hint="default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>
    <w:nsid w:val="119834CA"/>
    <w:multiLevelType w:val="hybridMultilevel"/>
    <w:tmpl w:val="9C84EAA6"/>
    <w:lvl w:ilvl="0" w:tplc="EE62C9B2">
      <w:start w:val="1"/>
      <w:numFmt w:val="decimal"/>
      <w:lvlText w:val="%1"/>
      <w:lvlJc w:val="left"/>
      <w:pPr>
        <w:ind w:left="540" w:hanging="36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20F17324"/>
    <w:multiLevelType w:val="hybridMultilevel"/>
    <w:tmpl w:val="34AE5B12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>
    <w:nsid w:val="2717507B"/>
    <w:multiLevelType w:val="hybridMultilevel"/>
    <w:tmpl w:val="AA528566"/>
    <w:lvl w:ilvl="0" w:tplc="9C0C1B44">
      <w:start w:val="1"/>
      <w:numFmt w:val="thaiLetters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2F7E3E73"/>
    <w:multiLevelType w:val="hybridMultilevel"/>
    <w:tmpl w:val="76D68BE2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>
    <w:nsid w:val="3CC765AD"/>
    <w:multiLevelType w:val="multilevel"/>
    <w:tmpl w:val="76946EF8"/>
    <w:lvl w:ilvl="0">
      <w:start w:val="1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>
    <w:nsid w:val="3FC94AA7"/>
    <w:multiLevelType w:val="hybridMultilevel"/>
    <w:tmpl w:val="4FD63600"/>
    <w:lvl w:ilvl="0" w:tplc="EC369504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abstractNum w:abstractNumId="24">
    <w:nsid w:val="40787E12"/>
    <w:multiLevelType w:val="hybridMultilevel"/>
    <w:tmpl w:val="893EA328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BF22CC"/>
    <w:multiLevelType w:val="hybridMultilevel"/>
    <w:tmpl w:val="42CE39A8"/>
    <w:lvl w:ilvl="0" w:tplc="040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1F1C1B"/>
    <w:multiLevelType w:val="hybridMultilevel"/>
    <w:tmpl w:val="0FDCC062"/>
    <w:lvl w:ilvl="0" w:tplc="04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E42595"/>
    <w:multiLevelType w:val="hybridMultilevel"/>
    <w:tmpl w:val="3E86EB96"/>
    <w:lvl w:ilvl="0" w:tplc="DE60C20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>
    <w:nsid w:val="76863DE5"/>
    <w:multiLevelType w:val="hybridMultilevel"/>
    <w:tmpl w:val="6B0AC748"/>
    <w:lvl w:ilvl="0" w:tplc="040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73874EA"/>
    <w:multiLevelType w:val="hybridMultilevel"/>
    <w:tmpl w:val="67F0D960"/>
    <w:lvl w:ilvl="0" w:tplc="040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7"/>
  </w:num>
  <w:num w:numId="13">
    <w:abstractNumId w:val="28"/>
  </w:num>
  <w:num w:numId="14">
    <w:abstractNumId w:val="22"/>
  </w:num>
  <w:num w:numId="15">
    <w:abstractNumId w:val="11"/>
  </w:num>
  <w:num w:numId="16">
    <w:abstractNumId w:val="23"/>
  </w:num>
  <w:num w:numId="17">
    <w:abstractNumId w:val="23"/>
  </w:num>
  <w:num w:numId="18">
    <w:abstractNumId w:val="18"/>
  </w:num>
  <w:num w:numId="19">
    <w:abstractNumId w:val="12"/>
  </w:num>
  <w:num w:numId="20">
    <w:abstractNumId w:val="14"/>
  </w:num>
  <w:num w:numId="21">
    <w:abstractNumId w:val="13"/>
  </w:num>
  <w:num w:numId="22">
    <w:abstractNumId w:val="29"/>
  </w:num>
  <w:num w:numId="23">
    <w:abstractNumId w:val="27"/>
  </w:num>
  <w:num w:numId="24">
    <w:abstractNumId w:val="21"/>
  </w:num>
  <w:num w:numId="25">
    <w:abstractNumId w:val="15"/>
  </w:num>
  <w:num w:numId="26">
    <w:abstractNumId w:val="32"/>
  </w:num>
  <w:num w:numId="27">
    <w:abstractNumId w:val="19"/>
  </w:num>
  <w:num w:numId="28">
    <w:abstractNumId w:val="24"/>
  </w:num>
  <w:num w:numId="29">
    <w:abstractNumId w:val="30"/>
  </w:num>
  <w:num w:numId="30">
    <w:abstractNumId w:val="26"/>
  </w:num>
  <w:num w:numId="31">
    <w:abstractNumId w:val="25"/>
  </w:num>
  <w:num w:numId="32">
    <w:abstractNumId w:val="16"/>
  </w:num>
  <w:num w:numId="33">
    <w:abstractNumId w:val="31"/>
  </w:num>
  <w:num w:numId="34">
    <w:abstractNumId w:val="1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8AA"/>
    <w:rsid w:val="00000120"/>
    <w:rsid w:val="000008BA"/>
    <w:rsid w:val="000008C6"/>
    <w:rsid w:val="000010BB"/>
    <w:rsid w:val="00001374"/>
    <w:rsid w:val="00001424"/>
    <w:rsid w:val="00001B74"/>
    <w:rsid w:val="00001FC7"/>
    <w:rsid w:val="00001FE4"/>
    <w:rsid w:val="00001FED"/>
    <w:rsid w:val="00002E13"/>
    <w:rsid w:val="00003970"/>
    <w:rsid w:val="00004096"/>
    <w:rsid w:val="000046B4"/>
    <w:rsid w:val="0000470A"/>
    <w:rsid w:val="000047A5"/>
    <w:rsid w:val="00004CF7"/>
    <w:rsid w:val="00005BC6"/>
    <w:rsid w:val="00005CF3"/>
    <w:rsid w:val="00005DE0"/>
    <w:rsid w:val="000062B8"/>
    <w:rsid w:val="000063E8"/>
    <w:rsid w:val="000064FA"/>
    <w:rsid w:val="00006644"/>
    <w:rsid w:val="00006828"/>
    <w:rsid w:val="00006A6E"/>
    <w:rsid w:val="00006D8B"/>
    <w:rsid w:val="0000743B"/>
    <w:rsid w:val="00010EBC"/>
    <w:rsid w:val="00010F27"/>
    <w:rsid w:val="00010FFA"/>
    <w:rsid w:val="000112E7"/>
    <w:rsid w:val="00011653"/>
    <w:rsid w:val="000116BF"/>
    <w:rsid w:val="00011D73"/>
    <w:rsid w:val="00011FBF"/>
    <w:rsid w:val="000121DE"/>
    <w:rsid w:val="0001238B"/>
    <w:rsid w:val="000125A6"/>
    <w:rsid w:val="000128E7"/>
    <w:rsid w:val="00013E05"/>
    <w:rsid w:val="000140AE"/>
    <w:rsid w:val="00014507"/>
    <w:rsid w:val="0001498C"/>
    <w:rsid w:val="00014BB3"/>
    <w:rsid w:val="000150C3"/>
    <w:rsid w:val="00015E48"/>
    <w:rsid w:val="00016156"/>
    <w:rsid w:val="00016203"/>
    <w:rsid w:val="00016688"/>
    <w:rsid w:val="000166E2"/>
    <w:rsid w:val="00016AB4"/>
    <w:rsid w:val="00016E0A"/>
    <w:rsid w:val="00017231"/>
    <w:rsid w:val="00017245"/>
    <w:rsid w:val="000177DB"/>
    <w:rsid w:val="00017AD8"/>
    <w:rsid w:val="00017B3F"/>
    <w:rsid w:val="00020280"/>
    <w:rsid w:val="0002085A"/>
    <w:rsid w:val="00020D30"/>
    <w:rsid w:val="000217C1"/>
    <w:rsid w:val="00021F87"/>
    <w:rsid w:val="000220CB"/>
    <w:rsid w:val="00022512"/>
    <w:rsid w:val="000225A2"/>
    <w:rsid w:val="000228FE"/>
    <w:rsid w:val="00022C49"/>
    <w:rsid w:val="00022E75"/>
    <w:rsid w:val="00022F5F"/>
    <w:rsid w:val="00022F64"/>
    <w:rsid w:val="000239E2"/>
    <w:rsid w:val="00023DF8"/>
    <w:rsid w:val="00024262"/>
    <w:rsid w:val="00024399"/>
    <w:rsid w:val="00024576"/>
    <w:rsid w:val="00024B4B"/>
    <w:rsid w:val="00025279"/>
    <w:rsid w:val="00025606"/>
    <w:rsid w:val="00025792"/>
    <w:rsid w:val="00025D9D"/>
    <w:rsid w:val="0002601E"/>
    <w:rsid w:val="00026361"/>
    <w:rsid w:val="000265F1"/>
    <w:rsid w:val="00026B15"/>
    <w:rsid w:val="0002717B"/>
    <w:rsid w:val="00027226"/>
    <w:rsid w:val="00027362"/>
    <w:rsid w:val="000273E7"/>
    <w:rsid w:val="00027917"/>
    <w:rsid w:val="00027C54"/>
    <w:rsid w:val="00027D6C"/>
    <w:rsid w:val="00030417"/>
    <w:rsid w:val="00030A6B"/>
    <w:rsid w:val="00030B7E"/>
    <w:rsid w:val="00030BBC"/>
    <w:rsid w:val="0003107B"/>
    <w:rsid w:val="00031240"/>
    <w:rsid w:val="00031AA7"/>
    <w:rsid w:val="00031B45"/>
    <w:rsid w:val="0003212D"/>
    <w:rsid w:val="0003242D"/>
    <w:rsid w:val="00032551"/>
    <w:rsid w:val="00032761"/>
    <w:rsid w:val="00032947"/>
    <w:rsid w:val="000336AA"/>
    <w:rsid w:val="000339D4"/>
    <w:rsid w:val="0003402F"/>
    <w:rsid w:val="000345FB"/>
    <w:rsid w:val="00035110"/>
    <w:rsid w:val="00035A14"/>
    <w:rsid w:val="00035CF4"/>
    <w:rsid w:val="000361D1"/>
    <w:rsid w:val="00036256"/>
    <w:rsid w:val="0003716C"/>
    <w:rsid w:val="00037184"/>
    <w:rsid w:val="00037264"/>
    <w:rsid w:val="0003741C"/>
    <w:rsid w:val="000374A0"/>
    <w:rsid w:val="000377AC"/>
    <w:rsid w:val="0004015B"/>
    <w:rsid w:val="0004076C"/>
    <w:rsid w:val="0004091F"/>
    <w:rsid w:val="00040F5B"/>
    <w:rsid w:val="00041ACE"/>
    <w:rsid w:val="00041D71"/>
    <w:rsid w:val="00041F1F"/>
    <w:rsid w:val="00042620"/>
    <w:rsid w:val="00042EB4"/>
    <w:rsid w:val="00043392"/>
    <w:rsid w:val="00043819"/>
    <w:rsid w:val="00043E97"/>
    <w:rsid w:val="00043FE1"/>
    <w:rsid w:val="0004402A"/>
    <w:rsid w:val="00044151"/>
    <w:rsid w:val="000441DA"/>
    <w:rsid w:val="00044233"/>
    <w:rsid w:val="00044490"/>
    <w:rsid w:val="00044960"/>
    <w:rsid w:val="00044C36"/>
    <w:rsid w:val="00045260"/>
    <w:rsid w:val="00045879"/>
    <w:rsid w:val="0004597B"/>
    <w:rsid w:val="00045987"/>
    <w:rsid w:val="0004679E"/>
    <w:rsid w:val="00046DFF"/>
    <w:rsid w:val="00046EDB"/>
    <w:rsid w:val="00050781"/>
    <w:rsid w:val="00050AC1"/>
    <w:rsid w:val="000512EF"/>
    <w:rsid w:val="00051541"/>
    <w:rsid w:val="00051D70"/>
    <w:rsid w:val="00052077"/>
    <w:rsid w:val="00052396"/>
    <w:rsid w:val="00052411"/>
    <w:rsid w:val="000525BF"/>
    <w:rsid w:val="00052699"/>
    <w:rsid w:val="000527A5"/>
    <w:rsid w:val="00052EB2"/>
    <w:rsid w:val="00053069"/>
    <w:rsid w:val="00053186"/>
    <w:rsid w:val="0005321E"/>
    <w:rsid w:val="000532C3"/>
    <w:rsid w:val="000537F3"/>
    <w:rsid w:val="00053C57"/>
    <w:rsid w:val="00053E52"/>
    <w:rsid w:val="00054043"/>
    <w:rsid w:val="000549BB"/>
    <w:rsid w:val="000549F2"/>
    <w:rsid w:val="00054D7D"/>
    <w:rsid w:val="00054E19"/>
    <w:rsid w:val="00055376"/>
    <w:rsid w:val="00055BC0"/>
    <w:rsid w:val="00055F89"/>
    <w:rsid w:val="0005604F"/>
    <w:rsid w:val="00056451"/>
    <w:rsid w:val="00056605"/>
    <w:rsid w:val="0005687E"/>
    <w:rsid w:val="00057AE3"/>
    <w:rsid w:val="00060185"/>
    <w:rsid w:val="000602F2"/>
    <w:rsid w:val="000604CF"/>
    <w:rsid w:val="00060511"/>
    <w:rsid w:val="00060916"/>
    <w:rsid w:val="00061227"/>
    <w:rsid w:val="00061904"/>
    <w:rsid w:val="0006196F"/>
    <w:rsid w:val="00061A41"/>
    <w:rsid w:val="00061BB0"/>
    <w:rsid w:val="000629EB"/>
    <w:rsid w:val="00063126"/>
    <w:rsid w:val="000632BA"/>
    <w:rsid w:val="000634CF"/>
    <w:rsid w:val="00063A4E"/>
    <w:rsid w:val="00063FA8"/>
    <w:rsid w:val="00064A06"/>
    <w:rsid w:val="0006502D"/>
    <w:rsid w:val="00065064"/>
    <w:rsid w:val="000650B6"/>
    <w:rsid w:val="0006552F"/>
    <w:rsid w:val="00065903"/>
    <w:rsid w:val="000659B8"/>
    <w:rsid w:val="00067203"/>
    <w:rsid w:val="00067C21"/>
    <w:rsid w:val="00067C87"/>
    <w:rsid w:val="00070147"/>
    <w:rsid w:val="00070317"/>
    <w:rsid w:val="000706C3"/>
    <w:rsid w:val="00070A53"/>
    <w:rsid w:val="00070C7A"/>
    <w:rsid w:val="00070E51"/>
    <w:rsid w:val="00070E8A"/>
    <w:rsid w:val="00071458"/>
    <w:rsid w:val="000714F4"/>
    <w:rsid w:val="00071802"/>
    <w:rsid w:val="000718AB"/>
    <w:rsid w:val="000721F9"/>
    <w:rsid w:val="00072266"/>
    <w:rsid w:val="000726BF"/>
    <w:rsid w:val="000729EA"/>
    <w:rsid w:val="00072DFC"/>
    <w:rsid w:val="00072ED3"/>
    <w:rsid w:val="000734DE"/>
    <w:rsid w:val="00073819"/>
    <w:rsid w:val="00073CBD"/>
    <w:rsid w:val="00073E8E"/>
    <w:rsid w:val="00073F9A"/>
    <w:rsid w:val="00074372"/>
    <w:rsid w:val="00074442"/>
    <w:rsid w:val="0007467F"/>
    <w:rsid w:val="00074D34"/>
    <w:rsid w:val="00075286"/>
    <w:rsid w:val="00075EB3"/>
    <w:rsid w:val="000768B5"/>
    <w:rsid w:val="000772BF"/>
    <w:rsid w:val="00077521"/>
    <w:rsid w:val="000775A5"/>
    <w:rsid w:val="000777C8"/>
    <w:rsid w:val="00077835"/>
    <w:rsid w:val="00077C1E"/>
    <w:rsid w:val="00077DA1"/>
    <w:rsid w:val="00077E9D"/>
    <w:rsid w:val="000800E1"/>
    <w:rsid w:val="000802BD"/>
    <w:rsid w:val="0008042F"/>
    <w:rsid w:val="000805FA"/>
    <w:rsid w:val="00080B25"/>
    <w:rsid w:val="00080B69"/>
    <w:rsid w:val="0008115C"/>
    <w:rsid w:val="0008186F"/>
    <w:rsid w:val="00081FA4"/>
    <w:rsid w:val="00082B7C"/>
    <w:rsid w:val="00082C22"/>
    <w:rsid w:val="000837B7"/>
    <w:rsid w:val="00083B36"/>
    <w:rsid w:val="000846D8"/>
    <w:rsid w:val="00084C5D"/>
    <w:rsid w:val="0008527F"/>
    <w:rsid w:val="000854CF"/>
    <w:rsid w:val="00085E9A"/>
    <w:rsid w:val="00085FFB"/>
    <w:rsid w:val="000866CF"/>
    <w:rsid w:val="0008693A"/>
    <w:rsid w:val="00086A81"/>
    <w:rsid w:val="000874AB"/>
    <w:rsid w:val="000902BB"/>
    <w:rsid w:val="00090335"/>
    <w:rsid w:val="0009063E"/>
    <w:rsid w:val="00091262"/>
    <w:rsid w:val="0009129B"/>
    <w:rsid w:val="0009189A"/>
    <w:rsid w:val="000918C2"/>
    <w:rsid w:val="000919CA"/>
    <w:rsid w:val="00091A97"/>
    <w:rsid w:val="00091B50"/>
    <w:rsid w:val="00091BD6"/>
    <w:rsid w:val="00091E63"/>
    <w:rsid w:val="00092309"/>
    <w:rsid w:val="0009260E"/>
    <w:rsid w:val="00092643"/>
    <w:rsid w:val="000926E3"/>
    <w:rsid w:val="00092C02"/>
    <w:rsid w:val="00092CF8"/>
    <w:rsid w:val="0009305C"/>
    <w:rsid w:val="000937C4"/>
    <w:rsid w:val="00093934"/>
    <w:rsid w:val="00093F55"/>
    <w:rsid w:val="000945DB"/>
    <w:rsid w:val="000948E4"/>
    <w:rsid w:val="00094E36"/>
    <w:rsid w:val="00094E91"/>
    <w:rsid w:val="0009508A"/>
    <w:rsid w:val="000954A5"/>
    <w:rsid w:val="00095853"/>
    <w:rsid w:val="000959B4"/>
    <w:rsid w:val="00095B29"/>
    <w:rsid w:val="00096349"/>
    <w:rsid w:val="00096396"/>
    <w:rsid w:val="00096A5B"/>
    <w:rsid w:val="00096D1D"/>
    <w:rsid w:val="000975B2"/>
    <w:rsid w:val="000976F9"/>
    <w:rsid w:val="00097AA9"/>
    <w:rsid w:val="00097B05"/>
    <w:rsid w:val="00097C3E"/>
    <w:rsid w:val="000A000F"/>
    <w:rsid w:val="000A0103"/>
    <w:rsid w:val="000A0209"/>
    <w:rsid w:val="000A03B6"/>
    <w:rsid w:val="000A0F74"/>
    <w:rsid w:val="000A10F3"/>
    <w:rsid w:val="000A11A0"/>
    <w:rsid w:val="000A1838"/>
    <w:rsid w:val="000A1ADA"/>
    <w:rsid w:val="000A1D9D"/>
    <w:rsid w:val="000A28EC"/>
    <w:rsid w:val="000A2FBD"/>
    <w:rsid w:val="000A3591"/>
    <w:rsid w:val="000A3762"/>
    <w:rsid w:val="000A3C75"/>
    <w:rsid w:val="000A41FE"/>
    <w:rsid w:val="000A42AD"/>
    <w:rsid w:val="000A4C0D"/>
    <w:rsid w:val="000A4E6B"/>
    <w:rsid w:val="000A4F83"/>
    <w:rsid w:val="000A55CD"/>
    <w:rsid w:val="000A5815"/>
    <w:rsid w:val="000A5974"/>
    <w:rsid w:val="000A59D0"/>
    <w:rsid w:val="000A5E51"/>
    <w:rsid w:val="000A60C6"/>
    <w:rsid w:val="000A6526"/>
    <w:rsid w:val="000A674B"/>
    <w:rsid w:val="000A674C"/>
    <w:rsid w:val="000A6825"/>
    <w:rsid w:val="000A7768"/>
    <w:rsid w:val="000A7849"/>
    <w:rsid w:val="000A7C0D"/>
    <w:rsid w:val="000B08D1"/>
    <w:rsid w:val="000B1F39"/>
    <w:rsid w:val="000B2706"/>
    <w:rsid w:val="000B2911"/>
    <w:rsid w:val="000B2E08"/>
    <w:rsid w:val="000B2EEF"/>
    <w:rsid w:val="000B3372"/>
    <w:rsid w:val="000B4134"/>
    <w:rsid w:val="000B4D02"/>
    <w:rsid w:val="000B51D9"/>
    <w:rsid w:val="000B577E"/>
    <w:rsid w:val="000B5A47"/>
    <w:rsid w:val="000B6A76"/>
    <w:rsid w:val="000B707D"/>
    <w:rsid w:val="000B7184"/>
    <w:rsid w:val="000B7222"/>
    <w:rsid w:val="000B795D"/>
    <w:rsid w:val="000B7A98"/>
    <w:rsid w:val="000B7B67"/>
    <w:rsid w:val="000B7E09"/>
    <w:rsid w:val="000B7F87"/>
    <w:rsid w:val="000C00C3"/>
    <w:rsid w:val="000C0A52"/>
    <w:rsid w:val="000C0B42"/>
    <w:rsid w:val="000C0BB2"/>
    <w:rsid w:val="000C0D27"/>
    <w:rsid w:val="000C0E28"/>
    <w:rsid w:val="000C128D"/>
    <w:rsid w:val="000C1C7E"/>
    <w:rsid w:val="000C2312"/>
    <w:rsid w:val="000C23BB"/>
    <w:rsid w:val="000C2FAA"/>
    <w:rsid w:val="000C308D"/>
    <w:rsid w:val="000C30F5"/>
    <w:rsid w:val="000C31A9"/>
    <w:rsid w:val="000C324A"/>
    <w:rsid w:val="000C383A"/>
    <w:rsid w:val="000C3A1A"/>
    <w:rsid w:val="000C4233"/>
    <w:rsid w:val="000C4740"/>
    <w:rsid w:val="000C4917"/>
    <w:rsid w:val="000C4C87"/>
    <w:rsid w:val="000C4D92"/>
    <w:rsid w:val="000C4E1A"/>
    <w:rsid w:val="000C4F5A"/>
    <w:rsid w:val="000C5102"/>
    <w:rsid w:val="000C63E2"/>
    <w:rsid w:val="000C66CD"/>
    <w:rsid w:val="000C7120"/>
    <w:rsid w:val="000C7613"/>
    <w:rsid w:val="000C7BD5"/>
    <w:rsid w:val="000C7BF9"/>
    <w:rsid w:val="000C7C39"/>
    <w:rsid w:val="000C7E1A"/>
    <w:rsid w:val="000D0144"/>
    <w:rsid w:val="000D05BA"/>
    <w:rsid w:val="000D06C8"/>
    <w:rsid w:val="000D0C75"/>
    <w:rsid w:val="000D0FDD"/>
    <w:rsid w:val="000D1265"/>
    <w:rsid w:val="000D16ED"/>
    <w:rsid w:val="000D1818"/>
    <w:rsid w:val="000D1BC2"/>
    <w:rsid w:val="000D1FD1"/>
    <w:rsid w:val="000D20D9"/>
    <w:rsid w:val="000D25A2"/>
    <w:rsid w:val="000D2E14"/>
    <w:rsid w:val="000D3187"/>
    <w:rsid w:val="000D3372"/>
    <w:rsid w:val="000D3CF3"/>
    <w:rsid w:val="000D41EE"/>
    <w:rsid w:val="000D42AE"/>
    <w:rsid w:val="000D4452"/>
    <w:rsid w:val="000D463F"/>
    <w:rsid w:val="000D46BF"/>
    <w:rsid w:val="000D475B"/>
    <w:rsid w:val="000D51C3"/>
    <w:rsid w:val="000D64AF"/>
    <w:rsid w:val="000D66F4"/>
    <w:rsid w:val="000D681C"/>
    <w:rsid w:val="000D6E2B"/>
    <w:rsid w:val="000D6EA4"/>
    <w:rsid w:val="000D6EE0"/>
    <w:rsid w:val="000D70E9"/>
    <w:rsid w:val="000D7732"/>
    <w:rsid w:val="000D7E34"/>
    <w:rsid w:val="000D7E5A"/>
    <w:rsid w:val="000E0051"/>
    <w:rsid w:val="000E04DE"/>
    <w:rsid w:val="000E07B8"/>
    <w:rsid w:val="000E09C4"/>
    <w:rsid w:val="000E0C1E"/>
    <w:rsid w:val="000E1AB2"/>
    <w:rsid w:val="000E1E16"/>
    <w:rsid w:val="000E1EC5"/>
    <w:rsid w:val="000E1F73"/>
    <w:rsid w:val="000E2023"/>
    <w:rsid w:val="000E2103"/>
    <w:rsid w:val="000E27A7"/>
    <w:rsid w:val="000E2F12"/>
    <w:rsid w:val="000E2F28"/>
    <w:rsid w:val="000E307E"/>
    <w:rsid w:val="000E30B1"/>
    <w:rsid w:val="000E32ED"/>
    <w:rsid w:val="000E35C3"/>
    <w:rsid w:val="000E39BC"/>
    <w:rsid w:val="000E3A1B"/>
    <w:rsid w:val="000E3D01"/>
    <w:rsid w:val="000E4592"/>
    <w:rsid w:val="000E4637"/>
    <w:rsid w:val="000E4E68"/>
    <w:rsid w:val="000E582E"/>
    <w:rsid w:val="000E5A65"/>
    <w:rsid w:val="000E5C3E"/>
    <w:rsid w:val="000E5F86"/>
    <w:rsid w:val="000E656B"/>
    <w:rsid w:val="000E6912"/>
    <w:rsid w:val="000E73DD"/>
    <w:rsid w:val="000E7A84"/>
    <w:rsid w:val="000E7BCD"/>
    <w:rsid w:val="000E7D18"/>
    <w:rsid w:val="000E7DD5"/>
    <w:rsid w:val="000F00C6"/>
    <w:rsid w:val="000F0149"/>
    <w:rsid w:val="000F0859"/>
    <w:rsid w:val="000F10E8"/>
    <w:rsid w:val="000F117D"/>
    <w:rsid w:val="000F1937"/>
    <w:rsid w:val="000F1D9C"/>
    <w:rsid w:val="000F1F73"/>
    <w:rsid w:val="000F2207"/>
    <w:rsid w:val="000F297A"/>
    <w:rsid w:val="000F2A66"/>
    <w:rsid w:val="000F2C9B"/>
    <w:rsid w:val="000F2D07"/>
    <w:rsid w:val="000F324D"/>
    <w:rsid w:val="000F39DB"/>
    <w:rsid w:val="000F3B79"/>
    <w:rsid w:val="000F3C64"/>
    <w:rsid w:val="000F3F2A"/>
    <w:rsid w:val="000F4028"/>
    <w:rsid w:val="000F40B7"/>
    <w:rsid w:val="000F40C7"/>
    <w:rsid w:val="000F41D6"/>
    <w:rsid w:val="000F4EE3"/>
    <w:rsid w:val="000F5510"/>
    <w:rsid w:val="000F58E3"/>
    <w:rsid w:val="000F72C3"/>
    <w:rsid w:val="000F79E8"/>
    <w:rsid w:val="000F7CAC"/>
    <w:rsid w:val="000F7E36"/>
    <w:rsid w:val="001000AF"/>
    <w:rsid w:val="0010033D"/>
    <w:rsid w:val="00100956"/>
    <w:rsid w:val="00100E77"/>
    <w:rsid w:val="00101027"/>
    <w:rsid w:val="0010103B"/>
    <w:rsid w:val="00101342"/>
    <w:rsid w:val="00101CDF"/>
    <w:rsid w:val="0010201C"/>
    <w:rsid w:val="0010206F"/>
    <w:rsid w:val="0010231D"/>
    <w:rsid w:val="00102346"/>
    <w:rsid w:val="0010241E"/>
    <w:rsid w:val="00102B7A"/>
    <w:rsid w:val="001031E1"/>
    <w:rsid w:val="00103261"/>
    <w:rsid w:val="0010331E"/>
    <w:rsid w:val="001033F1"/>
    <w:rsid w:val="0010345A"/>
    <w:rsid w:val="001039AD"/>
    <w:rsid w:val="00104153"/>
    <w:rsid w:val="001046D3"/>
    <w:rsid w:val="001047BB"/>
    <w:rsid w:val="00104D3C"/>
    <w:rsid w:val="001063BB"/>
    <w:rsid w:val="00106C99"/>
    <w:rsid w:val="00107276"/>
    <w:rsid w:val="001075F0"/>
    <w:rsid w:val="00107A19"/>
    <w:rsid w:val="00107D5F"/>
    <w:rsid w:val="001104F6"/>
    <w:rsid w:val="00110503"/>
    <w:rsid w:val="001107A1"/>
    <w:rsid w:val="001109C6"/>
    <w:rsid w:val="001109ED"/>
    <w:rsid w:val="00110AFA"/>
    <w:rsid w:val="00110FC3"/>
    <w:rsid w:val="00111309"/>
    <w:rsid w:val="00112020"/>
    <w:rsid w:val="00112068"/>
    <w:rsid w:val="00112274"/>
    <w:rsid w:val="00112CCF"/>
    <w:rsid w:val="00113064"/>
    <w:rsid w:val="001139F6"/>
    <w:rsid w:val="00114976"/>
    <w:rsid w:val="00115011"/>
    <w:rsid w:val="001155EB"/>
    <w:rsid w:val="00115652"/>
    <w:rsid w:val="00115763"/>
    <w:rsid w:val="00115804"/>
    <w:rsid w:val="0011588E"/>
    <w:rsid w:val="0011591F"/>
    <w:rsid w:val="0011599C"/>
    <w:rsid w:val="00115AE4"/>
    <w:rsid w:val="00115C0D"/>
    <w:rsid w:val="00115C3D"/>
    <w:rsid w:val="00115D8D"/>
    <w:rsid w:val="001162BB"/>
    <w:rsid w:val="001162F1"/>
    <w:rsid w:val="00116558"/>
    <w:rsid w:val="001165BB"/>
    <w:rsid w:val="001169A2"/>
    <w:rsid w:val="00116CBA"/>
    <w:rsid w:val="00116CBF"/>
    <w:rsid w:val="00117470"/>
    <w:rsid w:val="00120880"/>
    <w:rsid w:val="001208E6"/>
    <w:rsid w:val="00120CF1"/>
    <w:rsid w:val="00121194"/>
    <w:rsid w:val="001216DF"/>
    <w:rsid w:val="0012173C"/>
    <w:rsid w:val="00121C0A"/>
    <w:rsid w:val="00122D4C"/>
    <w:rsid w:val="0012317C"/>
    <w:rsid w:val="001232DA"/>
    <w:rsid w:val="001233A1"/>
    <w:rsid w:val="00123B78"/>
    <w:rsid w:val="00123DAE"/>
    <w:rsid w:val="00123E5D"/>
    <w:rsid w:val="00124513"/>
    <w:rsid w:val="0012473B"/>
    <w:rsid w:val="0012489A"/>
    <w:rsid w:val="00124C2C"/>
    <w:rsid w:val="00124F3E"/>
    <w:rsid w:val="00125071"/>
    <w:rsid w:val="0012515B"/>
    <w:rsid w:val="001251C6"/>
    <w:rsid w:val="00125369"/>
    <w:rsid w:val="0012548A"/>
    <w:rsid w:val="00125CBF"/>
    <w:rsid w:val="001260BA"/>
    <w:rsid w:val="001260E7"/>
    <w:rsid w:val="00126383"/>
    <w:rsid w:val="00126838"/>
    <w:rsid w:val="00126919"/>
    <w:rsid w:val="001269CD"/>
    <w:rsid w:val="00126CDD"/>
    <w:rsid w:val="00126DDF"/>
    <w:rsid w:val="00127691"/>
    <w:rsid w:val="0012778B"/>
    <w:rsid w:val="0013025A"/>
    <w:rsid w:val="001302DF"/>
    <w:rsid w:val="001308A4"/>
    <w:rsid w:val="00130CA9"/>
    <w:rsid w:val="00130D9A"/>
    <w:rsid w:val="00131E85"/>
    <w:rsid w:val="0013226F"/>
    <w:rsid w:val="001322B0"/>
    <w:rsid w:val="00132304"/>
    <w:rsid w:val="001323EF"/>
    <w:rsid w:val="0013263F"/>
    <w:rsid w:val="001329DA"/>
    <w:rsid w:val="00132BD3"/>
    <w:rsid w:val="00132E81"/>
    <w:rsid w:val="00132F69"/>
    <w:rsid w:val="001330A3"/>
    <w:rsid w:val="00133909"/>
    <w:rsid w:val="00133A17"/>
    <w:rsid w:val="00133A49"/>
    <w:rsid w:val="001344C5"/>
    <w:rsid w:val="001349FC"/>
    <w:rsid w:val="00134CB9"/>
    <w:rsid w:val="001350B3"/>
    <w:rsid w:val="0013553C"/>
    <w:rsid w:val="00135B0A"/>
    <w:rsid w:val="00135E3F"/>
    <w:rsid w:val="001368F9"/>
    <w:rsid w:val="00136A59"/>
    <w:rsid w:val="00136E87"/>
    <w:rsid w:val="001377C6"/>
    <w:rsid w:val="00137A47"/>
    <w:rsid w:val="00140448"/>
    <w:rsid w:val="001406C1"/>
    <w:rsid w:val="001413BA"/>
    <w:rsid w:val="00141B92"/>
    <w:rsid w:val="00142608"/>
    <w:rsid w:val="00142B76"/>
    <w:rsid w:val="00142B8F"/>
    <w:rsid w:val="00142C10"/>
    <w:rsid w:val="00142DA5"/>
    <w:rsid w:val="001430CB"/>
    <w:rsid w:val="0014322B"/>
    <w:rsid w:val="00143506"/>
    <w:rsid w:val="00143567"/>
    <w:rsid w:val="00143E1B"/>
    <w:rsid w:val="0014427F"/>
    <w:rsid w:val="0014431F"/>
    <w:rsid w:val="001461A1"/>
    <w:rsid w:val="001464F0"/>
    <w:rsid w:val="0014671F"/>
    <w:rsid w:val="0014689E"/>
    <w:rsid w:val="00146B9D"/>
    <w:rsid w:val="00146BE1"/>
    <w:rsid w:val="0014715B"/>
    <w:rsid w:val="0014793A"/>
    <w:rsid w:val="00147DA7"/>
    <w:rsid w:val="00147EF2"/>
    <w:rsid w:val="0015025B"/>
    <w:rsid w:val="00150662"/>
    <w:rsid w:val="00150A4F"/>
    <w:rsid w:val="001517FF"/>
    <w:rsid w:val="001518FC"/>
    <w:rsid w:val="0015224D"/>
    <w:rsid w:val="001525DF"/>
    <w:rsid w:val="001526A9"/>
    <w:rsid w:val="0015274A"/>
    <w:rsid w:val="00152F31"/>
    <w:rsid w:val="00153694"/>
    <w:rsid w:val="00153812"/>
    <w:rsid w:val="00153BFD"/>
    <w:rsid w:val="00153CDD"/>
    <w:rsid w:val="0015492F"/>
    <w:rsid w:val="00155089"/>
    <w:rsid w:val="001551C1"/>
    <w:rsid w:val="001556CE"/>
    <w:rsid w:val="00155C39"/>
    <w:rsid w:val="00155CBE"/>
    <w:rsid w:val="001562B4"/>
    <w:rsid w:val="0015636C"/>
    <w:rsid w:val="00156768"/>
    <w:rsid w:val="00156F1B"/>
    <w:rsid w:val="00156F7E"/>
    <w:rsid w:val="00157277"/>
    <w:rsid w:val="001572CA"/>
    <w:rsid w:val="001573C4"/>
    <w:rsid w:val="00157455"/>
    <w:rsid w:val="00157505"/>
    <w:rsid w:val="00157663"/>
    <w:rsid w:val="00157669"/>
    <w:rsid w:val="00157B99"/>
    <w:rsid w:val="00157ED4"/>
    <w:rsid w:val="001605A8"/>
    <w:rsid w:val="00160921"/>
    <w:rsid w:val="001611DD"/>
    <w:rsid w:val="001612EB"/>
    <w:rsid w:val="00161951"/>
    <w:rsid w:val="001621D7"/>
    <w:rsid w:val="001624F8"/>
    <w:rsid w:val="0016281B"/>
    <w:rsid w:val="0016292C"/>
    <w:rsid w:val="00162F58"/>
    <w:rsid w:val="00163669"/>
    <w:rsid w:val="00163AA9"/>
    <w:rsid w:val="0016412E"/>
    <w:rsid w:val="001649CE"/>
    <w:rsid w:val="001649FF"/>
    <w:rsid w:val="0016533A"/>
    <w:rsid w:val="0016552D"/>
    <w:rsid w:val="0016578B"/>
    <w:rsid w:val="001659DC"/>
    <w:rsid w:val="00165A57"/>
    <w:rsid w:val="0016607B"/>
    <w:rsid w:val="00166257"/>
    <w:rsid w:val="00166368"/>
    <w:rsid w:val="00166394"/>
    <w:rsid w:val="0016654E"/>
    <w:rsid w:val="001666EC"/>
    <w:rsid w:val="00166892"/>
    <w:rsid w:val="00166D34"/>
    <w:rsid w:val="00166D76"/>
    <w:rsid w:val="00167BE8"/>
    <w:rsid w:val="00167EAB"/>
    <w:rsid w:val="001702C9"/>
    <w:rsid w:val="001705E8"/>
    <w:rsid w:val="001707D4"/>
    <w:rsid w:val="00170CFD"/>
    <w:rsid w:val="00170ECB"/>
    <w:rsid w:val="00171034"/>
    <w:rsid w:val="00171250"/>
    <w:rsid w:val="00171355"/>
    <w:rsid w:val="00171594"/>
    <w:rsid w:val="001723C3"/>
    <w:rsid w:val="0017280E"/>
    <w:rsid w:val="00172CF8"/>
    <w:rsid w:val="00172F91"/>
    <w:rsid w:val="00173443"/>
    <w:rsid w:val="00173808"/>
    <w:rsid w:val="00173AC4"/>
    <w:rsid w:val="0017419C"/>
    <w:rsid w:val="00175220"/>
    <w:rsid w:val="001758A7"/>
    <w:rsid w:val="0017594B"/>
    <w:rsid w:val="0017633B"/>
    <w:rsid w:val="001766BB"/>
    <w:rsid w:val="001769D5"/>
    <w:rsid w:val="00176C9A"/>
    <w:rsid w:val="00177038"/>
    <w:rsid w:val="0017708A"/>
    <w:rsid w:val="00180046"/>
    <w:rsid w:val="001808F2"/>
    <w:rsid w:val="00180BE9"/>
    <w:rsid w:val="001813E5"/>
    <w:rsid w:val="00181A74"/>
    <w:rsid w:val="00181C2B"/>
    <w:rsid w:val="00181CBF"/>
    <w:rsid w:val="00181DEE"/>
    <w:rsid w:val="00181F9C"/>
    <w:rsid w:val="0018202D"/>
    <w:rsid w:val="001820A9"/>
    <w:rsid w:val="001822F2"/>
    <w:rsid w:val="0018230C"/>
    <w:rsid w:val="00182525"/>
    <w:rsid w:val="001826C4"/>
    <w:rsid w:val="00182994"/>
    <w:rsid w:val="00182D5E"/>
    <w:rsid w:val="00182D76"/>
    <w:rsid w:val="00182EB7"/>
    <w:rsid w:val="00182F83"/>
    <w:rsid w:val="00183600"/>
    <w:rsid w:val="00183676"/>
    <w:rsid w:val="00183CC3"/>
    <w:rsid w:val="00183F41"/>
    <w:rsid w:val="00184137"/>
    <w:rsid w:val="0018413B"/>
    <w:rsid w:val="001845F0"/>
    <w:rsid w:val="001846DB"/>
    <w:rsid w:val="001848E4"/>
    <w:rsid w:val="0018512C"/>
    <w:rsid w:val="00185191"/>
    <w:rsid w:val="001858FF"/>
    <w:rsid w:val="0018599F"/>
    <w:rsid w:val="00186167"/>
    <w:rsid w:val="00186247"/>
    <w:rsid w:val="001864DE"/>
    <w:rsid w:val="00186B61"/>
    <w:rsid w:val="001901FE"/>
    <w:rsid w:val="0019089F"/>
    <w:rsid w:val="00190F65"/>
    <w:rsid w:val="001912C6"/>
    <w:rsid w:val="0019137B"/>
    <w:rsid w:val="001916E2"/>
    <w:rsid w:val="0019208B"/>
    <w:rsid w:val="00192BCC"/>
    <w:rsid w:val="001933C1"/>
    <w:rsid w:val="0019351F"/>
    <w:rsid w:val="001935D8"/>
    <w:rsid w:val="00193A75"/>
    <w:rsid w:val="00193FA4"/>
    <w:rsid w:val="00194448"/>
    <w:rsid w:val="00194F2E"/>
    <w:rsid w:val="0019502E"/>
    <w:rsid w:val="001950C6"/>
    <w:rsid w:val="00195221"/>
    <w:rsid w:val="001952CB"/>
    <w:rsid w:val="00195972"/>
    <w:rsid w:val="00196731"/>
    <w:rsid w:val="001967DB"/>
    <w:rsid w:val="001967E0"/>
    <w:rsid w:val="00196BEF"/>
    <w:rsid w:val="0019739C"/>
    <w:rsid w:val="001975A9"/>
    <w:rsid w:val="00197A40"/>
    <w:rsid w:val="00197AD2"/>
    <w:rsid w:val="00197B67"/>
    <w:rsid w:val="00197C0A"/>
    <w:rsid w:val="00197DB3"/>
    <w:rsid w:val="00197ED3"/>
    <w:rsid w:val="001A0602"/>
    <w:rsid w:val="001A0743"/>
    <w:rsid w:val="001A0F6B"/>
    <w:rsid w:val="001A1029"/>
    <w:rsid w:val="001A15B2"/>
    <w:rsid w:val="001A1DC9"/>
    <w:rsid w:val="001A2423"/>
    <w:rsid w:val="001A26AC"/>
    <w:rsid w:val="001A2BF1"/>
    <w:rsid w:val="001A2E5D"/>
    <w:rsid w:val="001A3023"/>
    <w:rsid w:val="001A31C0"/>
    <w:rsid w:val="001A346D"/>
    <w:rsid w:val="001A369A"/>
    <w:rsid w:val="001A37E4"/>
    <w:rsid w:val="001A41EE"/>
    <w:rsid w:val="001A4A9E"/>
    <w:rsid w:val="001A4C0A"/>
    <w:rsid w:val="001A4DF3"/>
    <w:rsid w:val="001A5306"/>
    <w:rsid w:val="001A5329"/>
    <w:rsid w:val="001A5556"/>
    <w:rsid w:val="001A6232"/>
    <w:rsid w:val="001A6614"/>
    <w:rsid w:val="001A6746"/>
    <w:rsid w:val="001A682B"/>
    <w:rsid w:val="001A6BFF"/>
    <w:rsid w:val="001A71E9"/>
    <w:rsid w:val="001A72C2"/>
    <w:rsid w:val="001A738D"/>
    <w:rsid w:val="001A756D"/>
    <w:rsid w:val="001A784D"/>
    <w:rsid w:val="001A7B70"/>
    <w:rsid w:val="001A7B82"/>
    <w:rsid w:val="001B0176"/>
    <w:rsid w:val="001B11B4"/>
    <w:rsid w:val="001B11EC"/>
    <w:rsid w:val="001B13BC"/>
    <w:rsid w:val="001B1627"/>
    <w:rsid w:val="001B1920"/>
    <w:rsid w:val="001B1A48"/>
    <w:rsid w:val="001B1FF0"/>
    <w:rsid w:val="001B20D5"/>
    <w:rsid w:val="001B2A37"/>
    <w:rsid w:val="001B2D1C"/>
    <w:rsid w:val="001B3173"/>
    <w:rsid w:val="001B417B"/>
    <w:rsid w:val="001B42C0"/>
    <w:rsid w:val="001B440E"/>
    <w:rsid w:val="001B462A"/>
    <w:rsid w:val="001B4693"/>
    <w:rsid w:val="001B57A2"/>
    <w:rsid w:val="001B5BF2"/>
    <w:rsid w:val="001B6BA0"/>
    <w:rsid w:val="001B6F2C"/>
    <w:rsid w:val="001B6FD4"/>
    <w:rsid w:val="001B7B9A"/>
    <w:rsid w:val="001C020B"/>
    <w:rsid w:val="001C0613"/>
    <w:rsid w:val="001C082A"/>
    <w:rsid w:val="001C0B74"/>
    <w:rsid w:val="001C0BD8"/>
    <w:rsid w:val="001C10A6"/>
    <w:rsid w:val="001C1D33"/>
    <w:rsid w:val="001C1D64"/>
    <w:rsid w:val="001C22F5"/>
    <w:rsid w:val="001C2561"/>
    <w:rsid w:val="001C2713"/>
    <w:rsid w:val="001C2968"/>
    <w:rsid w:val="001C2995"/>
    <w:rsid w:val="001C3002"/>
    <w:rsid w:val="001C314E"/>
    <w:rsid w:val="001C3842"/>
    <w:rsid w:val="001C3D4C"/>
    <w:rsid w:val="001C3DF2"/>
    <w:rsid w:val="001C3E91"/>
    <w:rsid w:val="001C3FD2"/>
    <w:rsid w:val="001C41B1"/>
    <w:rsid w:val="001C42C1"/>
    <w:rsid w:val="001C4692"/>
    <w:rsid w:val="001C49B3"/>
    <w:rsid w:val="001C4E47"/>
    <w:rsid w:val="001C4F0E"/>
    <w:rsid w:val="001C5792"/>
    <w:rsid w:val="001C5A2A"/>
    <w:rsid w:val="001C5CC7"/>
    <w:rsid w:val="001C5F47"/>
    <w:rsid w:val="001C6382"/>
    <w:rsid w:val="001C6818"/>
    <w:rsid w:val="001C77EE"/>
    <w:rsid w:val="001C7955"/>
    <w:rsid w:val="001C7CBC"/>
    <w:rsid w:val="001C7E94"/>
    <w:rsid w:val="001D06E5"/>
    <w:rsid w:val="001D0875"/>
    <w:rsid w:val="001D0EC0"/>
    <w:rsid w:val="001D14CB"/>
    <w:rsid w:val="001D16DB"/>
    <w:rsid w:val="001D1B65"/>
    <w:rsid w:val="001D1C15"/>
    <w:rsid w:val="001D233A"/>
    <w:rsid w:val="001D248E"/>
    <w:rsid w:val="001D25AC"/>
    <w:rsid w:val="001D28BE"/>
    <w:rsid w:val="001D2D67"/>
    <w:rsid w:val="001D2EEC"/>
    <w:rsid w:val="001D3193"/>
    <w:rsid w:val="001D3717"/>
    <w:rsid w:val="001D3C55"/>
    <w:rsid w:val="001D3FA0"/>
    <w:rsid w:val="001D4398"/>
    <w:rsid w:val="001D5385"/>
    <w:rsid w:val="001D58A7"/>
    <w:rsid w:val="001D5960"/>
    <w:rsid w:val="001D5EF0"/>
    <w:rsid w:val="001D5FF3"/>
    <w:rsid w:val="001D6675"/>
    <w:rsid w:val="001D6CFD"/>
    <w:rsid w:val="001D705B"/>
    <w:rsid w:val="001D7EB4"/>
    <w:rsid w:val="001E02D8"/>
    <w:rsid w:val="001E0B72"/>
    <w:rsid w:val="001E0F72"/>
    <w:rsid w:val="001E1453"/>
    <w:rsid w:val="001E151D"/>
    <w:rsid w:val="001E19D3"/>
    <w:rsid w:val="001E1F1D"/>
    <w:rsid w:val="001E201C"/>
    <w:rsid w:val="001E2030"/>
    <w:rsid w:val="001E2587"/>
    <w:rsid w:val="001E29AA"/>
    <w:rsid w:val="001E2F45"/>
    <w:rsid w:val="001E3437"/>
    <w:rsid w:val="001E3DB3"/>
    <w:rsid w:val="001E43C0"/>
    <w:rsid w:val="001E45E7"/>
    <w:rsid w:val="001E49F8"/>
    <w:rsid w:val="001E4C79"/>
    <w:rsid w:val="001E5340"/>
    <w:rsid w:val="001E58B4"/>
    <w:rsid w:val="001E5BDD"/>
    <w:rsid w:val="001E5DA7"/>
    <w:rsid w:val="001E6589"/>
    <w:rsid w:val="001E6799"/>
    <w:rsid w:val="001E7285"/>
    <w:rsid w:val="001E7554"/>
    <w:rsid w:val="001E7B38"/>
    <w:rsid w:val="001F000B"/>
    <w:rsid w:val="001F0BCA"/>
    <w:rsid w:val="001F0D5A"/>
    <w:rsid w:val="001F15BA"/>
    <w:rsid w:val="001F15CB"/>
    <w:rsid w:val="001F234A"/>
    <w:rsid w:val="001F2B51"/>
    <w:rsid w:val="001F2D23"/>
    <w:rsid w:val="001F30B5"/>
    <w:rsid w:val="001F30BE"/>
    <w:rsid w:val="001F30FC"/>
    <w:rsid w:val="001F3D67"/>
    <w:rsid w:val="001F4142"/>
    <w:rsid w:val="001F4166"/>
    <w:rsid w:val="001F4495"/>
    <w:rsid w:val="001F45B1"/>
    <w:rsid w:val="001F47A7"/>
    <w:rsid w:val="001F4B69"/>
    <w:rsid w:val="001F5564"/>
    <w:rsid w:val="001F5A94"/>
    <w:rsid w:val="001F629F"/>
    <w:rsid w:val="001F71D4"/>
    <w:rsid w:val="001F752E"/>
    <w:rsid w:val="002003F0"/>
    <w:rsid w:val="00200407"/>
    <w:rsid w:val="00200CA3"/>
    <w:rsid w:val="00200D89"/>
    <w:rsid w:val="00201085"/>
    <w:rsid w:val="00201B82"/>
    <w:rsid w:val="002020C0"/>
    <w:rsid w:val="002025F5"/>
    <w:rsid w:val="002027FD"/>
    <w:rsid w:val="00202AAA"/>
    <w:rsid w:val="00202B94"/>
    <w:rsid w:val="00202F67"/>
    <w:rsid w:val="002036A9"/>
    <w:rsid w:val="0020381D"/>
    <w:rsid w:val="002040C5"/>
    <w:rsid w:val="002045E3"/>
    <w:rsid w:val="00205538"/>
    <w:rsid w:val="00205742"/>
    <w:rsid w:val="00205F0D"/>
    <w:rsid w:val="00205F80"/>
    <w:rsid w:val="002064DB"/>
    <w:rsid w:val="00206A4E"/>
    <w:rsid w:val="00206AEF"/>
    <w:rsid w:val="00206B31"/>
    <w:rsid w:val="00206B41"/>
    <w:rsid w:val="00207006"/>
    <w:rsid w:val="00207B90"/>
    <w:rsid w:val="0021019E"/>
    <w:rsid w:val="0021069C"/>
    <w:rsid w:val="00210AE4"/>
    <w:rsid w:val="00210E54"/>
    <w:rsid w:val="00211399"/>
    <w:rsid w:val="002113F8"/>
    <w:rsid w:val="002115E6"/>
    <w:rsid w:val="00211CDB"/>
    <w:rsid w:val="00211D15"/>
    <w:rsid w:val="00211E86"/>
    <w:rsid w:val="00212020"/>
    <w:rsid w:val="002121B4"/>
    <w:rsid w:val="00212834"/>
    <w:rsid w:val="00212977"/>
    <w:rsid w:val="00212E04"/>
    <w:rsid w:val="002139C8"/>
    <w:rsid w:val="00213AD1"/>
    <w:rsid w:val="00213D78"/>
    <w:rsid w:val="002147DA"/>
    <w:rsid w:val="00214948"/>
    <w:rsid w:val="0021495C"/>
    <w:rsid w:val="002150E5"/>
    <w:rsid w:val="0021520A"/>
    <w:rsid w:val="00215AD8"/>
    <w:rsid w:val="00215BE7"/>
    <w:rsid w:val="00215DCF"/>
    <w:rsid w:val="00215F77"/>
    <w:rsid w:val="002163C4"/>
    <w:rsid w:val="0021648F"/>
    <w:rsid w:val="00216739"/>
    <w:rsid w:val="0021688B"/>
    <w:rsid w:val="00217182"/>
    <w:rsid w:val="002171A6"/>
    <w:rsid w:val="002179A9"/>
    <w:rsid w:val="00217A4B"/>
    <w:rsid w:val="00217AB0"/>
    <w:rsid w:val="00217BC3"/>
    <w:rsid w:val="00217D43"/>
    <w:rsid w:val="00220174"/>
    <w:rsid w:val="002205C6"/>
    <w:rsid w:val="00220670"/>
    <w:rsid w:val="002208AE"/>
    <w:rsid w:val="00221BED"/>
    <w:rsid w:val="00221C75"/>
    <w:rsid w:val="00221D41"/>
    <w:rsid w:val="00221E66"/>
    <w:rsid w:val="00222802"/>
    <w:rsid w:val="00222D30"/>
    <w:rsid w:val="00223121"/>
    <w:rsid w:val="002232D7"/>
    <w:rsid w:val="00223B8A"/>
    <w:rsid w:val="002244E6"/>
    <w:rsid w:val="0022471F"/>
    <w:rsid w:val="00224990"/>
    <w:rsid w:val="00224CFE"/>
    <w:rsid w:val="00224D40"/>
    <w:rsid w:val="00224D7E"/>
    <w:rsid w:val="00225252"/>
    <w:rsid w:val="00225608"/>
    <w:rsid w:val="00225F99"/>
    <w:rsid w:val="002267AA"/>
    <w:rsid w:val="0022687D"/>
    <w:rsid w:val="00226A23"/>
    <w:rsid w:val="00226BFD"/>
    <w:rsid w:val="00226CA3"/>
    <w:rsid w:val="00226E12"/>
    <w:rsid w:val="00227DA1"/>
    <w:rsid w:val="0023016C"/>
    <w:rsid w:val="00230307"/>
    <w:rsid w:val="002305DB"/>
    <w:rsid w:val="002306EB"/>
    <w:rsid w:val="00230827"/>
    <w:rsid w:val="0023084F"/>
    <w:rsid w:val="00230968"/>
    <w:rsid w:val="00230CD3"/>
    <w:rsid w:val="00231518"/>
    <w:rsid w:val="00231668"/>
    <w:rsid w:val="002317AD"/>
    <w:rsid w:val="00231FCA"/>
    <w:rsid w:val="00232A7A"/>
    <w:rsid w:val="00233122"/>
    <w:rsid w:val="0023398A"/>
    <w:rsid w:val="00233C1E"/>
    <w:rsid w:val="00233F7D"/>
    <w:rsid w:val="002341DD"/>
    <w:rsid w:val="0023478E"/>
    <w:rsid w:val="00234849"/>
    <w:rsid w:val="00234A0F"/>
    <w:rsid w:val="00235146"/>
    <w:rsid w:val="002351AF"/>
    <w:rsid w:val="00235FB7"/>
    <w:rsid w:val="002361A0"/>
    <w:rsid w:val="00236217"/>
    <w:rsid w:val="0023629A"/>
    <w:rsid w:val="002364C9"/>
    <w:rsid w:val="00236CE1"/>
    <w:rsid w:val="00236D43"/>
    <w:rsid w:val="00237A9B"/>
    <w:rsid w:val="002402B4"/>
    <w:rsid w:val="002404C3"/>
    <w:rsid w:val="00240A9E"/>
    <w:rsid w:val="00240C1A"/>
    <w:rsid w:val="00242DB2"/>
    <w:rsid w:val="0024339B"/>
    <w:rsid w:val="002433BF"/>
    <w:rsid w:val="00243599"/>
    <w:rsid w:val="0024386A"/>
    <w:rsid w:val="002439FC"/>
    <w:rsid w:val="00244660"/>
    <w:rsid w:val="00244DCF"/>
    <w:rsid w:val="00244EB0"/>
    <w:rsid w:val="00244F62"/>
    <w:rsid w:val="00245236"/>
    <w:rsid w:val="00245706"/>
    <w:rsid w:val="002460B4"/>
    <w:rsid w:val="00246346"/>
    <w:rsid w:val="00246B9A"/>
    <w:rsid w:val="00246C5D"/>
    <w:rsid w:val="00246CE8"/>
    <w:rsid w:val="00246DAF"/>
    <w:rsid w:val="00246E92"/>
    <w:rsid w:val="0024774D"/>
    <w:rsid w:val="00247B2C"/>
    <w:rsid w:val="0025048B"/>
    <w:rsid w:val="00250818"/>
    <w:rsid w:val="00250977"/>
    <w:rsid w:val="002509A5"/>
    <w:rsid w:val="00250C9B"/>
    <w:rsid w:val="00250E03"/>
    <w:rsid w:val="002512B1"/>
    <w:rsid w:val="002513BF"/>
    <w:rsid w:val="0025287F"/>
    <w:rsid w:val="00252AB8"/>
    <w:rsid w:val="00252DBD"/>
    <w:rsid w:val="00252E88"/>
    <w:rsid w:val="0025337D"/>
    <w:rsid w:val="002533A7"/>
    <w:rsid w:val="00253542"/>
    <w:rsid w:val="00253F97"/>
    <w:rsid w:val="002544CA"/>
    <w:rsid w:val="00254A3D"/>
    <w:rsid w:val="00254A65"/>
    <w:rsid w:val="00254D26"/>
    <w:rsid w:val="0025564D"/>
    <w:rsid w:val="00255BEB"/>
    <w:rsid w:val="0025616A"/>
    <w:rsid w:val="00256A39"/>
    <w:rsid w:val="0025723B"/>
    <w:rsid w:val="00257B06"/>
    <w:rsid w:val="002602C3"/>
    <w:rsid w:val="00260C84"/>
    <w:rsid w:val="00260C92"/>
    <w:rsid w:val="00260CBD"/>
    <w:rsid w:val="002611D5"/>
    <w:rsid w:val="0026142D"/>
    <w:rsid w:val="00261705"/>
    <w:rsid w:val="00261AAF"/>
    <w:rsid w:val="00262B4E"/>
    <w:rsid w:val="00262E0E"/>
    <w:rsid w:val="00262F26"/>
    <w:rsid w:val="00263099"/>
    <w:rsid w:val="00263674"/>
    <w:rsid w:val="00263912"/>
    <w:rsid w:val="0026448A"/>
    <w:rsid w:val="00264578"/>
    <w:rsid w:val="002648B2"/>
    <w:rsid w:val="002649F6"/>
    <w:rsid w:val="00264BA5"/>
    <w:rsid w:val="00264F84"/>
    <w:rsid w:val="00265523"/>
    <w:rsid w:val="00265792"/>
    <w:rsid w:val="002661AE"/>
    <w:rsid w:val="002667F3"/>
    <w:rsid w:val="00266D05"/>
    <w:rsid w:val="00266FB7"/>
    <w:rsid w:val="002672ED"/>
    <w:rsid w:val="0026744C"/>
    <w:rsid w:val="00267E46"/>
    <w:rsid w:val="002703B6"/>
    <w:rsid w:val="00270641"/>
    <w:rsid w:val="00270FE2"/>
    <w:rsid w:val="00271162"/>
    <w:rsid w:val="00271E7F"/>
    <w:rsid w:val="0027261D"/>
    <w:rsid w:val="00272B83"/>
    <w:rsid w:val="00272D89"/>
    <w:rsid w:val="00272FCB"/>
    <w:rsid w:val="002730BA"/>
    <w:rsid w:val="002732AF"/>
    <w:rsid w:val="002734CB"/>
    <w:rsid w:val="00273610"/>
    <w:rsid w:val="00274157"/>
    <w:rsid w:val="00274866"/>
    <w:rsid w:val="00274CC1"/>
    <w:rsid w:val="00274D7C"/>
    <w:rsid w:val="00274EF7"/>
    <w:rsid w:val="002752CF"/>
    <w:rsid w:val="00275597"/>
    <w:rsid w:val="00275B68"/>
    <w:rsid w:val="00275FAC"/>
    <w:rsid w:val="00276427"/>
    <w:rsid w:val="00276B05"/>
    <w:rsid w:val="00276D85"/>
    <w:rsid w:val="0027713B"/>
    <w:rsid w:val="00277366"/>
    <w:rsid w:val="00277842"/>
    <w:rsid w:val="00277BB9"/>
    <w:rsid w:val="00277D8C"/>
    <w:rsid w:val="00277EC6"/>
    <w:rsid w:val="00280105"/>
    <w:rsid w:val="00280261"/>
    <w:rsid w:val="00280691"/>
    <w:rsid w:val="00280948"/>
    <w:rsid w:val="00281301"/>
    <w:rsid w:val="00281837"/>
    <w:rsid w:val="00281841"/>
    <w:rsid w:val="00282368"/>
    <w:rsid w:val="002827E3"/>
    <w:rsid w:val="002831E9"/>
    <w:rsid w:val="002832EC"/>
    <w:rsid w:val="002838F9"/>
    <w:rsid w:val="00284040"/>
    <w:rsid w:val="002842C4"/>
    <w:rsid w:val="0028481D"/>
    <w:rsid w:val="00284ED1"/>
    <w:rsid w:val="002851A6"/>
    <w:rsid w:val="002851FA"/>
    <w:rsid w:val="0028520D"/>
    <w:rsid w:val="0028553E"/>
    <w:rsid w:val="00285576"/>
    <w:rsid w:val="002857D8"/>
    <w:rsid w:val="00285E2D"/>
    <w:rsid w:val="00286046"/>
    <w:rsid w:val="002861F6"/>
    <w:rsid w:val="002862E1"/>
    <w:rsid w:val="002867A3"/>
    <w:rsid w:val="002867F5"/>
    <w:rsid w:val="002868C5"/>
    <w:rsid w:val="00286FF7"/>
    <w:rsid w:val="002871FB"/>
    <w:rsid w:val="0028775E"/>
    <w:rsid w:val="00287930"/>
    <w:rsid w:val="00287967"/>
    <w:rsid w:val="0029026E"/>
    <w:rsid w:val="00290271"/>
    <w:rsid w:val="002903B9"/>
    <w:rsid w:val="002903F5"/>
    <w:rsid w:val="00290A79"/>
    <w:rsid w:val="0029120B"/>
    <w:rsid w:val="00291590"/>
    <w:rsid w:val="00291C25"/>
    <w:rsid w:val="0029256D"/>
    <w:rsid w:val="002926C3"/>
    <w:rsid w:val="002929A9"/>
    <w:rsid w:val="002932CD"/>
    <w:rsid w:val="00293332"/>
    <w:rsid w:val="00293C6E"/>
    <w:rsid w:val="00293E4F"/>
    <w:rsid w:val="002945BE"/>
    <w:rsid w:val="00294876"/>
    <w:rsid w:val="00294D05"/>
    <w:rsid w:val="00294D58"/>
    <w:rsid w:val="00294DDF"/>
    <w:rsid w:val="00294E0B"/>
    <w:rsid w:val="00294F3A"/>
    <w:rsid w:val="00295071"/>
    <w:rsid w:val="002950A4"/>
    <w:rsid w:val="002950BE"/>
    <w:rsid w:val="002952F5"/>
    <w:rsid w:val="002953E9"/>
    <w:rsid w:val="00295447"/>
    <w:rsid w:val="002957AB"/>
    <w:rsid w:val="002957B2"/>
    <w:rsid w:val="00295B4E"/>
    <w:rsid w:val="00296122"/>
    <w:rsid w:val="0029644D"/>
    <w:rsid w:val="002967F4"/>
    <w:rsid w:val="00296826"/>
    <w:rsid w:val="00296FB7"/>
    <w:rsid w:val="00297246"/>
    <w:rsid w:val="00297724"/>
    <w:rsid w:val="00297917"/>
    <w:rsid w:val="00297F4B"/>
    <w:rsid w:val="002A014F"/>
    <w:rsid w:val="002A032F"/>
    <w:rsid w:val="002A0576"/>
    <w:rsid w:val="002A06DC"/>
    <w:rsid w:val="002A07AE"/>
    <w:rsid w:val="002A0B6A"/>
    <w:rsid w:val="002A172E"/>
    <w:rsid w:val="002A1AB7"/>
    <w:rsid w:val="002A1D07"/>
    <w:rsid w:val="002A23C7"/>
    <w:rsid w:val="002A2A2E"/>
    <w:rsid w:val="002A2A8D"/>
    <w:rsid w:val="002A2C5D"/>
    <w:rsid w:val="002A3512"/>
    <w:rsid w:val="002A355D"/>
    <w:rsid w:val="002A3AC1"/>
    <w:rsid w:val="002A3BC6"/>
    <w:rsid w:val="002A3C58"/>
    <w:rsid w:val="002A3D59"/>
    <w:rsid w:val="002A42DA"/>
    <w:rsid w:val="002A44E7"/>
    <w:rsid w:val="002A5070"/>
    <w:rsid w:val="002A516A"/>
    <w:rsid w:val="002A53C5"/>
    <w:rsid w:val="002A579A"/>
    <w:rsid w:val="002A588B"/>
    <w:rsid w:val="002A6169"/>
    <w:rsid w:val="002A6470"/>
    <w:rsid w:val="002A64BF"/>
    <w:rsid w:val="002A65F6"/>
    <w:rsid w:val="002A6717"/>
    <w:rsid w:val="002A673F"/>
    <w:rsid w:val="002A68B3"/>
    <w:rsid w:val="002A697E"/>
    <w:rsid w:val="002A6DB0"/>
    <w:rsid w:val="002A7556"/>
    <w:rsid w:val="002A7B28"/>
    <w:rsid w:val="002A7DD6"/>
    <w:rsid w:val="002A7E60"/>
    <w:rsid w:val="002B0107"/>
    <w:rsid w:val="002B156A"/>
    <w:rsid w:val="002B1750"/>
    <w:rsid w:val="002B19B3"/>
    <w:rsid w:val="002B260A"/>
    <w:rsid w:val="002B2880"/>
    <w:rsid w:val="002B31B3"/>
    <w:rsid w:val="002B34A9"/>
    <w:rsid w:val="002B3A0F"/>
    <w:rsid w:val="002B425D"/>
    <w:rsid w:val="002B433A"/>
    <w:rsid w:val="002B4F34"/>
    <w:rsid w:val="002B526B"/>
    <w:rsid w:val="002B53C6"/>
    <w:rsid w:val="002B5462"/>
    <w:rsid w:val="002B5B48"/>
    <w:rsid w:val="002B5E22"/>
    <w:rsid w:val="002B609A"/>
    <w:rsid w:val="002B6870"/>
    <w:rsid w:val="002B6987"/>
    <w:rsid w:val="002B69D8"/>
    <w:rsid w:val="002B73EE"/>
    <w:rsid w:val="002B7961"/>
    <w:rsid w:val="002B7B83"/>
    <w:rsid w:val="002C05B7"/>
    <w:rsid w:val="002C06AC"/>
    <w:rsid w:val="002C0B2C"/>
    <w:rsid w:val="002C1139"/>
    <w:rsid w:val="002C145A"/>
    <w:rsid w:val="002C1975"/>
    <w:rsid w:val="002C1BE1"/>
    <w:rsid w:val="002C1EDA"/>
    <w:rsid w:val="002C21B1"/>
    <w:rsid w:val="002C251C"/>
    <w:rsid w:val="002C26BD"/>
    <w:rsid w:val="002C2A37"/>
    <w:rsid w:val="002C2CD5"/>
    <w:rsid w:val="002C30DD"/>
    <w:rsid w:val="002C3631"/>
    <w:rsid w:val="002C3949"/>
    <w:rsid w:val="002C43D2"/>
    <w:rsid w:val="002C4520"/>
    <w:rsid w:val="002C482D"/>
    <w:rsid w:val="002C4856"/>
    <w:rsid w:val="002C4A77"/>
    <w:rsid w:val="002C4AED"/>
    <w:rsid w:val="002C4AF6"/>
    <w:rsid w:val="002C4B34"/>
    <w:rsid w:val="002C4CE9"/>
    <w:rsid w:val="002C5898"/>
    <w:rsid w:val="002C58B7"/>
    <w:rsid w:val="002C64EA"/>
    <w:rsid w:val="002C6697"/>
    <w:rsid w:val="002C6B0D"/>
    <w:rsid w:val="002C6F0D"/>
    <w:rsid w:val="002C7A05"/>
    <w:rsid w:val="002C7CBC"/>
    <w:rsid w:val="002D062E"/>
    <w:rsid w:val="002D0D46"/>
    <w:rsid w:val="002D0EF7"/>
    <w:rsid w:val="002D0F1C"/>
    <w:rsid w:val="002D10C4"/>
    <w:rsid w:val="002D12EB"/>
    <w:rsid w:val="002D178A"/>
    <w:rsid w:val="002D1A5F"/>
    <w:rsid w:val="002D2123"/>
    <w:rsid w:val="002D27C6"/>
    <w:rsid w:val="002D2870"/>
    <w:rsid w:val="002D28C7"/>
    <w:rsid w:val="002D2B1B"/>
    <w:rsid w:val="002D30AB"/>
    <w:rsid w:val="002D3596"/>
    <w:rsid w:val="002D3B6F"/>
    <w:rsid w:val="002D3BD6"/>
    <w:rsid w:val="002D4176"/>
    <w:rsid w:val="002D4330"/>
    <w:rsid w:val="002D47D3"/>
    <w:rsid w:val="002D4BEB"/>
    <w:rsid w:val="002D4E2A"/>
    <w:rsid w:val="002D55D9"/>
    <w:rsid w:val="002D5ADA"/>
    <w:rsid w:val="002D5D3A"/>
    <w:rsid w:val="002D5E23"/>
    <w:rsid w:val="002D6258"/>
    <w:rsid w:val="002D62F7"/>
    <w:rsid w:val="002D6357"/>
    <w:rsid w:val="002D67E6"/>
    <w:rsid w:val="002D6F09"/>
    <w:rsid w:val="002D76DD"/>
    <w:rsid w:val="002D7EAC"/>
    <w:rsid w:val="002D7FB4"/>
    <w:rsid w:val="002E0010"/>
    <w:rsid w:val="002E01C6"/>
    <w:rsid w:val="002E1410"/>
    <w:rsid w:val="002E14E2"/>
    <w:rsid w:val="002E156E"/>
    <w:rsid w:val="002E1959"/>
    <w:rsid w:val="002E2254"/>
    <w:rsid w:val="002E23E2"/>
    <w:rsid w:val="002E24A4"/>
    <w:rsid w:val="002E25A8"/>
    <w:rsid w:val="002E25BB"/>
    <w:rsid w:val="002E2E1D"/>
    <w:rsid w:val="002E2FE4"/>
    <w:rsid w:val="002E3256"/>
    <w:rsid w:val="002E346A"/>
    <w:rsid w:val="002E349F"/>
    <w:rsid w:val="002E3946"/>
    <w:rsid w:val="002E4073"/>
    <w:rsid w:val="002E411B"/>
    <w:rsid w:val="002E4AB6"/>
    <w:rsid w:val="002E5139"/>
    <w:rsid w:val="002E53C4"/>
    <w:rsid w:val="002E5855"/>
    <w:rsid w:val="002E59CE"/>
    <w:rsid w:val="002E5DE2"/>
    <w:rsid w:val="002E64F8"/>
    <w:rsid w:val="002E64FC"/>
    <w:rsid w:val="002E6599"/>
    <w:rsid w:val="002E6BEF"/>
    <w:rsid w:val="002E6DEC"/>
    <w:rsid w:val="002E742A"/>
    <w:rsid w:val="002E76B3"/>
    <w:rsid w:val="002E7861"/>
    <w:rsid w:val="002E7887"/>
    <w:rsid w:val="002E78E2"/>
    <w:rsid w:val="002E7BF9"/>
    <w:rsid w:val="002E7EFF"/>
    <w:rsid w:val="002F0365"/>
    <w:rsid w:val="002F0404"/>
    <w:rsid w:val="002F0496"/>
    <w:rsid w:val="002F06D8"/>
    <w:rsid w:val="002F087E"/>
    <w:rsid w:val="002F0CEF"/>
    <w:rsid w:val="002F0DBD"/>
    <w:rsid w:val="002F1799"/>
    <w:rsid w:val="002F2603"/>
    <w:rsid w:val="002F2C23"/>
    <w:rsid w:val="002F2D56"/>
    <w:rsid w:val="002F2FC9"/>
    <w:rsid w:val="002F3315"/>
    <w:rsid w:val="002F39E7"/>
    <w:rsid w:val="002F447F"/>
    <w:rsid w:val="002F4CB0"/>
    <w:rsid w:val="002F5478"/>
    <w:rsid w:val="002F5A9F"/>
    <w:rsid w:val="002F5B93"/>
    <w:rsid w:val="002F67FA"/>
    <w:rsid w:val="002F6F56"/>
    <w:rsid w:val="002F7BA7"/>
    <w:rsid w:val="00300069"/>
    <w:rsid w:val="003000F9"/>
    <w:rsid w:val="00300119"/>
    <w:rsid w:val="003003A0"/>
    <w:rsid w:val="00300454"/>
    <w:rsid w:val="00300DC5"/>
    <w:rsid w:val="00301192"/>
    <w:rsid w:val="003013AC"/>
    <w:rsid w:val="0030148B"/>
    <w:rsid w:val="00301609"/>
    <w:rsid w:val="00301857"/>
    <w:rsid w:val="00301FA1"/>
    <w:rsid w:val="00302390"/>
    <w:rsid w:val="003023B9"/>
    <w:rsid w:val="00302A7D"/>
    <w:rsid w:val="00302D68"/>
    <w:rsid w:val="00302DA1"/>
    <w:rsid w:val="00302DDF"/>
    <w:rsid w:val="00302E89"/>
    <w:rsid w:val="0030308B"/>
    <w:rsid w:val="00303513"/>
    <w:rsid w:val="00303D92"/>
    <w:rsid w:val="003040C7"/>
    <w:rsid w:val="003045EF"/>
    <w:rsid w:val="00304B04"/>
    <w:rsid w:val="00304C54"/>
    <w:rsid w:val="00304DA2"/>
    <w:rsid w:val="00304FB7"/>
    <w:rsid w:val="00304FDF"/>
    <w:rsid w:val="00305006"/>
    <w:rsid w:val="00305084"/>
    <w:rsid w:val="003055F9"/>
    <w:rsid w:val="003059BC"/>
    <w:rsid w:val="00305B61"/>
    <w:rsid w:val="00306BAC"/>
    <w:rsid w:val="00306F2D"/>
    <w:rsid w:val="00307457"/>
    <w:rsid w:val="00307707"/>
    <w:rsid w:val="0030770F"/>
    <w:rsid w:val="00307AF3"/>
    <w:rsid w:val="003102E4"/>
    <w:rsid w:val="0031070F"/>
    <w:rsid w:val="00310A1D"/>
    <w:rsid w:val="00310C88"/>
    <w:rsid w:val="00310E97"/>
    <w:rsid w:val="003110F8"/>
    <w:rsid w:val="003111E2"/>
    <w:rsid w:val="00311487"/>
    <w:rsid w:val="00311903"/>
    <w:rsid w:val="00311ADD"/>
    <w:rsid w:val="003121CA"/>
    <w:rsid w:val="0031232E"/>
    <w:rsid w:val="003127A5"/>
    <w:rsid w:val="00312A02"/>
    <w:rsid w:val="00312A31"/>
    <w:rsid w:val="00312A50"/>
    <w:rsid w:val="00312B85"/>
    <w:rsid w:val="00312FCC"/>
    <w:rsid w:val="00313040"/>
    <w:rsid w:val="00313ADA"/>
    <w:rsid w:val="00313DD9"/>
    <w:rsid w:val="00313E76"/>
    <w:rsid w:val="0031425E"/>
    <w:rsid w:val="00314D6C"/>
    <w:rsid w:val="00314FD2"/>
    <w:rsid w:val="0031516E"/>
    <w:rsid w:val="003151AC"/>
    <w:rsid w:val="00315493"/>
    <w:rsid w:val="00316017"/>
    <w:rsid w:val="00316C72"/>
    <w:rsid w:val="00317136"/>
    <w:rsid w:val="003175F3"/>
    <w:rsid w:val="003177ED"/>
    <w:rsid w:val="00317DDF"/>
    <w:rsid w:val="00320152"/>
    <w:rsid w:val="00320197"/>
    <w:rsid w:val="00320708"/>
    <w:rsid w:val="00320FD7"/>
    <w:rsid w:val="0032188B"/>
    <w:rsid w:val="0032238A"/>
    <w:rsid w:val="003227C5"/>
    <w:rsid w:val="003229B2"/>
    <w:rsid w:val="003229CD"/>
    <w:rsid w:val="00322B3C"/>
    <w:rsid w:val="00322C1B"/>
    <w:rsid w:val="0032322A"/>
    <w:rsid w:val="003233E2"/>
    <w:rsid w:val="0032373E"/>
    <w:rsid w:val="00323B23"/>
    <w:rsid w:val="00323BBD"/>
    <w:rsid w:val="00323BDE"/>
    <w:rsid w:val="0032477A"/>
    <w:rsid w:val="00324B00"/>
    <w:rsid w:val="00325C57"/>
    <w:rsid w:val="00325CF1"/>
    <w:rsid w:val="00325F5B"/>
    <w:rsid w:val="00325FB0"/>
    <w:rsid w:val="00326315"/>
    <w:rsid w:val="00327027"/>
    <w:rsid w:val="003278BA"/>
    <w:rsid w:val="003278F0"/>
    <w:rsid w:val="003303CD"/>
    <w:rsid w:val="00330A07"/>
    <w:rsid w:val="00330E6B"/>
    <w:rsid w:val="00330F59"/>
    <w:rsid w:val="00332557"/>
    <w:rsid w:val="0033275B"/>
    <w:rsid w:val="00332893"/>
    <w:rsid w:val="00332AF9"/>
    <w:rsid w:val="00332C1E"/>
    <w:rsid w:val="00332D07"/>
    <w:rsid w:val="00332E09"/>
    <w:rsid w:val="00334137"/>
    <w:rsid w:val="0033453D"/>
    <w:rsid w:val="00334CA3"/>
    <w:rsid w:val="00334D21"/>
    <w:rsid w:val="003350DB"/>
    <w:rsid w:val="003353CE"/>
    <w:rsid w:val="003355C4"/>
    <w:rsid w:val="00335D41"/>
    <w:rsid w:val="0033602D"/>
    <w:rsid w:val="003362A7"/>
    <w:rsid w:val="00336777"/>
    <w:rsid w:val="00336848"/>
    <w:rsid w:val="00336949"/>
    <w:rsid w:val="00336AD6"/>
    <w:rsid w:val="00337243"/>
    <w:rsid w:val="0033731B"/>
    <w:rsid w:val="003375B3"/>
    <w:rsid w:val="00337689"/>
    <w:rsid w:val="003376AD"/>
    <w:rsid w:val="00337A15"/>
    <w:rsid w:val="00337BEA"/>
    <w:rsid w:val="00340278"/>
    <w:rsid w:val="003402A9"/>
    <w:rsid w:val="003404EA"/>
    <w:rsid w:val="003408E0"/>
    <w:rsid w:val="00340B73"/>
    <w:rsid w:val="00340D55"/>
    <w:rsid w:val="0034110E"/>
    <w:rsid w:val="003416EA"/>
    <w:rsid w:val="003417D6"/>
    <w:rsid w:val="0034212E"/>
    <w:rsid w:val="003421FD"/>
    <w:rsid w:val="003427E4"/>
    <w:rsid w:val="003429B7"/>
    <w:rsid w:val="00343210"/>
    <w:rsid w:val="00343589"/>
    <w:rsid w:val="0034361B"/>
    <w:rsid w:val="00343E7A"/>
    <w:rsid w:val="00344046"/>
    <w:rsid w:val="003445CA"/>
    <w:rsid w:val="003449A5"/>
    <w:rsid w:val="00344A1E"/>
    <w:rsid w:val="00344B8E"/>
    <w:rsid w:val="0034507A"/>
    <w:rsid w:val="00345340"/>
    <w:rsid w:val="00345AE7"/>
    <w:rsid w:val="00345DE0"/>
    <w:rsid w:val="003461C7"/>
    <w:rsid w:val="003461F2"/>
    <w:rsid w:val="00346520"/>
    <w:rsid w:val="00346572"/>
    <w:rsid w:val="00346D6A"/>
    <w:rsid w:val="00346F27"/>
    <w:rsid w:val="00346FF9"/>
    <w:rsid w:val="003476DE"/>
    <w:rsid w:val="00347A82"/>
    <w:rsid w:val="00347D94"/>
    <w:rsid w:val="00347E9C"/>
    <w:rsid w:val="003503F0"/>
    <w:rsid w:val="00350403"/>
    <w:rsid w:val="003505F8"/>
    <w:rsid w:val="0035119B"/>
    <w:rsid w:val="003511A5"/>
    <w:rsid w:val="003518DE"/>
    <w:rsid w:val="00351A2E"/>
    <w:rsid w:val="00351E27"/>
    <w:rsid w:val="00351EAE"/>
    <w:rsid w:val="00352100"/>
    <w:rsid w:val="003525B1"/>
    <w:rsid w:val="00353A74"/>
    <w:rsid w:val="00353CD4"/>
    <w:rsid w:val="00353DDF"/>
    <w:rsid w:val="0035425B"/>
    <w:rsid w:val="003543BC"/>
    <w:rsid w:val="003548C6"/>
    <w:rsid w:val="00354F28"/>
    <w:rsid w:val="00354F7B"/>
    <w:rsid w:val="0035548D"/>
    <w:rsid w:val="00356129"/>
    <w:rsid w:val="003564D8"/>
    <w:rsid w:val="003568D0"/>
    <w:rsid w:val="00356AF8"/>
    <w:rsid w:val="00356BD4"/>
    <w:rsid w:val="00356C26"/>
    <w:rsid w:val="00356DCE"/>
    <w:rsid w:val="00357BB4"/>
    <w:rsid w:val="00357C64"/>
    <w:rsid w:val="00357EC9"/>
    <w:rsid w:val="003601F1"/>
    <w:rsid w:val="003602BB"/>
    <w:rsid w:val="00360575"/>
    <w:rsid w:val="00361665"/>
    <w:rsid w:val="003617F7"/>
    <w:rsid w:val="00361844"/>
    <w:rsid w:val="00361C20"/>
    <w:rsid w:val="00361CEC"/>
    <w:rsid w:val="00361E79"/>
    <w:rsid w:val="00362099"/>
    <w:rsid w:val="00362153"/>
    <w:rsid w:val="003626F6"/>
    <w:rsid w:val="00363505"/>
    <w:rsid w:val="0036392C"/>
    <w:rsid w:val="00363AAD"/>
    <w:rsid w:val="00364584"/>
    <w:rsid w:val="00364611"/>
    <w:rsid w:val="00364763"/>
    <w:rsid w:val="00364C26"/>
    <w:rsid w:val="003658AB"/>
    <w:rsid w:val="003659AD"/>
    <w:rsid w:val="00365E44"/>
    <w:rsid w:val="00365E75"/>
    <w:rsid w:val="00365F1F"/>
    <w:rsid w:val="00366180"/>
    <w:rsid w:val="00366709"/>
    <w:rsid w:val="0036683C"/>
    <w:rsid w:val="00366D3E"/>
    <w:rsid w:val="00366FD6"/>
    <w:rsid w:val="00367070"/>
    <w:rsid w:val="003672BF"/>
    <w:rsid w:val="0036738F"/>
    <w:rsid w:val="003673BA"/>
    <w:rsid w:val="0036798B"/>
    <w:rsid w:val="00367F48"/>
    <w:rsid w:val="0037080F"/>
    <w:rsid w:val="00370FAA"/>
    <w:rsid w:val="00371181"/>
    <w:rsid w:val="0037142B"/>
    <w:rsid w:val="003715AA"/>
    <w:rsid w:val="00371637"/>
    <w:rsid w:val="00371696"/>
    <w:rsid w:val="00371806"/>
    <w:rsid w:val="00371B9F"/>
    <w:rsid w:val="00371D9A"/>
    <w:rsid w:val="00371FD9"/>
    <w:rsid w:val="003729B4"/>
    <w:rsid w:val="00372A25"/>
    <w:rsid w:val="00372BEA"/>
    <w:rsid w:val="00372EDB"/>
    <w:rsid w:val="00373183"/>
    <w:rsid w:val="00373240"/>
    <w:rsid w:val="00373660"/>
    <w:rsid w:val="00373958"/>
    <w:rsid w:val="00373B4B"/>
    <w:rsid w:val="0037401B"/>
    <w:rsid w:val="00374479"/>
    <w:rsid w:val="00374735"/>
    <w:rsid w:val="00374A15"/>
    <w:rsid w:val="00375691"/>
    <w:rsid w:val="003759FE"/>
    <w:rsid w:val="00375A21"/>
    <w:rsid w:val="00375D63"/>
    <w:rsid w:val="00376717"/>
    <w:rsid w:val="0037715A"/>
    <w:rsid w:val="003771EB"/>
    <w:rsid w:val="00377287"/>
    <w:rsid w:val="00380344"/>
    <w:rsid w:val="00380C9B"/>
    <w:rsid w:val="00380D55"/>
    <w:rsid w:val="00380E44"/>
    <w:rsid w:val="003811E2"/>
    <w:rsid w:val="00382391"/>
    <w:rsid w:val="00382F90"/>
    <w:rsid w:val="00383042"/>
    <w:rsid w:val="00383FD1"/>
    <w:rsid w:val="0038419E"/>
    <w:rsid w:val="00384B93"/>
    <w:rsid w:val="003851D0"/>
    <w:rsid w:val="003854CF"/>
    <w:rsid w:val="003856DD"/>
    <w:rsid w:val="00385B4D"/>
    <w:rsid w:val="00385BCF"/>
    <w:rsid w:val="00385DE3"/>
    <w:rsid w:val="0038625C"/>
    <w:rsid w:val="0038636E"/>
    <w:rsid w:val="00387685"/>
    <w:rsid w:val="00387724"/>
    <w:rsid w:val="003877B2"/>
    <w:rsid w:val="00387CBB"/>
    <w:rsid w:val="003904C7"/>
    <w:rsid w:val="00390AD5"/>
    <w:rsid w:val="00390DCB"/>
    <w:rsid w:val="00390EF6"/>
    <w:rsid w:val="0039115F"/>
    <w:rsid w:val="00391341"/>
    <w:rsid w:val="00391522"/>
    <w:rsid w:val="00391618"/>
    <w:rsid w:val="00391A15"/>
    <w:rsid w:val="00391A1D"/>
    <w:rsid w:val="00391CCD"/>
    <w:rsid w:val="00391EC2"/>
    <w:rsid w:val="0039298F"/>
    <w:rsid w:val="00392D2C"/>
    <w:rsid w:val="00392E18"/>
    <w:rsid w:val="00393378"/>
    <w:rsid w:val="00393AF8"/>
    <w:rsid w:val="00393B6E"/>
    <w:rsid w:val="00393B9B"/>
    <w:rsid w:val="0039456D"/>
    <w:rsid w:val="00394B74"/>
    <w:rsid w:val="00394DA8"/>
    <w:rsid w:val="003952AA"/>
    <w:rsid w:val="00395365"/>
    <w:rsid w:val="0039547C"/>
    <w:rsid w:val="00395494"/>
    <w:rsid w:val="00395E49"/>
    <w:rsid w:val="00396487"/>
    <w:rsid w:val="00396B14"/>
    <w:rsid w:val="00396B5E"/>
    <w:rsid w:val="00396FC5"/>
    <w:rsid w:val="00397A08"/>
    <w:rsid w:val="00397E1F"/>
    <w:rsid w:val="003A0E6A"/>
    <w:rsid w:val="003A11E1"/>
    <w:rsid w:val="003A1600"/>
    <w:rsid w:val="003A1806"/>
    <w:rsid w:val="003A1F39"/>
    <w:rsid w:val="003A2706"/>
    <w:rsid w:val="003A28F5"/>
    <w:rsid w:val="003A2FDE"/>
    <w:rsid w:val="003A33C1"/>
    <w:rsid w:val="003A35F7"/>
    <w:rsid w:val="003A3823"/>
    <w:rsid w:val="003A3F25"/>
    <w:rsid w:val="003A4820"/>
    <w:rsid w:val="003A49CA"/>
    <w:rsid w:val="003A4ED1"/>
    <w:rsid w:val="003A4FC3"/>
    <w:rsid w:val="003A50D9"/>
    <w:rsid w:val="003A5508"/>
    <w:rsid w:val="003A5C12"/>
    <w:rsid w:val="003A5CFF"/>
    <w:rsid w:val="003A616B"/>
    <w:rsid w:val="003A6963"/>
    <w:rsid w:val="003A6E9C"/>
    <w:rsid w:val="003A78CC"/>
    <w:rsid w:val="003A7D78"/>
    <w:rsid w:val="003B02CE"/>
    <w:rsid w:val="003B04F2"/>
    <w:rsid w:val="003B0B50"/>
    <w:rsid w:val="003B0CC4"/>
    <w:rsid w:val="003B1468"/>
    <w:rsid w:val="003B15CF"/>
    <w:rsid w:val="003B1BAE"/>
    <w:rsid w:val="003B1BB6"/>
    <w:rsid w:val="003B213E"/>
    <w:rsid w:val="003B23B3"/>
    <w:rsid w:val="003B23C6"/>
    <w:rsid w:val="003B27CC"/>
    <w:rsid w:val="003B2B22"/>
    <w:rsid w:val="003B3095"/>
    <w:rsid w:val="003B34AA"/>
    <w:rsid w:val="003B34C8"/>
    <w:rsid w:val="003B3FC6"/>
    <w:rsid w:val="003B41D0"/>
    <w:rsid w:val="003B4235"/>
    <w:rsid w:val="003B4D3F"/>
    <w:rsid w:val="003B50EB"/>
    <w:rsid w:val="003B529E"/>
    <w:rsid w:val="003B52CC"/>
    <w:rsid w:val="003B5CDD"/>
    <w:rsid w:val="003B5D4B"/>
    <w:rsid w:val="003B650C"/>
    <w:rsid w:val="003B665F"/>
    <w:rsid w:val="003B6843"/>
    <w:rsid w:val="003B6864"/>
    <w:rsid w:val="003B7191"/>
    <w:rsid w:val="003B7349"/>
    <w:rsid w:val="003B7516"/>
    <w:rsid w:val="003B7801"/>
    <w:rsid w:val="003B797E"/>
    <w:rsid w:val="003C010C"/>
    <w:rsid w:val="003C0406"/>
    <w:rsid w:val="003C0AE1"/>
    <w:rsid w:val="003C0B90"/>
    <w:rsid w:val="003C0CAD"/>
    <w:rsid w:val="003C0D1E"/>
    <w:rsid w:val="003C105F"/>
    <w:rsid w:val="003C178B"/>
    <w:rsid w:val="003C19C2"/>
    <w:rsid w:val="003C1EDE"/>
    <w:rsid w:val="003C21DE"/>
    <w:rsid w:val="003C23FC"/>
    <w:rsid w:val="003C28E6"/>
    <w:rsid w:val="003C34BE"/>
    <w:rsid w:val="003C34C6"/>
    <w:rsid w:val="003C3AFA"/>
    <w:rsid w:val="003C3CC6"/>
    <w:rsid w:val="003C4008"/>
    <w:rsid w:val="003C4022"/>
    <w:rsid w:val="003C411E"/>
    <w:rsid w:val="003C4674"/>
    <w:rsid w:val="003C47D7"/>
    <w:rsid w:val="003C59AE"/>
    <w:rsid w:val="003C5C01"/>
    <w:rsid w:val="003C60DD"/>
    <w:rsid w:val="003C6609"/>
    <w:rsid w:val="003C776E"/>
    <w:rsid w:val="003C7A7E"/>
    <w:rsid w:val="003C7ED0"/>
    <w:rsid w:val="003C7F17"/>
    <w:rsid w:val="003D07D4"/>
    <w:rsid w:val="003D0C9A"/>
    <w:rsid w:val="003D141C"/>
    <w:rsid w:val="003D1736"/>
    <w:rsid w:val="003D19AE"/>
    <w:rsid w:val="003D1DC3"/>
    <w:rsid w:val="003D2E94"/>
    <w:rsid w:val="003D405C"/>
    <w:rsid w:val="003D408B"/>
    <w:rsid w:val="003D4792"/>
    <w:rsid w:val="003D4AEB"/>
    <w:rsid w:val="003D4AFE"/>
    <w:rsid w:val="003D522F"/>
    <w:rsid w:val="003D5B97"/>
    <w:rsid w:val="003D5C62"/>
    <w:rsid w:val="003D5CAF"/>
    <w:rsid w:val="003D5F17"/>
    <w:rsid w:val="003D7170"/>
    <w:rsid w:val="003D7186"/>
    <w:rsid w:val="003D72D2"/>
    <w:rsid w:val="003E02D3"/>
    <w:rsid w:val="003E049E"/>
    <w:rsid w:val="003E0952"/>
    <w:rsid w:val="003E0ACC"/>
    <w:rsid w:val="003E0E43"/>
    <w:rsid w:val="003E1037"/>
    <w:rsid w:val="003E120F"/>
    <w:rsid w:val="003E12D4"/>
    <w:rsid w:val="003E167E"/>
    <w:rsid w:val="003E1B9B"/>
    <w:rsid w:val="003E1C0E"/>
    <w:rsid w:val="003E1C10"/>
    <w:rsid w:val="003E22B0"/>
    <w:rsid w:val="003E27CB"/>
    <w:rsid w:val="003E3014"/>
    <w:rsid w:val="003E3024"/>
    <w:rsid w:val="003E3078"/>
    <w:rsid w:val="003E3448"/>
    <w:rsid w:val="003E3C89"/>
    <w:rsid w:val="003E3CEB"/>
    <w:rsid w:val="003E3E87"/>
    <w:rsid w:val="003E406F"/>
    <w:rsid w:val="003E4328"/>
    <w:rsid w:val="003E4AE5"/>
    <w:rsid w:val="003E4B06"/>
    <w:rsid w:val="003E4DB6"/>
    <w:rsid w:val="003E51A3"/>
    <w:rsid w:val="003E54A9"/>
    <w:rsid w:val="003E5806"/>
    <w:rsid w:val="003E5EC5"/>
    <w:rsid w:val="003E5EC7"/>
    <w:rsid w:val="003E5FA0"/>
    <w:rsid w:val="003E645D"/>
    <w:rsid w:val="003E69BF"/>
    <w:rsid w:val="003E6EC9"/>
    <w:rsid w:val="003E7265"/>
    <w:rsid w:val="003E758B"/>
    <w:rsid w:val="003E75DF"/>
    <w:rsid w:val="003E796A"/>
    <w:rsid w:val="003E7A4C"/>
    <w:rsid w:val="003E7C6B"/>
    <w:rsid w:val="003F01DA"/>
    <w:rsid w:val="003F0AC3"/>
    <w:rsid w:val="003F0EA5"/>
    <w:rsid w:val="003F0F7D"/>
    <w:rsid w:val="003F1279"/>
    <w:rsid w:val="003F152D"/>
    <w:rsid w:val="003F15E8"/>
    <w:rsid w:val="003F2461"/>
    <w:rsid w:val="003F2CCE"/>
    <w:rsid w:val="003F314F"/>
    <w:rsid w:val="003F32A4"/>
    <w:rsid w:val="003F3413"/>
    <w:rsid w:val="003F37B8"/>
    <w:rsid w:val="003F3F32"/>
    <w:rsid w:val="003F3F3A"/>
    <w:rsid w:val="003F402B"/>
    <w:rsid w:val="003F4999"/>
    <w:rsid w:val="003F4D46"/>
    <w:rsid w:val="003F50BE"/>
    <w:rsid w:val="003F551B"/>
    <w:rsid w:val="003F575B"/>
    <w:rsid w:val="003F58E4"/>
    <w:rsid w:val="003F6429"/>
    <w:rsid w:val="003F6E0C"/>
    <w:rsid w:val="003F70A7"/>
    <w:rsid w:val="003F77D8"/>
    <w:rsid w:val="003F7A12"/>
    <w:rsid w:val="003F7B3C"/>
    <w:rsid w:val="003F7BF1"/>
    <w:rsid w:val="003F7C4B"/>
    <w:rsid w:val="003F7F5F"/>
    <w:rsid w:val="004001AE"/>
    <w:rsid w:val="00400241"/>
    <w:rsid w:val="00400777"/>
    <w:rsid w:val="00400ABF"/>
    <w:rsid w:val="00400F20"/>
    <w:rsid w:val="0040114B"/>
    <w:rsid w:val="0040136E"/>
    <w:rsid w:val="00402317"/>
    <w:rsid w:val="004028F1"/>
    <w:rsid w:val="004028FB"/>
    <w:rsid w:val="004033FB"/>
    <w:rsid w:val="00403630"/>
    <w:rsid w:val="0040382E"/>
    <w:rsid w:val="00404351"/>
    <w:rsid w:val="0040468C"/>
    <w:rsid w:val="004048B0"/>
    <w:rsid w:val="00404C86"/>
    <w:rsid w:val="00406254"/>
    <w:rsid w:val="0040675D"/>
    <w:rsid w:val="004105AF"/>
    <w:rsid w:val="0041101B"/>
    <w:rsid w:val="00411A74"/>
    <w:rsid w:val="004129D0"/>
    <w:rsid w:val="00412A2C"/>
    <w:rsid w:val="00412EF4"/>
    <w:rsid w:val="004132EC"/>
    <w:rsid w:val="00413535"/>
    <w:rsid w:val="00413907"/>
    <w:rsid w:val="00413BFF"/>
    <w:rsid w:val="0041411D"/>
    <w:rsid w:val="004145BC"/>
    <w:rsid w:val="00414732"/>
    <w:rsid w:val="004147D2"/>
    <w:rsid w:val="00414A60"/>
    <w:rsid w:val="00414AA6"/>
    <w:rsid w:val="00414EB7"/>
    <w:rsid w:val="00414FC9"/>
    <w:rsid w:val="004150F8"/>
    <w:rsid w:val="0041514C"/>
    <w:rsid w:val="004152C4"/>
    <w:rsid w:val="00415805"/>
    <w:rsid w:val="0041592A"/>
    <w:rsid w:val="00416176"/>
    <w:rsid w:val="00416232"/>
    <w:rsid w:val="00416546"/>
    <w:rsid w:val="00416924"/>
    <w:rsid w:val="00416B51"/>
    <w:rsid w:val="00416E49"/>
    <w:rsid w:val="00417429"/>
    <w:rsid w:val="0041749B"/>
    <w:rsid w:val="0041776B"/>
    <w:rsid w:val="00417B96"/>
    <w:rsid w:val="00417CC9"/>
    <w:rsid w:val="00417E7A"/>
    <w:rsid w:val="00417F00"/>
    <w:rsid w:val="00420DCF"/>
    <w:rsid w:val="00420DD4"/>
    <w:rsid w:val="00420F71"/>
    <w:rsid w:val="00420FE1"/>
    <w:rsid w:val="00421B46"/>
    <w:rsid w:val="00422019"/>
    <w:rsid w:val="00422619"/>
    <w:rsid w:val="0042292B"/>
    <w:rsid w:val="0042293B"/>
    <w:rsid w:val="00423012"/>
    <w:rsid w:val="0042327C"/>
    <w:rsid w:val="00423626"/>
    <w:rsid w:val="004239CC"/>
    <w:rsid w:val="00423CA3"/>
    <w:rsid w:val="00423DDF"/>
    <w:rsid w:val="00424273"/>
    <w:rsid w:val="0042495D"/>
    <w:rsid w:val="00424B90"/>
    <w:rsid w:val="004250E1"/>
    <w:rsid w:val="004251B5"/>
    <w:rsid w:val="004256A2"/>
    <w:rsid w:val="004256B4"/>
    <w:rsid w:val="00425B8B"/>
    <w:rsid w:val="004260B0"/>
    <w:rsid w:val="004269DD"/>
    <w:rsid w:val="00426C79"/>
    <w:rsid w:val="00426D8C"/>
    <w:rsid w:val="004276F1"/>
    <w:rsid w:val="00427CF3"/>
    <w:rsid w:val="00430123"/>
    <w:rsid w:val="0043026B"/>
    <w:rsid w:val="00430716"/>
    <w:rsid w:val="00430C24"/>
    <w:rsid w:val="00430ED2"/>
    <w:rsid w:val="00431115"/>
    <w:rsid w:val="00431145"/>
    <w:rsid w:val="004315A4"/>
    <w:rsid w:val="00431845"/>
    <w:rsid w:val="00431CEC"/>
    <w:rsid w:val="004321A0"/>
    <w:rsid w:val="00432BFD"/>
    <w:rsid w:val="00433447"/>
    <w:rsid w:val="004334CA"/>
    <w:rsid w:val="004344E9"/>
    <w:rsid w:val="00434647"/>
    <w:rsid w:val="004350F9"/>
    <w:rsid w:val="004351B9"/>
    <w:rsid w:val="00435373"/>
    <w:rsid w:val="004353D7"/>
    <w:rsid w:val="00435B5F"/>
    <w:rsid w:val="004361AC"/>
    <w:rsid w:val="004366C6"/>
    <w:rsid w:val="004369F0"/>
    <w:rsid w:val="00436B6C"/>
    <w:rsid w:val="00436BFF"/>
    <w:rsid w:val="00437003"/>
    <w:rsid w:val="0043749D"/>
    <w:rsid w:val="00437D29"/>
    <w:rsid w:val="00437F4D"/>
    <w:rsid w:val="00440674"/>
    <w:rsid w:val="00440F03"/>
    <w:rsid w:val="00441613"/>
    <w:rsid w:val="00441638"/>
    <w:rsid w:val="00441B94"/>
    <w:rsid w:val="00441DB8"/>
    <w:rsid w:val="004421BD"/>
    <w:rsid w:val="004423D4"/>
    <w:rsid w:val="0044291A"/>
    <w:rsid w:val="004429E5"/>
    <w:rsid w:val="004433E5"/>
    <w:rsid w:val="00443610"/>
    <w:rsid w:val="00443A7A"/>
    <w:rsid w:val="00443BD4"/>
    <w:rsid w:val="00443D5B"/>
    <w:rsid w:val="00443D74"/>
    <w:rsid w:val="00443EEE"/>
    <w:rsid w:val="00444123"/>
    <w:rsid w:val="00444965"/>
    <w:rsid w:val="00445143"/>
    <w:rsid w:val="004451B4"/>
    <w:rsid w:val="00445ABC"/>
    <w:rsid w:val="004462BE"/>
    <w:rsid w:val="00446662"/>
    <w:rsid w:val="0044727A"/>
    <w:rsid w:val="00447315"/>
    <w:rsid w:val="004475FF"/>
    <w:rsid w:val="004476B7"/>
    <w:rsid w:val="004477BA"/>
    <w:rsid w:val="00447BEB"/>
    <w:rsid w:val="0045018A"/>
    <w:rsid w:val="004501E9"/>
    <w:rsid w:val="00450982"/>
    <w:rsid w:val="00451300"/>
    <w:rsid w:val="0045151A"/>
    <w:rsid w:val="00451B86"/>
    <w:rsid w:val="00451F05"/>
    <w:rsid w:val="00452714"/>
    <w:rsid w:val="00452D1E"/>
    <w:rsid w:val="00452E58"/>
    <w:rsid w:val="0045389E"/>
    <w:rsid w:val="00453ABB"/>
    <w:rsid w:val="00453AD4"/>
    <w:rsid w:val="00453C50"/>
    <w:rsid w:val="0045438C"/>
    <w:rsid w:val="00455A6A"/>
    <w:rsid w:val="00455C0B"/>
    <w:rsid w:val="00455CE2"/>
    <w:rsid w:val="00455D42"/>
    <w:rsid w:val="00455E73"/>
    <w:rsid w:val="0045614E"/>
    <w:rsid w:val="00456239"/>
    <w:rsid w:val="00456989"/>
    <w:rsid w:val="00456AAD"/>
    <w:rsid w:val="00456BCB"/>
    <w:rsid w:val="00456D1B"/>
    <w:rsid w:val="00456D96"/>
    <w:rsid w:val="00457455"/>
    <w:rsid w:val="004576C5"/>
    <w:rsid w:val="00457B2D"/>
    <w:rsid w:val="00457BB9"/>
    <w:rsid w:val="00460F98"/>
    <w:rsid w:val="0046121C"/>
    <w:rsid w:val="0046192C"/>
    <w:rsid w:val="0046242E"/>
    <w:rsid w:val="00462882"/>
    <w:rsid w:val="00463044"/>
    <w:rsid w:val="004636F5"/>
    <w:rsid w:val="00463709"/>
    <w:rsid w:val="00463CAC"/>
    <w:rsid w:val="00463D72"/>
    <w:rsid w:val="00463EE9"/>
    <w:rsid w:val="0046413B"/>
    <w:rsid w:val="00464399"/>
    <w:rsid w:val="00465599"/>
    <w:rsid w:val="00465F92"/>
    <w:rsid w:val="0046670C"/>
    <w:rsid w:val="004670B7"/>
    <w:rsid w:val="004672F9"/>
    <w:rsid w:val="0046795E"/>
    <w:rsid w:val="00467CE8"/>
    <w:rsid w:val="00467D0F"/>
    <w:rsid w:val="004700AE"/>
    <w:rsid w:val="00470365"/>
    <w:rsid w:val="004707B8"/>
    <w:rsid w:val="00470AD3"/>
    <w:rsid w:val="00470DC8"/>
    <w:rsid w:val="00470EB3"/>
    <w:rsid w:val="0047115B"/>
    <w:rsid w:val="004714EA"/>
    <w:rsid w:val="004715A3"/>
    <w:rsid w:val="004715EA"/>
    <w:rsid w:val="00471743"/>
    <w:rsid w:val="00471A1C"/>
    <w:rsid w:val="00471EC9"/>
    <w:rsid w:val="00471EFA"/>
    <w:rsid w:val="00472A29"/>
    <w:rsid w:val="00472A5F"/>
    <w:rsid w:val="00472DD5"/>
    <w:rsid w:val="00473059"/>
    <w:rsid w:val="00473864"/>
    <w:rsid w:val="004741D0"/>
    <w:rsid w:val="00474704"/>
    <w:rsid w:val="004747E7"/>
    <w:rsid w:val="0047495B"/>
    <w:rsid w:val="00474A0A"/>
    <w:rsid w:val="00475476"/>
    <w:rsid w:val="004755DD"/>
    <w:rsid w:val="00475805"/>
    <w:rsid w:val="00475821"/>
    <w:rsid w:val="0047584E"/>
    <w:rsid w:val="00475A8E"/>
    <w:rsid w:val="00476370"/>
    <w:rsid w:val="0047664D"/>
    <w:rsid w:val="00476847"/>
    <w:rsid w:val="0047769D"/>
    <w:rsid w:val="004777F9"/>
    <w:rsid w:val="00477BC5"/>
    <w:rsid w:val="00477D49"/>
    <w:rsid w:val="00477F4C"/>
    <w:rsid w:val="004801B6"/>
    <w:rsid w:val="004803E3"/>
    <w:rsid w:val="0048041B"/>
    <w:rsid w:val="004814FD"/>
    <w:rsid w:val="00481884"/>
    <w:rsid w:val="00481E49"/>
    <w:rsid w:val="00481F8B"/>
    <w:rsid w:val="0048203E"/>
    <w:rsid w:val="00482ADA"/>
    <w:rsid w:val="00483530"/>
    <w:rsid w:val="004841D1"/>
    <w:rsid w:val="00484239"/>
    <w:rsid w:val="00484416"/>
    <w:rsid w:val="00484949"/>
    <w:rsid w:val="00484EB0"/>
    <w:rsid w:val="00485635"/>
    <w:rsid w:val="004858D0"/>
    <w:rsid w:val="004860A1"/>
    <w:rsid w:val="00486D09"/>
    <w:rsid w:val="004870B4"/>
    <w:rsid w:val="0048752A"/>
    <w:rsid w:val="00487E91"/>
    <w:rsid w:val="00487EF2"/>
    <w:rsid w:val="0049068A"/>
    <w:rsid w:val="00490CF6"/>
    <w:rsid w:val="00490F06"/>
    <w:rsid w:val="0049145D"/>
    <w:rsid w:val="00491842"/>
    <w:rsid w:val="004918CF"/>
    <w:rsid w:val="00491BAD"/>
    <w:rsid w:val="00492059"/>
    <w:rsid w:val="0049212E"/>
    <w:rsid w:val="0049245C"/>
    <w:rsid w:val="004925F5"/>
    <w:rsid w:val="004929ED"/>
    <w:rsid w:val="00492C0A"/>
    <w:rsid w:val="0049383E"/>
    <w:rsid w:val="00493ACC"/>
    <w:rsid w:val="00494020"/>
    <w:rsid w:val="00494712"/>
    <w:rsid w:val="004947FC"/>
    <w:rsid w:val="00494B6A"/>
    <w:rsid w:val="00495292"/>
    <w:rsid w:val="004956E0"/>
    <w:rsid w:val="00495BD6"/>
    <w:rsid w:val="00495C0B"/>
    <w:rsid w:val="004962E1"/>
    <w:rsid w:val="00496409"/>
    <w:rsid w:val="004964D1"/>
    <w:rsid w:val="004969B2"/>
    <w:rsid w:val="00496AE6"/>
    <w:rsid w:val="00496F83"/>
    <w:rsid w:val="004972D5"/>
    <w:rsid w:val="004A0295"/>
    <w:rsid w:val="004A1769"/>
    <w:rsid w:val="004A1BE7"/>
    <w:rsid w:val="004A268B"/>
    <w:rsid w:val="004A29FB"/>
    <w:rsid w:val="004A30E8"/>
    <w:rsid w:val="004A330A"/>
    <w:rsid w:val="004A3314"/>
    <w:rsid w:val="004A353E"/>
    <w:rsid w:val="004A3676"/>
    <w:rsid w:val="004A38C9"/>
    <w:rsid w:val="004A3C22"/>
    <w:rsid w:val="004A51CD"/>
    <w:rsid w:val="004A569E"/>
    <w:rsid w:val="004A57A1"/>
    <w:rsid w:val="004A5B1C"/>
    <w:rsid w:val="004A61D9"/>
    <w:rsid w:val="004A6407"/>
    <w:rsid w:val="004A6AC7"/>
    <w:rsid w:val="004A6BB0"/>
    <w:rsid w:val="004A6D51"/>
    <w:rsid w:val="004A7155"/>
    <w:rsid w:val="004A72DE"/>
    <w:rsid w:val="004A73BB"/>
    <w:rsid w:val="004B0346"/>
    <w:rsid w:val="004B0386"/>
    <w:rsid w:val="004B0718"/>
    <w:rsid w:val="004B0A24"/>
    <w:rsid w:val="004B1043"/>
    <w:rsid w:val="004B18B1"/>
    <w:rsid w:val="004B2187"/>
    <w:rsid w:val="004B2357"/>
    <w:rsid w:val="004B2960"/>
    <w:rsid w:val="004B3342"/>
    <w:rsid w:val="004B39E2"/>
    <w:rsid w:val="004B3C96"/>
    <w:rsid w:val="004B3FCB"/>
    <w:rsid w:val="004B42A1"/>
    <w:rsid w:val="004B43CF"/>
    <w:rsid w:val="004B471E"/>
    <w:rsid w:val="004B4969"/>
    <w:rsid w:val="004B4BCB"/>
    <w:rsid w:val="004B4C14"/>
    <w:rsid w:val="004B4CB0"/>
    <w:rsid w:val="004B4DBA"/>
    <w:rsid w:val="004B50FE"/>
    <w:rsid w:val="004B51F9"/>
    <w:rsid w:val="004B564E"/>
    <w:rsid w:val="004B58F1"/>
    <w:rsid w:val="004B5953"/>
    <w:rsid w:val="004B5B13"/>
    <w:rsid w:val="004B5D39"/>
    <w:rsid w:val="004B67AB"/>
    <w:rsid w:val="004B6D18"/>
    <w:rsid w:val="004B7415"/>
    <w:rsid w:val="004B7582"/>
    <w:rsid w:val="004B78B2"/>
    <w:rsid w:val="004B7DD0"/>
    <w:rsid w:val="004C034B"/>
    <w:rsid w:val="004C03CB"/>
    <w:rsid w:val="004C0EE8"/>
    <w:rsid w:val="004C1163"/>
    <w:rsid w:val="004C1BFA"/>
    <w:rsid w:val="004C1CCB"/>
    <w:rsid w:val="004C232C"/>
    <w:rsid w:val="004C2684"/>
    <w:rsid w:val="004C26B4"/>
    <w:rsid w:val="004C27D7"/>
    <w:rsid w:val="004C2EAD"/>
    <w:rsid w:val="004C323A"/>
    <w:rsid w:val="004C34FE"/>
    <w:rsid w:val="004C389E"/>
    <w:rsid w:val="004C3B81"/>
    <w:rsid w:val="004C3BC8"/>
    <w:rsid w:val="004C3E8E"/>
    <w:rsid w:val="004C47AE"/>
    <w:rsid w:val="004C5072"/>
    <w:rsid w:val="004C517C"/>
    <w:rsid w:val="004C56F9"/>
    <w:rsid w:val="004C588B"/>
    <w:rsid w:val="004C5A67"/>
    <w:rsid w:val="004C61DC"/>
    <w:rsid w:val="004C64B7"/>
    <w:rsid w:val="004C6527"/>
    <w:rsid w:val="004C65A0"/>
    <w:rsid w:val="004C705F"/>
    <w:rsid w:val="004C72E6"/>
    <w:rsid w:val="004C7775"/>
    <w:rsid w:val="004C7989"/>
    <w:rsid w:val="004D0396"/>
    <w:rsid w:val="004D0558"/>
    <w:rsid w:val="004D0BA2"/>
    <w:rsid w:val="004D1D13"/>
    <w:rsid w:val="004D1E42"/>
    <w:rsid w:val="004D1EE1"/>
    <w:rsid w:val="004D2A2A"/>
    <w:rsid w:val="004D2C3B"/>
    <w:rsid w:val="004D2EA6"/>
    <w:rsid w:val="004D2FEF"/>
    <w:rsid w:val="004D3021"/>
    <w:rsid w:val="004D3234"/>
    <w:rsid w:val="004D3407"/>
    <w:rsid w:val="004D371B"/>
    <w:rsid w:val="004D38E3"/>
    <w:rsid w:val="004D3A45"/>
    <w:rsid w:val="004D412A"/>
    <w:rsid w:val="004D4B4F"/>
    <w:rsid w:val="004D5560"/>
    <w:rsid w:val="004D55FB"/>
    <w:rsid w:val="004D57AA"/>
    <w:rsid w:val="004D5DE2"/>
    <w:rsid w:val="004D5F3D"/>
    <w:rsid w:val="004D6791"/>
    <w:rsid w:val="004D6889"/>
    <w:rsid w:val="004D797E"/>
    <w:rsid w:val="004E0156"/>
    <w:rsid w:val="004E01D2"/>
    <w:rsid w:val="004E06FF"/>
    <w:rsid w:val="004E1200"/>
    <w:rsid w:val="004E130E"/>
    <w:rsid w:val="004E1387"/>
    <w:rsid w:val="004E1392"/>
    <w:rsid w:val="004E14FB"/>
    <w:rsid w:val="004E1B07"/>
    <w:rsid w:val="004E2299"/>
    <w:rsid w:val="004E23F0"/>
    <w:rsid w:val="004E27DE"/>
    <w:rsid w:val="004E309E"/>
    <w:rsid w:val="004E32E8"/>
    <w:rsid w:val="004E3316"/>
    <w:rsid w:val="004E3428"/>
    <w:rsid w:val="004E3683"/>
    <w:rsid w:val="004E3C6E"/>
    <w:rsid w:val="004E3EA9"/>
    <w:rsid w:val="004E4429"/>
    <w:rsid w:val="004E447B"/>
    <w:rsid w:val="004E4CA7"/>
    <w:rsid w:val="004E4F9F"/>
    <w:rsid w:val="004E510C"/>
    <w:rsid w:val="004E5A37"/>
    <w:rsid w:val="004E5A6B"/>
    <w:rsid w:val="004E5CA9"/>
    <w:rsid w:val="004E5D48"/>
    <w:rsid w:val="004E61A0"/>
    <w:rsid w:val="004E69AF"/>
    <w:rsid w:val="004E6B40"/>
    <w:rsid w:val="004E6B46"/>
    <w:rsid w:val="004E6B94"/>
    <w:rsid w:val="004E77CD"/>
    <w:rsid w:val="004E7AD2"/>
    <w:rsid w:val="004E7B62"/>
    <w:rsid w:val="004E7E0B"/>
    <w:rsid w:val="004F00A0"/>
    <w:rsid w:val="004F0380"/>
    <w:rsid w:val="004F06D4"/>
    <w:rsid w:val="004F15EC"/>
    <w:rsid w:val="004F1B5E"/>
    <w:rsid w:val="004F1F4F"/>
    <w:rsid w:val="004F1FA2"/>
    <w:rsid w:val="004F27DB"/>
    <w:rsid w:val="004F2B23"/>
    <w:rsid w:val="004F3477"/>
    <w:rsid w:val="004F3CF4"/>
    <w:rsid w:val="004F438D"/>
    <w:rsid w:val="004F4BB1"/>
    <w:rsid w:val="004F52FF"/>
    <w:rsid w:val="004F53B3"/>
    <w:rsid w:val="004F554B"/>
    <w:rsid w:val="004F5F38"/>
    <w:rsid w:val="004F64A3"/>
    <w:rsid w:val="004F65BB"/>
    <w:rsid w:val="004F6914"/>
    <w:rsid w:val="004F6A18"/>
    <w:rsid w:val="004F6D6D"/>
    <w:rsid w:val="004F714C"/>
    <w:rsid w:val="004F742A"/>
    <w:rsid w:val="004F7C1C"/>
    <w:rsid w:val="004F7F2E"/>
    <w:rsid w:val="00500BC9"/>
    <w:rsid w:val="00500E6E"/>
    <w:rsid w:val="00500ED5"/>
    <w:rsid w:val="00501048"/>
    <w:rsid w:val="00501394"/>
    <w:rsid w:val="00501466"/>
    <w:rsid w:val="00501469"/>
    <w:rsid w:val="0050157A"/>
    <w:rsid w:val="0050170F"/>
    <w:rsid w:val="00501774"/>
    <w:rsid w:val="005017AB"/>
    <w:rsid w:val="00501FCF"/>
    <w:rsid w:val="00502787"/>
    <w:rsid w:val="00502A9E"/>
    <w:rsid w:val="00503612"/>
    <w:rsid w:val="00503AE1"/>
    <w:rsid w:val="00503B1D"/>
    <w:rsid w:val="00503E76"/>
    <w:rsid w:val="00504285"/>
    <w:rsid w:val="005043C6"/>
    <w:rsid w:val="005045C6"/>
    <w:rsid w:val="00504AA7"/>
    <w:rsid w:val="00505487"/>
    <w:rsid w:val="00505519"/>
    <w:rsid w:val="005057E9"/>
    <w:rsid w:val="0050638F"/>
    <w:rsid w:val="00506793"/>
    <w:rsid w:val="0050681F"/>
    <w:rsid w:val="00506F2B"/>
    <w:rsid w:val="00507604"/>
    <w:rsid w:val="005079BC"/>
    <w:rsid w:val="00507E1F"/>
    <w:rsid w:val="00507E34"/>
    <w:rsid w:val="005103FF"/>
    <w:rsid w:val="0051047D"/>
    <w:rsid w:val="00510A14"/>
    <w:rsid w:val="00510A2F"/>
    <w:rsid w:val="00510E52"/>
    <w:rsid w:val="00510FE0"/>
    <w:rsid w:val="00511014"/>
    <w:rsid w:val="0051166F"/>
    <w:rsid w:val="0051173D"/>
    <w:rsid w:val="0051176B"/>
    <w:rsid w:val="00511AF8"/>
    <w:rsid w:val="00511BA7"/>
    <w:rsid w:val="00511F11"/>
    <w:rsid w:val="00512A7C"/>
    <w:rsid w:val="00512C06"/>
    <w:rsid w:val="00512D89"/>
    <w:rsid w:val="00513DEE"/>
    <w:rsid w:val="0051423E"/>
    <w:rsid w:val="005143A6"/>
    <w:rsid w:val="00514702"/>
    <w:rsid w:val="00514979"/>
    <w:rsid w:val="00514B7F"/>
    <w:rsid w:val="0051534E"/>
    <w:rsid w:val="00515384"/>
    <w:rsid w:val="005157D1"/>
    <w:rsid w:val="0051583A"/>
    <w:rsid w:val="00515F18"/>
    <w:rsid w:val="00516139"/>
    <w:rsid w:val="005167BF"/>
    <w:rsid w:val="00516894"/>
    <w:rsid w:val="0051689C"/>
    <w:rsid w:val="00516FC4"/>
    <w:rsid w:val="005175BA"/>
    <w:rsid w:val="00517DFF"/>
    <w:rsid w:val="0052038A"/>
    <w:rsid w:val="00520703"/>
    <w:rsid w:val="005209D5"/>
    <w:rsid w:val="00521812"/>
    <w:rsid w:val="00521843"/>
    <w:rsid w:val="00521ACE"/>
    <w:rsid w:val="0052211E"/>
    <w:rsid w:val="005224D2"/>
    <w:rsid w:val="00522AB1"/>
    <w:rsid w:val="00522C45"/>
    <w:rsid w:val="0052324A"/>
    <w:rsid w:val="00523F67"/>
    <w:rsid w:val="0052408E"/>
    <w:rsid w:val="0052483C"/>
    <w:rsid w:val="00524A4D"/>
    <w:rsid w:val="00524A73"/>
    <w:rsid w:val="00525064"/>
    <w:rsid w:val="005250C1"/>
    <w:rsid w:val="0052516E"/>
    <w:rsid w:val="005252AF"/>
    <w:rsid w:val="00525602"/>
    <w:rsid w:val="00525908"/>
    <w:rsid w:val="005263CD"/>
    <w:rsid w:val="005268CA"/>
    <w:rsid w:val="00526C35"/>
    <w:rsid w:val="00527B6D"/>
    <w:rsid w:val="00527B8D"/>
    <w:rsid w:val="0053038E"/>
    <w:rsid w:val="00530424"/>
    <w:rsid w:val="00530C38"/>
    <w:rsid w:val="00530CCC"/>
    <w:rsid w:val="00530EEE"/>
    <w:rsid w:val="00531339"/>
    <w:rsid w:val="00531609"/>
    <w:rsid w:val="00531B4F"/>
    <w:rsid w:val="00532084"/>
    <w:rsid w:val="005322F8"/>
    <w:rsid w:val="00532545"/>
    <w:rsid w:val="00532794"/>
    <w:rsid w:val="00532852"/>
    <w:rsid w:val="0053289A"/>
    <w:rsid w:val="00532A54"/>
    <w:rsid w:val="00532B88"/>
    <w:rsid w:val="00532D40"/>
    <w:rsid w:val="00532D66"/>
    <w:rsid w:val="005330C3"/>
    <w:rsid w:val="005333A9"/>
    <w:rsid w:val="00533596"/>
    <w:rsid w:val="00533672"/>
    <w:rsid w:val="00533916"/>
    <w:rsid w:val="00533D1D"/>
    <w:rsid w:val="00534096"/>
    <w:rsid w:val="0053450D"/>
    <w:rsid w:val="00534FC5"/>
    <w:rsid w:val="00535032"/>
    <w:rsid w:val="00535371"/>
    <w:rsid w:val="00535C2F"/>
    <w:rsid w:val="00535D46"/>
    <w:rsid w:val="00536A53"/>
    <w:rsid w:val="005370B1"/>
    <w:rsid w:val="00537287"/>
    <w:rsid w:val="00537E17"/>
    <w:rsid w:val="005401C3"/>
    <w:rsid w:val="0054032B"/>
    <w:rsid w:val="0054050B"/>
    <w:rsid w:val="00540896"/>
    <w:rsid w:val="00540C1E"/>
    <w:rsid w:val="00540DFC"/>
    <w:rsid w:val="005417C6"/>
    <w:rsid w:val="00541AD6"/>
    <w:rsid w:val="005422DE"/>
    <w:rsid w:val="005423CB"/>
    <w:rsid w:val="00542685"/>
    <w:rsid w:val="005429B9"/>
    <w:rsid w:val="00542B56"/>
    <w:rsid w:val="00543281"/>
    <w:rsid w:val="00543626"/>
    <w:rsid w:val="00543A97"/>
    <w:rsid w:val="00543FD2"/>
    <w:rsid w:val="0054471A"/>
    <w:rsid w:val="0054473D"/>
    <w:rsid w:val="00544905"/>
    <w:rsid w:val="00544FFD"/>
    <w:rsid w:val="005454AE"/>
    <w:rsid w:val="00545741"/>
    <w:rsid w:val="00545AA1"/>
    <w:rsid w:val="0054638A"/>
    <w:rsid w:val="00546549"/>
    <w:rsid w:val="005466C7"/>
    <w:rsid w:val="00546F0B"/>
    <w:rsid w:val="00546FBB"/>
    <w:rsid w:val="00547265"/>
    <w:rsid w:val="005478A4"/>
    <w:rsid w:val="00547B36"/>
    <w:rsid w:val="00547B5B"/>
    <w:rsid w:val="00550A30"/>
    <w:rsid w:val="00550A39"/>
    <w:rsid w:val="00551212"/>
    <w:rsid w:val="005520C4"/>
    <w:rsid w:val="0055213C"/>
    <w:rsid w:val="005525B9"/>
    <w:rsid w:val="00552B86"/>
    <w:rsid w:val="00554572"/>
    <w:rsid w:val="00554E8F"/>
    <w:rsid w:val="00555062"/>
    <w:rsid w:val="005553AD"/>
    <w:rsid w:val="0055564E"/>
    <w:rsid w:val="005556CC"/>
    <w:rsid w:val="00555A16"/>
    <w:rsid w:val="00555D76"/>
    <w:rsid w:val="00555E11"/>
    <w:rsid w:val="00555ED7"/>
    <w:rsid w:val="00556146"/>
    <w:rsid w:val="0055665B"/>
    <w:rsid w:val="00557AAD"/>
    <w:rsid w:val="00557C88"/>
    <w:rsid w:val="00557F1E"/>
    <w:rsid w:val="00560485"/>
    <w:rsid w:val="00560772"/>
    <w:rsid w:val="0056082B"/>
    <w:rsid w:val="0056083D"/>
    <w:rsid w:val="0056085F"/>
    <w:rsid w:val="00560CBD"/>
    <w:rsid w:val="005615DA"/>
    <w:rsid w:val="005619E0"/>
    <w:rsid w:val="00561A94"/>
    <w:rsid w:val="00561F1B"/>
    <w:rsid w:val="005621FB"/>
    <w:rsid w:val="00562204"/>
    <w:rsid w:val="0056271B"/>
    <w:rsid w:val="00562808"/>
    <w:rsid w:val="0056286C"/>
    <w:rsid w:val="00562A32"/>
    <w:rsid w:val="00562B85"/>
    <w:rsid w:val="00562DD8"/>
    <w:rsid w:val="00562E79"/>
    <w:rsid w:val="0056321E"/>
    <w:rsid w:val="00563245"/>
    <w:rsid w:val="005635DB"/>
    <w:rsid w:val="0056363F"/>
    <w:rsid w:val="00563CB2"/>
    <w:rsid w:val="00564823"/>
    <w:rsid w:val="00564AC6"/>
    <w:rsid w:val="00564FE4"/>
    <w:rsid w:val="0056511A"/>
    <w:rsid w:val="005651D8"/>
    <w:rsid w:val="005654CE"/>
    <w:rsid w:val="00565666"/>
    <w:rsid w:val="005659C7"/>
    <w:rsid w:val="00566175"/>
    <w:rsid w:val="005663D5"/>
    <w:rsid w:val="00566697"/>
    <w:rsid w:val="00566781"/>
    <w:rsid w:val="005669D7"/>
    <w:rsid w:val="00566CA3"/>
    <w:rsid w:val="0056701F"/>
    <w:rsid w:val="0056754B"/>
    <w:rsid w:val="005675E2"/>
    <w:rsid w:val="00567CFD"/>
    <w:rsid w:val="005705C9"/>
    <w:rsid w:val="0057096E"/>
    <w:rsid w:val="00570A10"/>
    <w:rsid w:val="00570CD0"/>
    <w:rsid w:val="00570D1E"/>
    <w:rsid w:val="00570D2E"/>
    <w:rsid w:val="00570E18"/>
    <w:rsid w:val="00570E5F"/>
    <w:rsid w:val="00571549"/>
    <w:rsid w:val="00572177"/>
    <w:rsid w:val="00572725"/>
    <w:rsid w:val="00573900"/>
    <w:rsid w:val="0057435F"/>
    <w:rsid w:val="00574C16"/>
    <w:rsid w:val="00574DC8"/>
    <w:rsid w:val="0057558E"/>
    <w:rsid w:val="00575CA9"/>
    <w:rsid w:val="00575CC8"/>
    <w:rsid w:val="0057602E"/>
    <w:rsid w:val="005760FC"/>
    <w:rsid w:val="005760FF"/>
    <w:rsid w:val="005762FE"/>
    <w:rsid w:val="00576415"/>
    <w:rsid w:val="00576472"/>
    <w:rsid w:val="00576EDB"/>
    <w:rsid w:val="00576F44"/>
    <w:rsid w:val="00577216"/>
    <w:rsid w:val="005772A9"/>
    <w:rsid w:val="00577556"/>
    <w:rsid w:val="00577C4E"/>
    <w:rsid w:val="00577EF6"/>
    <w:rsid w:val="00580455"/>
    <w:rsid w:val="00580F8D"/>
    <w:rsid w:val="00581225"/>
    <w:rsid w:val="005813E1"/>
    <w:rsid w:val="0058158F"/>
    <w:rsid w:val="005815A9"/>
    <w:rsid w:val="0058177F"/>
    <w:rsid w:val="00581881"/>
    <w:rsid w:val="005819DF"/>
    <w:rsid w:val="00581A81"/>
    <w:rsid w:val="00581ECA"/>
    <w:rsid w:val="005820A8"/>
    <w:rsid w:val="00582983"/>
    <w:rsid w:val="0058380E"/>
    <w:rsid w:val="005838C6"/>
    <w:rsid w:val="005838F3"/>
    <w:rsid w:val="00583C39"/>
    <w:rsid w:val="00583E27"/>
    <w:rsid w:val="00583ECF"/>
    <w:rsid w:val="0058418F"/>
    <w:rsid w:val="00584636"/>
    <w:rsid w:val="00584754"/>
    <w:rsid w:val="00584D7D"/>
    <w:rsid w:val="005855D6"/>
    <w:rsid w:val="005870E9"/>
    <w:rsid w:val="00587C65"/>
    <w:rsid w:val="005903B3"/>
    <w:rsid w:val="00590818"/>
    <w:rsid w:val="00590F6C"/>
    <w:rsid w:val="00590FAD"/>
    <w:rsid w:val="005910E5"/>
    <w:rsid w:val="0059117C"/>
    <w:rsid w:val="005919AD"/>
    <w:rsid w:val="00591EEF"/>
    <w:rsid w:val="00591FF6"/>
    <w:rsid w:val="00592133"/>
    <w:rsid w:val="00592664"/>
    <w:rsid w:val="00592C70"/>
    <w:rsid w:val="00593854"/>
    <w:rsid w:val="0059435A"/>
    <w:rsid w:val="00594553"/>
    <w:rsid w:val="00594B85"/>
    <w:rsid w:val="00594BEF"/>
    <w:rsid w:val="0059520B"/>
    <w:rsid w:val="0059528D"/>
    <w:rsid w:val="00595315"/>
    <w:rsid w:val="00595A2D"/>
    <w:rsid w:val="00595BCF"/>
    <w:rsid w:val="00596A76"/>
    <w:rsid w:val="00596CF5"/>
    <w:rsid w:val="00596D8E"/>
    <w:rsid w:val="00596EC9"/>
    <w:rsid w:val="00597170"/>
    <w:rsid w:val="00597351"/>
    <w:rsid w:val="00597DEE"/>
    <w:rsid w:val="005A0880"/>
    <w:rsid w:val="005A0946"/>
    <w:rsid w:val="005A09A3"/>
    <w:rsid w:val="005A0CF3"/>
    <w:rsid w:val="005A0DF0"/>
    <w:rsid w:val="005A1151"/>
    <w:rsid w:val="005A1506"/>
    <w:rsid w:val="005A2B8A"/>
    <w:rsid w:val="005A2EED"/>
    <w:rsid w:val="005A30EE"/>
    <w:rsid w:val="005A3B82"/>
    <w:rsid w:val="005A3E0C"/>
    <w:rsid w:val="005A42CB"/>
    <w:rsid w:val="005A45C3"/>
    <w:rsid w:val="005A462A"/>
    <w:rsid w:val="005A4861"/>
    <w:rsid w:val="005A4892"/>
    <w:rsid w:val="005A4B34"/>
    <w:rsid w:val="005A4E64"/>
    <w:rsid w:val="005A53E0"/>
    <w:rsid w:val="005A5D30"/>
    <w:rsid w:val="005A6CFE"/>
    <w:rsid w:val="005A7062"/>
    <w:rsid w:val="005A729D"/>
    <w:rsid w:val="005A78E1"/>
    <w:rsid w:val="005B0202"/>
    <w:rsid w:val="005B0773"/>
    <w:rsid w:val="005B0FE5"/>
    <w:rsid w:val="005B12B3"/>
    <w:rsid w:val="005B167E"/>
    <w:rsid w:val="005B17D8"/>
    <w:rsid w:val="005B1D60"/>
    <w:rsid w:val="005B22E2"/>
    <w:rsid w:val="005B275F"/>
    <w:rsid w:val="005B2976"/>
    <w:rsid w:val="005B2C20"/>
    <w:rsid w:val="005B2F1F"/>
    <w:rsid w:val="005B2FBB"/>
    <w:rsid w:val="005B30B4"/>
    <w:rsid w:val="005B33F5"/>
    <w:rsid w:val="005B3735"/>
    <w:rsid w:val="005B464B"/>
    <w:rsid w:val="005B5170"/>
    <w:rsid w:val="005B5177"/>
    <w:rsid w:val="005B52B1"/>
    <w:rsid w:val="005B572A"/>
    <w:rsid w:val="005B586E"/>
    <w:rsid w:val="005B5D40"/>
    <w:rsid w:val="005B6735"/>
    <w:rsid w:val="005B70AC"/>
    <w:rsid w:val="005C01CE"/>
    <w:rsid w:val="005C0262"/>
    <w:rsid w:val="005C02BD"/>
    <w:rsid w:val="005C1295"/>
    <w:rsid w:val="005C199A"/>
    <w:rsid w:val="005C2876"/>
    <w:rsid w:val="005C3839"/>
    <w:rsid w:val="005C3FC5"/>
    <w:rsid w:val="005C4171"/>
    <w:rsid w:val="005C4318"/>
    <w:rsid w:val="005C4FF3"/>
    <w:rsid w:val="005C566D"/>
    <w:rsid w:val="005C5807"/>
    <w:rsid w:val="005C5A4E"/>
    <w:rsid w:val="005C5AA9"/>
    <w:rsid w:val="005C5BDC"/>
    <w:rsid w:val="005C64A9"/>
    <w:rsid w:val="005C72C0"/>
    <w:rsid w:val="005C799C"/>
    <w:rsid w:val="005C7FDE"/>
    <w:rsid w:val="005D0B0A"/>
    <w:rsid w:val="005D15FA"/>
    <w:rsid w:val="005D17C4"/>
    <w:rsid w:val="005D1AF0"/>
    <w:rsid w:val="005D1DA8"/>
    <w:rsid w:val="005D1E47"/>
    <w:rsid w:val="005D1E9C"/>
    <w:rsid w:val="005D1F9F"/>
    <w:rsid w:val="005D244D"/>
    <w:rsid w:val="005D245A"/>
    <w:rsid w:val="005D2F8E"/>
    <w:rsid w:val="005D38FF"/>
    <w:rsid w:val="005D3D9C"/>
    <w:rsid w:val="005D3E9A"/>
    <w:rsid w:val="005D41C3"/>
    <w:rsid w:val="005D43A3"/>
    <w:rsid w:val="005D466A"/>
    <w:rsid w:val="005D4989"/>
    <w:rsid w:val="005D49E3"/>
    <w:rsid w:val="005D4A77"/>
    <w:rsid w:val="005D4E0F"/>
    <w:rsid w:val="005D5133"/>
    <w:rsid w:val="005D552E"/>
    <w:rsid w:val="005D56DE"/>
    <w:rsid w:val="005D57FA"/>
    <w:rsid w:val="005D5809"/>
    <w:rsid w:val="005D5CA0"/>
    <w:rsid w:val="005D69A1"/>
    <w:rsid w:val="005D6CC2"/>
    <w:rsid w:val="005D7249"/>
    <w:rsid w:val="005D7A4F"/>
    <w:rsid w:val="005E0163"/>
    <w:rsid w:val="005E080E"/>
    <w:rsid w:val="005E1507"/>
    <w:rsid w:val="005E1A9D"/>
    <w:rsid w:val="005E1F6F"/>
    <w:rsid w:val="005E2253"/>
    <w:rsid w:val="005E25D5"/>
    <w:rsid w:val="005E28AA"/>
    <w:rsid w:val="005E2B8D"/>
    <w:rsid w:val="005E3049"/>
    <w:rsid w:val="005E315A"/>
    <w:rsid w:val="005E3458"/>
    <w:rsid w:val="005E3526"/>
    <w:rsid w:val="005E3548"/>
    <w:rsid w:val="005E3583"/>
    <w:rsid w:val="005E35AF"/>
    <w:rsid w:val="005E35E0"/>
    <w:rsid w:val="005E3673"/>
    <w:rsid w:val="005E38C5"/>
    <w:rsid w:val="005E394D"/>
    <w:rsid w:val="005E3BFA"/>
    <w:rsid w:val="005E4561"/>
    <w:rsid w:val="005E4AB9"/>
    <w:rsid w:val="005E4EA0"/>
    <w:rsid w:val="005E4F94"/>
    <w:rsid w:val="005E5092"/>
    <w:rsid w:val="005E53B1"/>
    <w:rsid w:val="005E567C"/>
    <w:rsid w:val="005E5B7D"/>
    <w:rsid w:val="005E5C6D"/>
    <w:rsid w:val="005E5EA7"/>
    <w:rsid w:val="005E7553"/>
    <w:rsid w:val="005E7E2C"/>
    <w:rsid w:val="005F02DD"/>
    <w:rsid w:val="005F04BC"/>
    <w:rsid w:val="005F0C66"/>
    <w:rsid w:val="005F134E"/>
    <w:rsid w:val="005F1463"/>
    <w:rsid w:val="005F1509"/>
    <w:rsid w:val="005F161B"/>
    <w:rsid w:val="005F1F1F"/>
    <w:rsid w:val="005F314B"/>
    <w:rsid w:val="005F31ED"/>
    <w:rsid w:val="005F3AFF"/>
    <w:rsid w:val="005F433E"/>
    <w:rsid w:val="005F4D2A"/>
    <w:rsid w:val="005F4EB7"/>
    <w:rsid w:val="005F556F"/>
    <w:rsid w:val="005F5DD0"/>
    <w:rsid w:val="005F5DE1"/>
    <w:rsid w:val="005F6056"/>
    <w:rsid w:val="005F6152"/>
    <w:rsid w:val="005F66E1"/>
    <w:rsid w:val="005F69FE"/>
    <w:rsid w:val="005F73D4"/>
    <w:rsid w:val="005F7AF5"/>
    <w:rsid w:val="005F7D7F"/>
    <w:rsid w:val="006002EE"/>
    <w:rsid w:val="006009FA"/>
    <w:rsid w:val="00600CC2"/>
    <w:rsid w:val="006011BD"/>
    <w:rsid w:val="0060154F"/>
    <w:rsid w:val="00602018"/>
    <w:rsid w:val="006026A4"/>
    <w:rsid w:val="006028B3"/>
    <w:rsid w:val="00602A61"/>
    <w:rsid w:val="00602A8E"/>
    <w:rsid w:val="00603290"/>
    <w:rsid w:val="00603F56"/>
    <w:rsid w:val="00604129"/>
    <w:rsid w:val="006046A0"/>
    <w:rsid w:val="0060470C"/>
    <w:rsid w:val="00604987"/>
    <w:rsid w:val="00605259"/>
    <w:rsid w:val="00605850"/>
    <w:rsid w:val="0060641F"/>
    <w:rsid w:val="0060667F"/>
    <w:rsid w:val="0060680D"/>
    <w:rsid w:val="00606ED1"/>
    <w:rsid w:val="00606F03"/>
    <w:rsid w:val="00606FD7"/>
    <w:rsid w:val="006071B1"/>
    <w:rsid w:val="0060781E"/>
    <w:rsid w:val="0060797F"/>
    <w:rsid w:val="00607ED0"/>
    <w:rsid w:val="006104FE"/>
    <w:rsid w:val="00610A41"/>
    <w:rsid w:val="006110E6"/>
    <w:rsid w:val="00611A9F"/>
    <w:rsid w:val="0061226A"/>
    <w:rsid w:val="006123BB"/>
    <w:rsid w:val="00612723"/>
    <w:rsid w:val="00613447"/>
    <w:rsid w:val="0061380B"/>
    <w:rsid w:val="00613A24"/>
    <w:rsid w:val="00613EC1"/>
    <w:rsid w:val="0061460A"/>
    <w:rsid w:val="00615198"/>
    <w:rsid w:val="00615684"/>
    <w:rsid w:val="0061577E"/>
    <w:rsid w:val="00615E5B"/>
    <w:rsid w:val="00615FBC"/>
    <w:rsid w:val="0061640B"/>
    <w:rsid w:val="00616546"/>
    <w:rsid w:val="00616BF7"/>
    <w:rsid w:val="00616D16"/>
    <w:rsid w:val="00617605"/>
    <w:rsid w:val="00617A67"/>
    <w:rsid w:val="00617F80"/>
    <w:rsid w:val="0062082B"/>
    <w:rsid w:val="00620D13"/>
    <w:rsid w:val="00620F67"/>
    <w:rsid w:val="0062102B"/>
    <w:rsid w:val="006213BC"/>
    <w:rsid w:val="00621438"/>
    <w:rsid w:val="00621448"/>
    <w:rsid w:val="00621557"/>
    <w:rsid w:val="006215B5"/>
    <w:rsid w:val="00621B9E"/>
    <w:rsid w:val="00621C5E"/>
    <w:rsid w:val="00622E8B"/>
    <w:rsid w:val="006233DE"/>
    <w:rsid w:val="00623A84"/>
    <w:rsid w:val="00623AD1"/>
    <w:rsid w:val="00623B5C"/>
    <w:rsid w:val="00623E90"/>
    <w:rsid w:val="00624050"/>
    <w:rsid w:val="006243F7"/>
    <w:rsid w:val="006244A3"/>
    <w:rsid w:val="0062450E"/>
    <w:rsid w:val="00624706"/>
    <w:rsid w:val="00624784"/>
    <w:rsid w:val="0062515C"/>
    <w:rsid w:val="0062643A"/>
    <w:rsid w:val="00626AA5"/>
    <w:rsid w:val="00626FDB"/>
    <w:rsid w:val="0062705F"/>
    <w:rsid w:val="0062764E"/>
    <w:rsid w:val="00627A74"/>
    <w:rsid w:val="00627E20"/>
    <w:rsid w:val="006302BB"/>
    <w:rsid w:val="00630AF3"/>
    <w:rsid w:val="00630DC4"/>
    <w:rsid w:val="00630F19"/>
    <w:rsid w:val="0063148F"/>
    <w:rsid w:val="00631800"/>
    <w:rsid w:val="00632166"/>
    <w:rsid w:val="00632844"/>
    <w:rsid w:val="0063305D"/>
    <w:rsid w:val="0063307E"/>
    <w:rsid w:val="00633169"/>
    <w:rsid w:val="00633560"/>
    <w:rsid w:val="00633620"/>
    <w:rsid w:val="00633718"/>
    <w:rsid w:val="00633745"/>
    <w:rsid w:val="00633881"/>
    <w:rsid w:val="0063389E"/>
    <w:rsid w:val="006338F8"/>
    <w:rsid w:val="00633C18"/>
    <w:rsid w:val="006345CB"/>
    <w:rsid w:val="00634735"/>
    <w:rsid w:val="00634AB6"/>
    <w:rsid w:val="00634BDE"/>
    <w:rsid w:val="00634FE2"/>
    <w:rsid w:val="00635341"/>
    <w:rsid w:val="00635C17"/>
    <w:rsid w:val="0063652B"/>
    <w:rsid w:val="006368E5"/>
    <w:rsid w:val="00636F37"/>
    <w:rsid w:val="00637260"/>
    <w:rsid w:val="006373BC"/>
    <w:rsid w:val="006373FA"/>
    <w:rsid w:val="00637FBD"/>
    <w:rsid w:val="00641756"/>
    <w:rsid w:val="0064189E"/>
    <w:rsid w:val="00642398"/>
    <w:rsid w:val="0064264A"/>
    <w:rsid w:val="00642726"/>
    <w:rsid w:val="00642B30"/>
    <w:rsid w:val="0064316A"/>
    <w:rsid w:val="00643D1B"/>
    <w:rsid w:val="00644009"/>
    <w:rsid w:val="006449AC"/>
    <w:rsid w:val="00644D0C"/>
    <w:rsid w:val="00645375"/>
    <w:rsid w:val="00645935"/>
    <w:rsid w:val="00646096"/>
    <w:rsid w:val="0064639E"/>
    <w:rsid w:val="00646653"/>
    <w:rsid w:val="006466F0"/>
    <w:rsid w:val="006468E5"/>
    <w:rsid w:val="00646FFD"/>
    <w:rsid w:val="0064758E"/>
    <w:rsid w:val="006475A7"/>
    <w:rsid w:val="006475B9"/>
    <w:rsid w:val="00650074"/>
    <w:rsid w:val="00650BA4"/>
    <w:rsid w:val="006521D0"/>
    <w:rsid w:val="0065222F"/>
    <w:rsid w:val="00652391"/>
    <w:rsid w:val="006523AB"/>
    <w:rsid w:val="006525AB"/>
    <w:rsid w:val="00652E4B"/>
    <w:rsid w:val="00653384"/>
    <w:rsid w:val="00653DA8"/>
    <w:rsid w:val="00653F86"/>
    <w:rsid w:val="00654253"/>
    <w:rsid w:val="006544C2"/>
    <w:rsid w:val="0065452D"/>
    <w:rsid w:val="0065491B"/>
    <w:rsid w:val="00654A7C"/>
    <w:rsid w:val="00654D41"/>
    <w:rsid w:val="00655808"/>
    <w:rsid w:val="00655838"/>
    <w:rsid w:val="00655E37"/>
    <w:rsid w:val="00656015"/>
    <w:rsid w:val="00656493"/>
    <w:rsid w:val="00656A6C"/>
    <w:rsid w:val="00656D34"/>
    <w:rsid w:val="00657082"/>
    <w:rsid w:val="00657731"/>
    <w:rsid w:val="00657813"/>
    <w:rsid w:val="00657A14"/>
    <w:rsid w:val="00657D8C"/>
    <w:rsid w:val="00657E37"/>
    <w:rsid w:val="00660330"/>
    <w:rsid w:val="00660D88"/>
    <w:rsid w:val="006613E6"/>
    <w:rsid w:val="00661463"/>
    <w:rsid w:val="00661B10"/>
    <w:rsid w:val="00661D0D"/>
    <w:rsid w:val="0066239F"/>
    <w:rsid w:val="00662579"/>
    <w:rsid w:val="00662858"/>
    <w:rsid w:val="0066317F"/>
    <w:rsid w:val="006639CA"/>
    <w:rsid w:val="006642CC"/>
    <w:rsid w:val="00664812"/>
    <w:rsid w:val="0066489F"/>
    <w:rsid w:val="006648B3"/>
    <w:rsid w:val="0066494B"/>
    <w:rsid w:val="00664AE8"/>
    <w:rsid w:val="00664F20"/>
    <w:rsid w:val="006653F5"/>
    <w:rsid w:val="006657E2"/>
    <w:rsid w:val="00665B6A"/>
    <w:rsid w:val="00665CF5"/>
    <w:rsid w:val="006662B4"/>
    <w:rsid w:val="00666446"/>
    <w:rsid w:val="00666628"/>
    <w:rsid w:val="00666FCF"/>
    <w:rsid w:val="00667311"/>
    <w:rsid w:val="0066734B"/>
    <w:rsid w:val="00667380"/>
    <w:rsid w:val="006678BF"/>
    <w:rsid w:val="00670654"/>
    <w:rsid w:val="00670746"/>
    <w:rsid w:val="00670F3D"/>
    <w:rsid w:val="00671140"/>
    <w:rsid w:val="00671332"/>
    <w:rsid w:val="0067133B"/>
    <w:rsid w:val="00671993"/>
    <w:rsid w:val="006728BD"/>
    <w:rsid w:val="00672CC1"/>
    <w:rsid w:val="00672F93"/>
    <w:rsid w:val="00673AA8"/>
    <w:rsid w:val="00673E88"/>
    <w:rsid w:val="00673F81"/>
    <w:rsid w:val="006742B8"/>
    <w:rsid w:val="00674428"/>
    <w:rsid w:val="0067444A"/>
    <w:rsid w:val="00674776"/>
    <w:rsid w:val="006748DB"/>
    <w:rsid w:val="00674E9B"/>
    <w:rsid w:val="006753D4"/>
    <w:rsid w:val="00675529"/>
    <w:rsid w:val="0067598C"/>
    <w:rsid w:val="00675DCE"/>
    <w:rsid w:val="006761A5"/>
    <w:rsid w:val="006763FF"/>
    <w:rsid w:val="00676584"/>
    <w:rsid w:val="00676CA3"/>
    <w:rsid w:val="0067709E"/>
    <w:rsid w:val="00677984"/>
    <w:rsid w:val="00677CF8"/>
    <w:rsid w:val="006802B0"/>
    <w:rsid w:val="00680B8D"/>
    <w:rsid w:val="006813D3"/>
    <w:rsid w:val="0068159D"/>
    <w:rsid w:val="006815AB"/>
    <w:rsid w:val="0068201B"/>
    <w:rsid w:val="00682264"/>
    <w:rsid w:val="0068293F"/>
    <w:rsid w:val="00682F28"/>
    <w:rsid w:val="006830CB"/>
    <w:rsid w:val="00683706"/>
    <w:rsid w:val="006837E4"/>
    <w:rsid w:val="00683B10"/>
    <w:rsid w:val="00684073"/>
    <w:rsid w:val="00684423"/>
    <w:rsid w:val="00684654"/>
    <w:rsid w:val="00684CA7"/>
    <w:rsid w:val="00684F81"/>
    <w:rsid w:val="0068500C"/>
    <w:rsid w:val="00685279"/>
    <w:rsid w:val="00685412"/>
    <w:rsid w:val="0068541B"/>
    <w:rsid w:val="0068595A"/>
    <w:rsid w:val="00685CA8"/>
    <w:rsid w:val="00686247"/>
    <w:rsid w:val="006863FE"/>
    <w:rsid w:val="00686901"/>
    <w:rsid w:val="00686ABE"/>
    <w:rsid w:val="0068718B"/>
    <w:rsid w:val="00687581"/>
    <w:rsid w:val="0068763E"/>
    <w:rsid w:val="00687ABE"/>
    <w:rsid w:val="00687FEE"/>
    <w:rsid w:val="0069269E"/>
    <w:rsid w:val="00692794"/>
    <w:rsid w:val="00692BDD"/>
    <w:rsid w:val="00692DAF"/>
    <w:rsid w:val="00692E99"/>
    <w:rsid w:val="00693108"/>
    <w:rsid w:val="0069312C"/>
    <w:rsid w:val="00693190"/>
    <w:rsid w:val="00693347"/>
    <w:rsid w:val="0069377D"/>
    <w:rsid w:val="00693958"/>
    <w:rsid w:val="00693A2E"/>
    <w:rsid w:val="00693A76"/>
    <w:rsid w:val="00693B12"/>
    <w:rsid w:val="00694440"/>
    <w:rsid w:val="006944DD"/>
    <w:rsid w:val="00694914"/>
    <w:rsid w:val="00694E5B"/>
    <w:rsid w:val="0069515F"/>
    <w:rsid w:val="00695863"/>
    <w:rsid w:val="00695BAD"/>
    <w:rsid w:val="00695EBA"/>
    <w:rsid w:val="00696861"/>
    <w:rsid w:val="0069693C"/>
    <w:rsid w:val="00696BD5"/>
    <w:rsid w:val="00696E2B"/>
    <w:rsid w:val="00696E7E"/>
    <w:rsid w:val="00697029"/>
    <w:rsid w:val="00697461"/>
    <w:rsid w:val="0069789C"/>
    <w:rsid w:val="00697C97"/>
    <w:rsid w:val="00697D57"/>
    <w:rsid w:val="00697D66"/>
    <w:rsid w:val="006A1249"/>
    <w:rsid w:val="006A1361"/>
    <w:rsid w:val="006A1B09"/>
    <w:rsid w:val="006A1B22"/>
    <w:rsid w:val="006A2013"/>
    <w:rsid w:val="006A2081"/>
    <w:rsid w:val="006A309B"/>
    <w:rsid w:val="006A48E7"/>
    <w:rsid w:val="006A4F7C"/>
    <w:rsid w:val="006A5146"/>
    <w:rsid w:val="006A52A6"/>
    <w:rsid w:val="006A578F"/>
    <w:rsid w:val="006A5B45"/>
    <w:rsid w:val="006A5E5A"/>
    <w:rsid w:val="006A5FD3"/>
    <w:rsid w:val="006A6165"/>
    <w:rsid w:val="006A65FB"/>
    <w:rsid w:val="006A671F"/>
    <w:rsid w:val="006A6FA1"/>
    <w:rsid w:val="006A7018"/>
    <w:rsid w:val="006A71C0"/>
    <w:rsid w:val="006A726A"/>
    <w:rsid w:val="006A785F"/>
    <w:rsid w:val="006A7914"/>
    <w:rsid w:val="006A7C90"/>
    <w:rsid w:val="006A7E7E"/>
    <w:rsid w:val="006B03C3"/>
    <w:rsid w:val="006B04B7"/>
    <w:rsid w:val="006B06E6"/>
    <w:rsid w:val="006B0981"/>
    <w:rsid w:val="006B09A0"/>
    <w:rsid w:val="006B0A9E"/>
    <w:rsid w:val="006B0DF2"/>
    <w:rsid w:val="006B0E06"/>
    <w:rsid w:val="006B11EB"/>
    <w:rsid w:val="006B145F"/>
    <w:rsid w:val="006B19F1"/>
    <w:rsid w:val="006B24E7"/>
    <w:rsid w:val="006B26D9"/>
    <w:rsid w:val="006B2C29"/>
    <w:rsid w:val="006B2EFE"/>
    <w:rsid w:val="006B31CF"/>
    <w:rsid w:val="006B38E6"/>
    <w:rsid w:val="006B3F07"/>
    <w:rsid w:val="006B4054"/>
    <w:rsid w:val="006B4116"/>
    <w:rsid w:val="006B581F"/>
    <w:rsid w:val="006B58E2"/>
    <w:rsid w:val="006B5A48"/>
    <w:rsid w:val="006B5A6E"/>
    <w:rsid w:val="006B5D55"/>
    <w:rsid w:val="006B60C5"/>
    <w:rsid w:val="006B658F"/>
    <w:rsid w:val="006B659A"/>
    <w:rsid w:val="006B6749"/>
    <w:rsid w:val="006B693A"/>
    <w:rsid w:val="006B77B3"/>
    <w:rsid w:val="006B7967"/>
    <w:rsid w:val="006C0203"/>
    <w:rsid w:val="006C046D"/>
    <w:rsid w:val="006C070B"/>
    <w:rsid w:val="006C0CA4"/>
    <w:rsid w:val="006C12BC"/>
    <w:rsid w:val="006C157E"/>
    <w:rsid w:val="006C1872"/>
    <w:rsid w:val="006C1A04"/>
    <w:rsid w:val="006C1B78"/>
    <w:rsid w:val="006C2104"/>
    <w:rsid w:val="006C23CD"/>
    <w:rsid w:val="006C2A07"/>
    <w:rsid w:val="006C2C0A"/>
    <w:rsid w:val="006C3321"/>
    <w:rsid w:val="006C394C"/>
    <w:rsid w:val="006C3F81"/>
    <w:rsid w:val="006C42CA"/>
    <w:rsid w:val="006C43E3"/>
    <w:rsid w:val="006C4523"/>
    <w:rsid w:val="006C4D76"/>
    <w:rsid w:val="006C4F4C"/>
    <w:rsid w:val="006C5002"/>
    <w:rsid w:val="006C57A4"/>
    <w:rsid w:val="006C5847"/>
    <w:rsid w:val="006C5880"/>
    <w:rsid w:val="006C5F27"/>
    <w:rsid w:val="006C650A"/>
    <w:rsid w:val="006C6ACA"/>
    <w:rsid w:val="006C6BB7"/>
    <w:rsid w:val="006C7124"/>
    <w:rsid w:val="006C7681"/>
    <w:rsid w:val="006C77F3"/>
    <w:rsid w:val="006D073B"/>
    <w:rsid w:val="006D0C15"/>
    <w:rsid w:val="006D0D2B"/>
    <w:rsid w:val="006D1128"/>
    <w:rsid w:val="006D1489"/>
    <w:rsid w:val="006D1B6B"/>
    <w:rsid w:val="006D1EA4"/>
    <w:rsid w:val="006D2145"/>
    <w:rsid w:val="006D25E2"/>
    <w:rsid w:val="006D27DA"/>
    <w:rsid w:val="006D291E"/>
    <w:rsid w:val="006D2A5A"/>
    <w:rsid w:val="006D2ADB"/>
    <w:rsid w:val="006D2ED4"/>
    <w:rsid w:val="006D399A"/>
    <w:rsid w:val="006D3D0E"/>
    <w:rsid w:val="006D43A6"/>
    <w:rsid w:val="006D4F86"/>
    <w:rsid w:val="006D4FB8"/>
    <w:rsid w:val="006D509F"/>
    <w:rsid w:val="006D527F"/>
    <w:rsid w:val="006D5309"/>
    <w:rsid w:val="006D55B2"/>
    <w:rsid w:val="006D561A"/>
    <w:rsid w:val="006D5DB0"/>
    <w:rsid w:val="006D5DDA"/>
    <w:rsid w:val="006D5DE0"/>
    <w:rsid w:val="006D5E6D"/>
    <w:rsid w:val="006D6184"/>
    <w:rsid w:val="006D62AC"/>
    <w:rsid w:val="006D6332"/>
    <w:rsid w:val="006D6570"/>
    <w:rsid w:val="006D66B4"/>
    <w:rsid w:val="006D673C"/>
    <w:rsid w:val="006D67B6"/>
    <w:rsid w:val="006D7080"/>
    <w:rsid w:val="006D758B"/>
    <w:rsid w:val="006D7C62"/>
    <w:rsid w:val="006D7CFA"/>
    <w:rsid w:val="006D7DC8"/>
    <w:rsid w:val="006E13C1"/>
    <w:rsid w:val="006E183B"/>
    <w:rsid w:val="006E18E3"/>
    <w:rsid w:val="006E1E23"/>
    <w:rsid w:val="006E2208"/>
    <w:rsid w:val="006E2A32"/>
    <w:rsid w:val="006E2B32"/>
    <w:rsid w:val="006E2DDA"/>
    <w:rsid w:val="006E2EEC"/>
    <w:rsid w:val="006E3527"/>
    <w:rsid w:val="006E36AF"/>
    <w:rsid w:val="006E3D47"/>
    <w:rsid w:val="006E4A38"/>
    <w:rsid w:val="006E4D2E"/>
    <w:rsid w:val="006E53B5"/>
    <w:rsid w:val="006E5615"/>
    <w:rsid w:val="006E5FD4"/>
    <w:rsid w:val="006E6571"/>
    <w:rsid w:val="006E6FC1"/>
    <w:rsid w:val="006E70AC"/>
    <w:rsid w:val="006E70D7"/>
    <w:rsid w:val="006E7584"/>
    <w:rsid w:val="006E7591"/>
    <w:rsid w:val="006E777F"/>
    <w:rsid w:val="006E7985"/>
    <w:rsid w:val="006E7B4C"/>
    <w:rsid w:val="006E7BC6"/>
    <w:rsid w:val="006F12CC"/>
    <w:rsid w:val="006F1667"/>
    <w:rsid w:val="006F1690"/>
    <w:rsid w:val="006F2709"/>
    <w:rsid w:val="006F2AB1"/>
    <w:rsid w:val="006F2FA5"/>
    <w:rsid w:val="006F34A0"/>
    <w:rsid w:val="006F35B1"/>
    <w:rsid w:val="006F3E2C"/>
    <w:rsid w:val="006F407F"/>
    <w:rsid w:val="006F420A"/>
    <w:rsid w:val="006F4294"/>
    <w:rsid w:val="006F4296"/>
    <w:rsid w:val="006F48E2"/>
    <w:rsid w:val="006F4B20"/>
    <w:rsid w:val="006F4F54"/>
    <w:rsid w:val="006F572F"/>
    <w:rsid w:val="006F585B"/>
    <w:rsid w:val="006F64F0"/>
    <w:rsid w:val="006F659F"/>
    <w:rsid w:val="006F67D9"/>
    <w:rsid w:val="006F6B74"/>
    <w:rsid w:val="00700273"/>
    <w:rsid w:val="007003B1"/>
    <w:rsid w:val="007008C6"/>
    <w:rsid w:val="00700A9B"/>
    <w:rsid w:val="00701F2C"/>
    <w:rsid w:val="007022B1"/>
    <w:rsid w:val="0070294C"/>
    <w:rsid w:val="00702E5C"/>
    <w:rsid w:val="00702FF4"/>
    <w:rsid w:val="00703204"/>
    <w:rsid w:val="00703C09"/>
    <w:rsid w:val="007041D4"/>
    <w:rsid w:val="00704E2E"/>
    <w:rsid w:val="00704E38"/>
    <w:rsid w:val="00704EE7"/>
    <w:rsid w:val="007054D0"/>
    <w:rsid w:val="00705BA8"/>
    <w:rsid w:val="00705D87"/>
    <w:rsid w:val="00706E81"/>
    <w:rsid w:val="00707143"/>
    <w:rsid w:val="007071E6"/>
    <w:rsid w:val="007074E2"/>
    <w:rsid w:val="0070754E"/>
    <w:rsid w:val="007075A9"/>
    <w:rsid w:val="00707650"/>
    <w:rsid w:val="007076D8"/>
    <w:rsid w:val="00707AB4"/>
    <w:rsid w:val="007108A4"/>
    <w:rsid w:val="00710B2E"/>
    <w:rsid w:val="00710CBA"/>
    <w:rsid w:val="00710E46"/>
    <w:rsid w:val="00711ABD"/>
    <w:rsid w:val="00711CAC"/>
    <w:rsid w:val="0071274C"/>
    <w:rsid w:val="00712E88"/>
    <w:rsid w:val="00713184"/>
    <w:rsid w:val="00713E16"/>
    <w:rsid w:val="00714778"/>
    <w:rsid w:val="00714C40"/>
    <w:rsid w:val="00714D93"/>
    <w:rsid w:val="00715964"/>
    <w:rsid w:val="00716DCA"/>
    <w:rsid w:val="00717183"/>
    <w:rsid w:val="0071757F"/>
    <w:rsid w:val="00717803"/>
    <w:rsid w:val="00717E27"/>
    <w:rsid w:val="0072014C"/>
    <w:rsid w:val="00720547"/>
    <w:rsid w:val="00721877"/>
    <w:rsid w:val="00721D07"/>
    <w:rsid w:val="00723778"/>
    <w:rsid w:val="00723B05"/>
    <w:rsid w:val="00723B80"/>
    <w:rsid w:val="00723CD9"/>
    <w:rsid w:val="00723F2E"/>
    <w:rsid w:val="007251CA"/>
    <w:rsid w:val="00725409"/>
    <w:rsid w:val="00725CDC"/>
    <w:rsid w:val="00725CEE"/>
    <w:rsid w:val="00725D2A"/>
    <w:rsid w:val="00725E5E"/>
    <w:rsid w:val="00726E85"/>
    <w:rsid w:val="00726F63"/>
    <w:rsid w:val="00727021"/>
    <w:rsid w:val="007272D1"/>
    <w:rsid w:val="007272F8"/>
    <w:rsid w:val="007276D0"/>
    <w:rsid w:val="00727B7C"/>
    <w:rsid w:val="00730CB3"/>
    <w:rsid w:val="007316BD"/>
    <w:rsid w:val="007317DC"/>
    <w:rsid w:val="0073184F"/>
    <w:rsid w:val="00731D35"/>
    <w:rsid w:val="00731FB6"/>
    <w:rsid w:val="00732151"/>
    <w:rsid w:val="007324FC"/>
    <w:rsid w:val="00732A3A"/>
    <w:rsid w:val="00732FA9"/>
    <w:rsid w:val="00733181"/>
    <w:rsid w:val="007336B5"/>
    <w:rsid w:val="00733AEB"/>
    <w:rsid w:val="00734293"/>
    <w:rsid w:val="00734DEE"/>
    <w:rsid w:val="00735810"/>
    <w:rsid w:val="00735C33"/>
    <w:rsid w:val="0073618B"/>
    <w:rsid w:val="00736769"/>
    <w:rsid w:val="0073680E"/>
    <w:rsid w:val="00736BCB"/>
    <w:rsid w:val="00736FD9"/>
    <w:rsid w:val="007371ED"/>
    <w:rsid w:val="00737BCF"/>
    <w:rsid w:val="00737D8B"/>
    <w:rsid w:val="00740312"/>
    <w:rsid w:val="00740410"/>
    <w:rsid w:val="00740678"/>
    <w:rsid w:val="0074076C"/>
    <w:rsid w:val="00741010"/>
    <w:rsid w:val="007410B5"/>
    <w:rsid w:val="00741802"/>
    <w:rsid w:val="00742988"/>
    <w:rsid w:val="00742B54"/>
    <w:rsid w:val="00742E2B"/>
    <w:rsid w:val="00743145"/>
    <w:rsid w:val="00743169"/>
    <w:rsid w:val="007432B7"/>
    <w:rsid w:val="00743570"/>
    <w:rsid w:val="007439AE"/>
    <w:rsid w:val="00744297"/>
    <w:rsid w:val="007442D9"/>
    <w:rsid w:val="00744538"/>
    <w:rsid w:val="007445A6"/>
    <w:rsid w:val="00744E34"/>
    <w:rsid w:val="007453EF"/>
    <w:rsid w:val="007455B4"/>
    <w:rsid w:val="00745D7F"/>
    <w:rsid w:val="00746597"/>
    <w:rsid w:val="007467C5"/>
    <w:rsid w:val="007468F6"/>
    <w:rsid w:val="00746C7D"/>
    <w:rsid w:val="00746C88"/>
    <w:rsid w:val="00746DC9"/>
    <w:rsid w:val="00746E95"/>
    <w:rsid w:val="00746ED4"/>
    <w:rsid w:val="007478FB"/>
    <w:rsid w:val="007479C9"/>
    <w:rsid w:val="007479CA"/>
    <w:rsid w:val="00747E93"/>
    <w:rsid w:val="0075040A"/>
    <w:rsid w:val="0075094A"/>
    <w:rsid w:val="00750E58"/>
    <w:rsid w:val="007512B9"/>
    <w:rsid w:val="0075135B"/>
    <w:rsid w:val="00751A10"/>
    <w:rsid w:val="00751CD8"/>
    <w:rsid w:val="0075219B"/>
    <w:rsid w:val="007523FC"/>
    <w:rsid w:val="00752440"/>
    <w:rsid w:val="0075247F"/>
    <w:rsid w:val="007527EA"/>
    <w:rsid w:val="00752C87"/>
    <w:rsid w:val="00752FFF"/>
    <w:rsid w:val="00753029"/>
    <w:rsid w:val="00753272"/>
    <w:rsid w:val="007541FE"/>
    <w:rsid w:val="00754375"/>
    <w:rsid w:val="00754A2C"/>
    <w:rsid w:val="00754AE1"/>
    <w:rsid w:val="00755236"/>
    <w:rsid w:val="00755266"/>
    <w:rsid w:val="007555FB"/>
    <w:rsid w:val="00755658"/>
    <w:rsid w:val="00755A62"/>
    <w:rsid w:val="00755A90"/>
    <w:rsid w:val="00755D44"/>
    <w:rsid w:val="007560D8"/>
    <w:rsid w:val="007563A1"/>
    <w:rsid w:val="00756B89"/>
    <w:rsid w:val="00756D05"/>
    <w:rsid w:val="00756D62"/>
    <w:rsid w:val="00756F90"/>
    <w:rsid w:val="0075787E"/>
    <w:rsid w:val="007578D9"/>
    <w:rsid w:val="007579A4"/>
    <w:rsid w:val="00760072"/>
    <w:rsid w:val="0076049E"/>
    <w:rsid w:val="007604EC"/>
    <w:rsid w:val="00761042"/>
    <w:rsid w:val="007614C5"/>
    <w:rsid w:val="0076177F"/>
    <w:rsid w:val="00761BAE"/>
    <w:rsid w:val="00761F7F"/>
    <w:rsid w:val="00762050"/>
    <w:rsid w:val="00762081"/>
    <w:rsid w:val="00762A86"/>
    <w:rsid w:val="00762B64"/>
    <w:rsid w:val="00762D86"/>
    <w:rsid w:val="00762E0D"/>
    <w:rsid w:val="00762EE0"/>
    <w:rsid w:val="007631E0"/>
    <w:rsid w:val="007636A1"/>
    <w:rsid w:val="00763E4A"/>
    <w:rsid w:val="0076436C"/>
    <w:rsid w:val="007648B9"/>
    <w:rsid w:val="00764A96"/>
    <w:rsid w:val="00765721"/>
    <w:rsid w:val="00765830"/>
    <w:rsid w:val="007659DC"/>
    <w:rsid w:val="00765E5C"/>
    <w:rsid w:val="00766619"/>
    <w:rsid w:val="007666A9"/>
    <w:rsid w:val="00766792"/>
    <w:rsid w:val="00767107"/>
    <w:rsid w:val="00767863"/>
    <w:rsid w:val="00770317"/>
    <w:rsid w:val="007703B5"/>
    <w:rsid w:val="0077079C"/>
    <w:rsid w:val="007709BA"/>
    <w:rsid w:val="00770C9D"/>
    <w:rsid w:val="00770D68"/>
    <w:rsid w:val="00771096"/>
    <w:rsid w:val="007714B0"/>
    <w:rsid w:val="007716C6"/>
    <w:rsid w:val="00772481"/>
    <w:rsid w:val="00772CB1"/>
    <w:rsid w:val="00773162"/>
    <w:rsid w:val="0077336E"/>
    <w:rsid w:val="00773506"/>
    <w:rsid w:val="007736D5"/>
    <w:rsid w:val="00773DBB"/>
    <w:rsid w:val="00774231"/>
    <w:rsid w:val="00774279"/>
    <w:rsid w:val="00774DB7"/>
    <w:rsid w:val="00775117"/>
    <w:rsid w:val="00775681"/>
    <w:rsid w:val="007756F3"/>
    <w:rsid w:val="00775A8A"/>
    <w:rsid w:val="00775D35"/>
    <w:rsid w:val="00776C79"/>
    <w:rsid w:val="00776E13"/>
    <w:rsid w:val="00777423"/>
    <w:rsid w:val="0077755C"/>
    <w:rsid w:val="00777708"/>
    <w:rsid w:val="0077792A"/>
    <w:rsid w:val="00777A75"/>
    <w:rsid w:val="00777FDE"/>
    <w:rsid w:val="00777FE5"/>
    <w:rsid w:val="007802C7"/>
    <w:rsid w:val="00780F90"/>
    <w:rsid w:val="0078121B"/>
    <w:rsid w:val="0078150D"/>
    <w:rsid w:val="00782114"/>
    <w:rsid w:val="0078283B"/>
    <w:rsid w:val="00782CC1"/>
    <w:rsid w:val="00782DD5"/>
    <w:rsid w:val="00782F94"/>
    <w:rsid w:val="007831C1"/>
    <w:rsid w:val="0078337E"/>
    <w:rsid w:val="00783D0C"/>
    <w:rsid w:val="00783F52"/>
    <w:rsid w:val="007847EF"/>
    <w:rsid w:val="00784962"/>
    <w:rsid w:val="00784BF5"/>
    <w:rsid w:val="007851BE"/>
    <w:rsid w:val="00785511"/>
    <w:rsid w:val="00785567"/>
    <w:rsid w:val="0078577B"/>
    <w:rsid w:val="007858F9"/>
    <w:rsid w:val="00785AE8"/>
    <w:rsid w:val="00785D33"/>
    <w:rsid w:val="00786132"/>
    <w:rsid w:val="007863C3"/>
    <w:rsid w:val="00786858"/>
    <w:rsid w:val="00786C9A"/>
    <w:rsid w:val="00786F09"/>
    <w:rsid w:val="00786FD4"/>
    <w:rsid w:val="00787278"/>
    <w:rsid w:val="007876CA"/>
    <w:rsid w:val="007877A1"/>
    <w:rsid w:val="0079008D"/>
    <w:rsid w:val="007901A3"/>
    <w:rsid w:val="00790593"/>
    <w:rsid w:val="00790F57"/>
    <w:rsid w:val="0079121A"/>
    <w:rsid w:val="00791E44"/>
    <w:rsid w:val="00791ED6"/>
    <w:rsid w:val="00792265"/>
    <w:rsid w:val="007925D4"/>
    <w:rsid w:val="00792879"/>
    <w:rsid w:val="00792FD8"/>
    <w:rsid w:val="007932C2"/>
    <w:rsid w:val="00793387"/>
    <w:rsid w:val="0079385C"/>
    <w:rsid w:val="00793905"/>
    <w:rsid w:val="0079403C"/>
    <w:rsid w:val="0079409A"/>
    <w:rsid w:val="007941FB"/>
    <w:rsid w:val="0079439C"/>
    <w:rsid w:val="007943A6"/>
    <w:rsid w:val="007943C7"/>
    <w:rsid w:val="00794D49"/>
    <w:rsid w:val="00795000"/>
    <w:rsid w:val="007952D8"/>
    <w:rsid w:val="00796A68"/>
    <w:rsid w:val="00796EE4"/>
    <w:rsid w:val="00797681"/>
    <w:rsid w:val="007A08E7"/>
    <w:rsid w:val="007A09AE"/>
    <w:rsid w:val="007A0DC1"/>
    <w:rsid w:val="007A0F8E"/>
    <w:rsid w:val="007A13AC"/>
    <w:rsid w:val="007A14ED"/>
    <w:rsid w:val="007A1D8A"/>
    <w:rsid w:val="007A1F50"/>
    <w:rsid w:val="007A2A1C"/>
    <w:rsid w:val="007A2B02"/>
    <w:rsid w:val="007A321E"/>
    <w:rsid w:val="007A348C"/>
    <w:rsid w:val="007A3837"/>
    <w:rsid w:val="007A3ACC"/>
    <w:rsid w:val="007A3F46"/>
    <w:rsid w:val="007A41DA"/>
    <w:rsid w:val="007A428E"/>
    <w:rsid w:val="007A4413"/>
    <w:rsid w:val="007A4AF7"/>
    <w:rsid w:val="007A4D9B"/>
    <w:rsid w:val="007A4E3B"/>
    <w:rsid w:val="007A4E8D"/>
    <w:rsid w:val="007A59EA"/>
    <w:rsid w:val="007A686E"/>
    <w:rsid w:val="007A68A9"/>
    <w:rsid w:val="007A6C13"/>
    <w:rsid w:val="007A6C8D"/>
    <w:rsid w:val="007A703B"/>
    <w:rsid w:val="007A7282"/>
    <w:rsid w:val="007A7500"/>
    <w:rsid w:val="007A7BC4"/>
    <w:rsid w:val="007B0664"/>
    <w:rsid w:val="007B0A99"/>
    <w:rsid w:val="007B0B2B"/>
    <w:rsid w:val="007B0ECA"/>
    <w:rsid w:val="007B11B6"/>
    <w:rsid w:val="007B1517"/>
    <w:rsid w:val="007B15A1"/>
    <w:rsid w:val="007B1896"/>
    <w:rsid w:val="007B1C34"/>
    <w:rsid w:val="007B1D45"/>
    <w:rsid w:val="007B2129"/>
    <w:rsid w:val="007B215C"/>
    <w:rsid w:val="007B26C0"/>
    <w:rsid w:val="007B2811"/>
    <w:rsid w:val="007B2C67"/>
    <w:rsid w:val="007B2D81"/>
    <w:rsid w:val="007B316B"/>
    <w:rsid w:val="007B3241"/>
    <w:rsid w:val="007B32E0"/>
    <w:rsid w:val="007B3883"/>
    <w:rsid w:val="007B3D38"/>
    <w:rsid w:val="007B3E54"/>
    <w:rsid w:val="007B43E9"/>
    <w:rsid w:val="007B4589"/>
    <w:rsid w:val="007B4668"/>
    <w:rsid w:val="007B485A"/>
    <w:rsid w:val="007B4B15"/>
    <w:rsid w:val="007B4BD9"/>
    <w:rsid w:val="007B4CF1"/>
    <w:rsid w:val="007B5046"/>
    <w:rsid w:val="007B538D"/>
    <w:rsid w:val="007B5816"/>
    <w:rsid w:val="007B5CB2"/>
    <w:rsid w:val="007B5D26"/>
    <w:rsid w:val="007B5F43"/>
    <w:rsid w:val="007B62C3"/>
    <w:rsid w:val="007B6FF7"/>
    <w:rsid w:val="007B7187"/>
    <w:rsid w:val="007B71B7"/>
    <w:rsid w:val="007B7612"/>
    <w:rsid w:val="007B7907"/>
    <w:rsid w:val="007B79B2"/>
    <w:rsid w:val="007B7CD0"/>
    <w:rsid w:val="007C0390"/>
    <w:rsid w:val="007C0584"/>
    <w:rsid w:val="007C0801"/>
    <w:rsid w:val="007C0B1C"/>
    <w:rsid w:val="007C0C60"/>
    <w:rsid w:val="007C0F95"/>
    <w:rsid w:val="007C1947"/>
    <w:rsid w:val="007C1982"/>
    <w:rsid w:val="007C1AB3"/>
    <w:rsid w:val="007C20E5"/>
    <w:rsid w:val="007C2452"/>
    <w:rsid w:val="007C282D"/>
    <w:rsid w:val="007C2E9B"/>
    <w:rsid w:val="007C2F09"/>
    <w:rsid w:val="007C3004"/>
    <w:rsid w:val="007C39DC"/>
    <w:rsid w:val="007C3B34"/>
    <w:rsid w:val="007C3CBA"/>
    <w:rsid w:val="007C3CC3"/>
    <w:rsid w:val="007C46C1"/>
    <w:rsid w:val="007C49A9"/>
    <w:rsid w:val="007C4CFF"/>
    <w:rsid w:val="007C505F"/>
    <w:rsid w:val="007C54EE"/>
    <w:rsid w:val="007C5A2E"/>
    <w:rsid w:val="007C5AA4"/>
    <w:rsid w:val="007C5F64"/>
    <w:rsid w:val="007C609D"/>
    <w:rsid w:val="007C6271"/>
    <w:rsid w:val="007C62D0"/>
    <w:rsid w:val="007C66D3"/>
    <w:rsid w:val="007C6B12"/>
    <w:rsid w:val="007C6E16"/>
    <w:rsid w:val="007C70EC"/>
    <w:rsid w:val="007C712F"/>
    <w:rsid w:val="007C74AB"/>
    <w:rsid w:val="007C767E"/>
    <w:rsid w:val="007C7DBD"/>
    <w:rsid w:val="007C7DFF"/>
    <w:rsid w:val="007C7F3F"/>
    <w:rsid w:val="007C7F68"/>
    <w:rsid w:val="007D019A"/>
    <w:rsid w:val="007D0BC5"/>
    <w:rsid w:val="007D0E1D"/>
    <w:rsid w:val="007D128C"/>
    <w:rsid w:val="007D159E"/>
    <w:rsid w:val="007D1793"/>
    <w:rsid w:val="007D192A"/>
    <w:rsid w:val="007D1B95"/>
    <w:rsid w:val="007D27D8"/>
    <w:rsid w:val="007D2F2D"/>
    <w:rsid w:val="007D307C"/>
    <w:rsid w:val="007D3207"/>
    <w:rsid w:val="007D33E8"/>
    <w:rsid w:val="007D35F4"/>
    <w:rsid w:val="007D4380"/>
    <w:rsid w:val="007D4476"/>
    <w:rsid w:val="007D4C97"/>
    <w:rsid w:val="007D506E"/>
    <w:rsid w:val="007D5982"/>
    <w:rsid w:val="007D6161"/>
    <w:rsid w:val="007D6EC3"/>
    <w:rsid w:val="007D714C"/>
    <w:rsid w:val="007D71C7"/>
    <w:rsid w:val="007D76CC"/>
    <w:rsid w:val="007D7EC7"/>
    <w:rsid w:val="007E0383"/>
    <w:rsid w:val="007E0399"/>
    <w:rsid w:val="007E0F26"/>
    <w:rsid w:val="007E103C"/>
    <w:rsid w:val="007E136C"/>
    <w:rsid w:val="007E16D9"/>
    <w:rsid w:val="007E1A0F"/>
    <w:rsid w:val="007E1E4C"/>
    <w:rsid w:val="007E221D"/>
    <w:rsid w:val="007E281B"/>
    <w:rsid w:val="007E2AE3"/>
    <w:rsid w:val="007E2C68"/>
    <w:rsid w:val="007E35F9"/>
    <w:rsid w:val="007E38B3"/>
    <w:rsid w:val="007E442A"/>
    <w:rsid w:val="007E46C0"/>
    <w:rsid w:val="007E475C"/>
    <w:rsid w:val="007E4B40"/>
    <w:rsid w:val="007E4DC7"/>
    <w:rsid w:val="007E5D93"/>
    <w:rsid w:val="007E605F"/>
    <w:rsid w:val="007E62D6"/>
    <w:rsid w:val="007E6939"/>
    <w:rsid w:val="007E6F7E"/>
    <w:rsid w:val="007E7A41"/>
    <w:rsid w:val="007E7ED8"/>
    <w:rsid w:val="007F0654"/>
    <w:rsid w:val="007F0F20"/>
    <w:rsid w:val="007F1063"/>
    <w:rsid w:val="007F1DF3"/>
    <w:rsid w:val="007F1F3E"/>
    <w:rsid w:val="007F1FB0"/>
    <w:rsid w:val="007F1FC5"/>
    <w:rsid w:val="007F2441"/>
    <w:rsid w:val="007F278B"/>
    <w:rsid w:val="007F2EE7"/>
    <w:rsid w:val="007F364D"/>
    <w:rsid w:val="007F3925"/>
    <w:rsid w:val="007F3976"/>
    <w:rsid w:val="007F3D09"/>
    <w:rsid w:val="007F412F"/>
    <w:rsid w:val="007F448F"/>
    <w:rsid w:val="007F46CF"/>
    <w:rsid w:val="007F4B81"/>
    <w:rsid w:val="007F4BF1"/>
    <w:rsid w:val="007F4E9B"/>
    <w:rsid w:val="007F5002"/>
    <w:rsid w:val="007F5070"/>
    <w:rsid w:val="007F5803"/>
    <w:rsid w:val="007F598C"/>
    <w:rsid w:val="007F5A3D"/>
    <w:rsid w:val="007F6183"/>
    <w:rsid w:val="007F6CCF"/>
    <w:rsid w:val="007F73AE"/>
    <w:rsid w:val="007F781C"/>
    <w:rsid w:val="008008EF"/>
    <w:rsid w:val="00800B26"/>
    <w:rsid w:val="00800E03"/>
    <w:rsid w:val="0080145D"/>
    <w:rsid w:val="00801ECC"/>
    <w:rsid w:val="00801F6E"/>
    <w:rsid w:val="00802147"/>
    <w:rsid w:val="00802D26"/>
    <w:rsid w:val="00802FB0"/>
    <w:rsid w:val="008031AC"/>
    <w:rsid w:val="00803CFB"/>
    <w:rsid w:val="00803D7D"/>
    <w:rsid w:val="0080407C"/>
    <w:rsid w:val="0080417F"/>
    <w:rsid w:val="00804664"/>
    <w:rsid w:val="00804720"/>
    <w:rsid w:val="00804C41"/>
    <w:rsid w:val="00805068"/>
    <w:rsid w:val="00805366"/>
    <w:rsid w:val="008054CC"/>
    <w:rsid w:val="00805511"/>
    <w:rsid w:val="00805639"/>
    <w:rsid w:val="008056AB"/>
    <w:rsid w:val="00805733"/>
    <w:rsid w:val="00806261"/>
    <w:rsid w:val="00806C2C"/>
    <w:rsid w:val="00806DC3"/>
    <w:rsid w:val="00806E11"/>
    <w:rsid w:val="00806E5C"/>
    <w:rsid w:val="008071A5"/>
    <w:rsid w:val="008072A6"/>
    <w:rsid w:val="00807C9F"/>
    <w:rsid w:val="00810BAE"/>
    <w:rsid w:val="00810E54"/>
    <w:rsid w:val="00810FCA"/>
    <w:rsid w:val="00811DD2"/>
    <w:rsid w:val="008122E7"/>
    <w:rsid w:val="00812441"/>
    <w:rsid w:val="008125EE"/>
    <w:rsid w:val="00813588"/>
    <w:rsid w:val="008139FE"/>
    <w:rsid w:val="00813DB0"/>
    <w:rsid w:val="00813F89"/>
    <w:rsid w:val="00814279"/>
    <w:rsid w:val="008142FA"/>
    <w:rsid w:val="008144DA"/>
    <w:rsid w:val="0081464B"/>
    <w:rsid w:val="0081466C"/>
    <w:rsid w:val="00814946"/>
    <w:rsid w:val="0081504C"/>
    <w:rsid w:val="008150B1"/>
    <w:rsid w:val="00815577"/>
    <w:rsid w:val="008155D5"/>
    <w:rsid w:val="00815A44"/>
    <w:rsid w:val="00815C4F"/>
    <w:rsid w:val="00815F27"/>
    <w:rsid w:val="0081623A"/>
    <w:rsid w:val="00816584"/>
    <w:rsid w:val="00816667"/>
    <w:rsid w:val="00816AC1"/>
    <w:rsid w:val="008173EC"/>
    <w:rsid w:val="00817E20"/>
    <w:rsid w:val="00817EFD"/>
    <w:rsid w:val="0082000C"/>
    <w:rsid w:val="008201F8"/>
    <w:rsid w:val="008206E9"/>
    <w:rsid w:val="00820953"/>
    <w:rsid w:val="00820A23"/>
    <w:rsid w:val="00820A35"/>
    <w:rsid w:val="00820D9D"/>
    <w:rsid w:val="00820DEA"/>
    <w:rsid w:val="00820DF3"/>
    <w:rsid w:val="008213DF"/>
    <w:rsid w:val="00821675"/>
    <w:rsid w:val="0082269D"/>
    <w:rsid w:val="00822B7F"/>
    <w:rsid w:val="00822D08"/>
    <w:rsid w:val="00822E67"/>
    <w:rsid w:val="00823BDE"/>
    <w:rsid w:val="00823FD9"/>
    <w:rsid w:val="00824A18"/>
    <w:rsid w:val="00825438"/>
    <w:rsid w:val="00825CAB"/>
    <w:rsid w:val="00825CB2"/>
    <w:rsid w:val="0082611B"/>
    <w:rsid w:val="0082631D"/>
    <w:rsid w:val="00826766"/>
    <w:rsid w:val="008268A9"/>
    <w:rsid w:val="008268BE"/>
    <w:rsid w:val="00826BDA"/>
    <w:rsid w:val="00826C83"/>
    <w:rsid w:val="008274D9"/>
    <w:rsid w:val="008275C0"/>
    <w:rsid w:val="008275DB"/>
    <w:rsid w:val="00827721"/>
    <w:rsid w:val="00827AB4"/>
    <w:rsid w:val="00827B55"/>
    <w:rsid w:val="00827E89"/>
    <w:rsid w:val="00830664"/>
    <w:rsid w:val="00830A41"/>
    <w:rsid w:val="00830F6E"/>
    <w:rsid w:val="0083116F"/>
    <w:rsid w:val="00831938"/>
    <w:rsid w:val="00831BEB"/>
    <w:rsid w:val="00831D53"/>
    <w:rsid w:val="00831DC8"/>
    <w:rsid w:val="00832270"/>
    <w:rsid w:val="008329E7"/>
    <w:rsid w:val="00832CDA"/>
    <w:rsid w:val="0083309A"/>
    <w:rsid w:val="00833438"/>
    <w:rsid w:val="00833520"/>
    <w:rsid w:val="008338D7"/>
    <w:rsid w:val="00834211"/>
    <w:rsid w:val="00834308"/>
    <w:rsid w:val="0083450D"/>
    <w:rsid w:val="00835C2C"/>
    <w:rsid w:val="00836FC6"/>
    <w:rsid w:val="00837289"/>
    <w:rsid w:val="0083744D"/>
    <w:rsid w:val="008375F6"/>
    <w:rsid w:val="00837870"/>
    <w:rsid w:val="008379C7"/>
    <w:rsid w:val="00837E4B"/>
    <w:rsid w:val="008403E0"/>
    <w:rsid w:val="008412D8"/>
    <w:rsid w:val="0084132D"/>
    <w:rsid w:val="0084154C"/>
    <w:rsid w:val="0084190E"/>
    <w:rsid w:val="00841BF0"/>
    <w:rsid w:val="00842323"/>
    <w:rsid w:val="00842A7F"/>
    <w:rsid w:val="00842C02"/>
    <w:rsid w:val="00843276"/>
    <w:rsid w:val="0084349C"/>
    <w:rsid w:val="00843922"/>
    <w:rsid w:val="0084424C"/>
    <w:rsid w:val="00844425"/>
    <w:rsid w:val="0084487D"/>
    <w:rsid w:val="00845295"/>
    <w:rsid w:val="00845A18"/>
    <w:rsid w:val="008461DC"/>
    <w:rsid w:val="00846255"/>
    <w:rsid w:val="00846583"/>
    <w:rsid w:val="00846836"/>
    <w:rsid w:val="00846B89"/>
    <w:rsid w:val="00847581"/>
    <w:rsid w:val="008477B9"/>
    <w:rsid w:val="00847840"/>
    <w:rsid w:val="00847989"/>
    <w:rsid w:val="008479C7"/>
    <w:rsid w:val="00847B49"/>
    <w:rsid w:val="00847F6E"/>
    <w:rsid w:val="00850027"/>
    <w:rsid w:val="00850451"/>
    <w:rsid w:val="008514A4"/>
    <w:rsid w:val="008523E0"/>
    <w:rsid w:val="00852658"/>
    <w:rsid w:val="008527EB"/>
    <w:rsid w:val="00852BF3"/>
    <w:rsid w:val="00852CB7"/>
    <w:rsid w:val="00852EF4"/>
    <w:rsid w:val="00853759"/>
    <w:rsid w:val="00854893"/>
    <w:rsid w:val="00855155"/>
    <w:rsid w:val="008555AF"/>
    <w:rsid w:val="00855A65"/>
    <w:rsid w:val="00855EED"/>
    <w:rsid w:val="00856042"/>
    <w:rsid w:val="00856058"/>
    <w:rsid w:val="0085646A"/>
    <w:rsid w:val="0085661C"/>
    <w:rsid w:val="00856710"/>
    <w:rsid w:val="00856727"/>
    <w:rsid w:val="00856760"/>
    <w:rsid w:val="00856873"/>
    <w:rsid w:val="0085720A"/>
    <w:rsid w:val="008576DE"/>
    <w:rsid w:val="008579CF"/>
    <w:rsid w:val="00860194"/>
    <w:rsid w:val="00860473"/>
    <w:rsid w:val="00860A9B"/>
    <w:rsid w:val="00860E8A"/>
    <w:rsid w:val="00860EB4"/>
    <w:rsid w:val="0086148F"/>
    <w:rsid w:val="008614A4"/>
    <w:rsid w:val="00861570"/>
    <w:rsid w:val="008617FA"/>
    <w:rsid w:val="00861840"/>
    <w:rsid w:val="00862019"/>
    <w:rsid w:val="00862458"/>
    <w:rsid w:val="008627CA"/>
    <w:rsid w:val="0086287C"/>
    <w:rsid w:val="00862903"/>
    <w:rsid w:val="008635C5"/>
    <w:rsid w:val="008640A9"/>
    <w:rsid w:val="0086410C"/>
    <w:rsid w:val="00864539"/>
    <w:rsid w:val="008645F2"/>
    <w:rsid w:val="0086468E"/>
    <w:rsid w:val="00864738"/>
    <w:rsid w:val="008647B2"/>
    <w:rsid w:val="00864A70"/>
    <w:rsid w:val="00865055"/>
    <w:rsid w:val="008650D2"/>
    <w:rsid w:val="00865394"/>
    <w:rsid w:val="008656F0"/>
    <w:rsid w:val="0086589F"/>
    <w:rsid w:val="00865EDE"/>
    <w:rsid w:val="00865F34"/>
    <w:rsid w:val="00866A1E"/>
    <w:rsid w:val="00866B49"/>
    <w:rsid w:val="00866B53"/>
    <w:rsid w:val="00866F45"/>
    <w:rsid w:val="00867105"/>
    <w:rsid w:val="0086723C"/>
    <w:rsid w:val="00867556"/>
    <w:rsid w:val="008675A9"/>
    <w:rsid w:val="00867A41"/>
    <w:rsid w:val="00867F3F"/>
    <w:rsid w:val="008715F0"/>
    <w:rsid w:val="008718C6"/>
    <w:rsid w:val="0087245F"/>
    <w:rsid w:val="00872E2C"/>
    <w:rsid w:val="008734DE"/>
    <w:rsid w:val="00873529"/>
    <w:rsid w:val="00873736"/>
    <w:rsid w:val="00873EDF"/>
    <w:rsid w:val="008742E5"/>
    <w:rsid w:val="0087457A"/>
    <w:rsid w:val="008745FC"/>
    <w:rsid w:val="00874B6D"/>
    <w:rsid w:val="008752D2"/>
    <w:rsid w:val="00875318"/>
    <w:rsid w:val="00875CD4"/>
    <w:rsid w:val="00875DD1"/>
    <w:rsid w:val="0087652F"/>
    <w:rsid w:val="00876A71"/>
    <w:rsid w:val="00877093"/>
    <w:rsid w:val="008774CA"/>
    <w:rsid w:val="00877534"/>
    <w:rsid w:val="008777FB"/>
    <w:rsid w:val="00877825"/>
    <w:rsid w:val="00877923"/>
    <w:rsid w:val="0088018B"/>
    <w:rsid w:val="008804CF"/>
    <w:rsid w:val="00880A9B"/>
    <w:rsid w:val="008810B2"/>
    <w:rsid w:val="008810FA"/>
    <w:rsid w:val="008816FB"/>
    <w:rsid w:val="008817F4"/>
    <w:rsid w:val="00881801"/>
    <w:rsid w:val="00881BB9"/>
    <w:rsid w:val="008822D1"/>
    <w:rsid w:val="0088243C"/>
    <w:rsid w:val="00882747"/>
    <w:rsid w:val="00883638"/>
    <w:rsid w:val="00883E47"/>
    <w:rsid w:val="0088436D"/>
    <w:rsid w:val="00884A5F"/>
    <w:rsid w:val="00884C67"/>
    <w:rsid w:val="00884C68"/>
    <w:rsid w:val="008856B9"/>
    <w:rsid w:val="008858FB"/>
    <w:rsid w:val="00885915"/>
    <w:rsid w:val="00885C24"/>
    <w:rsid w:val="00885C3F"/>
    <w:rsid w:val="00885D6E"/>
    <w:rsid w:val="008862C5"/>
    <w:rsid w:val="008863F5"/>
    <w:rsid w:val="008864FF"/>
    <w:rsid w:val="008865A3"/>
    <w:rsid w:val="00886D2B"/>
    <w:rsid w:val="00887113"/>
    <w:rsid w:val="008879E8"/>
    <w:rsid w:val="008903FA"/>
    <w:rsid w:val="0089069A"/>
    <w:rsid w:val="00890914"/>
    <w:rsid w:val="00890C75"/>
    <w:rsid w:val="00890DA3"/>
    <w:rsid w:val="0089121B"/>
    <w:rsid w:val="008914BA"/>
    <w:rsid w:val="00891A9F"/>
    <w:rsid w:val="00891C7D"/>
    <w:rsid w:val="0089224C"/>
    <w:rsid w:val="00892268"/>
    <w:rsid w:val="00892BC0"/>
    <w:rsid w:val="00892CF1"/>
    <w:rsid w:val="00892FC7"/>
    <w:rsid w:val="00893AC9"/>
    <w:rsid w:val="00893BD7"/>
    <w:rsid w:val="0089419E"/>
    <w:rsid w:val="008941CD"/>
    <w:rsid w:val="00894790"/>
    <w:rsid w:val="008947D3"/>
    <w:rsid w:val="00894FA7"/>
    <w:rsid w:val="00896CDD"/>
    <w:rsid w:val="00896DBF"/>
    <w:rsid w:val="00897403"/>
    <w:rsid w:val="00897DF2"/>
    <w:rsid w:val="008A058B"/>
    <w:rsid w:val="008A06E8"/>
    <w:rsid w:val="008A0ECD"/>
    <w:rsid w:val="008A0F7C"/>
    <w:rsid w:val="008A0FB2"/>
    <w:rsid w:val="008A15E5"/>
    <w:rsid w:val="008A168D"/>
    <w:rsid w:val="008A199C"/>
    <w:rsid w:val="008A1EC9"/>
    <w:rsid w:val="008A229B"/>
    <w:rsid w:val="008A2382"/>
    <w:rsid w:val="008A282B"/>
    <w:rsid w:val="008A2E03"/>
    <w:rsid w:val="008A3389"/>
    <w:rsid w:val="008A3C03"/>
    <w:rsid w:val="008A42DB"/>
    <w:rsid w:val="008A4355"/>
    <w:rsid w:val="008A45DE"/>
    <w:rsid w:val="008A4979"/>
    <w:rsid w:val="008A5267"/>
    <w:rsid w:val="008A5389"/>
    <w:rsid w:val="008A5730"/>
    <w:rsid w:val="008A6770"/>
    <w:rsid w:val="008A6897"/>
    <w:rsid w:val="008A6DF8"/>
    <w:rsid w:val="008A74B5"/>
    <w:rsid w:val="008A7BC8"/>
    <w:rsid w:val="008A7DC0"/>
    <w:rsid w:val="008A7F15"/>
    <w:rsid w:val="008B0143"/>
    <w:rsid w:val="008B0723"/>
    <w:rsid w:val="008B0BD9"/>
    <w:rsid w:val="008B1415"/>
    <w:rsid w:val="008B1755"/>
    <w:rsid w:val="008B1C4D"/>
    <w:rsid w:val="008B1EE9"/>
    <w:rsid w:val="008B2212"/>
    <w:rsid w:val="008B2328"/>
    <w:rsid w:val="008B2DC8"/>
    <w:rsid w:val="008B2EF6"/>
    <w:rsid w:val="008B377C"/>
    <w:rsid w:val="008B4003"/>
    <w:rsid w:val="008B41F9"/>
    <w:rsid w:val="008B4A14"/>
    <w:rsid w:val="008B4EDD"/>
    <w:rsid w:val="008B57C8"/>
    <w:rsid w:val="008B5B57"/>
    <w:rsid w:val="008B5CA8"/>
    <w:rsid w:val="008B606B"/>
    <w:rsid w:val="008B60B3"/>
    <w:rsid w:val="008B66B4"/>
    <w:rsid w:val="008B68E1"/>
    <w:rsid w:val="008B6CE1"/>
    <w:rsid w:val="008B6E37"/>
    <w:rsid w:val="008B6EB2"/>
    <w:rsid w:val="008B6F10"/>
    <w:rsid w:val="008B701A"/>
    <w:rsid w:val="008B72EC"/>
    <w:rsid w:val="008B78DB"/>
    <w:rsid w:val="008B7979"/>
    <w:rsid w:val="008B7C6B"/>
    <w:rsid w:val="008B7F1C"/>
    <w:rsid w:val="008C0317"/>
    <w:rsid w:val="008C03B9"/>
    <w:rsid w:val="008C0656"/>
    <w:rsid w:val="008C0762"/>
    <w:rsid w:val="008C082A"/>
    <w:rsid w:val="008C0F5D"/>
    <w:rsid w:val="008C1071"/>
    <w:rsid w:val="008C13DB"/>
    <w:rsid w:val="008C18A1"/>
    <w:rsid w:val="008C1D2D"/>
    <w:rsid w:val="008C21A2"/>
    <w:rsid w:val="008C2C7D"/>
    <w:rsid w:val="008C3235"/>
    <w:rsid w:val="008C32EF"/>
    <w:rsid w:val="008C36A7"/>
    <w:rsid w:val="008C3701"/>
    <w:rsid w:val="008C399B"/>
    <w:rsid w:val="008C3B26"/>
    <w:rsid w:val="008C3E96"/>
    <w:rsid w:val="008C4E43"/>
    <w:rsid w:val="008C5088"/>
    <w:rsid w:val="008C605C"/>
    <w:rsid w:val="008C6BE3"/>
    <w:rsid w:val="008C7491"/>
    <w:rsid w:val="008C7755"/>
    <w:rsid w:val="008C7BF8"/>
    <w:rsid w:val="008D0520"/>
    <w:rsid w:val="008D09AD"/>
    <w:rsid w:val="008D0C1C"/>
    <w:rsid w:val="008D115E"/>
    <w:rsid w:val="008D1443"/>
    <w:rsid w:val="008D14FF"/>
    <w:rsid w:val="008D1515"/>
    <w:rsid w:val="008D1A28"/>
    <w:rsid w:val="008D1C99"/>
    <w:rsid w:val="008D2A3C"/>
    <w:rsid w:val="008D3336"/>
    <w:rsid w:val="008D34BD"/>
    <w:rsid w:val="008D34C5"/>
    <w:rsid w:val="008D37F5"/>
    <w:rsid w:val="008D3803"/>
    <w:rsid w:val="008D3A5B"/>
    <w:rsid w:val="008D3B7A"/>
    <w:rsid w:val="008D3C47"/>
    <w:rsid w:val="008D5592"/>
    <w:rsid w:val="008D5CA6"/>
    <w:rsid w:val="008D6437"/>
    <w:rsid w:val="008D6C22"/>
    <w:rsid w:val="008D6E09"/>
    <w:rsid w:val="008D6F61"/>
    <w:rsid w:val="008D7220"/>
    <w:rsid w:val="008D74E8"/>
    <w:rsid w:val="008E0033"/>
    <w:rsid w:val="008E010E"/>
    <w:rsid w:val="008E048A"/>
    <w:rsid w:val="008E06B7"/>
    <w:rsid w:val="008E0ACD"/>
    <w:rsid w:val="008E132A"/>
    <w:rsid w:val="008E19A7"/>
    <w:rsid w:val="008E1ABE"/>
    <w:rsid w:val="008E1D94"/>
    <w:rsid w:val="008E2111"/>
    <w:rsid w:val="008E240A"/>
    <w:rsid w:val="008E28B9"/>
    <w:rsid w:val="008E28EB"/>
    <w:rsid w:val="008E29B2"/>
    <w:rsid w:val="008E36AF"/>
    <w:rsid w:val="008E36FB"/>
    <w:rsid w:val="008E3B4A"/>
    <w:rsid w:val="008E3CBF"/>
    <w:rsid w:val="008E3DEC"/>
    <w:rsid w:val="008E3E4F"/>
    <w:rsid w:val="008E3FCC"/>
    <w:rsid w:val="008E40A0"/>
    <w:rsid w:val="008E4932"/>
    <w:rsid w:val="008E499E"/>
    <w:rsid w:val="008E4C81"/>
    <w:rsid w:val="008E4C86"/>
    <w:rsid w:val="008E5B01"/>
    <w:rsid w:val="008E5CCF"/>
    <w:rsid w:val="008E5F72"/>
    <w:rsid w:val="008E5F74"/>
    <w:rsid w:val="008E60DC"/>
    <w:rsid w:val="008E6352"/>
    <w:rsid w:val="008E675A"/>
    <w:rsid w:val="008E7293"/>
    <w:rsid w:val="008E78F1"/>
    <w:rsid w:val="008E7D96"/>
    <w:rsid w:val="008F07EB"/>
    <w:rsid w:val="008F0A00"/>
    <w:rsid w:val="008F0CAC"/>
    <w:rsid w:val="008F13D2"/>
    <w:rsid w:val="008F26EB"/>
    <w:rsid w:val="008F2866"/>
    <w:rsid w:val="008F2FD3"/>
    <w:rsid w:val="008F398A"/>
    <w:rsid w:val="008F4021"/>
    <w:rsid w:val="008F40BE"/>
    <w:rsid w:val="008F41E7"/>
    <w:rsid w:val="008F4491"/>
    <w:rsid w:val="008F4518"/>
    <w:rsid w:val="008F53AB"/>
    <w:rsid w:val="008F709F"/>
    <w:rsid w:val="008F70E0"/>
    <w:rsid w:val="008F7719"/>
    <w:rsid w:val="008F7DC8"/>
    <w:rsid w:val="00900540"/>
    <w:rsid w:val="009009A4"/>
    <w:rsid w:val="00900AA8"/>
    <w:rsid w:val="00900BF3"/>
    <w:rsid w:val="00901138"/>
    <w:rsid w:val="009013FB"/>
    <w:rsid w:val="009016AB"/>
    <w:rsid w:val="009018B9"/>
    <w:rsid w:val="00901C3B"/>
    <w:rsid w:val="00901D57"/>
    <w:rsid w:val="0090211E"/>
    <w:rsid w:val="00902831"/>
    <w:rsid w:val="00902B4D"/>
    <w:rsid w:val="00902D62"/>
    <w:rsid w:val="0090364A"/>
    <w:rsid w:val="00903B26"/>
    <w:rsid w:val="00903FCA"/>
    <w:rsid w:val="00904264"/>
    <w:rsid w:val="00904D4E"/>
    <w:rsid w:val="009051AE"/>
    <w:rsid w:val="00905385"/>
    <w:rsid w:val="00905413"/>
    <w:rsid w:val="00905625"/>
    <w:rsid w:val="00905F30"/>
    <w:rsid w:val="00906337"/>
    <w:rsid w:val="00906C63"/>
    <w:rsid w:val="00907217"/>
    <w:rsid w:val="00907815"/>
    <w:rsid w:val="00907A4A"/>
    <w:rsid w:val="00907BA9"/>
    <w:rsid w:val="0091010E"/>
    <w:rsid w:val="009106EF"/>
    <w:rsid w:val="0091083B"/>
    <w:rsid w:val="00911219"/>
    <w:rsid w:val="00911293"/>
    <w:rsid w:val="009117C1"/>
    <w:rsid w:val="00911F2F"/>
    <w:rsid w:val="00911FED"/>
    <w:rsid w:val="00912310"/>
    <w:rsid w:val="00912AA5"/>
    <w:rsid w:val="00912AD9"/>
    <w:rsid w:val="00912FA1"/>
    <w:rsid w:val="009134EA"/>
    <w:rsid w:val="00913690"/>
    <w:rsid w:val="0091410D"/>
    <w:rsid w:val="009142A1"/>
    <w:rsid w:val="0091433F"/>
    <w:rsid w:val="00914CE7"/>
    <w:rsid w:val="00915EE7"/>
    <w:rsid w:val="009167AB"/>
    <w:rsid w:val="00916FE9"/>
    <w:rsid w:val="009173B6"/>
    <w:rsid w:val="0091762F"/>
    <w:rsid w:val="0091765B"/>
    <w:rsid w:val="00917AC5"/>
    <w:rsid w:val="00917C21"/>
    <w:rsid w:val="00920135"/>
    <w:rsid w:val="00920BE1"/>
    <w:rsid w:val="00920DCB"/>
    <w:rsid w:val="00920E03"/>
    <w:rsid w:val="00921149"/>
    <w:rsid w:val="009213BB"/>
    <w:rsid w:val="00921D1F"/>
    <w:rsid w:val="00921D67"/>
    <w:rsid w:val="0092209F"/>
    <w:rsid w:val="009223B6"/>
    <w:rsid w:val="00922426"/>
    <w:rsid w:val="0092249B"/>
    <w:rsid w:val="00922680"/>
    <w:rsid w:val="00922983"/>
    <w:rsid w:val="00922D8F"/>
    <w:rsid w:val="00923306"/>
    <w:rsid w:val="00923D22"/>
    <w:rsid w:val="00923DA6"/>
    <w:rsid w:val="00923EAC"/>
    <w:rsid w:val="009240D5"/>
    <w:rsid w:val="00924477"/>
    <w:rsid w:val="009248D1"/>
    <w:rsid w:val="00925952"/>
    <w:rsid w:val="00925BD7"/>
    <w:rsid w:val="00925C9D"/>
    <w:rsid w:val="00925E14"/>
    <w:rsid w:val="00925EE7"/>
    <w:rsid w:val="00926335"/>
    <w:rsid w:val="0092693A"/>
    <w:rsid w:val="00926E7F"/>
    <w:rsid w:val="00926F2F"/>
    <w:rsid w:val="00927415"/>
    <w:rsid w:val="0092778D"/>
    <w:rsid w:val="00927C1F"/>
    <w:rsid w:val="00927D9F"/>
    <w:rsid w:val="00930696"/>
    <w:rsid w:val="009306D9"/>
    <w:rsid w:val="009306ED"/>
    <w:rsid w:val="00930FF8"/>
    <w:rsid w:val="00931C6D"/>
    <w:rsid w:val="0093204C"/>
    <w:rsid w:val="009327A6"/>
    <w:rsid w:val="009329B2"/>
    <w:rsid w:val="00933065"/>
    <w:rsid w:val="009330E5"/>
    <w:rsid w:val="00933268"/>
    <w:rsid w:val="00933B9C"/>
    <w:rsid w:val="00933BF5"/>
    <w:rsid w:val="00933D5B"/>
    <w:rsid w:val="00933EEA"/>
    <w:rsid w:val="0093417E"/>
    <w:rsid w:val="00934968"/>
    <w:rsid w:val="0093562B"/>
    <w:rsid w:val="009358AC"/>
    <w:rsid w:val="009364A1"/>
    <w:rsid w:val="009369FD"/>
    <w:rsid w:val="00936B2F"/>
    <w:rsid w:val="00936BE6"/>
    <w:rsid w:val="00936C40"/>
    <w:rsid w:val="00936CFC"/>
    <w:rsid w:val="00937642"/>
    <w:rsid w:val="00937BF9"/>
    <w:rsid w:val="009401C2"/>
    <w:rsid w:val="00940283"/>
    <w:rsid w:val="0094092C"/>
    <w:rsid w:val="009409B2"/>
    <w:rsid w:val="00940EAC"/>
    <w:rsid w:val="00940EF8"/>
    <w:rsid w:val="00941047"/>
    <w:rsid w:val="0094121B"/>
    <w:rsid w:val="009416B0"/>
    <w:rsid w:val="00941A18"/>
    <w:rsid w:val="00941A5B"/>
    <w:rsid w:val="00941DDE"/>
    <w:rsid w:val="00942506"/>
    <w:rsid w:val="00942A03"/>
    <w:rsid w:val="009440AB"/>
    <w:rsid w:val="00944243"/>
    <w:rsid w:val="00944255"/>
    <w:rsid w:val="009443B8"/>
    <w:rsid w:val="0094440B"/>
    <w:rsid w:val="009444C4"/>
    <w:rsid w:val="00944791"/>
    <w:rsid w:val="00944CB8"/>
    <w:rsid w:val="00944CCC"/>
    <w:rsid w:val="00944E20"/>
    <w:rsid w:val="00944E53"/>
    <w:rsid w:val="00945942"/>
    <w:rsid w:val="00945ACB"/>
    <w:rsid w:val="00945B78"/>
    <w:rsid w:val="00946131"/>
    <w:rsid w:val="00946154"/>
    <w:rsid w:val="00946252"/>
    <w:rsid w:val="0094667B"/>
    <w:rsid w:val="00946BAC"/>
    <w:rsid w:val="0094702A"/>
    <w:rsid w:val="0094737D"/>
    <w:rsid w:val="009478FA"/>
    <w:rsid w:val="00947AA7"/>
    <w:rsid w:val="00947E65"/>
    <w:rsid w:val="00947F4F"/>
    <w:rsid w:val="00950D58"/>
    <w:rsid w:val="00950E1B"/>
    <w:rsid w:val="00951113"/>
    <w:rsid w:val="00951488"/>
    <w:rsid w:val="00951ADB"/>
    <w:rsid w:val="00951BF5"/>
    <w:rsid w:val="00951DD5"/>
    <w:rsid w:val="009521D1"/>
    <w:rsid w:val="009521DA"/>
    <w:rsid w:val="009523E2"/>
    <w:rsid w:val="009529A2"/>
    <w:rsid w:val="00952A71"/>
    <w:rsid w:val="00952DFA"/>
    <w:rsid w:val="009531FC"/>
    <w:rsid w:val="009533F2"/>
    <w:rsid w:val="00954208"/>
    <w:rsid w:val="00954CBE"/>
    <w:rsid w:val="00955160"/>
    <w:rsid w:val="009552E1"/>
    <w:rsid w:val="00955453"/>
    <w:rsid w:val="009563FF"/>
    <w:rsid w:val="009564D2"/>
    <w:rsid w:val="00956D09"/>
    <w:rsid w:val="009573AD"/>
    <w:rsid w:val="0095748E"/>
    <w:rsid w:val="009577C0"/>
    <w:rsid w:val="00957888"/>
    <w:rsid w:val="009578BB"/>
    <w:rsid w:val="009579E8"/>
    <w:rsid w:val="00957D26"/>
    <w:rsid w:val="00957F54"/>
    <w:rsid w:val="00960781"/>
    <w:rsid w:val="009609E6"/>
    <w:rsid w:val="00960CEA"/>
    <w:rsid w:val="00960D48"/>
    <w:rsid w:val="009610F9"/>
    <w:rsid w:val="00961293"/>
    <w:rsid w:val="009614A9"/>
    <w:rsid w:val="009615AF"/>
    <w:rsid w:val="009618DB"/>
    <w:rsid w:val="00961F37"/>
    <w:rsid w:val="00961F48"/>
    <w:rsid w:val="0096205F"/>
    <w:rsid w:val="00962387"/>
    <w:rsid w:val="00962924"/>
    <w:rsid w:val="00962C88"/>
    <w:rsid w:val="0096341F"/>
    <w:rsid w:val="009643D0"/>
    <w:rsid w:val="0096456B"/>
    <w:rsid w:val="0096472D"/>
    <w:rsid w:val="009647F3"/>
    <w:rsid w:val="00964801"/>
    <w:rsid w:val="009648EA"/>
    <w:rsid w:val="00964B7C"/>
    <w:rsid w:val="009652CF"/>
    <w:rsid w:val="00965544"/>
    <w:rsid w:val="0096596E"/>
    <w:rsid w:val="00965B84"/>
    <w:rsid w:val="00965B91"/>
    <w:rsid w:val="009661DA"/>
    <w:rsid w:val="009667C8"/>
    <w:rsid w:val="00966B3B"/>
    <w:rsid w:val="00967247"/>
    <w:rsid w:val="00967401"/>
    <w:rsid w:val="00967555"/>
    <w:rsid w:val="009677EA"/>
    <w:rsid w:val="00967A26"/>
    <w:rsid w:val="00967E48"/>
    <w:rsid w:val="00970288"/>
    <w:rsid w:val="0097067F"/>
    <w:rsid w:val="00970A5C"/>
    <w:rsid w:val="00971161"/>
    <w:rsid w:val="009712EC"/>
    <w:rsid w:val="009715B4"/>
    <w:rsid w:val="009715C7"/>
    <w:rsid w:val="009719D2"/>
    <w:rsid w:val="00972352"/>
    <w:rsid w:val="00972935"/>
    <w:rsid w:val="00972AD7"/>
    <w:rsid w:val="00972E95"/>
    <w:rsid w:val="0097324C"/>
    <w:rsid w:val="009736DE"/>
    <w:rsid w:val="009739B4"/>
    <w:rsid w:val="00973C4B"/>
    <w:rsid w:val="009740A0"/>
    <w:rsid w:val="009741E7"/>
    <w:rsid w:val="00974472"/>
    <w:rsid w:val="009745FA"/>
    <w:rsid w:val="009748BA"/>
    <w:rsid w:val="00974B3D"/>
    <w:rsid w:val="00974EDB"/>
    <w:rsid w:val="0097511E"/>
    <w:rsid w:val="00975670"/>
    <w:rsid w:val="00976F1E"/>
    <w:rsid w:val="00977D3A"/>
    <w:rsid w:val="00980692"/>
    <w:rsid w:val="009806B9"/>
    <w:rsid w:val="00980962"/>
    <w:rsid w:val="00980A7F"/>
    <w:rsid w:val="0098109A"/>
    <w:rsid w:val="009811B0"/>
    <w:rsid w:val="009811E1"/>
    <w:rsid w:val="00981493"/>
    <w:rsid w:val="009816B7"/>
    <w:rsid w:val="00981727"/>
    <w:rsid w:val="0098172F"/>
    <w:rsid w:val="00981D41"/>
    <w:rsid w:val="00982259"/>
    <w:rsid w:val="009822AA"/>
    <w:rsid w:val="0098263A"/>
    <w:rsid w:val="0098267D"/>
    <w:rsid w:val="0098293B"/>
    <w:rsid w:val="00982948"/>
    <w:rsid w:val="00982DB4"/>
    <w:rsid w:val="0098300B"/>
    <w:rsid w:val="00983B64"/>
    <w:rsid w:val="00983BC8"/>
    <w:rsid w:val="00983F1F"/>
    <w:rsid w:val="00983F27"/>
    <w:rsid w:val="009849DB"/>
    <w:rsid w:val="00984A54"/>
    <w:rsid w:val="00984EA8"/>
    <w:rsid w:val="00985401"/>
    <w:rsid w:val="009857F1"/>
    <w:rsid w:val="00985B32"/>
    <w:rsid w:val="00987531"/>
    <w:rsid w:val="009875BA"/>
    <w:rsid w:val="00987927"/>
    <w:rsid w:val="009908D7"/>
    <w:rsid w:val="00990C95"/>
    <w:rsid w:val="009915C2"/>
    <w:rsid w:val="00991A37"/>
    <w:rsid w:val="00992225"/>
    <w:rsid w:val="009924B4"/>
    <w:rsid w:val="009926A7"/>
    <w:rsid w:val="00992A35"/>
    <w:rsid w:val="00992BD3"/>
    <w:rsid w:val="0099307D"/>
    <w:rsid w:val="0099309B"/>
    <w:rsid w:val="00993121"/>
    <w:rsid w:val="009931A4"/>
    <w:rsid w:val="009934E6"/>
    <w:rsid w:val="0099382E"/>
    <w:rsid w:val="00993E8B"/>
    <w:rsid w:val="00994150"/>
    <w:rsid w:val="009941B3"/>
    <w:rsid w:val="009945FD"/>
    <w:rsid w:val="00994669"/>
    <w:rsid w:val="00994714"/>
    <w:rsid w:val="00994AB2"/>
    <w:rsid w:val="0099504B"/>
    <w:rsid w:val="009950EF"/>
    <w:rsid w:val="009953FE"/>
    <w:rsid w:val="0099543C"/>
    <w:rsid w:val="0099573D"/>
    <w:rsid w:val="00995764"/>
    <w:rsid w:val="00995928"/>
    <w:rsid w:val="00995FC8"/>
    <w:rsid w:val="00996ADB"/>
    <w:rsid w:val="009973BE"/>
    <w:rsid w:val="00997969"/>
    <w:rsid w:val="00997B52"/>
    <w:rsid w:val="00997D92"/>
    <w:rsid w:val="00997F52"/>
    <w:rsid w:val="009A0249"/>
    <w:rsid w:val="009A0303"/>
    <w:rsid w:val="009A0475"/>
    <w:rsid w:val="009A0ADC"/>
    <w:rsid w:val="009A1162"/>
    <w:rsid w:val="009A12FF"/>
    <w:rsid w:val="009A15E1"/>
    <w:rsid w:val="009A1743"/>
    <w:rsid w:val="009A1E23"/>
    <w:rsid w:val="009A2C64"/>
    <w:rsid w:val="009A3B29"/>
    <w:rsid w:val="009A3B95"/>
    <w:rsid w:val="009A3E12"/>
    <w:rsid w:val="009A41D2"/>
    <w:rsid w:val="009A4502"/>
    <w:rsid w:val="009A4C52"/>
    <w:rsid w:val="009A4CAE"/>
    <w:rsid w:val="009A4CD5"/>
    <w:rsid w:val="009A566D"/>
    <w:rsid w:val="009A6071"/>
    <w:rsid w:val="009A63F4"/>
    <w:rsid w:val="009A6C92"/>
    <w:rsid w:val="009A789C"/>
    <w:rsid w:val="009A7984"/>
    <w:rsid w:val="009A7B7B"/>
    <w:rsid w:val="009A7C73"/>
    <w:rsid w:val="009A7ED9"/>
    <w:rsid w:val="009A7F7F"/>
    <w:rsid w:val="009B0313"/>
    <w:rsid w:val="009B04C3"/>
    <w:rsid w:val="009B0C7B"/>
    <w:rsid w:val="009B13EA"/>
    <w:rsid w:val="009B1537"/>
    <w:rsid w:val="009B15D6"/>
    <w:rsid w:val="009B21E6"/>
    <w:rsid w:val="009B27D6"/>
    <w:rsid w:val="009B286F"/>
    <w:rsid w:val="009B2AEF"/>
    <w:rsid w:val="009B2C89"/>
    <w:rsid w:val="009B2D9B"/>
    <w:rsid w:val="009B33ED"/>
    <w:rsid w:val="009B3FA4"/>
    <w:rsid w:val="009B4132"/>
    <w:rsid w:val="009B4373"/>
    <w:rsid w:val="009B471D"/>
    <w:rsid w:val="009B4B27"/>
    <w:rsid w:val="009B4F87"/>
    <w:rsid w:val="009B564D"/>
    <w:rsid w:val="009B5BC0"/>
    <w:rsid w:val="009B5F9B"/>
    <w:rsid w:val="009B684A"/>
    <w:rsid w:val="009B6D5C"/>
    <w:rsid w:val="009B6F6D"/>
    <w:rsid w:val="009B7004"/>
    <w:rsid w:val="009B7217"/>
    <w:rsid w:val="009B74FD"/>
    <w:rsid w:val="009B7C4B"/>
    <w:rsid w:val="009B7F7F"/>
    <w:rsid w:val="009C01CC"/>
    <w:rsid w:val="009C1009"/>
    <w:rsid w:val="009C15A4"/>
    <w:rsid w:val="009C1851"/>
    <w:rsid w:val="009C1B20"/>
    <w:rsid w:val="009C2107"/>
    <w:rsid w:val="009C21D9"/>
    <w:rsid w:val="009C2522"/>
    <w:rsid w:val="009C27EB"/>
    <w:rsid w:val="009C28B5"/>
    <w:rsid w:val="009C2BAA"/>
    <w:rsid w:val="009C2D73"/>
    <w:rsid w:val="009C31EB"/>
    <w:rsid w:val="009C35D4"/>
    <w:rsid w:val="009C3A7F"/>
    <w:rsid w:val="009C474E"/>
    <w:rsid w:val="009C4914"/>
    <w:rsid w:val="009C4E14"/>
    <w:rsid w:val="009C4EED"/>
    <w:rsid w:val="009C51E9"/>
    <w:rsid w:val="009C5351"/>
    <w:rsid w:val="009C5634"/>
    <w:rsid w:val="009C5D61"/>
    <w:rsid w:val="009C5D6A"/>
    <w:rsid w:val="009C68A0"/>
    <w:rsid w:val="009C7E71"/>
    <w:rsid w:val="009C7E7F"/>
    <w:rsid w:val="009C7F18"/>
    <w:rsid w:val="009C7FDB"/>
    <w:rsid w:val="009D008E"/>
    <w:rsid w:val="009D027A"/>
    <w:rsid w:val="009D0658"/>
    <w:rsid w:val="009D1216"/>
    <w:rsid w:val="009D15D2"/>
    <w:rsid w:val="009D199C"/>
    <w:rsid w:val="009D1B82"/>
    <w:rsid w:val="009D2599"/>
    <w:rsid w:val="009D25A0"/>
    <w:rsid w:val="009D30EE"/>
    <w:rsid w:val="009D3366"/>
    <w:rsid w:val="009D34C7"/>
    <w:rsid w:val="009D3F0E"/>
    <w:rsid w:val="009D4032"/>
    <w:rsid w:val="009D45EE"/>
    <w:rsid w:val="009D4DDA"/>
    <w:rsid w:val="009D531B"/>
    <w:rsid w:val="009D5D31"/>
    <w:rsid w:val="009D5F3C"/>
    <w:rsid w:val="009D60C0"/>
    <w:rsid w:val="009D61D6"/>
    <w:rsid w:val="009D635B"/>
    <w:rsid w:val="009D63B7"/>
    <w:rsid w:val="009D687E"/>
    <w:rsid w:val="009D69C7"/>
    <w:rsid w:val="009D6E6B"/>
    <w:rsid w:val="009D72B0"/>
    <w:rsid w:val="009E02E7"/>
    <w:rsid w:val="009E0388"/>
    <w:rsid w:val="009E0879"/>
    <w:rsid w:val="009E09B4"/>
    <w:rsid w:val="009E0A4C"/>
    <w:rsid w:val="009E0C03"/>
    <w:rsid w:val="009E0CC7"/>
    <w:rsid w:val="009E0E49"/>
    <w:rsid w:val="009E0E55"/>
    <w:rsid w:val="009E1328"/>
    <w:rsid w:val="009E14EC"/>
    <w:rsid w:val="009E184D"/>
    <w:rsid w:val="009E1B94"/>
    <w:rsid w:val="009E1EE7"/>
    <w:rsid w:val="009E1F9D"/>
    <w:rsid w:val="009E2007"/>
    <w:rsid w:val="009E2203"/>
    <w:rsid w:val="009E220B"/>
    <w:rsid w:val="009E2BC5"/>
    <w:rsid w:val="009E3018"/>
    <w:rsid w:val="009E3317"/>
    <w:rsid w:val="009E3661"/>
    <w:rsid w:val="009E3982"/>
    <w:rsid w:val="009E39E5"/>
    <w:rsid w:val="009E3A43"/>
    <w:rsid w:val="009E3A5A"/>
    <w:rsid w:val="009E3DC4"/>
    <w:rsid w:val="009E4BFB"/>
    <w:rsid w:val="009E55E3"/>
    <w:rsid w:val="009E5A6C"/>
    <w:rsid w:val="009E5CF9"/>
    <w:rsid w:val="009E5D8C"/>
    <w:rsid w:val="009E6511"/>
    <w:rsid w:val="009E6AC8"/>
    <w:rsid w:val="009E6BA6"/>
    <w:rsid w:val="009E6CEC"/>
    <w:rsid w:val="009E6DBA"/>
    <w:rsid w:val="009E7370"/>
    <w:rsid w:val="009E76E2"/>
    <w:rsid w:val="009F0C88"/>
    <w:rsid w:val="009F104E"/>
    <w:rsid w:val="009F17EB"/>
    <w:rsid w:val="009F185B"/>
    <w:rsid w:val="009F1A08"/>
    <w:rsid w:val="009F1B89"/>
    <w:rsid w:val="009F1D2B"/>
    <w:rsid w:val="009F1EBB"/>
    <w:rsid w:val="009F1F08"/>
    <w:rsid w:val="009F20A4"/>
    <w:rsid w:val="009F21DF"/>
    <w:rsid w:val="009F23A0"/>
    <w:rsid w:val="009F2561"/>
    <w:rsid w:val="009F2FB0"/>
    <w:rsid w:val="009F33CE"/>
    <w:rsid w:val="009F353A"/>
    <w:rsid w:val="009F3A92"/>
    <w:rsid w:val="009F3C7D"/>
    <w:rsid w:val="009F3E2C"/>
    <w:rsid w:val="009F444B"/>
    <w:rsid w:val="009F47F5"/>
    <w:rsid w:val="009F50DF"/>
    <w:rsid w:val="009F5635"/>
    <w:rsid w:val="009F5B82"/>
    <w:rsid w:val="009F5C1F"/>
    <w:rsid w:val="009F5D68"/>
    <w:rsid w:val="009F6503"/>
    <w:rsid w:val="009F65FF"/>
    <w:rsid w:val="009F6658"/>
    <w:rsid w:val="009F6B20"/>
    <w:rsid w:val="009F6C2C"/>
    <w:rsid w:val="009F742E"/>
    <w:rsid w:val="009F7545"/>
    <w:rsid w:val="00A00195"/>
    <w:rsid w:val="00A00E6F"/>
    <w:rsid w:val="00A012B0"/>
    <w:rsid w:val="00A01913"/>
    <w:rsid w:val="00A01B39"/>
    <w:rsid w:val="00A020B8"/>
    <w:rsid w:val="00A020BD"/>
    <w:rsid w:val="00A02319"/>
    <w:rsid w:val="00A0251A"/>
    <w:rsid w:val="00A027EC"/>
    <w:rsid w:val="00A02A77"/>
    <w:rsid w:val="00A02C30"/>
    <w:rsid w:val="00A02CE9"/>
    <w:rsid w:val="00A03312"/>
    <w:rsid w:val="00A03572"/>
    <w:rsid w:val="00A03BC1"/>
    <w:rsid w:val="00A03CB9"/>
    <w:rsid w:val="00A040BB"/>
    <w:rsid w:val="00A04767"/>
    <w:rsid w:val="00A04CB3"/>
    <w:rsid w:val="00A04CB5"/>
    <w:rsid w:val="00A04DB8"/>
    <w:rsid w:val="00A05418"/>
    <w:rsid w:val="00A05739"/>
    <w:rsid w:val="00A059F3"/>
    <w:rsid w:val="00A06D8F"/>
    <w:rsid w:val="00A07019"/>
    <w:rsid w:val="00A0709F"/>
    <w:rsid w:val="00A074DD"/>
    <w:rsid w:val="00A07A89"/>
    <w:rsid w:val="00A07EBD"/>
    <w:rsid w:val="00A103AD"/>
    <w:rsid w:val="00A10AED"/>
    <w:rsid w:val="00A10B6D"/>
    <w:rsid w:val="00A10F5C"/>
    <w:rsid w:val="00A11149"/>
    <w:rsid w:val="00A11627"/>
    <w:rsid w:val="00A12233"/>
    <w:rsid w:val="00A1269E"/>
    <w:rsid w:val="00A1347D"/>
    <w:rsid w:val="00A137EC"/>
    <w:rsid w:val="00A13D51"/>
    <w:rsid w:val="00A13E49"/>
    <w:rsid w:val="00A143B9"/>
    <w:rsid w:val="00A14568"/>
    <w:rsid w:val="00A145E4"/>
    <w:rsid w:val="00A146B0"/>
    <w:rsid w:val="00A14B97"/>
    <w:rsid w:val="00A14C3F"/>
    <w:rsid w:val="00A14DEF"/>
    <w:rsid w:val="00A15217"/>
    <w:rsid w:val="00A152CD"/>
    <w:rsid w:val="00A1535F"/>
    <w:rsid w:val="00A156AB"/>
    <w:rsid w:val="00A15731"/>
    <w:rsid w:val="00A15BC1"/>
    <w:rsid w:val="00A15C23"/>
    <w:rsid w:val="00A15D9A"/>
    <w:rsid w:val="00A15FE2"/>
    <w:rsid w:val="00A17155"/>
    <w:rsid w:val="00A1770B"/>
    <w:rsid w:val="00A178E5"/>
    <w:rsid w:val="00A17B86"/>
    <w:rsid w:val="00A17FBD"/>
    <w:rsid w:val="00A20087"/>
    <w:rsid w:val="00A201C3"/>
    <w:rsid w:val="00A20539"/>
    <w:rsid w:val="00A20806"/>
    <w:rsid w:val="00A20AF2"/>
    <w:rsid w:val="00A20C0A"/>
    <w:rsid w:val="00A20E63"/>
    <w:rsid w:val="00A20FB6"/>
    <w:rsid w:val="00A22171"/>
    <w:rsid w:val="00A22203"/>
    <w:rsid w:val="00A224F9"/>
    <w:rsid w:val="00A225F4"/>
    <w:rsid w:val="00A22817"/>
    <w:rsid w:val="00A228D4"/>
    <w:rsid w:val="00A22C1A"/>
    <w:rsid w:val="00A22FAE"/>
    <w:rsid w:val="00A2328C"/>
    <w:rsid w:val="00A2394A"/>
    <w:rsid w:val="00A23E7D"/>
    <w:rsid w:val="00A23E8D"/>
    <w:rsid w:val="00A2422E"/>
    <w:rsid w:val="00A242E7"/>
    <w:rsid w:val="00A2449C"/>
    <w:rsid w:val="00A247A1"/>
    <w:rsid w:val="00A24CC3"/>
    <w:rsid w:val="00A24CC5"/>
    <w:rsid w:val="00A25BA4"/>
    <w:rsid w:val="00A25D9B"/>
    <w:rsid w:val="00A262B1"/>
    <w:rsid w:val="00A2670D"/>
    <w:rsid w:val="00A26AA7"/>
    <w:rsid w:val="00A271C1"/>
    <w:rsid w:val="00A2725D"/>
    <w:rsid w:val="00A27682"/>
    <w:rsid w:val="00A27D2F"/>
    <w:rsid w:val="00A301E9"/>
    <w:rsid w:val="00A3078A"/>
    <w:rsid w:val="00A3137B"/>
    <w:rsid w:val="00A31D29"/>
    <w:rsid w:val="00A31F32"/>
    <w:rsid w:val="00A320F6"/>
    <w:rsid w:val="00A320F9"/>
    <w:rsid w:val="00A32276"/>
    <w:rsid w:val="00A32382"/>
    <w:rsid w:val="00A32A47"/>
    <w:rsid w:val="00A32D6D"/>
    <w:rsid w:val="00A3399F"/>
    <w:rsid w:val="00A33A49"/>
    <w:rsid w:val="00A3477E"/>
    <w:rsid w:val="00A34E2F"/>
    <w:rsid w:val="00A3562C"/>
    <w:rsid w:val="00A357F3"/>
    <w:rsid w:val="00A3602B"/>
    <w:rsid w:val="00A3649E"/>
    <w:rsid w:val="00A3654D"/>
    <w:rsid w:val="00A36869"/>
    <w:rsid w:val="00A36C08"/>
    <w:rsid w:val="00A36C6E"/>
    <w:rsid w:val="00A3739E"/>
    <w:rsid w:val="00A37606"/>
    <w:rsid w:val="00A377F4"/>
    <w:rsid w:val="00A37895"/>
    <w:rsid w:val="00A37CAB"/>
    <w:rsid w:val="00A37E13"/>
    <w:rsid w:val="00A4024F"/>
    <w:rsid w:val="00A403F9"/>
    <w:rsid w:val="00A40F3C"/>
    <w:rsid w:val="00A41291"/>
    <w:rsid w:val="00A41417"/>
    <w:rsid w:val="00A414F0"/>
    <w:rsid w:val="00A41BA4"/>
    <w:rsid w:val="00A41E37"/>
    <w:rsid w:val="00A41F8A"/>
    <w:rsid w:val="00A42063"/>
    <w:rsid w:val="00A422C5"/>
    <w:rsid w:val="00A42667"/>
    <w:rsid w:val="00A426BC"/>
    <w:rsid w:val="00A426D8"/>
    <w:rsid w:val="00A42A06"/>
    <w:rsid w:val="00A43858"/>
    <w:rsid w:val="00A43887"/>
    <w:rsid w:val="00A43DA1"/>
    <w:rsid w:val="00A43DF0"/>
    <w:rsid w:val="00A43E58"/>
    <w:rsid w:val="00A4410E"/>
    <w:rsid w:val="00A443CB"/>
    <w:rsid w:val="00A4490E"/>
    <w:rsid w:val="00A44A80"/>
    <w:rsid w:val="00A44AAA"/>
    <w:rsid w:val="00A44DE1"/>
    <w:rsid w:val="00A451F9"/>
    <w:rsid w:val="00A454DB"/>
    <w:rsid w:val="00A45906"/>
    <w:rsid w:val="00A459F1"/>
    <w:rsid w:val="00A45C50"/>
    <w:rsid w:val="00A463C2"/>
    <w:rsid w:val="00A4696C"/>
    <w:rsid w:val="00A46F88"/>
    <w:rsid w:val="00A46FC4"/>
    <w:rsid w:val="00A471DF"/>
    <w:rsid w:val="00A47652"/>
    <w:rsid w:val="00A47B3F"/>
    <w:rsid w:val="00A504AE"/>
    <w:rsid w:val="00A50801"/>
    <w:rsid w:val="00A50A04"/>
    <w:rsid w:val="00A50CC5"/>
    <w:rsid w:val="00A50FA8"/>
    <w:rsid w:val="00A515E0"/>
    <w:rsid w:val="00A516D2"/>
    <w:rsid w:val="00A51C97"/>
    <w:rsid w:val="00A51F8F"/>
    <w:rsid w:val="00A52A10"/>
    <w:rsid w:val="00A535C9"/>
    <w:rsid w:val="00A537FB"/>
    <w:rsid w:val="00A538AF"/>
    <w:rsid w:val="00A53CD8"/>
    <w:rsid w:val="00A53CE8"/>
    <w:rsid w:val="00A53D51"/>
    <w:rsid w:val="00A54041"/>
    <w:rsid w:val="00A54108"/>
    <w:rsid w:val="00A54119"/>
    <w:rsid w:val="00A54271"/>
    <w:rsid w:val="00A54540"/>
    <w:rsid w:val="00A54995"/>
    <w:rsid w:val="00A551C0"/>
    <w:rsid w:val="00A558DD"/>
    <w:rsid w:val="00A5628B"/>
    <w:rsid w:val="00A56832"/>
    <w:rsid w:val="00A56ABF"/>
    <w:rsid w:val="00A56D0C"/>
    <w:rsid w:val="00A5710A"/>
    <w:rsid w:val="00A5712A"/>
    <w:rsid w:val="00A571EA"/>
    <w:rsid w:val="00A5727E"/>
    <w:rsid w:val="00A576EE"/>
    <w:rsid w:val="00A5794A"/>
    <w:rsid w:val="00A57A16"/>
    <w:rsid w:val="00A57DD6"/>
    <w:rsid w:val="00A604BD"/>
    <w:rsid w:val="00A6057F"/>
    <w:rsid w:val="00A605D9"/>
    <w:rsid w:val="00A608BB"/>
    <w:rsid w:val="00A6136B"/>
    <w:rsid w:val="00A6174D"/>
    <w:rsid w:val="00A620F9"/>
    <w:rsid w:val="00A627E7"/>
    <w:rsid w:val="00A634F7"/>
    <w:rsid w:val="00A63B49"/>
    <w:rsid w:val="00A63B68"/>
    <w:rsid w:val="00A643CA"/>
    <w:rsid w:val="00A6477D"/>
    <w:rsid w:val="00A647CD"/>
    <w:rsid w:val="00A64D6D"/>
    <w:rsid w:val="00A64EA5"/>
    <w:rsid w:val="00A64ED0"/>
    <w:rsid w:val="00A6507C"/>
    <w:rsid w:val="00A650EE"/>
    <w:rsid w:val="00A65E89"/>
    <w:rsid w:val="00A6618B"/>
    <w:rsid w:val="00A66EEE"/>
    <w:rsid w:val="00A66FDC"/>
    <w:rsid w:val="00A670ED"/>
    <w:rsid w:val="00A67478"/>
    <w:rsid w:val="00A67B12"/>
    <w:rsid w:val="00A67FE8"/>
    <w:rsid w:val="00A708AA"/>
    <w:rsid w:val="00A70D98"/>
    <w:rsid w:val="00A70DAB"/>
    <w:rsid w:val="00A71100"/>
    <w:rsid w:val="00A7126F"/>
    <w:rsid w:val="00A71930"/>
    <w:rsid w:val="00A72334"/>
    <w:rsid w:val="00A726C9"/>
    <w:rsid w:val="00A72F85"/>
    <w:rsid w:val="00A72FD9"/>
    <w:rsid w:val="00A73059"/>
    <w:rsid w:val="00A733CF"/>
    <w:rsid w:val="00A73993"/>
    <w:rsid w:val="00A73D93"/>
    <w:rsid w:val="00A73F84"/>
    <w:rsid w:val="00A7437B"/>
    <w:rsid w:val="00A7478F"/>
    <w:rsid w:val="00A748BE"/>
    <w:rsid w:val="00A74A64"/>
    <w:rsid w:val="00A74C9D"/>
    <w:rsid w:val="00A74D89"/>
    <w:rsid w:val="00A75C42"/>
    <w:rsid w:val="00A75D95"/>
    <w:rsid w:val="00A7610B"/>
    <w:rsid w:val="00A7671E"/>
    <w:rsid w:val="00A768EE"/>
    <w:rsid w:val="00A76C99"/>
    <w:rsid w:val="00A77995"/>
    <w:rsid w:val="00A779CC"/>
    <w:rsid w:val="00A77AA6"/>
    <w:rsid w:val="00A77B76"/>
    <w:rsid w:val="00A77C10"/>
    <w:rsid w:val="00A80043"/>
    <w:rsid w:val="00A803D9"/>
    <w:rsid w:val="00A8041F"/>
    <w:rsid w:val="00A80610"/>
    <w:rsid w:val="00A806D5"/>
    <w:rsid w:val="00A80AD7"/>
    <w:rsid w:val="00A8110A"/>
    <w:rsid w:val="00A81117"/>
    <w:rsid w:val="00A8133C"/>
    <w:rsid w:val="00A81B24"/>
    <w:rsid w:val="00A82216"/>
    <w:rsid w:val="00A824D6"/>
    <w:rsid w:val="00A829A8"/>
    <w:rsid w:val="00A829D4"/>
    <w:rsid w:val="00A82C62"/>
    <w:rsid w:val="00A82FED"/>
    <w:rsid w:val="00A8331B"/>
    <w:rsid w:val="00A8376A"/>
    <w:rsid w:val="00A8380F"/>
    <w:rsid w:val="00A8417F"/>
    <w:rsid w:val="00A84CE3"/>
    <w:rsid w:val="00A84DF7"/>
    <w:rsid w:val="00A85399"/>
    <w:rsid w:val="00A8570B"/>
    <w:rsid w:val="00A858A3"/>
    <w:rsid w:val="00A858BA"/>
    <w:rsid w:val="00A8599B"/>
    <w:rsid w:val="00A85BA8"/>
    <w:rsid w:val="00A85D31"/>
    <w:rsid w:val="00A85E54"/>
    <w:rsid w:val="00A8667F"/>
    <w:rsid w:val="00A866B6"/>
    <w:rsid w:val="00A86C9F"/>
    <w:rsid w:val="00A86ED5"/>
    <w:rsid w:val="00A871E4"/>
    <w:rsid w:val="00A872C3"/>
    <w:rsid w:val="00A872D0"/>
    <w:rsid w:val="00A874B5"/>
    <w:rsid w:val="00A87690"/>
    <w:rsid w:val="00A87D2B"/>
    <w:rsid w:val="00A9026F"/>
    <w:rsid w:val="00A90305"/>
    <w:rsid w:val="00A91A35"/>
    <w:rsid w:val="00A91A91"/>
    <w:rsid w:val="00A91EEE"/>
    <w:rsid w:val="00A91F60"/>
    <w:rsid w:val="00A920DD"/>
    <w:rsid w:val="00A922A6"/>
    <w:rsid w:val="00A923F9"/>
    <w:rsid w:val="00A9274B"/>
    <w:rsid w:val="00A92803"/>
    <w:rsid w:val="00A92862"/>
    <w:rsid w:val="00A92A4C"/>
    <w:rsid w:val="00A93323"/>
    <w:rsid w:val="00A93568"/>
    <w:rsid w:val="00A9378C"/>
    <w:rsid w:val="00A93B69"/>
    <w:rsid w:val="00A93E69"/>
    <w:rsid w:val="00A93FBC"/>
    <w:rsid w:val="00A94E56"/>
    <w:rsid w:val="00A94E8E"/>
    <w:rsid w:val="00A94EA5"/>
    <w:rsid w:val="00A951F2"/>
    <w:rsid w:val="00A9558D"/>
    <w:rsid w:val="00A95E2E"/>
    <w:rsid w:val="00A965F5"/>
    <w:rsid w:val="00A96CF1"/>
    <w:rsid w:val="00A96D12"/>
    <w:rsid w:val="00A9768A"/>
    <w:rsid w:val="00A97777"/>
    <w:rsid w:val="00A97A04"/>
    <w:rsid w:val="00AA0727"/>
    <w:rsid w:val="00AA0878"/>
    <w:rsid w:val="00AA0E26"/>
    <w:rsid w:val="00AA168B"/>
    <w:rsid w:val="00AA1CF7"/>
    <w:rsid w:val="00AA2E79"/>
    <w:rsid w:val="00AA2ED1"/>
    <w:rsid w:val="00AA31EF"/>
    <w:rsid w:val="00AA3576"/>
    <w:rsid w:val="00AA3BB0"/>
    <w:rsid w:val="00AA3C02"/>
    <w:rsid w:val="00AA3D2E"/>
    <w:rsid w:val="00AA41A6"/>
    <w:rsid w:val="00AA47DF"/>
    <w:rsid w:val="00AA4957"/>
    <w:rsid w:val="00AA4F00"/>
    <w:rsid w:val="00AA5537"/>
    <w:rsid w:val="00AA5685"/>
    <w:rsid w:val="00AA5D9D"/>
    <w:rsid w:val="00AA5DAB"/>
    <w:rsid w:val="00AA690D"/>
    <w:rsid w:val="00AA69A8"/>
    <w:rsid w:val="00AA6C7E"/>
    <w:rsid w:val="00AA6E32"/>
    <w:rsid w:val="00AA718F"/>
    <w:rsid w:val="00AA735D"/>
    <w:rsid w:val="00AA7428"/>
    <w:rsid w:val="00AA7E35"/>
    <w:rsid w:val="00AA7EA2"/>
    <w:rsid w:val="00AA7F14"/>
    <w:rsid w:val="00AB0B3F"/>
    <w:rsid w:val="00AB1534"/>
    <w:rsid w:val="00AB15CC"/>
    <w:rsid w:val="00AB1684"/>
    <w:rsid w:val="00AB1BC5"/>
    <w:rsid w:val="00AB23CE"/>
    <w:rsid w:val="00AB268E"/>
    <w:rsid w:val="00AB27BA"/>
    <w:rsid w:val="00AB2ABB"/>
    <w:rsid w:val="00AB2CD0"/>
    <w:rsid w:val="00AB3329"/>
    <w:rsid w:val="00AB3696"/>
    <w:rsid w:val="00AB3E57"/>
    <w:rsid w:val="00AB3FD7"/>
    <w:rsid w:val="00AB408B"/>
    <w:rsid w:val="00AB415F"/>
    <w:rsid w:val="00AB423F"/>
    <w:rsid w:val="00AB4380"/>
    <w:rsid w:val="00AB464E"/>
    <w:rsid w:val="00AB46F8"/>
    <w:rsid w:val="00AB4DE7"/>
    <w:rsid w:val="00AB4EE4"/>
    <w:rsid w:val="00AB59ED"/>
    <w:rsid w:val="00AB62FB"/>
    <w:rsid w:val="00AB6651"/>
    <w:rsid w:val="00AB6CFF"/>
    <w:rsid w:val="00AB6E59"/>
    <w:rsid w:val="00AB6F20"/>
    <w:rsid w:val="00AC02EF"/>
    <w:rsid w:val="00AC0EE1"/>
    <w:rsid w:val="00AC175F"/>
    <w:rsid w:val="00AC1883"/>
    <w:rsid w:val="00AC194A"/>
    <w:rsid w:val="00AC1AEE"/>
    <w:rsid w:val="00AC1B4F"/>
    <w:rsid w:val="00AC21A8"/>
    <w:rsid w:val="00AC251F"/>
    <w:rsid w:val="00AC2B25"/>
    <w:rsid w:val="00AC307C"/>
    <w:rsid w:val="00AC31C4"/>
    <w:rsid w:val="00AC3C8A"/>
    <w:rsid w:val="00AC3EC1"/>
    <w:rsid w:val="00AC4398"/>
    <w:rsid w:val="00AC43D9"/>
    <w:rsid w:val="00AC443A"/>
    <w:rsid w:val="00AC4AD9"/>
    <w:rsid w:val="00AC4ADE"/>
    <w:rsid w:val="00AC4B51"/>
    <w:rsid w:val="00AC4E79"/>
    <w:rsid w:val="00AC50A3"/>
    <w:rsid w:val="00AC52DD"/>
    <w:rsid w:val="00AC55EF"/>
    <w:rsid w:val="00AC5E3C"/>
    <w:rsid w:val="00AC66CB"/>
    <w:rsid w:val="00AC67CD"/>
    <w:rsid w:val="00AD01EB"/>
    <w:rsid w:val="00AD0995"/>
    <w:rsid w:val="00AD0D0C"/>
    <w:rsid w:val="00AD11D5"/>
    <w:rsid w:val="00AD13AD"/>
    <w:rsid w:val="00AD190A"/>
    <w:rsid w:val="00AD1A16"/>
    <w:rsid w:val="00AD2097"/>
    <w:rsid w:val="00AD254D"/>
    <w:rsid w:val="00AD2D6A"/>
    <w:rsid w:val="00AD2D8C"/>
    <w:rsid w:val="00AD307B"/>
    <w:rsid w:val="00AD33E4"/>
    <w:rsid w:val="00AD52C6"/>
    <w:rsid w:val="00AD5552"/>
    <w:rsid w:val="00AD55AC"/>
    <w:rsid w:val="00AD562D"/>
    <w:rsid w:val="00AD5751"/>
    <w:rsid w:val="00AD5917"/>
    <w:rsid w:val="00AD597F"/>
    <w:rsid w:val="00AD59B1"/>
    <w:rsid w:val="00AD5C50"/>
    <w:rsid w:val="00AD5FE6"/>
    <w:rsid w:val="00AD613D"/>
    <w:rsid w:val="00AD674D"/>
    <w:rsid w:val="00AD680A"/>
    <w:rsid w:val="00AD6DFD"/>
    <w:rsid w:val="00AD6E42"/>
    <w:rsid w:val="00AD7374"/>
    <w:rsid w:val="00AD755D"/>
    <w:rsid w:val="00AE0275"/>
    <w:rsid w:val="00AE0674"/>
    <w:rsid w:val="00AE06A7"/>
    <w:rsid w:val="00AE0753"/>
    <w:rsid w:val="00AE0EC1"/>
    <w:rsid w:val="00AE105A"/>
    <w:rsid w:val="00AE20B2"/>
    <w:rsid w:val="00AE2101"/>
    <w:rsid w:val="00AE284C"/>
    <w:rsid w:val="00AE319D"/>
    <w:rsid w:val="00AE327F"/>
    <w:rsid w:val="00AE3AB8"/>
    <w:rsid w:val="00AE3AC7"/>
    <w:rsid w:val="00AE410D"/>
    <w:rsid w:val="00AE4497"/>
    <w:rsid w:val="00AE46F5"/>
    <w:rsid w:val="00AE4B17"/>
    <w:rsid w:val="00AE5003"/>
    <w:rsid w:val="00AE522B"/>
    <w:rsid w:val="00AE5903"/>
    <w:rsid w:val="00AE5BBE"/>
    <w:rsid w:val="00AE653B"/>
    <w:rsid w:val="00AE65D1"/>
    <w:rsid w:val="00AE65F1"/>
    <w:rsid w:val="00AE67FB"/>
    <w:rsid w:val="00AE6BD1"/>
    <w:rsid w:val="00AE6E12"/>
    <w:rsid w:val="00AE748A"/>
    <w:rsid w:val="00AE7D06"/>
    <w:rsid w:val="00AE7E8E"/>
    <w:rsid w:val="00AF073F"/>
    <w:rsid w:val="00AF080D"/>
    <w:rsid w:val="00AF0E8B"/>
    <w:rsid w:val="00AF125A"/>
    <w:rsid w:val="00AF19B7"/>
    <w:rsid w:val="00AF1F94"/>
    <w:rsid w:val="00AF2115"/>
    <w:rsid w:val="00AF211D"/>
    <w:rsid w:val="00AF290F"/>
    <w:rsid w:val="00AF315F"/>
    <w:rsid w:val="00AF359D"/>
    <w:rsid w:val="00AF3831"/>
    <w:rsid w:val="00AF3F9E"/>
    <w:rsid w:val="00AF4222"/>
    <w:rsid w:val="00AF4C08"/>
    <w:rsid w:val="00AF4C79"/>
    <w:rsid w:val="00AF5125"/>
    <w:rsid w:val="00AF550A"/>
    <w:rsid w:val="00AF576A"/>
    <w:rsid w:val="00AF5D00"/>
    <w:rsid w:val="00AF61A3"/>
    <w:rsid w:val="00AF657F"/>
    <w:rsid w:val="00AF6805"/>
    <w:rsid w:val="00AF6C8C"/>
    <w:rsid w:val="00AF6F63"/>
    <w:rsid w:val="00AF739B"/>
    <w:rsid w:val="00AF7651"/>
    <w:rsid w:val="00AF76D5"/>
    <w:rsid w:val="00AF7DD4"/>
    <w:rsid w:val="00AF7F96"/>
    <w:rsid w:val="00B00075"/>
    <w:rsid w:val="00B003E1"/>
    <w:rsid w:val="00B004B6"/>
    <w:rsid w:val="00B00DC3"/>
    <w:rsid w:val="00B00EAE"/>
    <w:rsid w:val="00B00FF8"/>
    <w:rsid w:val="00B011EC"/>
    <w:rsid w:val="00B0126E"/>
    <w:rsid w:val="00B01273"/>
    <w:rsid w:val="00B01417"/>
    <w:rsid w:val="00B017E6"/>
    <w:rsid w:val="00B018F6"/>
    <w:rsid w:val="00B01B10"/>
    <w:rsid w:val="00B01C12"/>
    <w:rsid w:val="00B01E88"/>
    <w:rsid w:val="00B022DD"/>
    <w:rsid w:val="00B023AF"/>
    <w:rsid w:val="00B027A8"/>
    <w:rsid w:val="00B02BB7"/>
    <w:rsid w:val="00B033D4"/>
    <w:rsid w:val="00B0367C"/>
    <w:rsid w:val="00B03AD6"/>
    <w:rsid w:val="00B04291"/>
    <w:rsid w:val="00B04321"/>
    <w:rsid w:val="00B0498F"/>
    <w:rsid w:val="00B049EE"/>
    <w:rsid w:val="00B04FDB"/>
    <w:rsid w:val="00B051A5"/>
    <w:rsid w:val="00B05585"/>
    <w:rsid w:val="00B05BA1"/>
    <w:rsid w:val="00B05BDC"/>
    <w:rsid w:val="00B06070"/>
    <w:rsid w:val="00B06327"/>
    <w:rsid w:val="00B06427"/>
    <w:rsid w:val="00B06435"/>
    <w:rsid w:val="00B06CBE"/>
    <w:rsid w:val="00B07666"/>
    <w:rsid w:val="00B07E82"/>
    <w:rsid w:val="00B10068"/>
    <w:rsid w:val="00B104B1"/>
    <w:rsid w:val="00B10643"/>
    <w:rsid w:val="00B10A4F"/>
    <w:rsid w:val="00B10EF0"/>
    <w:rsid w:val="00B110C9"/>
    <w:rsid w:val="00B1111D"/>
    <w:rsid w:val="00B112E4"/>
    <w:rsid w:val="00B11F6F"/>
    <w:rsid w:val="00B12303"/>
    <w:rsid w:val="00B12592"/>
    <w:rsid w:val="00B1264A"/>
    <w:rsid w:val="00B12C25"/>
    <w:rsid w:val="00B12E13"/>
    <w:rsid w:val="00B13DD2"/>
    <w:rsid w:val="00B141B7"/>
    <w:rsid w:val="00B141D5"/>
    <w:rsid w:val="00B14684"/>
    <w:rsid w:val="00B14809"/>
    <w:rsid w:val="00B14B66"/>
    <w:rsid w:val="00B151C2"/>
    <w:rsid w:val="00B156C6"/>
    <w:rsid w:val="00B15942"/>
    <w:rsid w:val="00B15BF1"/>
    <w:rsid w:val="00B15E94"/>
    <w:rsid w:val="00B160C2"/>
    <w:rsid w:val="00B16142"/>
    <w:rsid w:val="00B16166"/>
    <w:rsid w:val="00B168F8"/>
    <w:rsid w:val="00B16F38"/>
    <w:rsid w:val="00B16F7A"/>
    <w:rsid w:val="00B17E95"/>
    <w:rsid w:val="00B20353"/>
    <w:rsid w:val="00B20E6D"/>
    <w:rsid w:val="00B214A6"/>
    <w:rsid w:val="00B215F5"/>
    <w:rsid w:val="00B217E3"/>
    <w:rsid w:val="00B22875"/>
    <w:rsid w:val="00B229D6"/>
    <w:rsid w:val="00B22C83"/>
    <w:rsid w:val="00B237CF"/>
    <w:rsid w:val="00B23839"/>
    <w:rsid w:val="00B239FC"/>
    <w:rsid w:val="00B23C1F"/>
    <w:rsid w:val="00B23EEF"/>
    <w:rsid w:val="00B2402D"/>
    <w:rsid w:val="00B24064"/>
    <w:rsid w:val="00B243AC"/>
    <w:rsid w:val="00B2440D"/>
    <w:rsid w:val="00B244E3"/>
    <w:rsid w:val="00B24A3A"/>
    <w:rsid w:val="00B25040"/>
    <w:rsid w:val="00B2548F"/>
    <w:rsid w:val="00B25660"/>
    <w:rsid w:val="00B2577F"/>
    <w:rsid w:val="00B25AAD"/>
    <w:rsid w:val="00B25E51"/>
    <w:rsid w:val="00B25F3F"/>
    <w:rsid w:val="00B264A2"/>
    <w:rsid w:val="00B268C6"/>
    <w:rsid w:val="00B26908"/>
    <w:rsid w:val="00B27328"/>
    <w:rsid w:val="00B277E9"/>
    <w:rsid w:val="00B30751"/>
    <w:rsid w:val="00B30999"/>
    <w:rsid w:val="00B30A26"/>
    <w:rsid w:val="00B30E60"/>
    <w:rsid w:val="00B30F8B"/>
    <w:rsid w:val="00B31264"/>
    <w:rsid w:val="00B31D73"/>
    <w:rsid w:val="00B31E33"/>
    <w:rsid w:val="00B31F00"/>
    <w:rsid w:val="00B326F6"/>
    <w:rsid w:val="00B33E7E"/>
    <w:rsid w:val="00B34BC7"/>
    <w:rsid w:val="00B34CC9"/>
    <w:rsid w:val="00B34D4C"/>
    <w:rsid w:val="00B35233"/>
    <w:rsid w:val="00B3528F"/>
    <w:rsid w:val="00B356B3"/>
    <w:rsid w:val="00B35C13"/>
    <w:rsid w:val="00B35C28"/>
    <w:rsid w:val="00B360D6"/>
    <w:rsid w:val="00B361BC"/>
    <w:rsid w:val="00B36405"/>
    <w:rsid w:val="00B36485"/>
    <w:rsid w:val="00B37219"/>
    <w:rsid w:val="00B372FC"/>
    <w:rsid w:val="00B373C8"/>
    <w:rsid w:val="00B376C6"/>
    <w:rsid w:val="00B378C7"/>
    <w:rsid w:val="00B3797C"/>
    <w:rsid w:val="00B37DBC"/>
    <w:rsid w:val="00B4033A"/>
    <w:rsid w:val="00B40349"/>
    <w:rsid w:val="00B40C18"/>
    <w:rsid w:val="00B4121A"/>
    <w:rsid w:val="00B41986"/>
    <w:rsid w:val="00B41E07"/>
    <w:rsid w:val="00B42735"/>
    <w:rsid w:val="00B43351"/>
    <w:rsid w:val="00B43426"/>
    <w:rsid w:val="00B43894"/>
    <w:rsid w:val="00B43976"/>
    <w:rsid w:val="00B43CF6"/>
    <w:rsid w:val="00B43D86"/>
    <w:rsid w:val="00B43F18"/>
    <w:rsid w:val="00B446DC"/>
    <w:rsid w:val="00B447B7"/>
    <w:rsid w:val="00B44A5A"/>
    <w:rsid w:val="00B4513A"/>
    <w:rsid w:val="00B45AB8"/>
    <w:rsid w:val="00B4713B"/>
    <w:rsid w:val="00B471A9"/>
    <w:rsid w:val="00B472E0"/>
    <w:rsid w:val="00B475B3"/>
    <w:rsid w:val="00B47A31"/>
    <w:rsid w:val="00B47D69"/>
    <w:rsid w:val="00B50522"/>
    <w:rsid w:val="00B50792"/>
    <w:rsid w:val="00B50FF9"/>
    <w:rsid w:val="00B513F7"/>
    <w:rsid w:val="00B51610"/>
    <w:rsid w:val="00B51ACA"/>
    <w:rsid w:val="00B51B6B"/>
    <w:rsid w:val="00B523C7"/>
    <w:rsid w:val="00B524B9"/>
    <w:rsid w:val="00B530CF"/>
    <w:rsid w:val="00B532BF"/>
    <w:rsid w:val="00B532F7"/>
    <w:rsid w:val="00B53323"/>
    <w:rsid w:val="00B534C1"/>
    <w:rsid w:val="00B534FC"/>
    <w:rsid w:val="00B53618"/>
    <w:rsid w:val="00B5396B"/>
    <w:rsid w:val="00B53A19"/>
    <w:rsid w:val="00B542E3"/>
    <w:rsid w:val="00B54A1C"/>
    <w:rsid w:val="00B54B00"/>
    <w:rsid w:val="00B54F0E"/>
    <w:rsid w:val="00B55C48"/>
    <w:rsid w:val="00B55F3C"/>
    <w:rsid w:val="00B5600A"/>
    <w:rsid w:val="00B565EA"/>
    <w:rsid w:val="00B56677"/>
    <w:rsid w:val="00B57CB3"/>
    <w:rsid w:val="00B57E20"/>
    <w:rsid w:val="00B602DA"/>
    <w:rsid w:val="00B6040A"/>
    <w:rsid w:val="00B60427"/>
    <w:rsid w:val="00B6085B"/>
    <w:rsid w:val="00B60B10"/>
    <w:rsid w:val="00B60F10"/>
    <w:rsid w:val="00B60FF4"/>
    <w:rsid w:val="00B6107A"/>
    <w:rsid w:val="00B611E5"/>
    <w:rsid w:val="00B61C79"/>
    <w:rsid w:val="00B61FF5"/>
    <w:rsid w:val="00B623E7"/>
    <w:rsid w:val="00B6277A"/>
    <w:rsid w:val="00B6307A"/>
    <w:rsid w:val="00B63174"/>
    <w:rsid w:val="00B63275"/>
    <w:rsid w:val="00B637E9"/>
    <w:rsid w:val="00B63953"/>
    <w:rsid w:val="00B63E59"/>
    <w:rsid w:val="00B641B5"/>
    <w:rsid w:val="00B64748"/>
    <w:rsid w:val="00B65043"/>
    <w:rsid w:val="00B654D6"/>
    <w:rsid w:val="00B65BA7"/>
    <w:rsid w:val="00B65E27"/>
    <w:rsid w:val="00B66098"/>
    <w:rsid w:val="00B6624D"/>
    <w:rsid w:val="00B6647B"/>
    <w:rsid w:val="00B6649A"/>
    <w:rsid w:val="00B664CB"/>
    <w:rsid w:val="00B66F13"/>
    <w:rsid w:val="00B67428"/>
    <w:rsid w:val="00B676DA"/>
    <w:rsid w:val="00B67891"/>
    <w:rsid w:val="00B67BF5"/>
    <w:rsid w:val="00B67F22"/>
    <w:rsid w:val="00B70002"/>
    <w:rsid w:val="00B70B6C"/>
    <w:rsid w:val="00B710FE"/>
    <w:rsid w:val="00B71222"/>
    <w:rsid w:val="00B712D6"/>
    <w:rsid w:val="00B714E0"/>
    <w:rsid w:val="00B71B78"/>
    <w:rsid w:val="00B71DEA"/>
    <w:rsid w:val="00B72190"/>
    <w:rsid w:val="00B723FE"/>
    <w:rsid w:val="00B724F1"/>
    <w:rsid w:val="00B7276A"/>
    <w:rsid w:val="00B728B8"/>
    <w:rsid w:val="00B7292C"/>
    <w:rsid w:val="00B72B85"/>
    <w:rsid w:val="00B72CCA"/>
    <w:rsid w:val="00B72F34"/>
    <w:rsid w:val="00B737BC"/>
    <w:rsid w:val="00B737FD"/>
    <w:rsid w:val="00B739F1"/>
    <w:rsid w:val="00B73A07"/>
    <w:rsid w:val="00B73BBE"/>
    <w:rsid w:val="00B73FDB"/>
    <w:rsid w:val="00B7438D"/>
    <w:rsid w:val="00B74CEE"/>
    <w:rsid w:val="00B74ED6"/>
    <w:rsid w:val="00B751F7"/>
    <w:rsid w:val="00B75345"/>
    <w:rsid w:val="00B755B3"/>
    <w:rsid w:val="00B75865"/>
    <w:rsid w:val="00B75BE5"/>
    <w:rsid w:val="00B75FAF"/>
    <w:rsid w:val="00B761F4"/>
    <w:rsid w:val="00B76736"/>
    <w:rsid w:val="00B76B88"/>
    <w:rsid w:val="00B772B3"/>
    <w:rsid w:val="00B77AA3"/>
    <w:rsid w:val="00B77F1D"/>
    <w:rsid w:val="00B807CB"/>
    <w:rsid w:val="00B80AE0"/>
    <w:rsid w:val="00B80BA3"/>
    <w:rsid w:val="00B81624"/>
    <w:rsid w:val="00B81788"/>
    <w:rsid w:val="00B81B4D"/>
    <w:rsid w:val="00B81B4E"/>
    <w:rsid w:val="00B82134"/>
    <w:rsid w:val="00B822E8"/>
    <w:rsid w:val="00B8236A"/>
    <w:rsid w:val="00B82450"/>
    <w:rsid w:val="00B8252F"/>
    <w:rsid w:val="00B82990"/>
    <w:rsid w:val="00B82A0D"/>
    <w:rsid w:val="00B82B7F"/>
    <w:rsid w:val="00B82EAE"/>
    <w:rsid w:val="00B82F81"/>
    <w:rsid w:val="00B839BA"/>
    <w:rsid w:val="00B83D4F"/>
    <w:rsid w:val="00B83DB0"/>
    <w:rsid w:val="00B843B0"/>
    <w:rsid w:val="00B8449D"/>
    <w:rsid w:val="00B84984"/>
    <w:rsid w:val="00B8498E"/>
    <w:rsid w:val="00B84CB5"/>
    <w:rsid w:val="00B855C6"/>
    <w:rsid w:val="00B85973"/>
    <w:rsid w:val="00B8660A"/>
    <w:rsid w:val="00B86984"/>
    <w:rsid w:val="00B86D1A"/>
    <w:rsid w:val="00B86DDA"/>
    <w:rsid w:val="00B87145"/>
    <w:rsid w:val="00B87C1C"/>
    <w:rsid w:val="00B87CCB"/>
    <w:rsid w:val="00B9015B"/>
    <w:rsid w:val="00B902CC"/>
    <w:rsid w:val="00B904C4"/>
    <w:rsid w:val="00B909A7"/>
    <w:rsid w:val="00B909F5"/>
    <w:rsid w:val="00B90D95"/>
    <w:rsid w:val="00B911F7"/>
    <w:rsid w:val="00B91383"/>
    <w:rsid w:val="00B917B4"/>
    <w:rsid w:val="00B91EEC"/>
    <w:rsid w:val="00B91F8C"/>
    <w:rsid w:val="00B91FB3"/>
    <w:rsid w:val="00B92C1F"/>
    <w:rsid w:val="00B92F7C"/>
    <w:rsid w:val="00B93623"/>
    <w:rsid w:val="00B936C9"/>
    <w:rsid w:val="00B93954"/>
    <w:rsid w:val="00B93E62"/>
    <w:rsid w:val="00B94570"/>
    <w:rsid w:val="00B945B7"/>
    <w:rsid w:val="00B9482C"/>
    <w:rsid w:val="00B948B9"/>
    <w:rsid w:val="00B94ACB"/>
    <w:rsid w:val="00B94F63"/>
    <w:rsid w:val="00B954FC"/>
    <w:rsid w:val="00B95738"/>
    <w:rsid w:val="00B95863"/>
    <w:rsid w:val="00B95A25"/>
    <w:rsid w:val="00B95D5F"/>
    <w:rsid w:val="00B96320"/>
    <w:rsid w:val="00B963E9"/>
    <w:rsid w:val="00B96B2C"/>
    <w:rsid w:val="00B96DDD"/>
    <w:rsid w:val="00B9707E"/>
    <w:rsid w:val="00B97397"/>
    <w:rsid w:val="00B979E3"/>
    <w:rsid w:val="00B97CF7"/>
    <w:rsid w:val="00BA024C"/>
    <w:rsid w:val="00BA1A60"/>
    <w:rsid w:val="00BA1E7F"/>
    <w:rsid w:val="00BA248C"/>
    <w:rsid w:val="00BA2B3C"/>
    <w:rsid w:val="00BA2CB2"/>
    <w:rsid w:val="00BA317E"/>
    <w:rsid w:val="00BA33C5"/>
    <w:rsid w:val="00BA3501"/>
    <w:rsid w:val="00BA3838"/>
    <w:rsid w:val="00BA3A2C"/>
    <w:rsid w:val="00BA4040"/>
    <w:rsid w:val="00BA4372"/>
    <w:rsid w:val="00BA4628"/>
    <w:rsid w:val="00BA4974"/>
    <w:rsid w:val="00BA5A6B"/>
    <w:rsid w:val="00BA6235"/>
    <w:rsid w:val="00BA65FE"/>
    <w:rsid w:val="00BA6CC4"/>
    <w:rsid w:val="00BA70AC"/>
    <w:rsid w:val="00BA72F5"/>
    <w:rsid w:val="00BA7785"/>
    <w:rsid w:val="00BA79FA"/>
    <w:rsid w:val="00BA7A6D"/>
    <w:rsid w:val="00BA7D38"/>
    <w:rsid w:val="00BB0381"/>
    <w:rsid w:val="00BB06C1"/>
    <w:rsid w:val="00BB0B1C"/>
    <w:rsid w:val="00BB0DFC"/>
    <w:rsid w:val="00BB19E1"/>
    <w:rsid w:val="00BB1A7F"/>
    <w:rsid w:val="00BB1A83"/>
    <w:rsid w:val="00BB1D51"/>
    <w:rsid w:val="00BB230D"/>
    <w:rsid w:val="00BB23D6"/>
    <w:rsid w:val="00BB256A"/>
    <w:rsid w:val="00BB3054"/>
    <w:rsid w:val="00BB30AF"/>
    <w:rsid w:val="00BB3AD6"/>
    <w:rsid w:val="00BB3C2B"/>
    <w:rsid w:val="00BB4085"/>
    <w:rsid w:val="00BB4091"/>
    <w:rsid w:val="00BB430B"/>
    <w:rsid w:val="00BB4663"/>
    <w:rsid w:val="00BB4A5C"/>
    <w:rsid w:val="00BB4AB4"/>
    <w:rsid w:val="00BB4F23"/>
    <w:rsid w:val="00BB5142"/>
    <w:rsid w:val="00BB5149"/>
    <w:rsid w:val="00BB55A9"/>
    <w:rsid w:val="00BB5687"/>
    <w:rsid w:val="00BB5BD5"/>
    <w:rsid w:val="00BB5C50"/>
    <w:rsid w:val="00BB5EBD"/>
    <w:rsid w:val="00BB5FBE"/>
    <w:rsid w:val="00BB60A4"/>
    <w:rsid w:val="00BB6239"/>
    <w:rsid w:val="00BB627B"/>
    <w:rsid w:val="00BB6394"/>
    <w:rsid w:val="00BB6C6F"/>
    <w:rsid w:val="00BB6EB8"/>
    <w:rsid w:val="00BB719B"/>
    <w:rsid w:val="00BB782A"/>
    <w:rsid w:val="00BB7876"/>
    <w:rsid w:val="00BB7B44"/>
    <w:rsid w:val="00BB7C6B"/>
    <w:rsid w:val="00BB7D66"/>
    <w:rsid w:val="00BB7FE6"/>
    <w:rsid w:val="00BB7FEE"/>
    <w:rsid w:val="00BC00E0"/>
    <w:rsid w:val="00BC06C0"/>
    <w:rsid w:val="00BC0E13"/>
    <w:rsid w:val="00BC0F26"/>
    <w:rsid w:val="00BC124C"/>
    <w:rsid w:val="00BC12F4"/>
    <w:rsid w:val="00BC173D"/>
    <w:rsid w:val="00BC1950"/>
    <w:rsid w:val="00BC1EF0"/>
    <w:rsid w:val="00BC23BB"/>
    <w:rsid w:val="00BC251B"/>
    <w:rsid w:val="00BC27C9"/>
    <w:rsid w:val="00BC2A01"/>
    <w:rsid w:val="00BC2F57"/>
    <w:rsid w:val="00BC368C"/>
    <w:rsid w:val="00BC3F90"/>
    <w:rsid w:val="00BC3FEA"/>
    <w:rsid w:val="00BC4905"/>
    <w:rsid w:val="00BC4BB4"/>
    <w:rsid w:val="00BC4C21"/>
    <w:rsid w:val="00BC54E1"/>
    <w:rsid w:val="00BC56BE"/>
    <w:rsid w:val="00BC5DB8"/>
    <w:rsid w:val="00BC5F2D"/>
    <w:rsid w:val="00BC612C"/>
    <w:rsid w:val="00BC64A3"/>
    <w:rsid w:val="00BC6777"/>
    <w:rsid w:val="00BC67F8"/>
    <w:rsid w:val="00BC696C"/>
    <w:rsid w:val="00BC6DDC"/>
    <w:rsid w:val="00BC6FD0"/>
    <w:rsid w:val="00BC705F"/>
    <w:rsid w:val="00BC77F9"/>
    <w:rsid w:val="00BC77FE"/>
    <w:rsid w:val="00BC78EB"/>
    <w:rsid w:val="00BD04D9"/>
    <w:rsid w:val="00BD0A50"/>
    <w:rsid w:val="00BD0D28"/>
    <w:rsid w:val="00BD0E2E"/>
    <w:rsid w:val="00BD13CD"/>
    <w:rsid w:val="00BD15DF"/>
    <w:rsid w:val="00BD1A6E"/>
    <w:rsid w:val="00BD1CBD"/>
    <w:rsid w:val="00BD1EA6"/>
    <w:rsid w:val="00BD2072"/>
    <w:rsid w:val="00BD224C"/>
    <w:rsid w:val="00BD22B9"/>
    <w:rsid w:val="00BD259E"/>
    <w:rsid w:val="00BD269D"/>
    <w:rsid w:val="00BD37EB"/>
    <w:rsid w:val="00BD3827"/>
    <w:rsid w:val="00BD3ACF"/>
    <w:rsid w:val="00BD3B0C"/>
    <w:rsid w:val="00BD3D5F"/>
    <w:rsid w:val="00BD3E54"/>
    <w:rsid w:val="00BD45EC"/>
    <w:rsid w:val="00BD49A9"/>
    <w:rsid w:val="00BD49C7"/>
    <w:rsid w:val="00BD4E3B"/>
    <w:rsid w:val="00BD59F6"/>
    <w:rsid w:val="00BD5BC1"/>
    <w:rsid w:val="00BD61FB"/>
    <w:rsid w:val="00BD683B"/>
    <w:rsid w:val="00BD68A2"/>
    <w:rsid w:val="00BD6E0D"/>
    <w:rsid w:val="00BD7636"/>
    <w:rsid w:val="00BD766B"/>
    <w:rsid w:val="00BD773E"/>
    <w:rsid w:val="00BD785B"/>
    <w:rsid w:val="00BD7D54"/>
    <w:rsid w:val="00BD7DD3"/>
    <w:rsid w:val="00BE13E5"/>
    <w:rsid w:val="00BE1FA1"/>
    <w:rsid w:val="00BE2009"/>
    <w:rsid w:val="00BE2E5E"/>
    <w:rsid w:val="00BE302A"/>
    <w:rsid w:val="00BE31DA"/>
    <w:rsid w:val="00BE377F"/>
    <w:rsid w:val="00BE3DE9"/>
    <w:rsid w:val="00BE468A"/>
    <w:rsid w:val="00BE48DE"/>
    <w:rsid w:val="00BE4BA3"/>
    <w:rsid w:val="00BE4D5B"/>
    <w:rsid w:val="00BE5003"/>
    <w:rsid w:val="00BE55C4"/>
    <w:rsid w:val="00BE59C0"/>
    <w:rsid w:val="00BE5CA5"/>
    <w:rsid w:val="00BE604C"/>
    <w:rsid w:val="00BE67EA"/>
    <w:rsid w:val="00BE7920"/>
    <w:rsid w:val="00BE7D8E"/>
    <w:rsid w:val="00BE7E9D"/>
    <w:rsid w:val="00BF0146"/>
    <w:rsid w:val="00BF03CF"/>
    <w:rsid w:val="00BF05EA"/>
    <w:rsid w:val="00BF06E0"/>
    <w:rsid w:val="00BF163E"/>
    <w:rsid w:val="00BF17C7"/>
    <w:rsid w:val="00BF1A43"/>
    <w:rsid w:val="00BF1C17"/>
    <w:rsid w:val="00BF2136"/>
    <w:rsid w:val="00BF22BA"/>
    <w:rsid w:val="00BF23DB"/>
    <w:rsid w:val="00BF25AA"/>
    <w:rsid w:val="00BF281C"/>
    <w:rsid w:val="00BF28E4"/>
    <w:rsid w:val="00BF2BCE"/>
    <w:rsid w:val="00BF315C"/>
    <w:rsid w:val="00BF327A"/>
    <w:rsid w:val="00BF33E3"/>
    <w:rsid w:val="00BF34AE"/>
    <w:rsid w:val="00BF3543"/>
    <w:rsid w:val="00BF3695"/>
    <w:rsid w:val="00BF410E"/>
    <w:rsid w:val="00BF4844"/>
    <w:rsid w:val="00BF49EF"/>
    <w:rsid w:val="00BF4ACE"/>
    <w:rsid w:val="00BF4F37"/>
    <w:rsid w:val="00BF50DE"/>
    <w:rsid w:val="00BF5AB9"/>
    <w:rsid w:val="00BF5E81"/>
    <w:rsid w:val="00BF5F61"/>
    <w:rsid w:val="00BF6031"/>
    <w:rsid w:val="00BF69D2"/>
    <w:rsid w:val="00BF7816"/>
    <w:rsid w:val="00C0107E"/>
    <w:rsid w:val="00C0116C"/>
    <w:rsid w:val="00C0167A"/>
    <w:rsid w:val="00C01F95"/>
    <w:rsid w:val="00C0239B"/>
    <w:rsid w:val="00C0279A"/>
    <w:rsid w:val="00C027A9"/>
    <w:rsid w:val="00C02C6A"/>
    <w:rsid w:val="00C0302A"/>
    <w:rsid w:val="00C03B10"/>
    <w:rsid w:val="00C03C40"/>
    <w:rsid w:val="00C045F1"/>
    <w:rsid w:val="00C048F6"/>
    <w:rsid w:val="00C04F53"/>
    <w:rsid w:val="00C05227"/>
    <w:rsid w:val="00C05666"/>
    <w:rsid w:val="00C05FD8"/>
    <w:rsid w:val="00C0628B"/>
    <w:rsid w:val="00C064D1"/>
    <w:rsid w:val="00C06527"/>
    <w:rsid w:val="00C06703"/>
    <w:rsid w:val="00C068DA"/>
    <w:rsid w:val="00C07252"/>
    <w:rsid w:val="00C07310"/>
    <w:rsid w:val="00C07F2D"/>
    <w:rsid w:val="00C102D6"/>
    <w:rsid w:val="00C10396"/>
    <w:rsid w:val="00C10450"/>
    <w:rsid w:val="00C1048A"/>
    <w:rsid w:val="00C10FBB"/>
    <w:rsid w:val="00C1129B"/>
    <w:rsid w:val="00C11790"/>
    <w:rsid w:val="00C11DF7"/>
    <w:rsid w:val="00C11FDF"/>
    <w:rsid w:val="00C12643"/>
    <w:rsid w:val="00C1331B"/>
    <w:rsid w:val="00C136FC"/>
    <w:rsid w:val="00C1382B"/>
    <w:rsid w:val="00C13C1D"/>
    <w:rsid w:val="00C13F4C"/>
    <w:rsid w:val="00C140AE"/>
    <w:rsid w:val="00C14104"/>
    <w:rsid w:val="00C1511E"/>
    <w:rsid w:val="00C15354"/>
    <w:rsid w:val="00C15DAA"/>
    <w:rsid w:val="00C15FAA"/>
    <w:rsid w:val="00C16107"/>
    <w:rsid w:val="00C16255"/>
    <w:rsid w:val="00C1665C"/>
    <w:rsid w:val="00C16951"/>
    <w:rsid w:val="00C174C5"/>
    <w:rsid w:val="00C17649"/>
    <w:rsid w:val="00C17AB5"/>
    <w:rsid w:val="00C17B9B"/>
    <w:rsid w:val="00C17CC0"/>
    <w:rsid w:val="00C17FA4"/>
    <w:rsid w:val="00C201C6"/>
    <w:rsid w:val="00C202DC"/>
    <w:rsid w:val="00C209F0"/>
    <w:rsid w:val="00C20B1F"/>
    <w:rsid w:val="00C20B22"/>
    <w:rsid w:val="00C20FB7"/>
    <w:rsid w:val="00C215BA"/>
    <w:rsid w:val="00C21D32"/>
    <w:rsid w:val="00C21D67"/>
    <w:rsid w:val="00C21FDF"/>
    <w:rsid w:val="00C2212D"/>
    <w:rsid w:val="00C221CA"/>
    <w:rsid w:val="00C22372"/>
    <w:rsid w:val="00C2285E"/>
    <w:rsid w:val="00C235A7"/>
    <w:rsid w:val="00C237B7"/>
    <w:rsid w:val="00C237F4"/>
    <w:rsid w:val="00C2422B"/>
    <w:rsid w:val="00C243B0"/>
    <w:rsid w:val="00C244D2"/>
    <w:rsid w:val="00C2479D"/>
    <w:rsid w:val="00C24C44"/>
    <w:rsid w:val="00C24D25"/>
    <w:rsid w:val="00C24D52"/>
    <w:rsid w:val="00C24E43"/>
    <w:rsid w:val="00C25029"/>
    <w:rsid w:val="00C250C9"/>
    <w:rsid w:val="00C25115"/>
    <w:rsid w:val="00C252AA"/>
    <w:rsid w:val="00C2595D"/>
    <w:rsid w:val="00C26A37"/>
    <w:rsid w:val="00C26A74"/>
    <w:rsid w:val="00C26AD6"/>
    <w:rsid w:val="00C26EED"/>
    <w:rsid w:val="00C2754E"/>
    <w:rsid w:val="00C27580"/>
    <w:rsid w:val="00C279F3"/>
    <w:rsid w:val="00C27A68"/>
    <w:rsid w:val="00C27D24"/>
    <w:rsid w:val="00C30493"/>
    <w:rsid w:val="00C3058B"/>
    <w:rsid w:val="00C30ABD"/>
    <w:rsid w:val="00C30AE9"/>
    <w:rsid w:val="00C313B9"/>
    <w:rsid w:val="00C3179B"/>
    <w:rsid w:val="00C31C27"/>
    <w:rsid w:val="00C31C5A"/>
    <w:rsid w:val="00C31CA8"/>
    <w:rsid w:val="00C3297C"/>
    <w:rsid w:val="00C3392C"/>
    <w:rsid w:val="00C33A34"/>
    <w:rsid w:val="00C34152"/>
    <w:rsid w:val="00C34281"/>
    <w:rsid w:val="00C34761"/>
    <w:rsid w:val="00C34977"/>
    <w:rsid w:val="00C34B0A"/>
    <w:rsid w:val="00C35518"/>
    <w:rsid w:val="00C355E8"/>
    <w:rsid w:val="00C36379"/>
    <w:rsid w:val="00C36672"/>
    <w:rsid w:val="00C3678A"/>
    <w:rsid w:val="00C376B7"/>
    <w:rsid w:val="00C379A9"/>
    <w:rsid w:val="00C37A81"/>
    <w:rsid w:val="00C37AD3"/>
    <w:rsid w:val="00C4012C"/>
    <w:rsid w:val="00C406F3"/>
    <w:rsid w:val="00C4087B"/>
    <w:rsid w:val="00C4109E"/>
    <w:rsid w:val="00C41703"/>
    <w:rsid w:val="00C418E6"/>
    <w:rsid w:val="00C41A2F"/>
    <w:rsid w:val="00C41E7D"/>
    <w:rsid w:val="00C420C5"/>
    <w:rsid w:val="00C4233D"/>
    <w:rsid w:val="00C42B89"/>
    <w:rsid w:val="00C43359"/>
    <w:rsid w:val="00C43490"/>
    <w:rsid w:val="00C43908"/>
    <w:rsid w:val="00C44209"/>
    <w:rsid w:val="00C44E3F"/>
    <w:rsid w:val="00C45040"/>
    <w:rsid w:val="00C45927"/>
    <w:rsid w:val="00C45990"/>
    <w:rsid w:val="00C45DD7"/>
    <w:rsid w:val="00C4656C"/>
    <w:rsid w:val="00C46F3F"/>
    <w:rsid w:val="00C47081"/>
    <w:rsid w:val="00C474AD"/>
    <w:rsid w:val="00C47852"/>
    <w:rsid w:val="00C47F36"/>
    <w:rsid w:val="00C50404"/>
    <w:rsid w:val="00C50B12"/>
    <w:rsid w:val="00C513BE"/>
    <w:rsid w:val="00C51413"/>
    <w:rsid w:val="00C51F1C"/>
    <w:rsid w:val="00C52101"/>
    <w:rsid w:val="00C529CA"/>
    <w:rsid w:val="00C52B7E"/>
    <w:rsid w:val="00C52CBA"/>
    <w:rsid w:val="00C52DEB"/>
    <w:rsid w:val="00C53096"/>
    <w:rsid w:val="00C532CF"/>
    <w:rsid w:val="00C5387B"/>
    <w:rsid w:val="00C54909"/>
    <w:rsid w:val="00C54DF3"/>
    <w:rsid w:val="00C55448"/>
    <w:rsid w:val="00C55567"/>
    <w:rsid w:val="00C555F1"/>
    <w:rsid w:val="00C5587F"/>
    <w:rsid w:val="00C55B1E"/>
    <w:rsid w:val="00C55CFC"/>
    <w:rsid w:val="00C55FAA"/>
    <w:rsid w:val="00C560BD"/>
    <w:rsid w:val="00C57222"/>
    <w:rsid w:val="00C60260"/>
    <w:rsid w:val="00C605D0"/>
    <w:rsid w:val="00C607E2"/>
    <w:rsid w:val="00C60A68"/>
    <w:rsid w:val="00C60A9D"/>
    <w:rsid w:val="00C60AC1"/>
    <w:rsid w:val="00C6126A"/>
    <w:rsid w:val="00C6263A"/>
    <w:rsid w:val="00C62EFB"/>
    <w:rsid w:val="00C62F4C"/>
    <w:rsid w:val="00C63160"/>
    <w:rsid w:val="00C63378"/>
    <w:rsid w:val="00C633D8"/>
    <w:rsid w:val="00C63411"/>
    <w:rsid w:val="00C639C9"/>
    <w:rsid w:val="00C63DFE"/>
    <w:rsid w:val="00C63E65"/>
    <w:rsid w:val="00C65478"/>
    <w:rsid w:val="00C660D0"/>
    <w:rsid w:val="00C660F7"/>
    <w:rsid w:val="00C66323"/>
    <w:rsid w:val="00C6644C"/>
    <w:rsid w:val="00C664BB"/>
    <w:rsid w:val="00C66D1B"/>
    <w:rsid w:val="00C66D89"/>
    <w:rsid w:val="00C67207"/>
    <w:rsid w:val="00C6731B"/>
    <w:rsid w:val="00C67585"/>
    <w:rsid w:val="00C67619"/>
    <w:rsid w:val="00C677DE"/>
    <w:rsid w:val="00C67FA3"/>
    <w:rsid w:val="00C705A8"/>
    <w:rsid w:val="00C70680"/>
    <w:rsid w:val="00C70AF3"/>
    <w:rsid w:val="00C70D6F"/>
    <w:rsid w:val="00C70D92"/>
    <w:rsid w:val="00C70DA4"/>
    <w:rsid w:val="00C70ED1"/>
    <w:rsid w:val="00C711B5"/>
    <w:rsid w:val="00C71564"/>
    <w:rsid w:val="00C71E57"/>
    <w:rsid w:val="00C71F19"/>
    <w:rsid w:val="00C7206F"/>
    <w:rsid w:val="00C72078"/>
    <w:rsid w:val="00C720AE"/>
    <w:rsid w:val="00C722CB"/>
    <w:rsid w:val="00C728BC"/>
    <w:rsid w:val="00C7293E"/>
    <w:rsid w:val="00C72D16"/>
    <w:rsid w:val="00C72D28"/>
    <w:rsid w:val="00C72E8C"/>
    <w:rsid w:val="00C72F67"/>
    <w:rsid w:val="00C7363B"/>
    <w:rsid w:val="00C738D3"/>
    <w:rsid w:val="00C738D4"/>
    <w:rsid w:val="00C73AAF"/>
    <w:rsid w:val="00C74220"/>
    <w:rsid w:val="00C74395"/>
    <w:rsid w:val="00C74622"/>
    <w:rsid w:val="00C74ABA"/>
    <w:rsid w:val="00C74EB8"/>
    <w:rsid w:val="00C753EA"/>
    <w:rsid w:val="00C75A8E"/>
    <w:rsid w:val="00C75C3A"/>
    <w:rsid w:val="00C7661F"/>
    <w:rsid w:val="00C7707B"/>
    <w:rsid w:val="00C77195"/>
    <w:rsid w:val="00C77506"/>
    <w:rsid w:val="00C80455"/>
    <w:rsid w:val="00C805CF"/>
    <w:rsid w:val="00C80A16"/>
    <w:rsid w:val="00C811F0"/>
    <w:rsid w:val="00C812D0"/>
    <w:rsid w:val="00C81602"/>
    <w:rsid w:val="00C817DD"/>
    <w:rsid w:val="00C81A43"/>
    <w:rsid w:val="00C81B16"/>
    <w:rsid w:val="00C82146"/>
    <w:rsid w:val="00C827C2"/>
    <w:rsid w:val="00C82E67"/>
    <w:rsid w:val="00C832B5"/>
    <w:rsid w:val="00C83365"/>
    <w:rsid w:val="00C83755"/>
    <w:rsid w:val="00C83B13"/>
    <w:rsid w:val="00C847B3"/>
    <w:rsid w:val="00C84901"/>
    <w:rsid w:val="00C84AA8"/>
    <w:rsid w:val="00C84F71"/>
    <w:rsid w:val="00C85536"/>
    <w:rsid w:val="00C85546"/>
    <w:rsid w:val="00C85D97"/>
    <w:rsid w:val="00C8703C"/>
    <w:rsid w:val="00C8722A"/>
    <w:rsid w:val="00C872C4"/>
    <w:rsid w:val="00C876D0"/>
    <w:rsid w:val="00C8772E"/>
    <w:rsid w:val="00C87B48"/>
    <w:rsid w:val="00C87CC7"/>
    <w:rsid w:val="00C87FAE"/>
    <w:rsid w:val="00C900EC"/>
    <w:rsid w:val="00C90190"/>
    <w:rsid w:val="00C909F2"/>
    <w:rsid w:val="00C90E87"/>
    <w:rsid w:val="00C91028"/>
    <w:rsid w:val="00C9110F"/>
    <w:rsid w:val="00C9170B"/>
    <w:rsid w:val="00C91AFE"/>
    <w:rsid w:val="00C91C65"/>
    <w:rsid w:val="00C9230B"/>
    <w:rsid w:val="00C92657"/>
    <w:rsid w:val="00C92795"/>
    <w:rsid w:val="00C92A6C"/>
    <w:rsid w:val="00C92B18"/>
    <w:rsid w:val="00C92BFF"/>
    <w:rsid w:val="00C92D5D"/>
    <w:rsid w:val="00C9347E"/>
    <w:rsid w:val="00C9350C"/>
    <w:rsid w:val="00C93749"/>
    <w:rsid w:val="00C9385E"/>
    <w:rsid w:val="00C941C3"/>
    <w:rsid w:val="00C94FB3"/>
    <w:rsid w:val="00C95043"/>
    <w:rsid w:val="00C9567F"/>
    <w:rsid w:val="00C95D92"/>
    <w:rsid w:val="00C95FA8"/>
    <w:rsid w:val="00C9645E"/>
    <w:rsid w:val="00C9660D"/>
    <w:rsid w:val="00C96C10"/>
    <w:rsid w:val="00C9766D"/>
    <w:rsid w:val="00C977DA"/>
    <w:rsid w:val="00C97DA4"/>
    <w:rsid w:val="00CA0630"/>
    <w:rsid w:val="00CA15A9"/>
    <w:rsid w:val="00CA16B5"/>
    <w:rsid w:val="00CA1EA0"/>
    <w:rsid w:val="00CA23F0"/>
    <w:rsid w:val="00CA36E5"/>
    <w:rsid w:val="00CA37F6"/>
    <w:rsid w:val="00CA3A1A"/>
    <w:rsid w:val="00CA3E28"/>
    <w:rsid w:val="00CA4059"/>
    <w:rsid w:val="00CA4202"/>
    <w:rsid w:val="00CA4CA8"/>
    <w:rsid w:val="00CA4FEB"/>
    <w:rsid w:val="00CA5A95"/>
    <w:rsid w:val="00CA5C0F"/>
    <w:rsid w:val="00CA5D2E"/>
    <w:rsid w:val="00CA770F"/>
    <w:rsid w:val="00CA7D35"/>
    <w:rsid w:val="00CA7EBF"/>
    <w:rsid w:val="00CB00E9"/>
    <w:rsid w:val="00CB0310"/>
    <w:rsid w:val="00CB03D6"/>
    <w:rsid w:val="00CB0409"/>
    <w:rsid w:val="00CB08F7"/>
    <w:rsid w:val="00CB10BB"/>
    <w:rsid w:val="00CB1224"/>
    <w:rsid w:val="00CB14C6"/>
    <w:rsid w:val="00CB1800"/>
    <w:rsid w:val="00CB18A3"/>
    <w:rsid w:val="00CB196D"/>
    <w:rsid w:val="00CB1D93"/>
    <w:rsid w:val="00CB1DA7"/>
    <w:rsid w:val="00CB1E79"/>
    <w:rsid w:val="00CB1ECB"/>
    <w:rsid w:val="00CB2421"/>
    <w:rsid w:val="00CB2675"/>
    <w:rsid w:val="00CB2813"/>
    <w:rsid w:val="00CB2CDD"/>
    <w:rsid w:val="00CB36D6"/>
    <w:rsid w:val="00CB4091"/>
    <w:rsid w:val="00CB4112"/>
    <w:rsid w:val="00CB4E8F"/>
    <w:rsid w:val="00CB50E7"/>
    <w:rsid w:val="00CB5389"/>
    <w:rsid w:val="00CB53D5"/>
    <w:rsid w:val="00CB5E8F"/>
    <w:rsid w:val="00CB64E5"/>
    <w:rsid w:val="00CB6EA9"/>
    <w:rsid w:val="00CB731C"/>
    <w:rsid w:val="00CB7322"/>
    <w:rsid w:val="00CB737F"/>
    <w:rsid w:val="00CB7B9F"/>
    <w:rsid w:val="00CB7C18"/>
    <w:rsid w:val="00CC00B7"/>
    <w:rsid w:val="00CC054E"/>
    <w:rsid w:val="00CC0672"/>
    <w:rsid w:val="00CC0BDA"/>
    <w:rsid w:val="00CC182A"/>
    <w:rsid w:val="00CC2253"/>
    <w:rsid w:val="00CC256B"/>
    <w:rsid w:val="00CC2D89"/>
    <w:rsid w:val="00CC2FDB"/>
    <w:rsid w:val="00CC347E"/>
    <w:rsid w:val="00CC3B95"/>
    <w:rsid w:val="00CC3BA4"/>
    <w:rsid w:val="00CC40EA"/>
    <w:rsid w:val="00CC4179"/>
    <w:rsid w:val="00CC46D3"/>
    <w:rsid w:val="00CC4AAC"/>
    <w:rsid w:val="00CC4BA8"/>
    <w:rsid w:val="00CC5294"/>
    <w:rsid w:val="00CC5454"/>
    <w:rsid w:val="00CC5C77"/>
    <w:rsid w:val="00CC5EE9"/>
    <w:rsid w:val="00CC62A1"/>
    <w:rsid w:val="00CC6633"/>
    <w:rsid w:val="00CC6648"/>
    <w:rsid w:val="00CC6FE4"/>
    <w:rsid w:val="00CC7D91"/>
    <w:rsid w:val="00CC7D94"/>
    <w:rsid w:val="00CD08EF"/>
    <w:rsid w:val="00CD0B47"/>
    <w:rsid w:val="00CD145F"/>
    <w:rsid w:val="00CD1897"/>
    <w:rsid w:val="00CD1CB0"/>
    <w:rsid w:val="00CD1E3D"/>
    <w:rsid w:val="00CD1E44"/>
    <w:rsid w:val="00CD2085"/>
    <w:rsid w:val="00CD2328"/>
    <w:rsid w:val="00CD2334"/>
    <w:rsid w:val="00CD2AC5"/>
    <w:rsid w:val="00CD2AF9"/>
    <w:rsid w:val="00CD2B68"/>
    <w:rsid w:val="00CD2BA5"/>
    <w:rsid w:val="00CD2C4A"/>
    <w:rsid w:val="00CD2C64"/>
    <w:rsid w:val="00CD38C3"/>
    <w:rsid w:val="00CD391C"/>
    <w:rsid w:val="00CD3A0D"/>
    <w:rsid w:val="00CD3FEB"/>
    <w:rsid w:val="00CD414E"/>
    <w:rsid w:val="00CD4318"/>
    <w:rsid w:val="00CD46F9"/>
    <w:rsid w:val="00CD484C"/>
    <w:rsid w:val="00CD4B42"/>
    <w:rsid w:val="00CD4C84"/>
    <w:rsid w:val="00CD50DA"/>
    <w:rsid w:val="00CD55C9"/>
    <w:rsid w:val="00CD58E5"/>
    <w:rsid w:val="00CD5C5A"/>
    <w:rsid w:val="00CD5E92"/>
    <w:rsid w:val="00CD6B3A"/>
    <w:rsid w:val="00CD6D9C"/>
    <w:rsid w:val="00CD6DC8"/>
    <w:rsid w:val="00CD7592"/>
    <w:rsid w:val="00CD79A3"/>
    <w:rsid w:val="00CD7D3F"/>
    <w:rsid w:val="00CD7DB4"/>
    <w:rsid w:val="00CD7E48"/>
    <w:rsid w:val="00CD7F18"/>
    <w:rsid w:val="00CE040E"/>
    <w:rsid w:val="00CE04B0"/>
    <w:rsid w:val="00CE05D2"/>
    <w:rsid w:val="00CE0D01"/>
    <w:rsid w:val="00CE1059"/>
    <w:rsid w:val="00CE11B1"/>
    <w:rsid w:val="00CE1AFA"/>
    <w:rsid w:val="00CE1C8A"/>
    <w:rsid w:val="00CE1D4E"/>
    <w:rsid w:val="00CE1D93"/>
    <w:rsid w:val="00CE1E89"/>
    <w:rsid w:val="00CE2177"/>
    <w:rsid w:val="00CE232E"/>
    <w:rsid w:val="00CE25F9"/>
    <w:rsid w:val="00CE25FF"/>
    <w:rsid w:val="00CE28DF"/>
    <w:rsid w:val="00CE2D31"/>
    <w:rsid w:val="00CE3A82"/>
    <w:rsid w:val="00CE3BFC"/>
    <w:rsid w:val="00CE3CB4"/>
    <w:rsid w:val="00CE3CEB"/>
    <w:rsid w:val="00CE3D7C"/>
    <w:rsid w:val="00CE3DBA"/>
    <w:rsid w:val="00CE47CF"/>
    <w:rsid w:val="00CE4FDC"/>
    <w:rsid w:val="00CE51B5"/>
    <w:rsid w:val="00CE53F2"/>
    <w:rsid w:val="00CE56C1"/>
    <w:rsid w:val="00CE583D"/>
    <w:rsid w:val="00CE5F21"/>
    <w:rsid w:val="00CE65C7"/>
    <w:rsid w:val="00CF00DB"/>
    <w:rsid w:val="00CF0C09"/>
    <w:rsid w:val="00CF0D13"/>
    <w:rsid w:val="00CF186A"/>
    <w:rsid w:val="00CF1E72"/>
    <w:rsid w:val="00CF21FA"/>
    <w:rsid w:val="00CF222C"/>
    <w:rsid w:val="00CF22A0"/>
    <w:rsid w:val="00CF2404"/>
    <w:rsid w:val="00CF2687"/>
    <w:rsid w:val="00CF2AF7"/>
    <w:rsid w:val="00CF2FD9"/>
    <w:rsid w:val="00CF30D1"/>
    <w:rsid w:val="00CF3902"/>
    <w:rsid w:val="00CF407B"/>
    <w:rsid w:val="00CF445D"/>
    <w:rsid w:val="00CF4AA0"/>
    <w:rsid w:val="00CF52D2"/>
    <w:rsid w:val="00CF544D"/>
    <w:rsid w:val="00CF59EA"/>
    <w:rsid w:val="00CF647B"/>
    <w:rsid w:val="00CF65E1"/>
    <w:rsid w:val="00CF6891"/>
    <w:rsid w:val="00CF6EE8"/>
    <w:rsid w:val="00CF6F85"/>
    <w:rsid w:val="00CF73DC"/>
    <w:rsid w:val="00CF7643"/>
    <w:rsid w:val="00CF7C68"/>
    <w:rsid w:val="00CF7F75"/>
    <w:rsid w:val="00D00593"/>
    <w:rsid w:val="00D017A4"/>
    <w:rsid w:val="00D02010"/>
    <w:rsid w:val="00D0218E"/>
    <w:rsid w:val="00D0272B"/>
    <w:rsid w:val="00D0284E"/>
    <w:rsid w:val="00D02AF2"/>
    <w:rsid w:val="00D02B0C"/>
    <w:rsid w:val="00D02C81"/>
    <w:rsid w:val="00D033A1"/>
    <w:rsid w:val="00D0394C"/>
    <w:rsid w:val="00D04004"/>
    <w:rsid w:val="00D0420F"/>
    <w:rsid w:val="00D04E69"/>
    <w:rsid w:val="00D05AFD"/>
    <w:rsid w:val="00D05DFE"/>
    <w:rsid w:val="00D05EA7"/>
    <w:rsid w:val="00D069ED"/>
    <w:rsid w:val="00D0774D"/>
    <w:rsid w:val="00D077BF"/>
    <w:rsid w:val="00D0796E"/>
    <w:rsid w:val="00D07F29"/>
    <w:rsid w:val="00D1130E"/>
    <w:rsid w:val="00D113B4"/>
    <w:rsid w:val="00D1164E"/>
    <w:rsid w:val="00D116C3"/>
    <w:rsid w:val="00D12139"/>
    <w:rsid w:val="00D121AD"/>
    <w:rsid w:val="00D128FB"/>
    <w:rsid w:val="00D12D3B"/>
    <w:rsid w:val="00D12E7B"/>
    <w:rsid w:val="00D13006"/>
    <w:rsid w:val="00D13092"/>
    <w:rsid w:val="00D1333E"/>
    <w:rsid w:val="00D1340D"/>
    <w:rsid w:val="00D139CF"/>
    <w:rsid w:val="00D13A1D"/>
    <w:rsid w:val="00D13CDE"/>
    <w:rsid w:val="00D141A9"/>
    <w:rsid w:val="00D14EFC"/>
    <w:rsid w:val="00D1558B"/>
    <w:rsid w:val="00D15764"/>
    <w:rsid w:val="00D15CA0"/>
    <w:rsid w:val="00D15FAB"/>
    <w:rsid w:val="00D161D4"/>
    <w:rsid w:val="00D165E1"/>
    <w:rsid w:val="00D165FC"/>
    <w:rsid w:val="00D166A5"/>
    <w:rsid w:val="00D1671E"/>
    <w:rsid w:val="00D16BCA"/>
    <w:rsid w:val="00D16BDE"/>
    <w:rsid w:val="00D16BEB"/>
    <w:rsid w:val="00D16D36"/>
    <w:rsid w:val="00D17577"/>
    <w:rsid w:val="00D177C4"/>
    <w:rsid w:val="00D17893"/>
    <w:rsid w:val="00D17A7E"/>
    <w:rsid w:val="00D17A80"/>
    <w:rsid w:val="00D17DCE"/>
    <w:rsid w:val="00D17F4F"/>
    <w:rsid w:val="00D20198"/>
    <w:rsid w:val="00D201AC"/>
    <w:rsid w:val="00D20502"/>
    <w:rsid w:val="00D207B7"/>
    <w:rsid w:val="00D20A6E"/>
    <w:rsid w:val="00D20BD0"/>
    <w:rsid w:val="00D213E6"/>
    <w:rsid w:val="00D2163B"/>
    <w:rsid w:val="00D21845"/>
    <w:rsid w:val="00D21974"/>
    <w:rsid w:val="00D223D7"/>
    <w:rsid w:val="00D22428"/>
    <w:rsid w:val="00D22D8F"/>
    <w:rsid w:val="00D22F2C"/>
    <w:rsid w:val="00D2315E"/>
    <w:rsid w:val="00D2322F"/>
    <w:rsid w:val="00D235DE"/>
    <w:rsid w:val="00D23757"/>
    <w:rsid w:val="00D2377B"/>
    <w:rsid w:val="00D23AB7"/>
    <w:rsid w:val="00D23C4B"/>
    <w:rsid w:val="00D244D3"/>
    <w:rsid w:val="00D2468A"/>
    <w:rsid w:val="00D24DF8"/>
    <w:rsid w:val="00D259F7"/>
    <w:rsid w:val="00D25BF7"/>
    <w:rsid w:val="00D25C30"/>
    <w:rsid w:val="00D264E4"/>
    <w:rsid w:val="00D26E54"/>
    <w:rsid w:val="00D270BC"/>
    <w:rsid w:val="00D27616"/>
    <w:rsid w:val="00D2781E"/>
    <w:rsid w:val="00D27E40"/>
    <w:rsid w:val="00D301D6"/>
    <w:rsid w:val="00D3042B"/>
    <w:rsid w:val="00D30561"/>
    <w:rsid w:val="00D306CC"/>
    <w:rsid w:val="00D308BA"/>
    <w:rsid w:val="00D30C4D"/>
    <w:rsid w:val="00D30DEB"/>
    <w:rsid w:val="00D30F94"/>
    <w:rsid w:val="00D3115B"/>
    <w:rsid w:val="00D31DF5"/>
    <w:rsid w:val="00D327C3"/>
    <w:rsid w:val="00D32901"/>
    <w:rsid w:val="00D32B56"/>
    <w:rsid w:val="00D339AA"/>
    <w:rsid w:val="00D33DD1"/>
    <w:rsid w:val="00D33F97"/>
    <w:rsid w:val="00D33FF3"/>
    <w:rsid w:val="00D34644"/>
    <w:rsid w:val="00D35276"/>
    <w:rsid w:val="00D3557D"/>
    <w:rsid w:val="00D3559A"/>
    <w:rsid w:val="00D3574F"/>
    <w:rsid w:val="00D35E8F"/>
    <w:rsid w:val="00D35F25"/>
    <w:rsid w:val="00D3642F"/>
    <w:rsid w:val="00D365B0"/>
    <w:rsid w:val="00D36B7E"/>
    <w:rsid w:val="00D36B9C"/>
    <w:rsid w:val="00D36C49"/>
    <w:rsid w:val="00D36D09"/>
    <w:rsid w:val="00D36D8E"/>
    <w:rsid w:val="00D3762E"/>
    <w:rsid w:val="00D378DF"/>
    <w:rsid w:val="00D37AFF"/>
    <w:rsid w:val="00D37EA9"/>
    <w:rsid w:val="00D408FE"/>
    <w:rsid w:val="00D40DA3"/>
    <w:rsid w:val="00D41231"/>
    <w:rsid w:val="00D41484"/>
    <w:rsid w:val="00D41B1A"/>
    <w:rsid w:val="00D41E4C"/>
    <w:rsid w:val="00D4245F"/>
    <w:rsid w:val="00D4273B"/>
    <w:rsid w:val="00D42941"/>
    <w:rsid w:val="00D42AE1"/>
    <w:rsid w:val="00D43C82"/>
    <w:rsid w:val="00D44452"/>
    <w:rsid w:val="00D44A05"/>
    <w:rsid w:val="00D45286"/>
    <w:rsid w:val="00D452E6"/>
    <w:rsid w:val="00D4533A"/>
    <w:rsid w:val="00D45712"/>
    <w:rsid w:val="00D45A7C"/>
    <w:rsid w:val="00D46357"/>
    <w:rsid w:val="00D46B57"/>
    <w:rsid w:val="00D46C28"/>
    <w:rsid w:val="00D47020"/>
    <w:rsid w:val="00D470D8"/>
    <w:rsid w:val="00D4765E"/>
    <w:rsid w:val="00D4787C"/>
    <w:rsid w:val="00D47B53"/>
    <w:rsid w:val="00D50860"/>
    <w:rsid w:val="00D51B6A"/>
    <w:rsid w:val="00D52458"/>
    <w:rsid w:val="00D528B8"/>
    <w:rsid w:val="00D52A0B"/>
    <w:rsid w:val="00D53779"/>
    <w:rsid w:val="00D539B4"/>
    <w:rsid w:val="00D53C97"/>
    <w:rsid w:val="00D54977"/>
    <w:rsid w:val="00D549BF"/>
    <w:rsid w:val="00D54CCF"/>
    <w:rsid w:val="00D55156"/>
    <w:rsid w:val="00D553D4"/>
    <w:rsid w:val="00D5572A"/>
    <w:rsid w:val="00D55775"/>
    <w:rsid w:val="00D5593A"/>
    <w:rsid w:val="00D55D3F"/>
    <w:rsid w:val="00D55D7F"/>
    <w:rsid w:val="00D5656A"/>
    <w:rsid w:val="00D567E8"/>
    <w:rsid w:val="00D57528"/>
    <w:rsid w:val="00D57B27"/>
    <w:rsid w:val="00D60208"/>
    <w:rsid w:val="00D602A8"/>
    <w:rsid w:val="00D60533"/>
    <w:rsid w:val="00D60826"/>
    <w:rsid w:val="00D60881"/>
    <w:rsid w:val="00D60EBC"/>
    <w:rsid w:val="00D610C8"/>
    <w:rsid w:val="00D61497"/>
    <w:rsid w:val="00D614E6"/>
    <w:rsid w:val="00D61F4D"/>
    <w:rsid w:val="00D62197"/>
    <w:rsid w:val="00D62564"/>
    <w:rsid w:val="00D62735"/>
    <w:rsid w:val="00D63003"/>
    <w:rsid w:val="00D63041"/>
    <w:rsid w:val="00D6346A"/>
    <w:rsid w:val="00D644D1"/>
    <w:rsid w:val="00D64A52"/>
    <w:rsid w:val="00D6506A"/>
    <w:rsid w:val="00D6539A"/>
    <w:rsid w:val="00D65449"/>
    <w:rsid w:val="00D657EF"/>
    <w:rsid w:val="00D658A8"/>
    <w:rsid w:val="00D65E42"/>
    <w:rsid w:val="00D65F9A"/>
    <w:rsid w:val="00D664BD"/>
    <w:rsid w:val="00D66622"/>
    <w:rsid w:val="00D66668"/>
    <w:rsid w:val="00D66D67"/>
    <w:rsid w:val="00D6741A"/>
    <w:rsid w:val="00D6766D"/>
    <w:rsid w:val="00D704CB"/>
    <w:rsid w:val="00D706E1"/>
    <w:rsid w:val="00D712E2"/>
    <w:rsid w:val="00D715F6"/>
    <w:rsid w:val="00D7285E"/>
    <w:rsid w:val="00D72A65"/>
    <w:rsid w:val="00D72E7F"/>
    <w:rsid w:val="00D730B0"/>
    <w:rsid w:val="00D738E1"/>
    <w:rsid w:val="00D73E13"/>
    <w:rsid w:val="00D74345"/>
    <w:rsid w:val="00D74899"/>
    <w:rsid w:val="00D748F5"/>
    <w:rsid w:val="00D74F7A"/>
    <w:rsid w:val="00D75199"/>
    <w:rsid w:val="00D7536D"/>
    <w:rsid w:val="00D75474"/>
    <w:rsid w:val="00D75B32"/>
    <w:rsid w:val="00D75D13"/>
    <w:rsid w:val="00D76ADF"/>
    <w:rsid w:val="00D77086"/>
    <w:rsid w:val="00D777BC"/>
    <w:rsid w:val="00D77B50"/>
    <w:rsid w:val="00D77BEA"/>
    <w:rsid w:val="00D809A3"/>
    <w:rsid w:val="00D80B92"/>
    <w:rsid w:val="00D80CDB"/>
    <w:rsid w:val="00D81298"/>
    <w:rsid w:val="00D818A2"/>
    <w:rsid w:val="00D81928"/>
    <w:rsid w:val="00D819A4"/>
    <w:rsid w:val="00D81CA7"/>
    <w:rsid w:val="00D81D55"/>
    <w:rsid w:val="00D82B09"/>
    <w:rsid w:val="00D82C8B"/>
    <w:rsid w:val="00D82D03"/>
    <w:rsid w:val="00D82F98"/>
    <w:rsid w:val="00D83934"/>
    <w:rsid w:val="00D8395B"/>
    <w:rsid w:val="00D842ED"/>
    <w:rsid w:val="00D84697"/>
    <w:rsid w:val="00D84699"/>
    <w:rsid w:val="00D84C6B"/>
    <w:rsid w:val="00D851F2"/>
    <w:rsid w:val="00D8595F"/>
    <w:rsid w:val="00D85BD6"/>
    <w:rsid w:val="00D86255"/>
    <w:rsid w:val="00D862E4"/>
    <w:rsid w:val="00D863D4"/>
    <w:rsid w:val="00D86795"/>
    <w:rsid w:val="00D86AE4"/>
    <w:rsid w:val="00D86D98"/>
    <w:rsid w:val="00D87063"/>
    <w:rsid w:val="00D9063C"/>
    <w:rsid w:val="00D90994"/>
    <w:rsid w:val="00D90AFB"/>
    <w:rsid w:val="00D91101"/>
    <w:rsid w:val="00D911FD"/>
    <w:rsid w:val="00D91416"/>
    <w:rsid w:val="00D9175A"/>
    <w:rsid w:val="00D919CF"/>
    <w:rsid w:val="00D91A16"/>
    <w:rsid w:val="00D91CB1"/>
    <w:rsid w:val="00D92752"/>
    <w:rsid w:val="00D92CB7"/>
    <w:rsid w:val="00D933ED"/>
    <w:rsid w:val="00D9551A"/>
    <w:rsid w:val="00D95520"/>
    <w:rsid w:val="00D95554"/>
    <w:rsid w:val="00D96314"/>
    <w:rsid w:val="00D963F6"/>
    <w:rsid w:val="00D9661E"/>
    <w:rsid w:val="00D967ED"/>
    <w:rsid w:val="00D96D31"/>
    <w:rsid w:val="00D96DF5"/>
    <w:rsid w:val="00D96EA5"/>
    <w:rsid w:val="00D96ECA"/>
    <w:rsid w:val="00D97075"/>
    <w:rsid w:val="00D97A3A"/>
    <w:rsid w:val="00D97C46"/>
    <w:rsid w:val="00DA005B"/>
    <w:rsid w:val="00DA0A0E"/>
    <w:rsid w:val="00DA16C6"/>
    <w:rsid w:val="00DA1740"/>
    <w:rsid w:val="00DA1851"/>
    <w:rsid w:val="00DA1D3A"/>
    <w:rsid w:val="00DA1D4A"/>
    <w:rsid w:val="00DA2803"/>
    <w:rsid w:val="00DA290A"/>
    <w:rsid w:val="00DA2D39"/>
    <w:rsid w:val="00DA2DCA"/>
    <w:rsid w:val="00DA344F"/>
    <w:rsid w:val="00DA3C00"/>
    <w:rsid w:val="00DA3CD6"/>
    <w:rsid w:val="00DA3D13"/>
    <w:rsid w:val="00DA3F73"/>
    <w:rsid w:val="00DA41D6"/>
    <w:rsid w:val="00DA4A68"/>
    <w:rsid w:val="00DA5054"/>
    <w:rsid w:val="00DA6536"/>
    <w:rsid w:val="00DA6537"/>
    <w:rsid w:val="00DA7113"/>
    <w:rsid w:val="00DA7118"/>
    <w:rsid w:val="00DA719E"/>
    <w:rsid w:val="00DA76CF"/>
    <w:rsid w:val="00DA79D1"/>
    <w:rsid w:val="00DB0139"/>
    <w:rsid w:val="00DB01F5"/>
    <w:rsid w:val="00DB03F4"/>
    <w:rsid w:val="00DB03FE"/>
    <w:rsid w:val="00DB045E"/>
    <w:rsid w:val="00DB0A4C"/>
    <w:rsid w:val="00DB0AFF"/>
    <w:rsid w:val="00DB0E50"/>
    <w:rsid w:val="00DB11C1"/>
    <w:rsid w:val="00DB1B8E"/>
    <w:rsid w:val="00DB1C84"/>
    <w:rsid w:val="00DB2BBF"/>
    <w:rsid w:val="00DB3442"/>
    <w:rsid w:val="00DB3C0B"/>
    <w:rsid w:val="00DB4141"/>
    <w:rsid w:val="00DB4216"/>
    <w:rsid w:val="00DB4952"/>
    <w:rsid w:val="00DB4A4F"/>
    <w:rsid w:val="00DB4D9D"/>
    <w:rsid w:val="00DB5137"/>
    <w:rsid w:val="00DB51B0"/>
    <w:rsid w:val="00DB5C54"/>
    <w:rsid w:val="00DB5F5B"/>
    <w:rsid w:val="00DB6036"/>
    <w:rsid w:val="00DB630F"/>
    <w:rsid w:val="00DB649A"/>
    <w:rsid w:val="00DB64BB"/>
    <w:rsid w:val="00DB750E"/>
    <w:rsid w:val="00DB75E7"/>
    <w:rsid w:val="00DB7831"/>
    <w:rsid w:val="00DB7F97"/>
    <w:rsid w:val="00DC01B0"/>
    <w:rsid w:val="00DC0407"/>
    <w:rsid w:val="00DC0966"/>
    <w:rsid w:val="00DC0A8B"/>
    <w:rsid w:val="00DC0B9A"/>
    <w:rsid w:val="00DC0D09"/>
    <w:rsid w:val="00DC0E0F"/>
    <w:rsid w:val="00DC1475"/>
    <w:rsid w:val="00DC1598"/>
    <w:rsid w:val="00DC15E9"/>
    <w:rsid w:val="00DC181E"/>
    <w:rsid w:val="00DC1947"/>
    <w:rsid w:val="00DC20AF"/>
    <w:rsid w:val="00DC21EF"/>
    <w:rsid w:val="00DC297E"/>
    <w:rsid w:val="00DC307C"/>
    <w:rsid w:val="00DC3222"/>
    <w:rsid w:val="00DC3AEE"/>
    <w:rsid w:val="00DC4157"/>
    <w:rsid w:val="00DC4255"/>
    <w:rsid w:val="00DC44EF"/>
    <w:rsid w:val="00DC4747"/>
    <w:rsid w:val="00DC4AFB"/>
    <w:rsid w:val="00DC4FB8"/>
    <w:rsid w:val="00DC56E0"/>
    <w:rsid w:val="00DC57C3"/>
    <w:rsid w:val="00DC58BD"/>
    <w:rsid w:val="00DC5B1F"/>
    <w:rsid w:val="00DC6245"/>
    <w:rsid w:val="00DC6308"/>
    <w:rsid w:val="00DC6FE4"/>
    <w:rsid w:val="00DC7D79"/>
    <w:rsid w:val="00DC7E0C"/>
    <w:rsid w:val="00DD0230"/>
    <w:rsid w:val="00DD0AED"/>
    <w:rsid w:val="00DD0AF9"/>
    <w:rsid w:val="00DD0B9A"/>
    <w:rsid w:val="00DD23DA"/>
    <w:rsid w:val="00DD2B1A"/>
    <w:rsid w:val="00DD2D98"/>
    <w:rsid w:val="00DD34C1"/>
    <w:rsid w:val="00DD3A29"/>
    <w:rsid w:val="00DD3BFF"/>
    <w:rsid w:val="00DD3FA4"/>
    <w:rsid w:val="00DD40A1"/>
    <w:rsid w:val="00DD46E0"/>
    <w:rsid w:val="00DD4A4E"/>
    <w:rsid w:val="00DD4CA8"/>
    <w:rsid w:val="00DD6712"/>
    <w:rsid w:val="00DD6899"/>
    <w:rsid w:val="00DD6961"/>
    <w:rsid w:val="00DD6BAB"/>
    <w:rsid w:val="00DD6CBB"/>
    <w:rsid w:val="00DD6DB4"/>
    <w:rsid w:val="00DD716E"/>
    <w:rsid w:val="00DD7A77"/>
    <w:rsid w:val="00DD7D43"/>
    <w:rsid w:val="00DD7DF8"/>
    <w:rsid w:val="00DE047F"/>
    <w:rsid w:val="00DE089D"/>
    <w:rsid w:val="00DE0A83"/>
    <w:rsid w:val="00DE1040"/>
    <w:rsid w:val="00DE183D"/>
    <w:rsid w:val="00DE19BA"/>
    <w:rsid w:val="00DE2486"/>
    <w:rsid w:val="00DE25AC"/>
    <w:rsid w:val="00DE332F"/>
    <w:rsid w:val="00DE3CF6"/>
    <w:rsid w:val="00DE3D2E"/>
    <w:rsid w:val="00DE3FF2"/>
    <w:rsid w:val="00DE4FCF"/>
    <w:rsid w:val="00DE53C4"/>
    <w:rsid w:val="00DE5725"/>
    <w:rsid w:val="00DE5AA6"/>
    <w:rsid w:val="00DE66F3"/>
    <w:rsid w:val="00DE7170"/>
    <w:rsid w:val="00DE7278"/>
    <w:rsid w:val="00DE743D"/>
    <w:rsid w:val="00DE75C7"/>
    <w:rsid w:val="00DE76B4"/>
    <w:rsid w:val="00DE7868"/>
    <w:rsid w:val="00DE7DE6"/>
    <w:rsid w:val="00DF017C"/>
    <w:rsid w:val="00DF06BD"/>
    <w:rsid w:val="00DF06E8"/>
    <w:rsid w:val="00DF10D3"/>
    <w:rsid w:val="00DF129A"/>
    <w:rsid w:val="00DF1331"/>
    <w:rsid w:val="00DF133F"/>
    <w:rsid w:val="00DF175B"/>
    <w:rsid w:val="00DF1E21"/>
    <w:rsid w:val="00DF1E64"/>
    <w:rsid w:val="00DF2061"/>
    <w:rsid w:val="00DF24A1"/>
    <w:rsid w:val="00DF2602"/>
    <w:rsid w:val="00DF3C65"/>
    <w:rsid w:val="00DF3CEB"/>
    <w:rsid w:val="00DF3F32"/>
    <w:rsid w:val="00DF3F6F"/>
    <w:rsid w:val="00DF42C0"/>
    <w:rsid w:val="00DF4BF5"/>
    <w:rsid w:val="00DF56BE"/>
    <w:rsid w:val="00DF583F"/>
    <w:rsid w:val="00DF59AF"/>
    <w:rsid w:val="00DF5D49"/>
    <w:rsid w:val="00DF62AA"/>
    <w:rsid w:val="00DF64E2"/>
    <w:rsid w:val="00DF683B"/>
    <w:rsid w:val="00DF68E3"/>
    <w:rsid w:val="00DF6981"/>
    <w:rsid w:val="00DF6FCA"/>
    <w:rsid w:val="00DF7192"/>
    <w:rsid w:val="00DF72F6"/>
    <w:rsid w:val="00DF78B9"/>
    <w:rsid w:val="00DF79CA"/>
    <w:rsid w:val="00DF7CA2"/>
    <w:rsid w:val="00DF7CA7"/>
    <w:rsid w:val="00E00672"/>
    <w:rsid w:val="00E0087B"/>
    <w:rsid w:val="00E00970"/>
    <w:rsid w:val="00E00E7E"/>
    <w:rsid w:val="00E0154B"/>
    <w:rsid w:val="00E01737"/>
    <w:rsid w:val="00E01CAC"/>
    <w:rsid w:val="00E01DE7"/>
    <w:rsid w:val="00E0227D"/>
    <w:rsid w:val="00E022C9"/>
    <w:rsid w:val="00E02797"/>
    <w:rsid w:val="00E027D0"/>
    <w:rsid w:val="00E029FA"/>
    <w:rsid w:val="00E02D0C"/>
    <w:rsid w:val="00E0321E"/>
    <w:rsid w:val="00E032D5"/>
    <w:rsid w:val="00E0336F"/>
    <w:rsid w:val="00E037F1"/>
    <w:rsid w:val="00E03A1A"/>
    <w:rsid w:val="00E03F60"/>
    <w:rsid w:val="00E04055"/>
    <w:rsid w:val="00E052BD"/>
    <w:rsid w:val="00E05483"/>
    <w:rsid w:val="00E058B3"/>
    <w:rsid w:val="00E05913"/>
    <w:rsid w:val="00E05988"/>
    <w:rsid w:val="00E059A0"/>
    <w:rsid w:val="00E05C5D"/>
    <w:rsid w:val="00E06EC1"/>
    <w:rsid w:val="00E07063"/>
    <w:rsid w:val="00E070AD"/>
    <w:rsid w:val="00E07406"/>
    <w:rsid w:val="00E0780B"/>
    <w:rsid w:val="00E07B1A"/>
    <w:rsid w:val="00E07EA3"/>
    <w:rsid w:val="00E100C7"/>
    <w:rsid w:val="00E10750"/>
    <w:rsid w:val="00E10761"/>
    <w:rsid w:val="00E1076D"/>
    <w:rsid w:val="00E109B0"/>
    <w:rsid w:val="00E10F77"/>
    <w:rsid w:val="00E10FCA"/>
    <w:rsid w:val="00E11105"/>
    <w:rsid w:val="00E1182F"/>
    <w:rsid w:val="00E11AA1"/>
    <w:rsid w:val="00E11C97"/>
    <w:rsid w:val="00E11E30"/>
    <w:rsid w:val="00E1216A"/>
    <w:rsid w:val="00E126CE"/>
    <w:rsid w:val="00E12857"/>
    <w:rsid w:val="00E12AFA"/>
    <w:rsid w:val="00E12D43"/>
    <w:rsid w:val="00E12ECA"/>
    <w:rsid w:val="00E12EE6"/>
    <w:rsid w:val="00E1304C"/>
    <w:rsid w:val="00E1310B"/>
    <w:rsid w:val="00E13245"/>
    <w:rsid w:val="00E132A0"/>
    <w:rsid w:val="00E135A9"/>
    <w:rsid w:val="00E13656"/>
    <w:rsid w:val="00E13770"/>
    <w:rsid w:val="00E14203"/>
    <w:rsid w:val="00E142D0"/>
    <w:rsid w:val="00E14842"/>
    <w:rsid w:val="00E14D2A"/>
    <w:rsid w:val="00E15A8F"/>
    <w:rsid w:val="00E15D04"/>
    <w:rsid w:val="00E15FEE"/>
    <w:rsid w:val="00E1643B"/>
    <w:rsid w:val="00E17E6B"/>
    <w:rsid w:val="00E17F15"/>
    <w:rsid w:val="00E202F7"/>
    <w:rsid w:val="00E2033C"/>
    <w:rsid w:val="00E216B1"/>
    <w:rsid w:val="00E21976"/>
    <w:rsid w:val="00E21AD5"/>
    <w:rsid w:val="00E21E3B"/>
    <w:rsid w:val="00E232EB"/>
    <w:rsid w:val="00E23832"/>
    <w:rsid w:val="00E239B8"/>
    <w:rsid w:val="00E242A6"/>
    <w:rsid w:val="00E244F8"/>
    <w:rsid w:val="00E24C20"/>
    <w:rsid w:val="00E24DC9"/>
    <w:rsid w:val="00E24F9F"/>
    <w:rsid w:val="00E25063"/>
    <w:rsid w:val="00E250D3"/>
    <w:rsid w:val="00E25B8E"/>
    <w:rsid w:val="00E26861"/>
    <w:rsid w:val="00E2691D"/>
    <w:rsid w:val="00E26A8C"/>
    <w:rsid w:val="00E273B4"/>
    <w:rsid w:val="00E273CD"/>
    <w:rsid w:val="00E30204"/>
    <w:rsid w:val="00E307D9"/>
    <w:rsid w:val="00E31515"/>
    <w:rsid w:val="00E31C15"/>
    <w:rsid w:val="00E31C3A"/>
    <w:rsid w:val="00E31C4D"/>
    <w:rsid w:val="00E320A5"/>
    <w:rsid w:val="00E3210A"/>
    <w:rsid w:val="00E32B19"/>
    <w:rsid w:val="00E32EA0"/>
    <w:rsid w:val="00E32FDE"/>
    <w:rsid w:val="00E33307"/>
    <w:rsid w:val="00E33995"/>
    <w:rsid w:val="00E3419E"/>
    <w:rsid w:val="00E344CF"/>
    <w:rsid w:val="00E34A90"/>
    <w:rsid w:val="00E34F3C"/>
    <w:rsid w:val="00E34F51"/>
    <w:rsid w:val="00E35489"/>
    <w:rsid w:val="00E3579F"/>
    <w:rsid w:val="00E35875"/>
    <w:rsid w:val="00E35FD6"/>
    <w:rsid w:val="00E363E6"/>
    <w:rsid w:val="00E36790"/>
    <w:rsid w:val="00E36C1B"/>
    <w:rsid w:val="00E3767D"/>
    <w:rsid w:val="00E377AE"/>
    <w:rsid w:val="00E37A2E"/>
    <w:rsid w:val="00E40BE8"/>
    <w:rsid w:val="00E41F24"/>
    <w:rsid w:val="00E4203E"/>
    <w:rsid w:val="00E4208D"/>
    <w:rsid w:val="00E42206"/>
    <w:rsid w:val="00E42393"/>
    <w:rsid w:val="00E424A1"/>
    <w:rsid w:val="00E427B5"/>
    <w:rsid w:val="00E43EDA"/>
    <w:rsid w:val="00E442BD"/>
    <w:rsid w:val="00E44830"/>
    <w:rsid w:val="00E44A12"/>
    <w:rsid w:val="00E4517E"/>
    <w:rsid w:val="00E451F9"/>
    <w:rsid w:val="00E453BF"/>
    <w:rsid w:val="00E455B4"/>
    <w:rsid w:val="00E459BF"/>
    <w:rsid w:val="00E45B30"/>
    <w:rsid w:val="00E45D26"/>
    <w:rsid w:val="00E45E18"/>
    <w:rsid w:val="00E460FD"/>
    <w:rsid w:val="00E4616B"/>
    <w:rsid w:val="00E46247"/>
    <w:rsid w:val="00E4647E"/>
    <w:rsid w:val="00E47EDA"/>
    <w:rsid w:val="00E505DC"/>
    <w:rsid w:val="00E50605"/>
    <w:rsid w:val="00E50E48"/>
    <w:rsid w:val="00E50F96"/>
    <w:rsid w:val="00E51340"/>
    <w:rsid w:val="00E5157A"/>
    <w:rsid w:val="00E51A0B"/>
    <w:rsid w:val="00E51F31"/>
    <w:rsid w:val="00E5226A"/>
    <w:rsid w:val="00E52788"/>
    <w:rsid w:val="00E529CE"/>
    <w:rsid w:val="00E52E35"/>
    <w:rsid w:val="00E52FE6"/>
    <w:rsid w:val="00E53F97"/>
    <w:rsid w:val="00E54626"/>
    <w:rsid w:val="00E551FB"/>
    <w:rsid w:val="00E552B8"/>
    <w:rsid w:val="00E55443"/>
    <w:rsid w:val="00E558D7"/>
    <w:rsid w:val="00E55DD7"/>
    <w:rsid w:val="00E55F2A"/>
    <w:rsid w:val="00E56F67"/>
    <w:rsid w:val="00E56FEF"/>
    <w:rsid w:val="00E57000"/>
    <w:rsid w:val="00E57227"/>
    <w:rsid w:val="00E576ED"/>
    <w:rsid w:val="00E577E3"/>
    <w:rsid w:val="00E57994"/>
    <w:rsid w:val="00E57EE3"/>
    <w:rsid w:val="00E6001C"/>
    <w:rsid w:val="00E60435"/>
    <w:rsid w:val="00E6053B"/>
    <w:rsid w:val="00E60794"/>
    <w:rsid w:val="00E60969"/>
    <w:rsid w:val="00E60A27"/>
    <w:rsid w:val="00E60B95"/>
    <w:rsid w:val="00E60D0C"/>
    <w:rsid w:val="00E6155E"/>
    <w:rsid w:val="00E619E4"/>
    <w:rsid w:val="00E61AFB"/>
    <w:rsid w:val="00E62850"/>
    <w:rsid w:val="00E62B32"/>
    <w:rsid w:val="00E63000"/>
    <w:rsid w:val="00E631B9"/>
    <w:rsid w:val="00E638E9"/>
    <w:rsid w:val="00E64373"/>
    <w:rsid w:val="00E6476B"/>
    <w:rsid w:val="00E650FF"/>
    <w:rsid w:val="00E657E3"/>
    <w:rsid w:val="00E65840"/>
    <w:rsid w:val="00E66A91"/>
    <w:rsid w:val="00E66F62"/>
    <w:rsid w:val="00E67595"/>
    <w:rsid w:val="00E67671"/>
    <w:rsid w:val="00E677B9"/>
    <w:rsid w:val="00E67C86"/>
    <w:rsid w:val="00E67D2C"/>
    <w:rsid w:val="00E67F1E"/>
    <w:rsid w:val="00E704F3"/>
    <w:rsid w:val="00E70551"/>
    <w:rsid w:val="00E706E5"/>
    <w:rsid w:val="00E71093"/>
    <w:rsid w:val="00E717B7"/>
    <w:rsid w:val="00E717C4"/>
    <w:rsid w:val="00E71B94"/>
    <w:rsid w:val="00E71C67"/>
    <w:rsid w:val="00E72080"/>
    <w:rsid w:val="00E72160"/>
    <w:rsid w:val="00E72E5F"/>
    <w:rsid w:val="00E73A45"/>
    <w:rsid w:val="00E73C67"/>
    <w:rsid w:val="00E745CD"/>
    <w:rsid w:val="00E75AFD"/>
    <w:rsid w:val="00E75B58"/>
    <w:rsid w:val="00E75CAF"/>
    <w:rsid w:val="00E761AC"/>
    <w:rsid w:val="00E763D1"/>
    <w:rsid w:val="00E7746E"/>
    <w:rsid w:val="00E77513"/>
    <w:rsid w:val="00E77A96"/>
    <w:rsid w:val="00E8007B"/>
    <w:rsid w:val="00E80181"/>
    <w:rsid w:val="00E8079E"/>
    <w:rsid w:val="00E80BE3"/>
    <w:rsid w:val="00E81CA3"/>
    <w:rsid w:val="00E81E05"/>
    <w:rsid w:val="00E82069"/>
    <w:rsid w:val="00E8212D"/>
    <w:rsid w:val="00E82353"/>
    <w:rsid w:val="00E825A7"/>
    <w:rsid w:val="00E8286C"/>
    <w:rsid w:val="00E82D8F"/>
    <w:rsid w:val="00E8362E"/>
    <w:rsid w:val="00E83A1C"/>
    <w:rsid w:val="00E83D41"/>
    <w:rsid w:val="00E841BA"/>
    <w:rsid w:val="00E844E9"/>
    <w:rsid w:val="00E845B4"/>
    <w:rsid w:val="00E847D2"/>
    <w:rsid w:val="00E84A12"/>
    <w:rsid w:val="00E84E4F"/>
    <w:rsid w:val="00E8504F"/>
    <w:rsid w:val="00E8669B"/>
    <w:rsid w:val="00E867BE"/>
    <w:rsid w:val="00E8685B"/>
    <w:rsid w:val="00E87EC9"/>
    <w:rsid w:val="00E9080B"/>
    <w:rsid w:val="00E90E96"/>
    <w:rsid w:val="00E91410"/>
    <w:rsid w:val="00E9158A"/>
    <w:rsid w:val="00E91624"/>
    <w:rsid w:val="00E91BEB"/>
    <w:rsid w:val="00E92565"/>
    <w:rsid w:val="00E92718"/>
    <w:rsid w:val="00E9339B"/>
    <w:rsid w:val="00E934DA"/>
    <w:rsid w:val="00E93A55"/>
    <w:rsid w:val="00E93EE5"/>
    <w:rsid w:val="00E96019"/>
    <w:rsid w:val="00E96860"/>
    <w:rsid w:val="00E96931"/>
    <w:rsid w:val="00E96BD4"/>
    <w:rsid w:val="00E96D1A"/>
    <w:rsid w:val="00E9738A"/>
    <w:rsid w:val="00E9741F"/>
    <w:rsid w:val="00E97778"/>
    <w:rsid w:val="00E9796B"/>
    <w:rsid w:val="00E97B40"/>
    <w:rsid w:val="00EA01AE"/>
    <w:rsid w:val="00EA0315"/>
    <w:rsid w:val="00EA03A9"/>
    <w:rsid w:val="00EA0544"/>
    <w:rsid w:val="00EA05CA"/>
    <w:rsid w:val="00EA073A"/>
    <w:rsid w:val="00EA0C8C"/>
    <w:rsid w:val="00EA0FC2"/>
    <w:rsid w:val="00EA1107"/>
    <w:rsid w:val="00EA1150"/>
    <w:rsid w:val="00EA2008"/>
    <w:rsid w:val="00EA2396"/>
    <w:rsid w:val="00EA2860"/>
    <w:rsid w:val="00EA29D1"/>
    <w:rsid w:val="00EA2C80"/>
    <w:rsid w:val="00EA30B3"/>
    <w:rsid w:val="00EA3126"/>
    <w:rsid w:val="00EA4191"/>
    <w:rsid w:val="00EA4520"/>
    <w:rsid w:val="00EA491A"/>
    <w:rsid w:val="00EA4B35"/>
    <w:rsid w:val="00EA4C34"/>
    <w:rsid w:val="00EA4E8D"/>
    <w:rsid w:val="00EA4FB7"/>
    <w:rsid w:val="00EA52CB"/>
    <w:rsid w:val="00EA5436"/>
    <w:rsid w:val="00EA55CF"/>
    <w:rsid w:val="00EA5ED8"/>
    <w:rsid w:val="00EA617B"/>
    <w:rsid w:val="00EA63A2"/>
    <w:rsid w:val="00EA6487"/>
    <w:rsid w:val="00EA64C5"/>
    <w:rsid w:val="00EA655D"/>
    <w:rsid w:val="00EA6A5E"/>
    <w:rsid w:val="00EA6CBF"/>
    <w:rsid w:val="00EA73C7"/>
    <w:rsid w:val="00EA7707"/>
    <w:rsid w:val="00EA7935"/>
    <w:rsid w:val="00EA79EA"/>
    <w:rsid w:val="00EA7B1B"/>
    <w:rsid w:val="00EA7C41"/>
    <w:rsid w:val="00EA7EF5"/>
    <w:rsid w:val="00EB0369"/>
    <w:rsid w:val="00EB0381"/>
    <w:rsid w:val="00EB05CF"/>
    <w:rsid w:val="00EB06E3"/>
    <w:rsid w:val="00EB0B44"/>
    <w:rsid w:val="00EB0EFD"/>
    <w:rsid w:val="00EB1086"/>
    <w:rsid w:val="00EB17F0"/>
    <w:rsid w:val="00EB1807"/>
    <w:rsid w:val="00EB1963"/>
    <w:rsid w:val="00EB1A3A"/>
    <w:rsid w:val="00EB1D7F"/>
    <w:rsid w:val="00EB24DE"/>
    <w:rsid w:val="00EB24E1"/>
    <w:rsid w:val="00EB2AFA"/>
    <w:rsid w:val="00EB2C17"/>
    <w:rsid w:val="00EB2D5A"/>
    <w:rsid w:val="00EB302A"/>
    <w:rsid w:val="00EB3563"/>
    <w:rsid w:val="00EB36B6"/>
    <w:rsid w:val="00EB3784"/>
    <w:rsid w:val="00EB3DD2"/>
    <w:rsid w:val="00EB42EF"/>
    <w:rsid w:val="00EB4515"/>
    <w:rsid w:val="00EB470D"/>
    <w:rsid w:val="00EB4965"/>
    <w:rsid w:val="00EB514F"/>
    <w:rsid w:val="00EB51E4"/>
    <w:rsid w:val="00EB57E5"/>
    <w:rsid w:val="00EB59FF"/>
    <w:rsid w:val="00EB5B7D"/>
    <w:rsid w:val="00EB635D"/>
    <w:rsid w:val="00EB66F3"/>
    <w:rsid w:val="00EB6A0A"/>
    <w:rsid w:val="00EB6A9E"/>
    <w:rsid w:val="00EB6DBF"/>
    <w:rsid w:val="00EB7305"/>
    <w:rsid w:val="00EB7507"/>
    <w:rsid w:val="00EB78F5"/>
    <w:rsid w:val="00EB7BC2"/>
    <w:rsid w:val="00EB7F67"/>
    <w:rsid w:val="00EC0396"/>
    <w:rsid w:val="00EC05B5"/>
    <w:rsid w:val="00EC0BC8"/>
    <w:rsid w:val="00EC0D7C"/>
    <w:rsid w:val="00EC0E49"/>
    <w:rsid w:val="00EC142D"/>
    <w:rsid w:val="00EC1499"/>
    <w:rsid w:val="00EC14C9"/>
    <w:rsid w:val="00EC2556"/>
    <w:rsid w:val="00EC2B11"/>
    <w:rsid w:val="00EC2FC7"/>
    <w:rsid w:val="00EC3461"/>
    <w:rsid w:val="00EC34BE"/>
    <w:rsid w:val="00EC3565"/>
    <w:rsid w:val="00EC3833"/>
    <w:rsid w:val="00EC44F9"/>
    <w:rsid w:val="00EC4697"/>
    <w:rsid w:val="00EC4969"/>
    <w:rsid w:val="00EC4BBA"/>
    <w:rsid w:val="00EC4FE2"/>
    <w:rsid w:val="00EC55F6"/>
    <w:rsid w:val="00EC5699"/>
    <w:rsid w:val="00EC56C9"/>
    <w:rsid w:val="00EC5729"/>
    <w:rsid w:val="00EC57F4"/>
    <w:rsid w:val="00EC60AA"/>
    <w:rsid w:val="00EC62EA"/>
    <w:rsid w:val="00EC662D"/>
    <w:rsid w:val="00EC68ED"/>
    <w:rsid w:val="00EC6923"/>
    <w:rsid w:val="00EC6BE3"/>
    <w:rsid w:val="00EC702F"/>
    <w:rsid w:val="00EC7479"/>
    <w:rsid w:val="00EC74B3"/>
    <w:rsid w:val="00EC77D1"/>
    <w:rsid w:val="00EC77EF"/>
    <w:rsid w:val="00EC79CB"/>
    <w:rsid w:val="00EC7B35"/>
    <w:rsid w:val="00EC7C15"/>
    <w:rsid w:val="00EC7E25"/>
    <w:rsid w:val="00ED02B9"/>
    <w:rsid w:val="00ED0853"/>
    <w:rsid w:val="00ED0912"/>
    <w:rsid w:val="00ED0FB3"/>
    <w:rsid w:val="00ED1882"/>
    <w:rsid w:val="00ED19E9"/>
    <w:rsid w:val="00ED1E91"/>
    <w:rsid w:val="00ED3975"/>
    <w:rsid w:val="00ED400A"/>
    <w:rsid w:val="00ED42F2"/>
    <w:rsid w:val="00ED463F"/>
    <w:rsid w:val="00ED48D7"/>
    <w:rsid w:val="00ED4D6D"/>
    <w:rsid w:val="00ED4EE2"/>
    <w:rsid w:val="00ED515A"/>
    <w:rsid w:val="00ED5677"/>
    <w:rsid w:val="00ED5859"/>
    <w:rsid w:val="00ED6207"/>
    <w:rsid w:val="00ED6279"/>
    <w:rsid w:val="00ED67A0"/>
    <w:rsid w:val="00ED67A6"/>
    <w:rsid w:val="00ED67BB"/>
    <w:rsid w:val="00ED6A03"/>
    <w:rsid w:val="00ED6B0D"/>
    <w:rsid w:val="00ED7009"/>
    <w:rsid w:val="00ED719C"/>
    <w:rsid w:val="00ED72D6"/>
    <w:rsid w:val="00ED756D"/>
    <w:rsid w:val="00ED7664"/>
    <w:rsid w:val="00ED7897"/>
    <w:rsid w:val="00ED7926"/>
    <w:rsid w:val="00EE00D5"/>
    <w:rsid w:val="00EE01EA"/>
    <w:rsid w:val="00EE0B0A"/>
    <w:rsid w:val="00EE0BBF"/>
    <w:rsid w:val="00EE0CD6"/>
    <w:rsid w:val="00EE0D7E"/>
    <w:rsid w:val="00EE0EC5"/>
    <w:rsid w:val="00EE0FEF"/>
    <w:rsid w:val="00EE12A7"/>
    <w:rsid w:val="00EE1334"/>
    <w:rsid w:val="00EE1739"/>
    <w:rsid w:val="00EE180F"/>
    <w:rsid w:val="00EE24E0"/>
    <w:rsid w:val="00EE2762"/>
    <w:rsid w:val="00EE2F7D"/>
    <w:rsid w:val="00EE304D"/>
    <w:rsid w:val="00EE366A"/>
    <w:rsid w:val="00EE4526"/>
    <w:rsid w:val="00EE4CDF"/>
    <w:rsid w:val="00EE4DE9"/>
    <w:rsid w:val="00EE4FC0"/>
    <w:rsid w:val="00EE51B4"/>
    <w:rsid w:val="00EE5289"/>
    <w:rsid w:val="00EE57D4"/>
    <w:rsid w:val="00EE5F8C"/>
    <w:rsid w:val="00EE6B01"/>
    <w:rsid w:val="00EE6BA7"/>
    <w:rsid w:val="00EE7095"/>
    <w:rsid w:val="00EF00B4"/>
    <w:rsid w:val="00EF04F4"/>
    <w:rsid w:val="00EF0C59"/>
    <w:rsid w:val="00EF0DD4"/>
    <w:rsid w:val="00EF12D1"/>
    <w:rsid w:val="00EF132B"/>
    <w:rsid w:val="00EF1D34"/>
    <w:rsid w:val="00EF2189"/>
    <w:rsid w:val="00EF2C2E"/>
    <w:rsid w:val="00EF2E42"/>
    <w:rsid w:val="00EF31C4"/>
    <w:rsid w:val="00EF387B"/>
    <w:rsid w:val="00EF4033"/>
    <w:rsid w:val="00EF43DC"/>
    <w:rsid w:val="00EF48BB"/>
    <w:rsid w:val="00EF4D28"/>
    <w:rsid w:val="00EF56EE"/>
    <w:rsid w:val="00EF56F2"/>
    <w:rsid w:val="00EF5FC2"/>
    <w:rsid w:val="00EF72C1"/>
    <w:rsid w:val="00F00768"/>
    <w:rsid w:val="00F009EC"/>
    <w:rsid w:val="00F00A0D"/>
    <w:rsid w:val="00F0103C"/>
    <w:rsid w:val="00F011F8"/>
    <w:rsid w:val="00F01F38"/>
    <w:rsid w:val="00F02181"/>
    <w:rsid w:val="00F033EA"/>
    <w:rsid w:val="00F03530"/>
    <w:rsid w:val="00F035A1"/>
    <w:rsid w:val="00F035D9"/>
    <w:rsid w:val="00F03959"/>
    <w:rsid w:val="00F03D08"/>
    <w:rsid w:val="00F04BF5"/>
    <w:rsid w:val="00F04C43"/>
    <w:rsid w:val="00F0519C"/>
    <w:rsid w:val="00F051DD"/>
    <w:rsid w:val="00F056B6"/>
    <w:rsid w:val="00F05711"/>
    <w:rsid w:val="00F05B9B"/>
    <w:rsid w:val="00F0674F"/>
    <w:rsid w:val="00F0753E"/>
    <w:rsid w:val="00F07A80"/>
    <w:rsid w:val="00F07C9B"/>
    <w:rsid w:val="00F07DC1"/>
    <w:rsid w:val="00F07E64"/>
    <w:rsid w:val="00F07FA5"/>
    <w:rsid w:val="00F10861"/>
    <w:rsid w:val="00F10A58"/>
    <w:rsid w:val="00F10A82"/>
    <w:rsid w:val="00F1100F"/>
    <w:rsid w:val="00F110CA"/>
    <w:rsid w:val="00F11C60"/>
    <w:rsid w:val="00F11EAC"/>
    <w:rsid w:val="00F127D6"/>
    <w:rsid w:val="00F12AFB"/>
    <w:rsid w:val="00F12CD6"/>
    <w:rsid w:val="00F13357"/>
    <w:rsid w:val="00F136A1"/>
    <w:rsid w:val="00F1377D"/>
    <w:rsid w:val="00F138C9"/>
    <w:rsid w:val="00F13BEB"/>
    <w:rsid w:val="00F13D01"/>
    <w:rsid w:val="00F13D64"/>
    <w:rsid w:val="00F14869"/>
    <w:rsid w:val="00F14B95"/>
    <w:rsid w:val="00F161E8"/>
    <w:rsid w:val="00F162E9"/>
    <w:rsid w:val="00F16318"/>
    <w:rsid w:val="00F1648D"/>
    <w:rsid w:val="00F16718"/>
    <w:rsid w:val="00F16F33"/>
    <w:rsid w:val="00F17040"/>
    <w:rsid w:val="00F17362"/>
    <w:rsid w:val="00F17982"/>
    <w:rsid w:val="00F17E3D"/>
    <w:rsid w:val="00F17FD0"/>
    <w:rsid w:val="00F2050E"/>
    <w:rsid w:val="00F207E0"/>
    <w:rsid w:val="00F21817"/>
    <w:rsid w:val="00F21B11"/>
    <w:rsid w:val="00F22389"/>
    <w:rsid w:val="00F22438"/>
    <w:rsid w:val="00F224A3"/>
    <w:rsid w:val="00F227E6"/>
    <w:rsid w:val="00F228AD"/>
    <w:rsid w:val="00F2293E"/>
    <w:rsid w:val="00F22A3F"/>
    <w:rsid w:val="00F238C9"/>
    <w:rsid w:val="00F239D3"/>
    <w:rsid w:val="00F23B94"/>
    <w:rsid w:val="00F23D52"/>
    <w:rsid w:val="00F23E59"/>
    <w:rsid w:val="00F24156"/>
    <w:rsid w:val="00F24B7A"/>
    <w:rsid w:val="00F24ED5"/>
    <w:rsid w:val="00F25AAF"/>
    <w:rsid w:val="00F25DB0"/>
    <w:rsid w:val="00F25E76"/>
    <w:rsid w:val="00F26401"/>
    <w:rsid w:val="00F26918"/>
    <w:rsid w:val="00F269F7"/>
    <w:rsid w:val="00F2715E"/>
    <w:rsid w:val="00F30105"/>
    <w:rsid w:val="00F302B2"/>
    <w:rsid w:val="00F30384"/>
    <w:rsid w:val="00F30390"/>
    <w:rsid w:val="00F305A9"/>
    <w:rsid w:val="00F30DA4"/>
    <w:rsid w:val="00F310A9"/>
    <w:rsid w:val="00F31362"/>
    <w:rsid w:val="00F316E0"/>
    <w:rsid w:val="00F3180A"/>
    <w:rsid w:val="00F31A49"/>
    <w:rsid w:val="00F31AA5"/>
    <w:rsid w:val="00F3269D"/>
    <w:rsid w:val="00F326AA"/>
    <w:rsid w:val="00F32E06"/>
    <w:rsid w:val="00F33588"/>
    <w:rsid w:val="00F33712"/>
    <w:rsid w:val="00F34336"/>
    <w:rsid w:val="00F34F69"/>
    <w:rsid w:val="00F3517E"/>
    <w:rsid w:val="00F35A98"/>
    <w:rsid w:val="00F35AD1"/>
    <w:rsid w:val="00F3682D"/>
    <w:rsid w:val="00F36AD1"/>
    <w:rsid w:val="00F376D0"/>
    <w:rsid w:val="00F377D0"/>
    <w:rsid w:val="00F37B2D"/>
    <w:rsid w:val="00F37C78"/>
    <w:rsid w:val="00F4023F"/>
    <w:rsid w:val="00F405C5"/>
    <w:rsid w:val="00F405FA"/>
    <w:rsid w:val="00F40B0D"/>
    <w:rsid w:val="00F40FC1"/>
    <w:rsid w:val="00F410CC"/>
    <w:rsid w:val="00F416E3"/>
    <w:rsid w:val="00F421E9"/>
    <w:rsid w:val="00F42B04"/>
    <w:rsid w:val="00F430F9"/>
    <w:rsid w:val="00F4344C"/>
    <w:rsid w:val="00F43A80"/>
    <w:rsid w:val="00F43A98"/>
    <w:rsid w:val="00F43AE5"/>
    <w:rsid w:val="00F44183"/>
    <w:rsid w:val="00F45430"/>
    <w:rsid w:val="00F454A3"/>
    <w:rsid w:val="00F45E5A"/>
    <w:rsid w:val="00F45F5D"/>
    <w:rsid w:val="00F4602E"/>
    <w:rsid w:val="00F462F1"/>
    <w:rsid w:val="00F46348"/>
    <w:rsid w:val="00F464D5"/>
    <w:rsid w:val="00F4675F"/>
    <w:rsid w:val="00F46BFF"/>
    <w:rsid w:val="00F46D96"/>
    <w:rsid w:val="00F46DF1"/>
    <w:rsid w:val="00F470E3"/>
    <w:rsid w:val="00F47501"/>
    <w:rsid w:val="00F476D0"/>
    <w:rsid w:val="00F47730"/>
    <w:rsid w:val="00F47B1B"/>
    <w:rsid w:val="00F47DBF"/>
    <w:rsid w:val="00F500FA"/>
    <w:rsid w:val="00F505CE"/>
    <w:rsid w:val="00F51280"/>
    <w:rsid w:val="00F5139B"/>
    <w:rsid w:val="00F51434"/>
    <w:rsid w:val="00F516A7"/>
    <w:rsid w:val="00F51823"/>
    <w:rsid w:val="00F5225F"/>
    <w:rsid w:val="00F52B09"/>
    <w:rsid w:val="00F53298"/>
    <w:rsid w:val="00F532FE"/>
    <w:rsid w:val="00F53459"/>
    <w:rsid w:val="00F53845"/>
    <w:rsid w:val="00F53A34"/>
    <w:rsid w:val="00F53ED9"/>
    <w:rsid w:val="00F5406C"/>
    <w:rsid w:val="00F540A2"/>
    <w:rsid w:val="00F544AD"/>
    <w:rsid w:val="00F5490F"/>
    <w:rsid w:val="00F54A87"/>
    <w:rsid w:val="00F552E4"/>
    <w:rsid w:val="00F5533A"/>
    <w:rsid w:val="00F55BF7"/>
    <w:rsid w:val="00F55E88"/>
    <w:rsid w:val="00F5663D"/>
    <w:rsid w:val="00F56A28"/>
    <w:rsid w:val="00F56BA2"/>
    <w:rsid w:val="00F56D85"/>
    <w:rsid w:val="00F60029"/>
    <w:rsid w:val="00F60590"/>
    <w:rsid w:val="00F6076E"/>
    <w:rsid w:val="00F608E3"/>
    <w:rsid w:val="00F60A0E"/>
    <w:rsid w:val="00F61A40"/>
    <w:rsid w:val="00F61B18"/>
    <w:rsid w:val="00F61D23"/>
    <w:rsid w:val="00F62069"/>
    <w:rsid w:val="00F6254A"/>
    <w:rsid w:val="00F6255A"/>
    <w:rsid w:val="00F629EE"/>
    <w:rsid w:val="00F62D84"/>
    <w:rsid w:val="00F636E6"/>
    <w:rsid w:val="00F63942"/>
    <w:rsid w:val="00F64356"/>
    <w:rsid w:val="00F64F99"/>
    <w:rsid w:val="00F6516F"/>
    <w:rsid w:val="00F652D8"/>
    <w:rsid w:val="00F6590D"/>
    <w:rsid w:val="00F6630F"/>
    <w:rsid w:val="00F66D9B"/>
    <w:rsid w:val="00F66F01"/>
    <w:rsid w:val="00F67691"/>
    <w:rsid w:val="00F67A29"/>
    <w:rsid w:val="00F67B66"/>
    <w:rsid w:val="00F67E72"/>
    <w:rsid w:val="00F7006A"/>
    <w:rsid w:val="00F701B6"/>
    <w:rsid w:val="00F703FA"/>
    <w:rsid w:val="00F7045F"/>
    <w:rsid w:val="00F7048E"/>
    <w:rsid w:val="00F70916"/>
    <w:rsid w:val="00F71040"/>
    <w:rsid w:val="00F71708"/>
    <w:rsid w:val="00F72F94"/>
    <w:rsid w:val="00F735BF"/>
    <w:rsid w:val="00F73A99"/>
    <w:rsid w:val="00F73BBA"/>
    <w:rsid w:val="00F73F47"/>
    <w:rsid w:val="00F74437"/>
    <w:rsid w:val="00F74600"/>
    <w:rsid w:val="00F74958"/>
    <w:rsid w:val="00F74AEB"/>
    <w:rsid w:val="00F74B1B"/>
    <w:rsid w:val="00F74B76"/>
    <w:rsid w:val="00F74B90"/>
    <w:rsid w:val="00F74EB4"/>
    <w:rsid w:val="00F75087"/>
    <w:rsid w:val="00F754E1"/>
    <w:rsid w:val="00F754F0"/>
    <w:rsid w:val="00F75758"/>
    <w:rsid w:val="00F75AAF"/>
    <w:rsid w:val="00F76000"/>
    <w:rsid w:val="00F76A41"/>
    <w:rsid w:val="00F76F37"/>
    <w:rsid w:val="00F76F72"/>
    <w:rsid w:val="00F773EC"/>
    <w:rsid w:val="00F77F84"/>
    <w:rsid w:val="00F80157"/>
    <w:rsid w:val="00F80828"/>
    <w:rsid w:val="00F80AD2"/>
    <w:rsid w:val="00F8110D"/>
    <w:rsid w:val="00F81478"/>
    <w:rsid w:val="00F821E4"/>
    <w:rsid w:val="00F82A72"/>
    <w:rsid w:val="00F83154"/>
    <w:rsid w:val="00F831A9"/>
    <w:rsid w:val="00F83415"/>
    <w:rsid w:val="00F835C6"/>
    <w:rsid w:val="00F838A7"/>
    <w:rsid w:val="00F83918"/>
    <w:rsid w:val="00F849D1"/>
    <w:rsid w:val="00F84C86"/>
    <w:rsid w:val="00F84F80"/>
    <w:rsid w:val="00F8501B"/>
    <w:rsid w:val="00F85E5A"/>
    <w:rsid w:val="00F861BF"/>
    <w:rsid w:val="00F86323"/>
    <w:rsid w:val="00F864AD"/>
    <w:rsid w:val="00F87105"/>
    <w:rsid w:val="00F87821"/>
    <w:rsid w:val="00F878D3"/>
    <w:rsid w:val="00F878F3"/>
    <w:rsid w:val="00F87F57"/>
    <w:rsid w:val="00F904AB"/>
    <w:rsid w:val="00F9074C"/>
    <w:rsid w:val="00F90F37"/>
    <w:rsid w:val="00F90F6E"/>
    <w:rsid w:val="00F9104D"/>
    <w:rsid w:val="00F91200"/>
    <w:rsid w:val="00F915E1"/>
    <w:rsid w:val="00F9249E"/>
    <w:rsid w:val="00F92766"/>
    <w:rsid w:val="00F9294C"/>
    <w:rsid w:val="00F92EA1"/>
    <w:rsid w:val="00F931E1"/>
    <w:rsid w:val="00F932AD"/>
    <w:rsid w:val="00F934A4"/>
    <w:rsid w:val="00F94031"/>
    <w:rsid w:val="00F9438C"/>
    <w:rsid w:val="00F94A31"/>
    <w:rsid w:val="00F94C12"/>
    <w:rsid w:val="00F94F81"/>
    <w:rsid w:val="00F95166"/>
    <w:rsid w:val="00F9553C"/>
    <w:rsid w:val="00F9584F"/>
    <w:rsid w:val="00F95A19"/>
    <w:rsid w:val="00F95D90"/>
    <w:rsid w:val="00F95EE2"/>
    <w:rsid w:val="00F960FD"/>
    <w:rsid w:val="00F96432"/>
    <w:rsid w:val="00F96598"/>
    <w:rsid w:val="00F97582"/>
    <w:rsid w:val="00F9787D"/>
    <w:rsid w:val="00F97E81"/>
    <w:rsid w:val="00F97F70"/>
    <w:rsid w:val="00FA02DF"/>
    <w:rsid w:val="00FA057C"/>
    <w:rsid w:val="00FA0765"/>
    <w:rsid w:val="00FA0E78"/>
    <w:rsid w:val="00FA13D9"/>
    <w:rsid w:val="00FA14DB"/>
    <w:rsid w:val="00FA1E72"/>
    <w:rsid w:val="00FA265A"/>
    <w:rsid w:val="00FA270C"/>
    <w:rsid w:val="00FA2E89"/>
    <w:rsid w:val="00FA3065"/>
    <w:rsid w:val="00FA3104"/>
    <w:rsid w:val="00FA327C"/>
    <w:rsid w:val="00FA39AF"/>
    <w:rsid w:val="00FA3B27"/>
    <w:rsid w:val="00FA3B5E"/>
    <w:rsid w:val="00FA3FA4"/>
    <w:rsid w:val="00FA4AA7"/>
    <w:rsid w:val="00FA4F44"/>
    <w:rsid w:val="00FA5584"/>
    <w:rsid w:val="00FA5AD8"/>
    <w:rsid w:val="00FA6243"/>
    <w:rsid w:val="00FA75E8"/>
    <w:rsid w:val="00FA760E"/>
    <w:rsid w:val="00FA775B"/>
    <w:rsid w:val="00FA7A44"/>
    <w:rsid w:val="00FA7ACA"/>
    <w:rsid w:val="00FA7C2E"/>
    <w:rsid w:val="00FA7DC0"/>
    <w:rsid w:val="00FB00A2"/>
    <w:rsid w:val="00FB044E"/>
    <w:rsid w:val="00FB077D"/>
    <w:rsid w:val="00FB0C55"/>
    <w:rsid w:val="00FB107E"/>
    <w:rsid w:val="00FB1AB3"/>
    <w:rsid w:val="00FB2A0B"/>
    <w:rsid w:val="00FB2D52"/>
    <w:rsid w:val="00FB33A4"/>
    <w:rsid w:val="00FB3E19"/>
    <w:rsid w:val="00FB4698"/>
    <w:rsid w:val="00FB471D"/>
    <w:rsid w:val="00FB4DD1"/>
    <w:rsid w:val="00FB5241"/>
    <w:rsid w:val="00FB5816"/>
    <w:rsid w:val="00FB5F0A"/>
    <w:rsid w:val="00FB5FE1"/>
    <w:rsid w:val="00FB60C3"/>
    <w:rsid w:val="00FB6618"/>
    <w:rsid w:val="00FB744F"/>
    <w:rsid w:val="00FB75A8"/>
    <w:rsid w:val="00FB7B8F"/>
    <w:rsid w:val="00FB7CCD"/>
    <w:rsid w:val="00FB7E64"/>
    <w:rsid w:val="00FB7FB9"/>
    <w:rsid w:val="00FC019D"/>
    <w:rsid w:val="00FC0790"/>
    <w:rsid w:val="00FC0A9E"/>
    <w:rsid w:val="00FC0FAE"/>
    <w:rsid w:val="00FC1458"/>
    <w:rsid w:val="00FC1622"/>
    <w:rsid w:val="00FC2555"/>
    <w:rsid w:val="00FC2A4A"/>
    <w:rsid w:val="00FC2ABE"/>
    <w:rsid w:val="00FC2C85"/>
    <w:rsid w:val="00FC325B"/>
    <w:rsid w:val="00FC34F8"/>
    <w:rsid w:val="00FC39FE"/>
    <w:rsid w:val="00FC41E8"/>
    <w:rsid w:val="00FC4361"/>
    <w:rsid w:val="00FC5C69"/>
    <w:rsid w:val="00FC65E7"/>
    <w:rsid w:val="00FC6D93"/>
    <w:rsid w:val="00FC709B"/>
    <w:rsid w:val="00FC716C"/>
    <w:rsid w:val="00FC71B0"/>
    <w:rsid w:val="00FC731F"/>
    <w:rsid w:val="00FC741C"/>
    <w:rsid w:val="00FC77AA"/>
    <w:rsid w:val="00FC7D05"/>
    <w:rsid w:val="00FC7F2D"/>
    <w:rsid w:val="00FD0117"/>
    <w:rsid w:val="00FD02FE"/>
    <w:rsid w:val="00FD0586"/>
    <w:rsid w:val="00FD1100"/>
    <w:rsid w:val="00FD1576"/>
    <w:rsid w:val="00FD1985"/>
    <w:rsid w:val="00FD1E1F"/>
    <w:rsid w:val="00FD2151"/>
    <w:rsid w:val="00FD2185"/>
    <w:rsid w:val="00FD2189"/>
    <w:rsid w:val="00FD2D10"/>
    <w:rsid w:val="00FD32D2"/>
    <w:rsid w:val="00FD331A"/>
    <w:rsid w:val="00FD490D"/>
    <w:rsid w:val="00FD4912"/>
    <w:rsid w:val="00FD4A77"/>
    <w:rsid w:val="00FD4CC3"/>
    <w:rsid w:val="00FD50FA"/>
    <w:rsid w:val="00FD5B39"/>
    <w:rsid w:val="00FD5C24"/>
    <w:rsid w:val="00FD5E76"/>
    <w:rsid w:val="00FD706B"/>
    <w:rsid w:val="00FD7120"/>
    <w:rsid w:val="00FD72A2"/>
    <w:rsid w:val="00FD752F"/>
    <w:rsid w:val="00FD7665"/>
    <w:rsid w:val="00FD76B0"/>
    <w:rsid w:val="00FD7AC0"/>
    <w:rsid w:val="00FD7E5B"/>
    <w:rsid w:val="00FD7F23"/>
    <w:rsid w:val="00FE0228"/>
    <w:rsid w:val="00FE0732"/>
    <w:rsid w:val="00FE08A0"/>
    <w:rsid w:val="00FE0938"/>
    <w:rsid w:val="00FE0940"/>
    <w:rsid w:val="00FE0BB1"/>
    <w:rsid w:val="00FE0C65"/>
    <w:rsid w:val="00FE0DC7"/>
    <w:rsid w:val="00FE16BB"/>
    <w:rsid w:val="00FE16E6"/>
    <w:rsid w:val="00FE1FA8"/>
    <w:rsid w:val="00FE2A53"/>
    <w:rsid w:val="00FE3238"/>
    <w:rsid w:val="00FE3C71"/>
    <w:rsid w:val="00FE505D"/>
    <w:rsid w:val="00FE64B9"/>
    <w:rsid w:val="00FE71A4"/>
    <w:rsid w:val="00FE71EE"/>
    <w:rsid w:val="00FE737C"/>
    <w:rsid w:val="00FE7899"/>
    <w:rsid w:val="00FE78E3"/>
    <w:rsid w:val="00FE79A2"/>
    <w:rsid w:val="00FE7B80"/>
    <w:rsid w:val="00FF0101"/>
    <w:rsid w:val="00FF032E"/>
    <w:rsid w:val="00FF0785"/>
    <w:rsid w:val="00FF07F5"/>
    <w:rsid w:val="00FF1162"/>
    <w:rsid w:val="00FF1276"/>
    <w:rsid w:val="00FF1F43"/>
    <w:rsid w:val="00FF2157"/>
    <w:rsid w:val="00FF2BD6"/>
    <w:rsid w:val="00FF2D03"/>
    <w:rsid w:val="00FF2E67"/>
    <w:rsid w:val="00FF32BA"/>
    <w:rsid w:val="00FF340F"/>
    <w:rsid w:val="00FF368B"/>
    <w:rsid w:val="00FF392C"/>
    <w:rsid w:val="00FF3FED"/>
    <w:rsid w:val="00FF4D41"/>
    <w:rsid w:val="00FF6166"/>
    <w:rsid w:val="00FF6E62"/>
    <w:rsid w:val="00FF79DC"/>
    <w:rsid w:val="00FF7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chartTrackingRefBased/>
  <w15:docId w15:val="{420885E8-5F14-4AC0-A6C1-C707B0264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uiPriority="35" w:qFormat="1"/>
    <w:lsdException w:name="footnote reference" w:uiPriority="99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05D2"/>
    <w:pPr>
      <w:spacing w:after="120" w:line="264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92766"/>
    <w:pPr>
      <w:keepNext/>
      <w:keepLines/>
      <w:spacing w:before="320" w:after="0" w:line="240" w:lineRule="auto"/>
      <w:outlineLvl w:val="0"/>
    </w:pPr>
    <w:rPr>
      <w:rFonts w:ascii="Calibri Light" w:eastAsia="SimSun" w:hAnsi="Calibri Light" w:cs="Times New Roman"/>
      <w:color w:val="2E74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92766"/>
    <w:pPr>
      <w:keepNext/>
      <w:keepLines/>
      <w:spacing w:before="80" w:after="0" w:line="240" w:lineRule="auto"/>
      <w:outlineLvl w:val="1"/>
    </w:pPr>
    <w:rPr>
      <w:rFonts w:ascii="Calibri Light" w:eastAsia="SimSun" w:hAnsi="Calibri Light" w:cs="Times New Roman"/>
      <w:color w:val="40404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2766"/>
    <w:pPr>
      <w:keepNext/>
      <w:keepLines/>
      <w:spacing w:before="40" w:after="0" w:line="240" w:lineRule="auto"/>
      <w:outlineLvl w:val="2"/>
    </w:pPr>
    <w:rPr>
      <w:rFonts w:ascii="Calibri Light" w:eastAsia="SimSun" w:hAnsi="Calibri Light" w:cs="Times New Roman"/>
      <w:color w:val="44546A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92766"/>
    <w:pPr>
      <w:keepNext/>
      <w:keepLines/>
      <w:spacing w:before="40" w:after="0"/>
      <w:outlineLvl w:val="3"/>
    </w:pPr>
    <w:rPr>
      <w:rFonts w:ascii="Calibri Light" w:eastAsia="SimSun" w:hAnsi="Calibri Light" w:cs="Times New Roman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92766"/>
    <w:pPr>
      <w:keepNext/>
      <w:keepLines/>
      <w:spacing w:before="40" w:after="0"/>
      <w:outlineLvl w:val="4"/>
    </w:pPr>
    <w:rPr>
      <w:rFonts w:ascii="Calibri Light" w:eastAsia="SimSun" w:hAnsi="Calibri Light" w:cs="Times New Roman"/>
      <w:color w:val="44546A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F92766"/>
    <w:pPr>
      <w:keepNext/>
      <w:keepLines/>
      <w:spacing w:before="40" w:after="0"/>
      <w:outlineLvl w:val="5"/>
    </w:pPr>
    <w:rPr>
      <w:rFonts w:ascii="Calibri Light" w:eastAsia="SimSun" w:hAnsi="Calibri Light" w:cs="Times New Roman"/>
      <w:i/>
      <w:iCs/>
      <w:color w:val="44546A"/>
      <w:sz w:val="21"/>
      <w:szCs w:val="21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F92766"/>
    <w:pPr>
      <w:keepNext/>
      <w:keepLines/>
      <w:spacing w:before="40" w:after="0"/>
      <w:outlineLvl w:val="6"/>
    </w:pPr>
    <w:rPr>
      <w:rFonts w:ascii="Calibri Light" w:eastAsia="SimSun" w:hAnsi="Calibri Light" w:cs="Times New Roman"/>
      <w:i/>
      <w:iCs/>
      <w:color w:val="1F4E79"/>
      <w:sz w:val="21"/>
      <w:szCs w:val="21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F92766"/>
    <w:pPr>
      <w:keepNext/>
      <w:keepLines/>
      <w:spacing w:before="40" w:after="0"/>
      <w:outlineLvl w:val="7"/>
    </w:pPr>
    <w:rPr>
      <w:rFonts w:ascii="Calibri Light" w:eastAsia="SimSun" w:hAnsi="Calibri Light" w:cs="Times New Roman"/>
      <w:b/>
      <w:bCs/>
      <w:color w:val="44546A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F92766"/>
    <w:pPr>
      <w:keepNext/>
      <w:keepLines/>
      <w:spacing w:before="40" w:after="0"/>
      <w:outlineLvl w:val="8"/>
    </w:pPr>
    <w:rPr>
      <w:rFonts w:ascii="Calibri Light" w:eastAsia="SimSun" w:hAnsi="Calibri Light" w:cs="Times New Roman"/>
      <w:b/>
      <w:bCs/>
      <w:i/>
      <w:iCs/>
      <w:color w:val="44546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35"/>
    <w:unhideWhenUsed/>
    <w:qFormat/>
    <w:rsid w:val="00F92766"/>
    <w:pPr>
      <w:spacing w:line="240" w:lineRule="auto"/>
    </w:pPr>
    <w:rPr>
      <w:b/>
      <w:bCs/>
      <w:smallCaps/>
      <w:color w:val="595959"/>
      <w:spacing w:val="6"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uiPriority w:val="22"/>
    <w:qFormat/>
    <w:rsid w:val="00F92766"/>
    <w:rPr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left" w:pos="227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83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</w:style>
  <w:style w:type="paragraph" w:customStyle="1" w:styleId="ReportMenuBar">
    <w:name w:val="ReportMenuBar"/>
    <w:basedOn w:val="Normal"/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705"/>
        <w:tab w:val="clear" w:pos="4536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Åº"/>
    <w:basedOn w:val="Normal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pPr>
      <w:spacing w:line="240" w:lineRule="auto"/>
      <w:jc w:val="thaiDistribute"/>
    </w:pPr>
    <w:rPr>
      <w:rFonts w:ascii="Book Antiqua" w:hAnsi="Book Antiqua"/>
      <w:sz w:val="30"/>
      <w:szCs w:val="30"/>
    </w:rPr>
  </w:style>
  <w:style w:type="paragraph" w:customStyle="1" w:styleId="10">
    <w:name w:val="10"/>
    <w:basedOn w:val="Normal"/>
    <w:pPr>
      <w:tabs>
        <w:tab w:val="left" w:pos="1080"/>
      </w:tabs>
      <w:spacing w:line="240" w:lineRule="auto"/>
      <w:jc w:val="both"/>
    </w:pPr>
    <w:rPr>
      <w:rFonts w:ascii="Times New Roman" w:hAnsi="Times New Roman" w:cs="BrowalliaUPC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60881"/>
    <w:pPr>
      <w:spacing w:after="0" w:line="240" w:lineRule="auto"/>
      <w:ind w:left="547" w:right="-25" w:hanging="7"/>
      <w:jc w:val="thaiDistribute"/>
    </w:pPr>
    <w:rPr>
      <w:rFonts w:ascii="Angsana New" w:hAnsi="Angsana New"/>
      <w:b/>
      <w:bCs/>
      <w:i/>
      <w:sz w:val="30"/>
      <w:szCs w:val="30"/>
    </w:rPr>
  </w:style>
  <w:style w:type="character" w:customStyle="1" w:styleId="AccPolicyHeadingChar">
    <w:name w:val="Acc Policy Heading Char"/>
    <w:link w:val="AccPolicyHeading"/>
    <w:rsid w:val="00D60881"/>
    <w:rPr>
      <w:rFonts w:ascii="Angsana New" w:hAnsi="Angsana New"/>
      <w:b/>
      <w:bCs/>
      <w:i/>
      <w:sz w:val="30"/>
      <w:szCs w:val="30"/>
    </w:rPr>
  </w:style>
  <w:style w:type="table" w:styleId="TableGrid">
    <w:name w:val="Table Grid"/>
    <w:basedOn w:val="TableNormal"/>
    <w:uiPriority w:val="39"/>
    <w:rsid w:val="008041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lock">
    <w:name w:val="block"/>
    <w:aliases w:val="b"/>
    <w:basedOn w:val="BodyText"/>
    <w:rsid w:val="007B215C"/>
    <w:pPr>
      <w:spacing w:after="260" w:line="260" w:lineRule="atLeast"/>
      <w:ind w:left="567"/>
    </w:pPr>
    <w:rPr>
      <w:rFonts w:ascii="Times New Roman" w:hAnsi="Times New Roman" w:cs="Times New Roman"/>
      <w:sz w:val="22"/>
      <w:lang w:val="en-GB" w:bidi="ar-SA"/>
    </w:rPr>
  </w:style>
  <w:style w:type="character" w:customStyle="1" w:styleId="Heading2Char">
    <w:name w:val="Heading 2 Char"/>
    <w:link w:val="Heading2"/>
    <w:uiPriority w:val="9"/>
    <w:rsid w:val="00F92766"/>
    <w:rPr>
      <w:rFonts w:ascii="Calibri Light" w:eastAsia="SimSun" w:hAnsi="Calibri Light" w:cs="Times New Roman"/>
      <w:color w:val="404040"/>
      <w:sz w:val="28"/>
      <w:szCs w:val="28"/>
    </w:rPr>
  </w:style>
  <w:style w:type="paragraph" w:styleId="BalloonText">
    <w:name w:val="Balloon Text"/>
    <w:basedOn w:val="Normal"/>
    <w:semiHidden/>
    <w:rsid w:val="001A5556"/>
    <w:rPr>
      <w:rFonts w:ascii="Tahoma" w:hAnsi="Tahoma" w:cs="Tahoma"/>
      <w:sz w:val="16"/>
      <w:szCs w:val="16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E31DA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lang w:val="en-GB" w:bidi="ar-SA"/>
    </w:rPr>
  </w:style>
  <w:style w:type="paragraph" w:styleId="DocumentMap">
    <w:name w:val="Document Map"/>
    <w:basedOn w:val="Normal"/>
    <w:semiHidden/>
    <w:rsid w:val="00623AD1"/>
    <w:pPr>
      <w:shd w:val="clear" w:color="auto" w:fill="000080"/>
    </w:pPr>
    <w:rPr>
      <w:rFonts w:ascii="Tahoma" w:hAnsi="Tahoma" w:cs="Tahoma"/>
    </w:rPr>
  </w:style>
  <w:style w:type="paragraph" w:customStyle="1" w:styleId="a1">
    <w:name w:val="???????"/>
    <w:basedOn w:val="Normal"/>
    <w:rsid w:val="00CA4059"/>
    <w:pPr>
      <w:tabs>
        <w:tab w:val="left" w:pos="1080"/>
      </w:tabs>
      <w:spacing w:line="240" w:lineRule="auto"/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index">
    <w:name w:val="index"/>
    <w:aliases w:val="ix"/>
    <w:basedOn w:val="BodyText"/>
    <w:rsid w:val="00045260"/>
    <w:pPr>
      <w:tabs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576F44"/>
    <w:pPr>
      <w:spacing w:line="260" w:lineRule="atLeast"/>
      <w:jc w:val="center"/>
    </w:pPr>
    <w:rPr>
      <w:rFonts w:ascii="Times New Roman" w:hAnsi="Times New Roman" w:cs="Times New Roman"/>
      <w:b/>
      <w:sz w:val="22"/>
      <w:lang w:val="en-GB" w:bidi="ar-SA"/>
    </w:rPr>
  </w:style>
  <w:style w:type="table" w:customStyle="1" w:styleId="TableGrid1">
    <w:name w:val="Table Grid1"/>
    <w:basedOn w:val="TableNormal"/>
    <w:next w:val="TableGrid"/>
    <w:rsid w:val="00BD49A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ineptnormalitalicheading">
    <w:name w:val="nine pt normal italic heading"/>
    <w:aliases w:val="9nith"/>
    <w:basedOn w:val="Normal"/>
    <w:rsid w:val="00E44A12"/>
    <w:pPr>
      <w:spacing w:line="220" w:lineRule="atLeast"/>
    </w:pPr>
    <w:rPr>
      <w:rFonts w:ascii="Times New Roman" w:hAnsi="Times New Roman" w:cs="Times New Roman"/>
      <w:b/>
      <w:i/>
      <w:iCs/>
      <w:lang w:val="en-GB" w:bidi="ar-SA"/>
    </w:rPr>
  </w:style>
  <w:style w:type="paragraph" w:customStyle="1" w:styleId="Default">
    <w:name w:val="Default"/>
    <w:rsid w:val="00981D41"/>
    <w:pPr>
      <w:autoSpaceDE w:val="0"/>
      <w:autoSpaceDN w:val="0"/>
      <w:adjustRightInd w:val="0"/>
      <w:spacing w:after="120" w:line="264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F138C9"/>
    <w:pPr>
      <w:ind w:left="720"/>
      <w:contextualSpacing/>
    </w:pPr>
    <w:rPr>
      <w:szCs w:val="25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06327"/>
    <w:pPr>
      <w:tabs>
        <w:tab w:val="left" w:pos="540"/>
      </w:tabs>
      <w:spacing w:after="0" w:line="240" w:lineRule="auto"/>
      <w:ind w:left="540" w:right="-43"/>
      <w:jc w:val="thaiDistribute"/>
    </w:pPr>
    <w:rPr>
      <w:rFonts w:ascii="Angsana New" w:eastAsia="Calibri" w:hAnsi="Angsana New"/>
      <w:spacing w:val="-2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06327"/>
    <w:rPr>
      <w:rFonts w:ascii="Angsana New" w:eastAsia="Calibri" w:hAnsi="Angsana New"/>
      <w:spacing w:val="-2"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3078A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A3078A"/>
    <w:rPr>
      <w:rFonts w:ascii="Angsana New" w:eastAsia="Calibri" w:hAnsi="Angsana New"/>
      <w:i/>
      <w:iCs/>
      <w:sz w:val="30"/>
      <w:szCs w:val="30"/>
    </w:rPr>
  </w:style>
  <w:style w:type="paragraph" w:customStyle="1" w:styleId="a2">
    <w:name w:val="ºÇ¡"/>
    <w:basedOn w:val="Normal"/>
    <w:rsid w:val="005422DE"/>
    <w:pPr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D22D8F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673AA8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353DDF"/>
  </w:style>
  <w:style w:type="character" w:styleId="Emphasis">
    <w:name w:val="Emphasis"/>
    <w:uiPriority w:val="20"/>
    <w:qFormat/>
    <w:rsid w:val="00F92766"/>
    <w:rPr>
      <w:i/>
      <w:iCs/>
    </w:rPr>
  </w:style>
  <w:style w:type="character" w:customStyle="1" w:styleId="Heading1Char">
    <w:name w:val="Heading 1 Char"/>
    <w:link w:val="Heading1"/>
    <w:uiPriority w:val="9"/>
    <w:rsid w:val="00F92766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Heading3Char">
    <w:name w:val="Heading 3 Char"/>
    <w:link w:val="Heading3"/>
    <w:uiPriority w:val="9"/>
    <w:rsid w:val="00F92766"/>
    <w:rPr>
      <w:rFonts w:ascii="Calibri Light" w:eastAsia="SimSun" w:hAnsi="Calibri Light" w:cs="Times New Roman"/>
      <w:color w:val="44546A"/>
      <w:sz w:val="24"/>
      <w:szCs w:val="24"/>
    </w:rPr>
  </w:style>
  <w:style w:type="character" w:customStyle="1" w:styleId="Heading4Char">
    <w:name w:val="Heading 4 Char"/>
    <w:link w:val="Heading4"/>
    <w:uiPriority w:val="9"/>
    <w:rsid w:val="00F92766"/>
    <w:rPr>
      <w:rFonts w:ascii="Calibri Light" w:eastAsia="SimSun" w:hAnsi="Calibri Light" w:cs="Times New Roman"/>
      <w:sz w:val="22"/>
      <w:szCs w:val="22"/>
    </w:rPr>
  </w:style>
  <w:style w:type="character" w:customStyle="1" w:styleId="Heading5Char">
    <w:name w:val="Heading 5 Char"/>
    <w:link w:val="Heading5"/>
    <w:uiPriority w:val="9"/>
    <w:rsid w:val="00F92766"/>
    <w:rPr>
      <w:rFonts w:ascii="Calibri Light" w:eastAsia="SimSun" w:hAnsi="Calibri Light" w:cs="Times New Roman"/>
      <w:color w:val="44546A"/>
      <w:sz w:val="22"/>
      <w:szCs w:val="22"/>
    </w:rPr>
  </w:style>
  <w:style w:type="character" w:customStyle="1" w:styleId="Heading6Char">
    <w:name w:val="Heading 6 Char"/>
    <w:link w:val="Heading6"/>
    <w:uiPriority w:val="9"/>
    <w:rsid w:val="00F92766"/>
    <w:rPr>
      <w:rFonts w:ascii="Calibri Light" w:eastAsia="SimSun" w:hAnsi="Calibri Light" w:cs="Times New Roman"/>
      <w:i/>
      <w:iCs/>
      <w:color w:val="44546A"/>
      <w:sz w:val="21"/>
      <w:szCs w:val="21"/>
    </w:rPr>
  </w:style>
  <w:style w:type="character" w:customStyle="1" w:styleId="Heading7Char">
    <w:name w:val="Heading 7 Char"/>
    <w:link w:val="Heading7"/>
    <w:uiPriority w:val="9"/>
    <w:rsid w:val="00F92766"/>
    <w:rPr>
      <w:rFonts w:ascii="Calibri Light" w:eastAsia="SimSun" w:hAnsi="Calibri Light" w:cs="Times New Roman"/>
      <w:i/>
      <w:iCs/>
      <w:color w:val="1F4E79"/>
      <w:sz w:val="21"/>
      <w:szCs w:val="21"/>
    </w:rPr>
  </w:style>
  <w:style w:type="character" w:customStyle="1" w:styleId="Heading8Char">
    <w:name w:val="Heading 8 Char"/>
    <w:link w:val="Heading8"/>
    <w:uiPriority w:val="9"/>
    <w:rsid w:val="00F92766"/>
    <w:rPr>
      <w:rFonts w:ascii="Calibri Light" w:eastAsia="SimSun" w:hAnsi="Calibri Light" w:cs="Times New Roman"/>
      <w:b/>
      <w:bCs/>
      <w:color w:val="44546A"/>
    </w:rPr>
  </w:style>
  <w:style w:type="character" w:customStyle="1" w:styleId="Heading9Char">
    <w:name w:val="Heading 9 Char"/>
    <w:link w:val="Heading9"/>
    <w:uiPriority w:val="9"/>
    <w:rsid w:val="00F92766"/>
    <w:rPr>
      <w:rFonts w:ascii="Calibri Light" w:eastAsia="SimSun" w:hAnsi="Calibri Light" w:cs="Times New Roman"/>
      <w:b/>
      <w:bCs/>
      <w:i/>
      <w:iCs/>
      <w:color w:val="44546A"/>
    </w:rPr>
  </w:style>
  <w:style w:type="paragraph" w:styleId="Title">
    <w:name w:val="Title"/>
    <w:basedOn w:val="Normal"/>
    <w:next w:val="Normal"/>
    <w:link w:val="TitleChar"/>
    <w:uiPriority w:val="10"/>
    <w:qFormat/>
    <w:rsid w:val="00F92766"/>
    <w:pPr>
      <w:spacing w:after="0" w:line="240" w:lineRule="auto"/>
      <w:contextualSpacing/>
    </w:pPr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character" w:customStyle="1" w:styleId="TitleChar">
    <w:name w:val="Title Char"/>
    <w:link w:val="Title"/>
    <w:uiPriority w:val="10"/>
    <w:rsid w:val="00F92766"/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2766"/>
    <w:pPr>
      <w:numPr>
        <w:ilvl w:val="1"/>
      </w:numPr>
      <w:spacing w:line="240" w:lineRule="auto"/>
    </w:pPr>
    <w:rPr>
      <w:rFonts w:ascii="Calibri Light" w:eastAsia="SimSun" w:hAnsi="Calibri Light" w:cs="Times New Roman"/>
      <w:sz w:val="24"/>
      <w:szCs w:val="24"/>
    </w:rPr>
  </w:style>
  <w:style w:type="character" w:customStyle="1" w:styleId="SubtitleChar">
    <w:name w:val="Subtitle Char"/>
    <w:link w:val="Subtitle"/>
    <w:uiPriority w:val="11"/>
    <w:rsid w:val="00F92766"/>
    <w:rPr>
      <w:rFonts w:ascii="Calibri Light" w:eastAsia="SimSun" w:hAnsi="Calibri Light" w:cs="Times New Roman"/>
      <w:sz w:val="24"/>
      <w:szCs w:val="24"/>
    </w:rPr>
  </w:style>
  <w:style w:type="paragraph" w:styleId="NoSpacing">
    <w:name w:val="No Spacing"/>
    <w:uiPriority w:val="1"/>
    <w:qFormat/>
    <w:rsid w:val="00F92766"/>
  </w:style>
  <w:style w:type="paragraph" w:styleId="Quote">
    <w:name w:val="Quote"/>
    <w:basedOn w:val="Normal"/>
    <w:next w:val="Normal"/>
    <w:link w:val="QuoteChar"/>
    <w:uiPriority w:val="29"/>
    <w:qFormat/>
    <w:rsid w:val="00F92766"/>
    <w:pPr>
      <w:spacing w:before="160"/>
      <w:ind w:left="720" w:right="720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F92766"/>
    <w:rPr>
      <w:i/>
      <w:iCs/>
      <w:color w:val="40404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2766"/>
    <w:pPr>
      <w:pBdr>
        <w:left w:val="single" w:sz="18" w:space="12" w:color="5B9BD5"/>
      </w:pBdr>
      <w:spacing w:before="100" w:beforeAutospacing="1" w:line="300" w:lineRule="auto"/>
      <w:ind w:left="1224" w:right="1224"/>
    </w:pPr>
    <w:rPr>
      <w:rFonts w:ascii="Calibri Light" w:eastAsia="SimSun" w:hAnsi="Calibri Light" w:cs="Times New Roman"/>
      <w:color w:val="5B9BD5"/>
      <w:sz w:val="28"/>
      <w:szCs w:val="28"/>
    </w:rPr>
  </w:style>
  <w:style w:type="character" w:customStyle="1" w:styleId="IntenseQuoteChar">
    <w:name w:val="Intense Quote Char"/>
    <w:link w:val="IntenseQuote"/>
    <w:uiPriority w:val="30"/>
    <w:rsid w:val="00F92766"/>
    <w:rPr>
      <w:rFonts w:ascii="Calibri Light" w:eastAsia="SimSun" w:hAnsi="Calibri Light" w:cs="Times New Roman"/>
      <w:color w:val="5B9BD5"/>
      <w:sz w:val="28"/>
      <w:szCs w:val="28"/>
    </w:rPr>
  </w:style>
  <w:style w:type="character" w:styleId="SubtleEmphasis">
    <w:name w:val="Subtle Emphasis"/>
    <w:uiPriority w:val="19"/>
    <w:qFormat/>
    <w:rsid w:val="00F92766"/>
    <w:rPr>
      <w:i/>
      <w:iCs/>
      <w:color w:val="404040"/>
    </w:rPr>
  </w:style>
  <w:style w:type="character" w:styleId="IntenseEmphasis">
    <w:name w:val="Intense Emphasis"/>
    <w:uiPriority w:val="21"/>
    <w:qFormat/>
    <w:rsid w:val="00F92766"/>
    <w:rPr>
      <w:b/>
      <w:bCs/>
      <w:i/>
      <w:iCs/>
    </w:rPr>
  </w:style>
  <w:style w:type="character" w:styleId="SubtleReference">
    <w:name w:val="Subtle Reference"/>
    <w:uiPriority w:val="31"/>
    <w:qFormat/>
    <w:rsid w:val="00F92766"/>
    <w:rPr>
      <w:smallCaps/>
      <w:color w:val="404040"/>
      <w:u w:val="single" w:color="7F7F7F"/>
    </w:rPr>
  </w:style>
  <w:style w:type="character" w:styleId="IntenseReference">
    <w:name w:val="Intense Reference"/>
    <w:uiPriority w:val="32"/>
    <w:qFormat/>
    <w:rsid w:val="00F92766"/>
    <w:rPr>
      <w:b/>
      <w:bCs/>
      <w:smallCaps/>
      <w:spacing w:val="5"/>
      <w:u w:val="single"/>
    </w:rPr>
  </w:style>
  <w:style w:type="character" w:styleId="BookTitle">
    <w:name w:val="Book Title"/>
    <w:uiPriority w:val="33"/>
    <w:qFormat/>
    <w:rsid w:val="00F92766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92766"/>
    <w:pPr>
      <w:outlineLvl w:val="9"/>
    </w:pPr>
  </w:style>
  <w:style w:type="paragraph" w:customStyle="1" w:styleId="AccountingPolicy">
    <w:name w:val="Accounting Policy"/>
    <w:basedOn w:val="Normal"/>
    <w:link w:val="AccountingPolicyChar1"/>
    <w:rsid w:val="00343589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43589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085E9A"/>
    <w:rPr>
      <w:rFonts w:eastAsia="Calibri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rsid w:val="001368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368F9"/>
    <w:rPr>
      <w:szCs w:val="25"/>
    </w:rPr>
  </w:style>
  <w:style w:type="character" w:customStyle="1" w:styleId="CommentTextChar">
    <w:name w:val="Comment Text Char"/>
    <w:link w:val="CommentText"/>
    <w:rsid w:val="001368F9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368F9"/>
    <w:rPr>
      <w:b/>
      <w:bCs/>
    </w:rPr>
  </w:style>
  <w:style w:type="character" w:customStyle="1" w:styleId="CommentSubjectChar">
    <w:name w:val="Comment Subject Char"/>
    <w:link w:val="CommentSubject"/>
    <w:rsid w:val="001368F9"/>
    <w:rPr>
      <w:b/>
      <w:bCs/>
      <w:szCs w:val="25"/>
    </w:rPr>
  </w:style>
  <w:style w:type="paragraph" w:styleId="Revision">
    <w:name w:val="Revision"/>
    <w:hidden/>
    <w:uiPriority w:val="99"/>
    <w:semiHidden/>
    <w:rsid w:val="001368F9"/>
    <w:rPr>
      <w:szCs w:val="25"/>
    </w:rPr>
  </w:style>
  <w:style w:type="paragraph" w:styleId="FootnoteText">
    <w:name w:val="footnote text"/>
    <w:aliases w:val="ft"/>
    <w:basedOn w:val="Normal"/>
    <w:link w:val="FootnoteTextChar"/>
    <w:rsid w:val="004F0380"/>
    <w:pPr>
      <w:spacing w:after="0" w:line="260" w:lineRule="atLeast"/>
    </w:pPr>
    <w:rPr>
      <w:rFonts w:ascii="Times New Roman" w:hAnsi="Times New Roman"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4F0380"/>
    <w:rPr>
      <w:rFonts w:ascii="Times New Roman" w:hAnsi="Times New Roman" w:cs="Times New Roman"/>
      <w:sz w:val="18"/>
      <w:lang w:val="en-GB" w:bidi="ar-SA"/>
    </w:rPr>
  </w:style>
  <w:style w:type="character" w:styleId="FootnoteReference">
    <w:name w:val="footnote reference"/>
    <w:uiPriority w:val="99"/>
    <w:unhideWhenUsed/>
    <w:rsid w:val="004F0380"/>
    <w:rPr>
      <w:vertAlign w:val="superscript"/>
    </w:rPr>
  </w:style>
  <w:style w:type="paragraph" w:customStyle="1" w:styleId="acctmainheading">
    <w:name w:val="acct main heading"/>
    <w:aliases w:val="am"/>
    <w:basedOn w:val="Normal"/>
    <w:rsid w:val="001F15BA"/>
    <w:pPr>
      <w:keepNext/>
      <w:spacing w:after="140" w:line="320" w:lineRule="atLeast"/>
    </w:pPr>
    <w:rPr>
      <w:rFonts w:ascii="Times New Roman" w:hAnsi="Times New Roman" w:cs="Times New Roman"/>
      <w:b/>
      <w:sz w:val="28"/>
      <w:lang w:val="en-GB" w:bidi="ar-SA"/>
    </w:rPr>
  </w:style>
  <w:style w:type="table" w:customStyle="1" w:styleId="TableGrid2">
    <w:name w:val="Table Grid2"/>
    <w:basedOn w:val="TableNormal"/>
    <w:next w:val="TableGrid"/>
    <w:uiPriority w:val="39"/>
    <w:rsid w:val="001E65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39"/>
    <w:rsid w:val="007108A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39"/>
    <w:rsid w:val="00421B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39"/>
    <w:rsid w:val="00421B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39"/>
    <w:rsid w:val="002E39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2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2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229501-3814-4911-AE5D-79C4B4778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6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ห้างสรรพสินค้าโรบินสัน จำกัด (มหาชน)</vt:lpstr>
    </vt:vector>
  </TitlesOfParts>
  <Company>KPMG</Company>
  <LinksUpToDate>false</LinksUpToDate>
  <CharactersWithSpaces>2506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ห้างสรรพสินค้าโรบินสัน จำกัด (มหาชน)</dc:title>
  <dc:subject/>
  <dc:creator>Thuwaporn, Laopaiboonpipat</dc:creator>
  <cp:keywords/>
  <dc:description/>
  <cp:lastModifiedBy>Phannita Kojaranusart</cp:lastModifiedBy>
  <cp:revision>2</cp:revision>
  <cp:lastPrinted>2019-10-31T04:27:00Z</cp:lastPrinted>
  <dcterms:created xsi:type="dcterms:W3CDTF">2019-11-04T09:58:00Z</dcterms:created>
  <dcterms:modified xsi:type="dcterms:W3CDTF">2019-11-04T09:58:00Z</dcterms:modified>
</cp:coreProperties>
</file>