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272"/>
        <w:gridCol w:w="8000"/>
      </w:tblGrid>
      <w:tr w:rsidR="0080417F" w:rsidRPr="001C4F0E" w:rsidTr="00C47852">
        <w:trPr>
          <w:trHeight w:hRule="exact" w:val="353"/>
          <w:tblHeader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0417F" w:rsidRPr="001C4F0E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0417F" w:rsidRPr="001C4F0E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00" w:type="dxa"/>
            <w:tcBorders>
              <w:top w:val="nil"/>
              <w:left w:val="nil"/>
              <w:bottom w:val="nil"/>
              <w:right w:val="nil"/>
            </w:tcBorders>
          </w:tcPr>
          <w:p w:rsidR="0080417F" w:rsidRPr="001C4F0E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615684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42"/>
        </w:trPr>
        <w:tc>
          <w:tcPr>
            <w:tcW w:w="990" w:type="dxa"/>
          </w:tcPr>
          <w:p w:rsidR="00615684" w:rsidRPr="001C4F0E" w:rsidRDefault="00615684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:rsidR="00615684" w:rsidRPr="001C4F0E" w:rsidRDefault="00615684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615684" w:rsidRPr="001C4F0E" w:rsidRDefault="00615684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0417F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80417F" w:rsidRPr="001C4F0E" w:rsidRDefault="00371806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:rsidR="0080417F" w:rsidRPr="001C4F0E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80417F" w:rsidRPr="001C4F0E" w:rsidRDefault="009811E1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6A5146"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80417F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80417F" w:rsidRPr="001C4F0E" w:rsidRDefault="00371806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:rsidR="0080417F" w:rsidRPr="001C4F0E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80417F" w:rsidRPr="001C4F0E" w:rsidRDefault="006A5146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3E69BF" w:rsidRPr="001C4F0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FB044E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FB044E" w:rsidRPr="001C4F0E" w:rsidRDefault="00FB044E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B044E" w:rsidRPr="001C4F0E" w:rsidRDefault="00CC3B95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FB044E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FB044E" w:rsidRPr="001C4F0E" w:rsidRDefault="00FB044E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B044E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FB044E" w:rsidRDefault="00D55D7F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  <w:p w:rsidR="00D55D7F" w:rsidRPr="00D55D7F" w:rsidRDefault="00D55D7F" w:rsidP="00D55D7F"/>
        </w:tc>
        <w:tc>
          <w:tcPr>
            <w:tcW w:w="272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FB044E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FB044E" w:rsidRPr="001C4F0E" w:rsidRDefault="00D55D7F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FB044E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FB044E" w:rsidRPr="001C4F0E" w:rsidRDefault="00D55D7F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B044E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FB044E" w:rsidRPr="001C4F0E" w:rsidRDefault="00D55D7F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FB044E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FB044E" w:rsidRPr="001C4F0E" w:rsidRDefault="00D55D7F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2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B044E" w:rsidRPr="001C4F0E" w:rsidRDefault="001E1453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 w:rsidR="00F7575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ผล</w:t>
            </w:r>
            <w:r w:rsidR="003A11E1" w:rsidRPr="003A11E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ประโยชน์พนักงาน</w:t>
            </w:r>
          </w:p>
        </w:tc>
      </w:tr>
      <w:tr w:rsidR="00FB044E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FB044E" w:rsidRPr="001C4F0E" w:rsidRDefault="00FB044E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55D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2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B044E" w:rsidRPr="001C4F0E" w:rsidRDefault="00FB044E" w:rsidP="00FB044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</w:p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CC3B95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CC3B95" w:rsidRPr="00BF4F37" w:rsidRDefault="00CC3B95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F4F3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55D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:rsidR="00CC3B95" w:rsidRPr="00BF4F37" w:rsidRDefault="00CC3B95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CC3B95" w:rsidRPr="00BF4F37" w:rsidRDefault="00D55D7F" w:rsidP="00FB044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การจำแนก</w:t>
            </w:r>
            <w:r w:rsidR="00CC3B95" w:rsidRPr="00BF4F3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</w:tc>
      </w:tr>
      <w:tr w:rsidR="00AB3FD7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AB3FD7" w:rsidRPr="001C4F0E" w:rsidRDefault="00AB3FD7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2" w:type="dxa"/>
          </w:tcPr>
          <w:p w:rsidR="00AB3FD7" w:rsidRPr="001C4F0E" w:rsidRDefault="00AB3FD7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AB3FD7" w:rsidRPr="001C4F0E" w:rsidRDefault="00AB3FD7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AB3FD7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AB3FD7" w:rsidRPr="001C4F0E" w:rsidRDefault="00AB3FD7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:rsidR="00AB3FD7" w:rsidRPr="001C4F0E" w:rsidRDefault="00AB3FD7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AB3FD7" w:rsidRPr="001C4F0E" w:rsidRDefault="00AB3FD7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AB3FD7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AB3FD7" w:rsidRDefault="00AB3FD7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  <w:p w:rsidR="00AB3FD7" w:rsidRPr="00AB3FD7" w:rsidRDefault="00AB3FD7" w:rsidP="00AB3FD7"/>
        </w:tc>
        <w:tc>
          <w:tcPr>
            <w:tcW w:w="272" w:type="dxa"/>
          </w:tcPr>
          <w:p w:rsidR="00AB3FD7" w:rsidRPr="001C4F0E" w:rsidRDefault="00AB3FD7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AB3FD7" w:rsidRPr="001C4F0E" w:rsidRDefault="00B84984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AB3FD7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AB3FD7" w:rsidRPr="001C4F0E" w:rsidRDefault="00AB3FD7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2" w:type="dxa"/>
          </w:tcPr>
          <w:p w:rsidR="00AB3FD7" w:rsidRPr="000F39DB" w:rsidRDefault="00AB3FD7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AB3FD7" w:rsidRPr="000F39DB" w:rsidRDefault="00B84984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8714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AB3FD7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AB3FD7" w:rsidRPr="001C4F0E" w:rsidRDefault="00B84984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2" w:type="dxa"/>
          </w:tcPr>
          <w:p w:rsidR="00AB3FD7" w:rsidRPr="001C4F0E" w:rsidRDefault="00AB3FD7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AB3FD7" w:rsidRPr="00B87145" w:rsidRDefault="00B84984" w:rsidP="00B87145">
            <w:pPr>
              <w:pStyle w:val="TOC2"/>
              <w:spacing w:before="0" w:line="240" w:lineRule="auto"/>
              <w:ind w:right="-25"/>
              <w:rPr>
                <w:b w:val="0"/>
                <w:bCs w:val="0"/>
              </w:rPr>
            </w:pPr>
            <w:r w:rsidRPr="000F3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AB3FD7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AB3FD7" w:rsidRPr="001C4F0E" w:rsidRDefault="00AB3FD7" w:rsidP="00B87145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</w:tcPr>
          <w:p w:rsidR="00AB3FD7" w:rsidRPr="001C4F0E" w:rsidRDefault="00AB3FD7" w:rsidP="00B87145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AB3FD7" w:rsidRPr="001C4F0E" w:rsidRDefault="00AB3FD7" w:rsidP="00B87145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615684" w:rsidRPr="001C4F0E" w:rsidRDefault="00615684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p w:rsidR="0038625C" w:rsidRPr="001C4F0E" w:rsidRDefault="00615684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br w:type="page"/>
      </w:r>
      <w:r w:rsidR="0038625C" w:rsidRPr="001C4F0E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E6F7E" w:rsidRPr="001C4F0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38625C" w:rsidRPr="001C4F0E">
        <w:rPr>
          <w:rFonts w:ascii="Angsana New" w:hAnsi="Angsana New" w:cs="Angsana New"/>
          <w:sz w:val="30"/>
          <w:szCs w:val="30"/>
          <w:cs/>
        </w:rPr>
        <w:t>นี้</w:t>
      </w:r>
    </w:p>
    <w:p w:rsidR="0038625C" w:rsidRPr="00845295" w:rsidRDefault="0038625C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24"/>
          <w:szCs w:val="24"/>
        </w:rPr>
      </w:pPr>
    </w:p>
    <w:p w:rsidR="0038625C" w:rsidRPr="001C4F0E" w:rsidRDefault="0038625C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7E6F7E" w:rsidRPr="001C4F0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E96019" w:rsidRPr="001C4F0E">
        <w:rPr>
          <w:rFonts w:ascii="Angsana New" w:hAnsi="Angsana New" w:cs="Angsana New"/>
          <w:sz w:val="30"/>
          <w:szCs w:val="30"/>
          <w:cs/>
        </w:rPr>
        <w:t>นี้</w:t>
      </w:r>
      <w:r w:rsidRPr="001C4F0E">
        <w:rPr>
          <w:rFonts w:ascii="Angsana New" w:hAnsi="Angsana New" w:cs="Angsana New"/>
          <w:sz w:val="30"/>
          <w:szCs w:val="30"/>
          <w:cs/>
        </w:rPr>
        <w:t>ได้รับอนุมั</w:t>
      </w:r>
      <w:r w:rsidR="008856B9" w:rsidRPr="001C4F0E">
        <w:rPr>
          <w:rFonts w:ascii="Angsana New" w:hAnsi="Angsana New" w:cs="Angsana New"/>
          <w:sz w:val="30"/>
          <w:szCs w:val="30"/>
          <w:cs/>
        </w:rPr>
        <w:t>ติ</w:t>
      </w:r>
      <w:r w:rsidR="0010331E" w:rsidRPr="001C4F0E">
        <w:rPr>
          <w:rFonts w:ascii="Angsana New" w:hAnsi="Angsana New" w:cs="Angsana New"/>
          <w:sz w:val="30"/>
          <w:szCs w:val="30"/>
          <w:cs/>
        </w:rPr>
        <w:t>ให้ออกงบการเงิน</w:t>
      </w:r>
      <w:r w:rsidR="00DF06E8" w:rsidRPr="001C4F0E">
        <w:rPr>
          <w:rFonts w:ascii="Angsana New" w:hAnsi="Angsana New" w:cs="Angsana New"/>
          <w:sz w:val="30"/>
          <w:szCs w:val="30"/>
          <w:cs/>
        </w:rPr>
        <w:t>จาก</w:t>
      </w:r>
      <w:r w:rsidR="00F754F0" w:rsidRPr="001C4F0E">
        <w:rPr>
          <w:rFonts w:ascii="Angsana New" w:hAnsi="Angsana New" w:cs="Angsana New"/>
          <w:sz w:val="30"/>
          <w:szCs w:val="30"/>
          <w:cs/>
        </w:rPr>
        <w:t>คณะ</w:t>
      </w:r>
      <w:r w:rsidR="00DF06E8" w:rsidRPr="001C4F0E">
        <w:rPr>
          <w:rFonts w:ascii="Angsana New" w:hAnsi="Angsana New" w:cs="Angsana New"/>
          <w:sz w:val="30"/>
          <w:szCs w:val="30"/>
          <w:cs/>
        </w:rPr>
        <w:t>กรรมการ</w:t>
      </w:r>
      <w:r w:rsidR="008856B9" w:rsidRPr="001C4F0E">
        <w:rPr>
          <w:rFonts w:ascii="Angsana New" w:hAnsi="Angsana New" w:cs="Angsana New"/>
          <w:sz w:val="30"/>
          <w:szCs w:val="30"/>
          <w:cs/>
        </w:rPr>
        <w:t>เมื่อ</w:t>
      </w:r>
      <w:r w:rsidR="009811E1" w:rsidRPr="001C4F0E">
        <w:rPr>
          <w:rFonts w:ascii="Angsana New" w:hAnsi="Angsana New" w:cs="Angsana New"/>
          <w:sz w:val="30"/>
          <w:szCs w:val="30"/>
          <w:cs/>
        </w:rPr>
        <w:t>วันที่</w:t>
      </w:r>
      <w:r w:rsidR="006E5FD4" w:rsidRPr="001C4F0E">
        <w:rPr>
          <w:rFonts w:ascii="Angsana New" w:hAnsi="Angsana New" w:cs="Angsana New"/>
          <w:sz w:val="30"/>
          <w:szCs w:val="30"/>
        </w:rPr>
        <w:t xml:space="preserve"> </w:t>
      </w:r>
      <w:r w:rsidR="00AB3FD7">
        <w:rPr>
          <w:rFonts w:ascii="Angsana New" w:hAnsi="Angsana New" w:cs="Angsana New"/>
          <w:sz w:val="30"/>
          <w:szCs w:val="30"/>
        </w:rPr>
        <w:t xml:space="preserve">4 </w:t>
      </w:r>
      <w:r w:rsidR="00AB3FD7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AB3FD7">
        <w:rPr>
          <w:rFonts w:ascii="Angsana New" w:hAnsi="Angsana New" w:cs="Angsana New"/>
          <w:sz w:val="30"/>
          <w:szCs w:val="30"/>
        </w:rPr>
        <w:t>2562</w:t>
      </w:r>
    </w:p>
    <w:p w:rsidR="00FB044E" w:rsidRPr="00845295" w:rsidRDefault="00FB044E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38625C" w:rsidRPr="001C4F0E" w:rsidRDefault="009811E1" w:rsidP="00A20FB6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1C4F0E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ข้อมูลทั่วไป</w:t>
      </w:r>
    </w:p>
    <w:p w:rsidR="00845295" w:rsidRPr="00845295" w:rsidRDefault="00845295" w:rsidP="006E5FD4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24"/>
          <w:szCs w:val="24"/>
        </w:rPr>
      </w:pPr>
    </w:p>
    <w:p w:rsidR="006E5FD4" w:rsidRPr="001C4F0E" w:rsidRDefault="006E5FD4" w:rsidP="006E5FD4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 xml:space="preserve">บริษัท โรบินสัน จำกัด (มหาชน)  </w:t>
      </w:r>
      <w:r w:rsidRPr="001C4F0E">
        <w:rPr>
          <w:rFonts w:ascii="Angsana New" w:hAnsi="Angsana New" w:cs="Angsana New"/>
          <w:sz w:val="30"/>
          <w:szCs w:val="30"/>
        </w:rPr>
        <w:t>“</w:t>
      </w:r>
      <w:r w:rsidRPr="001C4F0E">
        <w:rPr>
          <w:rFonts w:ascii="Angsana New" w:hAnsi="Angsana New" w:cs="Angsana New"/>
          <w:sz w:val="30"/>
          <w:szCs w:val="30"/>
          <w:cs/>
        </w:rPr>
        <w:t>บริษัท</w:t>
      </w:r>
      <w:r w:rsidRPr="001C4F0E">
        <w:rPr>
          <w:rFonts w:ascii="Angsana New" w:hAnsi="Angsana New" w:cs="Angsana New"/>
          <w:sz w:val="30"/>
          <w:szCs w:val="30"/>
        </w:rPr>
        <w:t>”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และที่อยู่จดทะเบียนตั้งอยู่เลขที่</w:t>
      </w:r>
      <w:r w:rsidRPr="001C4F0E">
        <w:rPr>
          <w:rFonts w:ascii="Angsana New" w:hAnsi="Angsana New" w:cs="Angsana New"/>
          <w:sz w:val="30"/>
          <w:szCs w:val="30"/>
        </w:rPr>
        <w:t xml:space="preserve"> 9/9 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ชั้น </w:t>
      </w:r>
      <w:r w:rsidRPr="001C4F0E">
        <w:rPr>
          <w:rFonts w:ascii="Angsana New" w:hAnsi="Angsana New" w:cs="Angsana New"/>
          <w:sz w:val="30"/>
          <w:szCs w:val="30"/>
        </w:rPr>
        <w:t xml:space="preserve">14-17 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ถนนพระราม </w:t>
      </w:r>
      <w:r w:rsidRPr="001C4F0E">
        <w:rPr>
          <w:rFonts w:ascii="Angsana New" w:hAnsi="Angsana New" w:cs="Angsana New"/>
          <w:sz w:val="30"/>
          <w:szCs w:val="30"/>
        </w:rPr>
        <w:t xml:space="preserve">9 </w:t>
      </w:r>
      <w:r w:rsidRPr="001C4F0E">
        <w:rPr>
          <w:rFonts w:ascii="Angsana New" w:hAnsi="Angsana New" w:cs="Angsana New"/>
          <w:sz w:val="30"/>
          <w:szCs w:val="30"/>
          <w:cs/>
        </w:rPr>
        <w:t>แขวงห้วยขวาง เขตห้วยขวาง กรุงเทพมหานคร ประเทศไทย</w:t>
      </w:r>
    </w:p>
    <w:p w:rsidR="0038625C" w:rsidRPr="00845295" w:rsidRDefault="0038625C" w:rsidP="0047664D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24"/>
          <w:szCs w:val="24"/>
        </w:rPr>
      </w:pPr>
    </w:p>
    <w:p w:rsidR="0038625C" w:rsidRPr="001C4F0E" w:rsidRDefault="0038625C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บริษัทจดทะเบียนกับตล</w:t>
      </w:r>
      <w:r w:rsidR="002E2254" w:rsidRPr="001C4F0E">
        <w:rPr>
          <w:rFonts w:ascii="Angsana New" w:hAnsi="Angsana New" w:cs="Angsana New"/>
          <w:sz w:val="30"/>
          <w:szCs w:val="30"/>
          <w:cs/>
        </w:rPr>
        <w:t>าดหลักทรัพย์แห่งประเทศไทย เมื่อ</w:t>
      </w:r>
      <w:r w:rsidR="00EA6CBF" w:rsidRPr="001C4F0E">
        <w:rPr>
          <w:rFonts w:ascii="Angsana New" w:hAnsi="Angsana New" w:cs="Angsana New"/>
          <w:sz w:val="30"/>
          <w:szCs w:val="30"/>
          <w:cs/>
        </w:rPr>
        <w:t>เดือนมกราคม</w:t>
      </w:r>
      <w:r w:rsidR="002E2254" w:rsidRPr="001C4F0E">
        <w:rPr>
          <w:rFonts w:ascii="Angsana New" w:hAnsi="Angsana New" w:cs="Angsana New"/>
          <w:sz w:val="30"/>
          <w:szCs w:val="30"/>
          <w:cs/>
        </w:rPr>
        <w:t xml:space="preserve"> </w:t>
      </w:r>
      <w:r w:rsidR="002E2254" w:rsidRPr="001C4F0E">
        <w:rPr>
          <w:rFonts w:ascii="Angsana New" w:hAnsi="Angsana New" w:cs="Angsana New"/>
          <w:sz w:val="30"/>
          <w:szCs w:val="30"/>
        </w:rPr>
        <w:t>253</w:t>
      </w:r>
      <w:r w:rsidR="00B30999" w:rsidRPr="001C4F0E">
        <w:rPr>
          <w:rFonts w:ascii="Angsana New" w:hAnsi="Angsana New" w:cs="Angsana New"/>
          <w:sz w:val="30"/>
          <w:szCs w:val="30"/>
        </w:rPr>
        <w:t>5</w:t>
      </w:r>
      <w:r w:rsidRPr="001C4F0E">
        <w:rPr>
          <w:rFonts w:ascii="Angsana New" w:hAnsi="Angsana New" w:cs="Angsana New"/>
          <w:sz w:val="30"/>
          <w:szCs w:val="30"/>
        </w:rPr>
        <w:t xml:space="preserve"> </w:t>
      </w:r>
    </w:p>
    <w:p w:rsidR="00371B9F" w:rsidRPr="00845295" w:rsidRDefault="00371B9F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24"/>
          <w:szCs w:val="24"/>
        </w:rPr>
      </w:pPr>
    </w:p>
    <w:p w:rsidR="00736FD9" w:rsidRPr="001C4F0E" w:rsidRDefault="007C74AB" w:rsidP="0047664D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ผู้</w:t>
      </w:r>
      <w:r w:rsidR="00F430F9" w:rsidRPr="001C4F0E">
        <w:rPr>
          <w:rFonts w:ascii="Angsana New" w:hAnsi="Angsana New" w:cs="Angsana New"/>
          <w:sz w:val="30"/>
          <w:szCs w:val="30"/>
          <w:cs/>
        </w:rPr>
        <w:t>ถือหุ้นรายใหญ่ในระหว่างงวด</w:t>
      </w:r>
      <w:r w:rsidRPr="001C4F0E">
        <w:rPr>
          <w:rFonts w:ascii="Angsana New" w:hAnsi="Angsana New" w:cs="Angsana New"/>
          <w:sz w:val="30"/>
          <w:szCs w:val="30"/>
          <w:cs/>
        </w:rPr>
        <w:t>ได้แก่ บริษัท เ</w:t>
      </w:r>
      <w:r w:rsidR="006B6749" w:rsidRPr="001C4F0E">
        <w:rPr>
          <w:rFonts w:ascii="Angsana New" w:hAnsi="Angsana New" w:cs="Angsana New"/>
          <w:sz w:val="30"/>
          <w:szCs w:val="30"/>
          <w:cs/>
        </w:rPr>
        <w:t>ซ็นทรัล รีเทล คอร์ปอเรชั่น จำกัด</w:t>
      </w:r>
      <w:r w:rsidR="000F0149">
        <w:rPr>
          <w:rFonts w:ascii="Angsana New" w:hAnsi="Angsana New" w:cs="Angsana New" w:hint="cs"/>
          <w:sz w:val="30"/>
          <w:szCs w:val="30"/>
          <w:cs/>
        </w:rPr>
        <w:t xml:space="preserve"> (มหาชน) (เดิมชื่อ</w:t>
      </w:r>
      <w:r w:rsidR="006B6749" w:rsidRPr="001C4F0E">
        <w:rPr>
          <w:rFonts w:ascii="Angsana New" w:hAnsi="Angsana New" w:cs="Angsana New"/>
          <w:sz w:val="30"/>
          <w:szCs w:val="30"/>
        </w:rPr>
        <w:t xml:space="preserve"> </w:t>
      </w:r>
      <w:r w:rsidR="000F0149" w:rsidRPr="001C4F0E">
        <w:rPr>
          <w:rFonts w:ascii="Angsana New" w:hAnsi="Angsana New" w:cs="Angsana New"/>
          <w:sz w:val="30"/>
          <w:szCs w:val="30"/>
          <w:cs/>
        </w:rPr>
        <w:t>บริษัท เซ็นทรัล รีเทล คอร์ปอเรชั่น จำกัด</w:t>
      </w:r>
      <w:r w:rsidR="000F0149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6B6749" w:rsidRPr="001C4F0E">
        <w:rPr>
          <w:rFonts w:ascii="Angsana New" w:hAnsi="Angsana New" w:cs="Angsana New"/>
          <w:sz w:val="30"/>
          <w:szCs w:val="30"/>
        </w:rPr>
        <w:t>(</w:t>
      </w:r>
      <w:r w:rsidRPr="001C4F0E">
        <w:rPr>
          <w:rFonts w:ascii="Angsana New" w:hAnsi="Angsana New" w:cs="Angsana New"/>
          <w:sz w:val="30"/>
          <w:szCs w:val="30"/>
          <w:cs/>
        </w:rPr>
        <w:t>ถือหุ้นร้อยละ</w:t>
      </w:r>
      <w:r w:rsidRPr="001C4F0E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1C4F0E">
        <w:rPr>
          <w:rFonts w:ascii="Angsana New" w:hAnsi="Angsana New" w:cs="Angsana New"/>
          <w:sz w:val="30"/>
          <w:szCs w:val="30"/>
        </w:rPr>
        <w:t>27.74</w:t>
      </w:r>
      <w:r w:rsidRPr="001C4F0E">
        <w:rPr>
          <w:rFonts w:ascii="Angsana New" w:hAnsi="Angsana New" w:cs="Angsana New"/>
          <w:sz w:val="30"/>
          <w:szCs w:val="30"/>
          <w:cs/>
        </w:rPr>
        <w:t>)</w:t>
      </w:r>
      <w:r w:rsidRPr="001C4F0E">
        <w:rPr>
          <w:rFonts w:ascii="Angsana New" w:hAnsi="Angsana New" w:cs="Angsana New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z w:val="30"/>
          <w:szCs w:val="30"/>
          <w:cs/>
        </w:rPr>
        <w:t>และ</w:t>
      </w:r>
      <w:r w:rsidR="004423D4" w:rsidRPr="001C4F0E">
        <w:rPr>
          <w:rFonts w:ascii="Angsana New" w:hAnsi="Angsana New" w:cs="Angsana New"/>
          <w:sz w:val="30"/>
          <w:szCs w:val="30"/>
        </w:rPr>
        <w:t xml:space="preserve"> </w:t>
      </w:r>
      <w:r w:rsidR="004423D4" w:rsidRPr="001C4F0E">
        <w:rPr>
          <w:rFonts w:ascii="Angsana New" w:hAnsi="Angsana New" w:cs="Angsana New"/>
          <w:sz w:val="30"/>
          <w:szCs w:val="30"/>
          <w:cs/>
        </w:rPr>
        <w:t>บริษัท</w:t>
      </w:r>
      <w:r w:rsidR="004423D4" w:rsidRPr="001C4F0E">
        <w:rPr>
          <w:rFonts w:ascii="Angsana New" w:hAnsi="Angsana New" w:cs="Angsana New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z w:val="30"/>
          <w:szCs w:val="30"/>
          <w:cs/>
        </w:rPr>
        <w:t>ซี อาร์ จี บริการ จำกัด</w:t>
      </w:r>
      <w:r w:rsidR="006B6749" w:rsidRPr="001C4F0E">
        <w:rPr>
          <w:rFonts w:ascii="Angsana New" w:hAnsi="Angsana New" w:cs="Angsana New"/>
          <w:sz w:val="30"/>
          <w:szCs w:val="30"/>
        </w:rPr>
        <w:t xml:space="preserve"> (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ถือหุ้นร้อยละ </w:t>
      </w:r>
      <w:r w:rsidRPr="001C4F0E">
        <w:rPr>
          <w:rFonts w:ascii="Angsana New" w:hAnsi="Angsana New" w:cs="Angsana New"/>
          <w:sz w:val="30"/>
          <w:szCs w:val="30"/>
        </w:rPr>
        <w:t>2</w:t>
      </w:r>
      <w:r w:rsidR="003227C5" w:rsidRPr="001C4F0E">
        <w:rPr>
          <w:rFonts w:ascii="Angsana New" w:hAnsi="Angsana New" w:cs="Angsana New"/>
          <w:sz w:val="30"/>
          <w:szCs w:val="30"/>
        </w:rPr>
        <w:t>6</w:t>
      </w:r>
      <w:r w:rsidR="00C17FA4" w:rsidRPr="001C4F0E">
        <w:rPr>
          <w:rFonts w:ascii="Angsana New" w:hAnsi="Angsana New" w:cs="Angsana New"/>
          <w:sz w:val="30"/>
          <w:szCs w:val="30"/>
        </w:rPr>
        <w:t>.07</w:t>
      </w:r>
      <w:r w:rsidRPr="001C4F0E">
        <w:rPr>
          <w:rFonts w:ascii="Angsana New" w:hAnsi="Angsana New" w:cs="Angsana New"/>
          <w:sz w:val="30"/>
          <w:szCs w:val="30"/>
          <w:cs/>
        </w:rPr>
        <w:t>) ซึ่งบริษัททั้งสองแห่งเป็นนิติบุคคลที่จัดตั้งขึ้นในประเทศไทย</w:t>
      </w:r>
    </w:p>
    <w:p w:rsidR="006E5FD4" w:rsidRPr="00845295" w:rsidRDefault="006E5FD4" w:rsidP="0047664D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24"/>
          <w:szCs w:val="24"/>
        </w:rPr>
      </w:pPr>
    </w:p>
    <w:p w:rsidR="00DF3F32" w:rsidRDefault="00D166A5" w:rsidP="00A951F2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บริษัท</w:t>
      </w:r>
      <w:r w:rsidR="00CA7D35" w:rsidRPr="001C4F0E">
        <w:rPr>
          <w:rFonts w:ascii="Angsana New" w:hAnsi="Angsana New" w:cs="Angsana New"/>
          <w:sz w:val="30"/>
          <w:szCs w:val="30"/>
          <w:cs/>
        </w:rPr>
        <w:t>และ</w:t>
      </w:r>
      <w:r w:rsidR="00D141A9" w:rsidRPr="001C4F0E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CA7D35" w:rsidRPr="001C4F0E">
        <w:rPr>
          <w:rFonts w:ascii="Angsana New" w:hAnsi="Angsana New" w:cs="Angsana New"/>
          <w:sz w:val="30"/>
          <w:szCs w:val="30"/>
          <w:cs/>
        </w:rPr>
        <w:t>ดำเนินธุรกิจหลักเกี่ยวกับ</w:t>
      </w:r>
      <w:r w:rsidR="0038625C" w:rsidRPr="001C4F0E">
        <w:rPr>
          <w:rFonts w:ascii="Angsana New" w:hAnsi="Angsana New" w:cs="Angsana New"/>
          <w:sz w:val="30"/>
          <w:szCs w:val="30"/>
          <w:cs/>
        </w:rPr>
        <w:t xml:space="preserve">ห้างสรรพสินค้าภายใต้ชื่อ </w:t>
      </w:r>
      <w:r w:rsidR="0038625C" w:rsidRPr="001C4F0E">
        <w:rPr>
          <w:rFonts w:ascii="Angsana New" w:hAnsi="Angsana New" w:cs="Angsana New"/>
          <w:sz w:val="30"/>
          <w:szCs w:val="30"/>
        </w:rPr>
        <w:t>“</w:t>
      </w:r>
      <w:r w:rsidR="0038625C" w:rsidRPr="001C4F0E">
        <w:rPr>
          <w:rFonts w:ascii="Angsana New" w:hAnsi="Angsana New" w:cs="Angsana New"/>
          <w:sz w:val="30"/>
          <w:szCs w:val="30"/>
          <w:cs/>
        </w:rPr>
        <w:t>โรบินสัน</w:t>
      </w:r>
      <w:r w:rsidR="0038625C" w:rsidRPr="001C4F0E">
        <w:rPr>
          <w:rFonts w:ascii="Angsana New" w:hAnsi="Angsana New" w:cs="Angsana New"/>
          <w:sz w:val="30"/>
          <w:szCs w:val="30"/>
        </w:rPr>
        <w:t>”</w:t>
      </w:r>
      <w:r w:rsidR="00CA7D35" w:rsidRPr="001C4F0E">
        <w:rPr>
          <w:rFonts w:ascii="Angsana New" w:hAnsi="Angsana New" w:cs="Angsana New"/>
          <w:sz w:val="30"/>
          <w:szCs w:val="30"/>
          <w:cs/>
        </w:rPr>
        <w:t xml:space="preserve"> นอกจากนี้บริษัทได้ร่วมลงทุนกับพันธมิตรธุร</w:t>
      </w:r>
      <w:r w:rsidR="0038625C" w:rsidRPr="001C4F0E">
        <w:rPr>
          <w:rFonts w:ascii="Angsana New" w:hAnsi="Angsana New" w:cs="Angsana New"/>
          <w:sz w:val="30"/>
          <w:szCs w:val="30"/>
          <w:cs/>
        </w:rPr>
        <w:t xml:space="preserve">กิจบางกลุ่ม (บริษัทย่อยทางอ้อม) </w:t>
      </w:r>
      <w:r w:rsidR="009416B0" w:rsidRPr="001C4F0E">
        <w:rPr>
          <w:rFonts w:ascii="Angsana New" w:hAnsi="Angsana New" w:cs="Angsana New"/>
          <w:sz w:val="30"/>
          <w:szCs w:val="30"/>
          <w:cs/>
        </w:rPr>
        <w:t>สำ</w:t>
      </w:r>
      <w:r w:rsidR="00633620" w:rsidRPr="001C4F0E">
        <w:rPr>
          <w:rFonts w:ascii="Angsana New" w:hAnsi="Angsana New" w:cs="Angsana New"/>
          <w:sz w:val="30"/>
          <w:szCs w:val="30"/>
          <w:cs/>
        </w:rPr>
        <w:t xml:space="preserve">หรับพื้นที่นอกเขตกรุงเทพมหานคร </w:t>
      </w:r>
      <w:r w:rsidR="0038625C" w:rsidRPr="001C4F0E">
        <w:rPr>
          <w:rFonts w:ascii="Angsana New" w:hAnsi="Angsana New" w:cs="Angsana New"/>
          <w:sz w:val="30"/>
          <w:szCs w:val="30"/>
          <w:cs/>
        </w:rPr>
        <w:t>โดยผ่านการถือหุ้นของบริษัท ซีอาร์ (ประเทศไทย) จำกัด</w:t>
      </w:r>
      <w:r w:rsidR="00EA6CBF" w:rsidRPr="001C4F0E">
        <w:rPr>
          <w:rFonts w:ascii="Angsana New" w:hAnsi="Angsana New" w:cs="Angsana New"/>
          <w:sz w:val="30"/>
          <w:szCs w:val="30"/>
          <w:cs/>
        </w:rPr>
        <w:t xml:space="preserve"> รายละเอียดของบริษัท</w:t>
      </w:r>
      <w:r w:rsidR="0075247F" w:rsidRPr="001C4F0E">
        <w:rPr>
          <w:rFonts w:ascii="Angsana New" w:hAnsi="Angsana New" w:cs="Angsana New"/>
          <w:sz w:val="30"/>
          <w:szCs w:val="30"/>
          <w:cs/>
        </w:rPr>
        <w:t>ย่อยทางตรง</w:t>
      </w:r>
      <w:r w:rsidR="00371806" w:rsidRPr="001C4F0E">
        <w:rPr>
          <w:rFonts w:ascii="Angsana New" w:hAnsi="Angsana New" w:cs="Angsana New"/>
          <w:sz w:val="30"/>
          <w:szCs w:val="30"/>
          <w:cs/>
        </w:rPr>
        <w:t xml:space="preserve">ของบริษัท ณ วันที่ </w:t>
      </w:r>
      <w:r w:rsidR="003B23C6">
        <w:rPr>
          <w:rFonts w:ascii="Angsana New" w:hAnsi="Angsana New" w:cs="Angsana New"/>
          <w:sz w:val="30"/>
          <w:szCs w:val="30"/>
        </w:rPr>
        <w:t xml:space="preserve">30 </w:t>
      </w:r>
      <w:r w:rsidR="003B23C6">
        <w:rPr>
          <w:rFonts w:ascii="Angsana New" w:hAnsi="Angsana New" w:cs="Angsana New"/>
          <w:sz w:val="30"/>
          <w:szCs w:val="30"/>
          <w:cs/>
        </w:rPr>
        <w:t>กันยายน</w:t>
      </w:r>
      <w:r w:rsidR="00166892" w:rsidRPr="001C4F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661C" w:rsidRPr="001C4F0E">
        <w:rPr>
          <w:rFonts w:ascii="Angsana New" w:hAnsi="Angsana New" w:cs="Angsana New"/>
          <w:sz w:val="30"/>
          <w:szCs w:val="30"/>
        </w:rPr>
        <w:t>256</w:t>
      </w:r>
      <w:r w:rsidR="00AA3D2E" w:rsidRPr="001C4F0E">
        <w:rPr>
          <w:rFonts w:ascii="Angsana New" w:hAnsi="Angsana New" w:cs="Angsana New"/>
          <w:sz w:val="30"/>
          <w:szCs w:val="30"/>
        </w:rPr>
        <w:t>2</w:t>
      </w:r>
      <w:r w:rsidR="00166892" w:rsidRPr="001C4F0E">
        <w:rPr>
          <w:rFonts w:ascii="Angsana New" w:hAnsi="Angsana New" w:cs="Angsana New"/>
          <w:sz w:val="30"/>
          <w:szCs w:val="30"/>
        </w:rPr>
        <w:t xml:space="preserve"> </w:t>
      </w:r>
      <w:r w:rsidR="00166892" w:rsidRPr="001C4F0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4E77CD" w:rsidRPr="001C4F0E">
        <w:rPr>
          <w:rFonts w:ascii="Angsana New" w:hAnsi="Angsana New" w:cs="Angsana New"/>
          <w:sz w:val="30"/>
          <w:szCs w:val="30"/>
        </w:rPr>
        <w:br/>
      </w:r>
      <w:r w:rsidR="00166892" w:rsidRPr="001C4F0E">
        <w:rPr>
          <w:rFonts w:ascii="Angsana New" w:hAnsi="Angsana New" w:cs="Angsana New"/>
          <w:sz w:val="30"/>
          <w:szCs w:val="30"/>
        </w:rPr>
        <w:t xml:space="preserve">31 </w:t>
      </w:r>
      <w:r w:rsidR="00D539B4" w:rsidRPr="001C4F0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26E54" w:rsidRPr="001C4F0E">
        <w:rPr>
          <w:rFonts w:ascii="Angsana New" w:hAnsi="Angsana New" w:cs="Angsana New"/>
          <w:sz w:val="30"/>
          <w:szCs w:val="30"/>
        </w:rPr>
        <w:t>25</w:t>
      </w:r>
      <w:r w:rsidR="0085661C" w:rsidRPr="001C4F0E">
        <w:rPr>
          <w:rFonts w:ascii="Angsana New" w:hAnsi="Angsana New" w:cs="Angsana New"/>
          <w:sz w:val="30"/>
          <w:szCs w:val="30"/>
        </w:rPr>
        <w:t>6</w:t>
      </w:r>
      <w:r w:rsidR="00AA3D2E" w:rsidRPr="001C4F0E">
        <w:rPr>
          <w:rFonts w:ascii="Angsana New" w:hAnsi="Angsana New" w:cs="Angsana New"/>
          <w:sz w:val="30"/>
          <w:szCs w:val="30"/>
        </w:rPr>
        <w:t>1</w:t>
      </w:r>
      <w:r w:rsidR="00D26E54" w:rsidRPr="001C4F0E">
        <w:rPr>
          <w:rFonts w:ascii="Angsana New" w:hAnsi="Angsana New" w:cs="Angsana New"/>
          <w:sz w:val="30"/>
          <w:szCs w:val="30"/>
        </w:rPr>
        <w:t xml:space="preserve"> </w:t>
      </w:r>
      <w:r w:rsidR="007F5070" w:rsidRPr="001C4F0E">
        <w:rPr>
          <w:rFonts w:ascii="Angsana New" w:hAnsi="Angsana New" w:cs="Angsana New"/>
          <w:sz w:val="30"/>
          <w:szCs w:val="30"/>
          <w:cs/>
        </w:rPr>
        <w:t>ได้เปิดเผยไว้ในหมายเหตุประกอบงบ</w:t>
      </w:r>
      <w:r w:rsidR="007F5070" w:rsidRPr="00CC3B95">
        <w:rPr>
          <w:rFonts w:ascii="Angsana New" w:hAnsi="Angsana New" w:cs="Angsana New"/>
          <w:sz w:val="30"/>
          <w:szCs w:val="30"/>
          <w:cs/>
        </w:rPr>
        <w:t xml:space="preserve">การเงินข้อ </w:t>
      </w:r>
      <w:r w:rsidR="00D55D7F">
        <w:rPr>
          <w:rFonts w:ascii="Angsana New" w:hAnsi="Angsana New" w:cs="Angsana New"/>
          <w:sz w:val="30"/>
          <w:szCs w:val="30"/>
        </w:rPr>
        <w:t>7</w:t>
      </w:r>
      <w:r w:rsidR="0083116F">
        <w:rPr>
          <w:rFonts w:ascii="Angsana New" w:hAnsi="Angsana New" w:cs="Angsana New" w:hint="cs"/>
          <w:sz w:val="30"/>
          <w:szCs w:val="30"/>
          <w:cs/>
        </w:rPr>
        <w:t xml:space="preserve"> สำหรับ</w:t>
      </w:r>
      <w:r w:rsidR="00443A7A">
        <w:rPr>
          <w:rFonts w:ascii="Angsana New" w:hAnsi="Angsana New" w:cs="Angsana New" w:hint="cs"/>
          <w:sz w:val="30"/>
          <w:szCs w:val="30"/>
          <w:cs/>
        </w:rPr>
        <w:t>บริษัทย่อยทางอ้อมของบริษัทไม่มีการเปลี่ยนแปลงอย่างมีสาระสำคัญ</w:t>
      </w:r>
    </w:p>
    <w:p w:rsidR="00DF3F32" w:rsidRDefault="00DF3F32" w:rsidP="00DF3F32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DF3F32" w:rsidRDefault="00DF3F32" w:rsidP="007F3925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B018F6">
        <w:rPr>
          <w:rFonts w:ascii="Angsana New" w:hAnsi="Angsana New" w:cs="Angsana New"/>
          <w:sz w:val="30"/>
          <w:szCs w:val="30"/>
          <w:cs/>
        </w:rPr>
        <w:lastRenderedPageBreak/>
        <w:t>ที่ประชุม</w:t>
      </w:r>
      <w:r w:rsidR="00F316E0">
        <w:rPr>
          <w:rFonts w:ascii="Angsana New" w:hAnsi="Angsana New" w:cs="Angsana New" w:hint="cs"/>
          <w:sz w:val="30"/>
          <w:szCs w:val="30"/>
          <w:cs/>
        </w:rPr>
        <w:t>วิสามัญผู้ถือหุ้น</w:t>
      </w:r>
      <w:r w:rsidR="00F316E0">
        <w:rPr>
          <w:rFonts w:ascii="Angsana New" w:hAnsi="Angsana New" w:cs="Angsana New"/>
          <w:sz w:val="30"/>
          <w:szCs w:val="30"/>
        </w:rPr>
        <w:t xml:space="preserve"> </w:t>
      </w:r>
      <w:r w:rsidR="00F316E0">
        <w:rPr>
          <w:rFonts w:ascii="Angsana New" w:hAnsi="Angsana New" w:cs="Angsana New" w:hint="cs"/>
          <w:sz w:val="30"/>
          <w:szCs w:val="30"/>
          <w:cs/>
        </w:rPr>
        <w:t xml:space="preserve">ครั้งที่ </w:t>
      </w:r>
      <w:r w:rsidR="00F316E0">
        <w:rPr>
          <w:rFonts w:ascii="Angsana New" w:hAnsi="Angsana New" w:cs="Angsana New"/>
          <w:sz w:val="30"/>
          <w:szCs w:val="30"/>
        </w:rPr>
        <w:t>1/2562</w:t>
      </w:r>
      <w:r w:rsidRPr="00B018F6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F316E0">
        <w:rPr>
          <w:rFonts w:ascii="Angsana New" w:hAnsi="Angsana New" w:cs="Angsana New"/>
          <w:sz w:val="30"/>
          <w:szCs w:val="30"/>
        </w:rPr>
        <w:t xml:space="preserve">5 </w:t>
      </w:r>
      <w:r w:rsidR="00F316E0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F316E0">
        <w:rPr>
          <w:rFonts w:ascii="Angsana New" w:hAnsi="Angsana New" w:cs="Angsana New"/>
          <w:sz w:val="30"/>
          <w:szCs w:val="30"/>
        </w:rPr>
        <w:t>2562</w:t>
      </w:r>
      <w:r w:rsidRPr="00B018F6">
        <w:rPr>
          <w:rFonts w:ascii="Angsana New" w:hAnsi="Angsana New" w:cs="Angsana New"/>
          <w:sz w:val="30"/>
          <w:szCs w:val="30"/>
        </w:rPr>
        <w:t xml:space="preserve"> </w:t>
      </w:r>
      <w:r w:rsidRPr="00B018F6">
        <w:rPr>
          <w:rFonts w:ascii="Angsana New" w:hAnsi="Angsana New" w:cs="Angsana New"/>
          <w:sz w:val="30"/>
          <w:szCs w:val="30"/>
          <w:cs/>
        </w:rPr>
        <w:t>มีมติอนุมัติการเพิกถอนหุ้นของบริษัทออกจากการเป็นหลักทรัพย์จดทะเบียนในตลาดหลักทรัพย์แห่งประเทศไทย ซึ่งเป็นไปตามแผนการปรับโครงสร้างธุรกิจของบริษัทย่อยและบริษัทร่วมของบริษัท เซ็นทรัล รีเทล คอร์ปอเรชั่น จำกัด</w:t>
      </w:r>
      <w:r w:rsidR="00A84DF7">
        <w:rPr>
          <w:rFonts w:ascii="Angsana New" w:hAnsi="Angsana New" w:cs="Angsana New"/>
          <w:sz w:val="30"/>
          <w:szCs w:val="30"/>
        </w:rPr>
        <w:t xml:space="preserve"> (</w:t>
      </w:r>
      <w:r w:rsidR="00A84DF7">
        <w:rPr>
          <w:rFonts w:ascii="Angsana New" w:hAnsi="Angsana New" w:cs="Angsana New" w:hint="cs"/>
          <w:sz w:val="30"/>
          <w:szCs w:val="30"/>
          <w:cs/>
        </w:rPr>
        <w:t>มหาชน)</w:t>
      </w:r>
      <w:r w:rsidRPr="00B018F6">
        <w:rPr>
          <w:rFonts w:ascii="Angsana New" w:hAnsi="Angsana New" w:cs="Angsana New"/>
          <w:sz w:val="30"/>
          <w:szCs w:val="30"/>
          <w:cs/>
        </w:rPr>
        <w:t xml:space="preserve"> ซึ่งเป็นผู้ถือหุ้นรายใหญ่ที่ถือหุ้นทั้งทางตรงและทางอ้อมในสัดส่วนร้อยละ </w:t>
      </w:r>
      <w:r w:rsidRPr="00B018F6">
        <w:rPr>
          <w:rFonts w:ascii="Angsana New" w:hAnsi="Angsana New" w:cs="Angsana New"/>
          <w:sz w:val="30"/>
          <w:szCs w:val="30"/>
        </w:rPr>
        <w:t xml:space="preserve">53.83 </w:t>
      </w:r>
      <w:r w:rsidRPr="00B018F6">
        <w:rPr>
          <w:rFonts w:ascii="Angsana New" w:hAnsi="Angsana New" w:cs="Angsana New"/>
          <w:sz w:val="30"/>
          <w:szCs w:val="30"/>
          <w:cs/>
        </w:rPr>
        <w:t>ของจำนวนหุ้น</w:t>
      </w:r>
      <w:r>
        <w:rPr>
          <w:rFonts w:ascii="Angsana New" w:hAnsi="Angsana New" w:cs="Angsana New" w:hint="cs"/>
          <w:sz w:val="30"/>
          <w:szCs w:val="30"/>
          <w:cs/>
        </w:rPr>
        <w:t>ที่</w:t>
      </w:r>
      <w:r w:rsidRPr="00B018F6">
        <w:rPr>
          <w:rFonts w:ascii="Angsana New" w:hAnsi="Angsana New" w:cs="Angsana New"/>
          <w:sz w:val="30"/>
          <w:szCs w:val="30"/>
          <w:cs/>
        </w:rPr>
        <w:t xml:space="preserve">ออกและจำหน่ายของบริษัท </w:t>
      </w:r>
      <w:r>
        <w:rPr>
          <w:rFonts w:ascii="Angsana New" w:hAnsi="Angsana New" w:cs="Angsana New" w:hint="cs"/>
          <w:sz w:val="30"/>
          <w:szCs w:val="30"/>
          <w:cs/>
        </w:rPr>
        <w:t>โดย</w:t>
      </w:r>
      <w:r w:rsidRPr="00B018F6">
        <w:rPr>
          <w:rFonts w:ascii="Angsana New" w:hAnsi="Angsana New" w:cs="Angsana New"/>
          <w:sz w:val="30"/>
          <w:szCs w:val="30"/>
          <w:cs/>
        </w:rPr>
        <w:t>บริษัท เซ็นทรัล รีเทล คอร์ปอเรชั่น จำกัด</w:t>
      </w:r>
      <w:r w:rsidR="00A84DF7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DE743D">
        <w:rPr>
          <w:rFonts w:ascii="Angsana New" w:hAnsi="Angsana New" w:cs="Angsana New"/>
          <w:sz w:val="30"/>
          <w:szCs w:val="30"/>
          <w:cs/>
        </w:rPr>
        <w:t xml:space="preserve"> มีแผนที่จะระดมทุนผ่านการท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DE743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743D">
        <w:rPr>
          <w:rFonts w:ascii="Angsana New" w:hAnsi="Angsana New" w:cs="Angsana New"/>
          <w:sz w:val="30"/>
          <w:szCs w:val="30"/>
        </w:rPr>
        <w:t xml:space="preserve">IPO </w:t>
      </w:r>
      <w:r w:rsidRPr="00DE743D">
        <w:rPr>
          <w:rFonts w:ascii="Angsana New" w:hAnsi="Angsana New" w:cs="Angsana New"/>
          <w:sz w:val="30"/>
          <w:szCs w:val="30"/>
          <w:cs/>
        </w:rPr>
        <w:t>พร้อมกับการท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DE743D">
        <w:rPr>
          <w:rFonts w:ascii="Angsana New" w:hAnsi="Angsana New" w:cs="Angsana New"/>
          <w:sz w:val="30"/>
          <w:szCs w:val="30"/>
          <w:cs/>
        </w:rPr>
        <w:t>ค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DE743D">
        <w:rPr>
          <w:rFonts w:ascii="Angsana New" w:hAnsi="Angsana New" w:cs="Angsana New"/>
          <w:sz w:val="30"/>
          <w:szCs w:val="30"/>
          <w:cs/>
        </w:rPr>
        <w:t>เสนอซื้อหุ้นทั้งหมดของบริษัทที่ถือโดยผู้ถือหุ้นรายอื่น โดย</w:t>
      </w:r>
      <w:r w:rsidRPr="00B018F6">
        <w:rPr>
          <w:rFonts w:ascii="Angsana New" w:hAnsi="Angsana New" w:cs="Angsana New"/>
          <w:sz w:val="30"/>
          <w:szCs w:val="30"/>
          <w:cs/>
        </w:rPr>
        <w:t>บริษัท เซ็นทรัล รีเทล คอร์ปอเรชั่น จำกัด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84DF7">
        <w:rPr>
          <w:rFonts w:ascii="Angsana New" w:hAnsi="Angsana New" w:cs="Angsana New" w:hint="cs"/>
          <w:sz w:val="30"/>
          <w:szCs w:val="30"/>
          <w:cs/>
        </w:rPr>
        <w:t xml:space="preserve">(มหาชน) </w:t>
      </w:r>
      <w:r w:rsidRPr="00DE743D">
        <w:rPr>
          <w:rFonts w:ascii="Angsana New" w:hAnsi="Angsana New" w:cs="Angsana New"/>
          <w:sz w:val="30"/>
          <w:szCs w:val="30"/>
          <w:cs/>
        </w:rPr>
        <w:t>จะเสนอซื้อหุ้นของผู้ถือหุ้นทุกรายของบริษัทที่ตอบรับค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DE743D">
        <w:rPr>
          <w:rFonts w:ascii="Angsana New" w:hAnsi="Angsana New" w:cs="Angsana New"/>
          <w:sz w:val="30"/>
          <w:szCs w:val="30"/>
          <w:cs/>
        </w:rPr>
        <w:t>เสนอซื้อหลักทรัพย์ในราคาหุ้นละ 66.50 บาท แล</w:t>
      </w:r>
      <w:r>
        <w:rPr>
          <w:rFonts w:ascii="Angsana New" w:hAnsi="Angsana New" w:cs="Angsana New" w:hint="cs"/>
          <w:sz w:val="30"/>
          <w:szCs w:val="30"/>
          <w:cs/>
        </w:rPr>
        <w:t>ะ</w:t>
      </w:r>
      <w:r w:rsidRPr="00DE743D">
        <w:rPr>
          <w:rFonts w:ascii="Angsana New" w:hAnsi="Angsana New" w:cs="Angsana New"/>
          <w:sz w:val="30"/>
          <w:szCs w:val="30"/>
          <w:cs/>
        </w:rPr>
        <w:t>จะออกหุ้นสามัญเพิ่มทุนเพื่อช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DE743D">
        <w:rPr>
          <w:rFonts w:ascii="Angsana New" w:hAnsi="Angsana New" w:cs="Angsana New"/>
          <w:sz w:val="30"/>
          <w:szCs w:val="30"/>
          <w:cs/>
        </w:rPr>
        <w:t>ระเป็นค่าตอบแทนในการท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DE743D">
        <w:rPr>
          <w:rFonts w:ascii="Angsana New" w:hAnsi="Angsana New" w:cs="Angsana New"/>
          <w:sz w:val="30"/>
          <w:szCs w:val="30"/>
          <w:cs/>
        </w:rPr>
        <w:t>ค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DE743D">
        <w:rPr>
          <w:rFonts w:ascii="Angsana New" w:hAnsi="Angsana New" w:cs="Angsana New"/>
          <w:sz w:val="30"/>
          <w:szCs w:val="30"/>
          <w:cs/>
        </w:rPr>
        <w:t>เสนอซื้อหลักทรัพย</w:t>
      </w:r>
      <w:r>
        <w:rPr>
          <w:rFonts w:ascii="Angsana New" w:hAnsi="Angsana New" w:cs="Angsana New" w:hint="cs"/>
          <w:sz w:val="30"/>
          <w:szCs w:val="30"/>
          <w:cs/>
        </w:rPr>
        <w:t>์</w:t>
      </w:r>
    </w:p>
    <w:p w:rsidR="00DF3F32" w:rsidRDefault="00DF3F32" w:rsidP="00A951F2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DF3F32" w:rsidRDefault="00DF3F32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38625C" w:rsidRPr="00695BAD" w:rsidRDefault="0038625C" w:rsidP="00A20FB6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r w:rsidRPr="00695BAD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lastRenderedPageBreak/>
        <w:t>เกณฑ์การจัดทำงบการเงิน</w:t>
      </w:r>
      <w:r w:rsidR="007E6F7E" w:rsidRPr="00695BAD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ระหว่างกาล</w:t>
      </w:r>
      <w:r w:rsidRPr="00695BA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 </w:t>
      </w:r>
    </w:p>
    <w:p w:rsidR="0038625C" w:rsidRPr="00695BAD" w:rsidRDefault="0038625C" w:rsidP="00D55D3F">
      <w:pPr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23398A" w:rsidRPr="00695BAD" w:rsidRDefault="0023398A" w:rsidP="00A20FB6">
      <w:pPr>
        <w:numPr>
          <w:ilvl w:val="0"/>
          <w:numId w:val="15"/>
        </w:numPr>
        <w:spacing w:after="0" w:line="240" w:lineRule="auto"/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95BA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เกณฑ์การถือปฏิบัติ</w:t>
      </w:r>
      <w:r w:rsidR="00373240" w:rsidRPr="00695BA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</w:p>
    <w:p w:rsidR="0023398A" w:rsidRPr="00695BAD" w:rsidRDefault="0023398A" w:rsidP="00D55D3F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A282B" w:rsidRPr="00695BAD" w:rsidRDefault="008A282B" w:rsidP="009D687E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95BAD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DE743D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695BAD">
        <w:rPr>
          <w:rFonts w:ascii="Angsana New" w:hAnsi="Angsana New" w:cs="Angsana New"/>
          <w:sz w:val="30"/>
          <w:szCs w:val="30"/>
          <w:cs/>
        </w:rPr>
        <w:t>นี้</w:t>
      </w:r>
      <w:r w:rsidR="002862E1" w:rsidRPr="002862E1">
        <w:rPr>
          <w:rFonts w:ascii="Angsana New" w:hAnsi="Angsana New" w:cs="Angsana New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DE743D">
        <w:rPr>
          <w:rFonts w:ascii="Angsana New" w:hAnsi="Angsana New" w:cs="Angsana New" w:hint="cs"/>
          <w:sz w:val="30"/>
          <w:szCs w:val="30"/>
          <w:cs/>
        </w:rPr>
        <w:t xml:space="preserve"> (“งบการเงินระหว่างกาล”) </w:t>
      </w:r>
      <w:r w:rsidR="00D20198" w:rsidRPr="00695BAD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Pr="00695BAD">
        <w:rPr>
          <w:rFonts w:ascii="Angsana New" w:hAnsi="Angsana New" w:cs="Angsana New"/>
          <w:sz w:val="30"/>
          <w:szCs w:val="30"/>
          <w:cs/>
        </w:rPr>
        <w:t xml:space="preserve"> ฉบับที่ </w:t>
      </w:r>
      <w:r w:rsidRPr="00695BAD">
        <w:rPr>
          <w:rFonts w:ascii="Angsana New" w:hAnsi="Angsana New" w:cs="Angsana New"/>
          <w:sz w:val="30"/>
          <w:szCs w:val="30"/>
        </w:rPr>
        <w:t xml:space="preserve">34 </w:t>
      </w:r>
      <w:r w:rsidRPr="00695BAD">
        <w:rPr>
          <w:rFonts w:ascii="Angsana New" w:hAnsi="Angsana New" w:cs="Angsana New"/>
          <w:sz w:val="30"/>
          <w:szCs w:val="30"/>
          <w:cs/>
        </w:rPr>
        <w:t>เรื่อง</w:t>
      </w:r>
      <w:r w:rsidR="002862E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95BAD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="00C722CB" w:rsidRPr="00695BAD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695BAD">
        <w:rPr>
          <w:rFonts w:ascii="Angsana New" w:hAnsi="Angsana New" w:cs="Angsana New"/>
          <w:sz w:val="30"/>
          <w:szCs w:val="30"/>
        </w:rPr>
        <w:t xml:space="preserve"> </w:t>
      </w:r>
      <w:r w:rsidRPr="00695BAD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695BAD">
        <w:rPr>
          <w:rFonts w:ascii="Angsana New" w:hAnsi="Angsana New" w:cs="Angsana New"/>
          <w:sz w:val="30"/>
          <w:szCs w:val="30"/>
        </w:rPr>
        <w:t xml:space="preserve"> </w:t>
      </w:r>
    </w:p>
    <w:p w:rsidR="008A282B" w:rsidRPr="00695BAD" w:rsidRDefault="008A282B" w:rsidP="008A282B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A282B" w:rsidRPr="00695BAD" w:rsidRDefault="008A282B" w:rsidP="009D687E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95BAD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C17AB5" w:rsidRPr="00695BAD">
        <w:rPr>
          <w:rFonts w:ascii="Angsana New" w:hAnsi="Angsana New" w:cs="Angsana New"/>
          <w:sz w:val="30"/>
          <w:szCs w:val="30"/>
        </w:rPr>
        <w:t>31</w:t>
      </w:r>
      <w:r w:rsidRPr="00695BA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17AB5" w:rsidRPr="00695BAD">
        <w:rPr>
          <w:rFonts w:ascii="Angsana New" w:hAnsi="Angsana New" w:cs="Angsana New"/>
          <w:sz w:val="30"/>
          <w:szCs w:val="30"/>
        </w:rPr>
        <w:t>256</w:t>
      </w:r>
      <w:r w:rsidR="00FE64B9" w:rsidRPr="00695BAD">
        <w:rPr>
          <w:rFonts w:ascii="Angsana New" w:hAnsi="Angsana New" w:cs="Angsana New"/>
          <w:sz w:val="30"/>
          <w:szCs w:val="30"/>
        </w:rPr>
        <w:t>1</w:t>
      </w:r>
      <w:r w:rsidR="001D1B65" w:rsidRPr="00695BAD">
        <w:rPr>
          <w:rFonts w:ascii="Angsana New" w:hAnsi="Angsana New" w:cs="Angsana New"/>
          <w:sz w:val="30"/>
          <w:szCs w:val="30"/>
          <w:cs/>
        </w:rPr>
        <w:br/>
      </w:r>
      <w:r w:rsidRPr="00695BAD">
        <w:rPr>
          <w:rFonts w:ascii="Angsana New" w:hAnsi="Angsana New" w:cs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3429B7">
        <w:rPr>
          <w:rFonts w:ascii="Angsana New" w:hAnsi="Angsana New" w:cs="Angsana New"/>
          <w:sz w:val="30"/>
          <w:szCs w:val="30"/>
        </w:rPr>
        <w:br/>
      </w:r>
      <w:r w:rsidRPr="00695BAD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</w:t>
      </w:r>
      <w:r w:rsidR="00C17AB5" w:rsidRPr="00695BAD">
        <w:rPr>
          <w:rFonts w:ascii="Angsana New" w:hAnsi="Angsana New" w:cs="Angsana New"/>
          <w:sz w:val="30"/>
          <w:szCs w:val="30"/>
          <w:cs/>
        </w:rPr>
        <w:t xml:space="preserve">ริษัทย่อยสำหรับปีสิ้นสุดวันที่ </w:t>
      </w:r>
      <w:r w:rsidR="00C17AB5" w:rsidRPr="00695BAD">
        <w:rPr>
          <w:rFonts w:ascii="Angsana New" w:hAnsi="Angsana New" w:cs="Angsana New"/>
          <w:sz w:val="30"/>
          <w:szCs w:val="30"/>
        </w:rPr>
        <w:t>31</w:t>
      </w:r>
      <w:r w:rsidRPr="00695BA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17AB5" w:rsidRPr="00695BAD">
        <w:rPr>
          <w:rFonts w:ascii="Angsana New" w:hAnsi="Angsana New" w:cs="Angsana New"/>
          <w:sz w:val="30"/>
          <w:szCs w:val="30"/>
        </w:rPr>
        <w:t>256</w:t>
      </w:r>
      <w:r w:rsidR="00FE64B9" w:rsidRPr="00695BAD">
        <w:rPr>
          <w:rFonts w:ascii="Angsana New" w:hAnsi="Angsana New" w:cs="Angsana New"/>
          <w:sz w:val="30"/>
          <w:szCs w:val="30"/>
        </w:rPr>
        <w:t>1</w:t>
      </w:r>
    </w:p>
    <w:p w:rsidR="0078577B" w:rsidRDefault="0078577B" w:rsidP="009D687E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F138C9" w:rsidRPr="00695BAD" w:rsidRDefault="00F138C9" w:rsidP="009D687E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95BA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D55D7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</w:t>
      </w:r>
      <w:r w:rsidRPr="00695BA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695BA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="00133909" w:rsidRPr="0013390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:rsidR="00322B3C" w:rsidRPr="00695BAD" w:rsidRDefault="00322B3C" w:rsidP="00DF3CEB">
      <w:pPr>
        <w:spacing w:after="0"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</w:p>
    <w:p w:rsidR="007A0DC1" w:rsidRPr="00695BAD" w:rsidRDefault="00F24B7A" w:rsidP="00F24B7A">
      <w:pPr>
        <w:spacing w:after="0"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F24B7A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</w:t>
      </w:r>
      <w:r>
        <w:rPr>
          <w:rFonts w:ascii="Angsana New" w:hAnsi="Angsana New" w:cs="Angsana New" w:hint="cs"/>
          <w:sz w:val="30"/>
          <w:szCs w:val="30"/>
          <w:cs/>
        </w:rPr>
        <w:t>ท</w:t>
      </w:r>
      <w:r w:rsidRPr="00F24B7A">
        <w:rPr>
          <w:rFonts w:ascii="Angsana New" w:hAnsi="Angsana New" w:cs="Angsana New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</w:t>
      </w:r>
      <w:r w:rsidRPr="00F24B7A">
        <w:rPr>
          <w:rFonts w:ascii="Angsana New" w:hAnsi="Angsana New" w:cs="Angsana New"/>
          <w:sz w:val="30"/>
          <w:szCs w:val="30"/>
          <w:cs/>
        </w:rPr>
        <w:lastRenderedPageBreak/>
        <w:t>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31 ธันวาคม 2561 เว้นแต่</w:t>
      </w:r>
      <w:r w:rsidR="000433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43392">
        <w:rPr>
          <w:rFonts w:ascii="Angsana New" w:hAnsi="Angsana New" w:cs="Angsana New"/>
          <w:sz w:val="30"/>
          <w:szCs w:val="30"/>
        </w:rPr>
        <w:t>(</w:t>
      </w:r>
      <w:r w:rsidR="00043392">
        <w:rPr>
          <w:rFonts w:ascii="Angsana New" w:hAnsi="Angsana New" w:cs="Angsana New" w:hint="cs"/>
          <w:sz w:val="30"/>
          <w:szCs w:val="30"/>
          <w:cs/>
        </w:rPr>
        <w:t>ก</w:t>
      </w:r>
      <w:r w:rsidR="00043392">
        <w:rPr>
          <w:rFonts w:ascii="Angsana New" w:hAnsi="Angsana New" w:cs="Angsana New"/>
          <w:sz w:val="30"/>
          <w:szCs w:val="30"/>
        </w:rPr>
        <w:t>)</w:t>
      </w:r>
      <w:r w:rsidR="000433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24B7A">
        <w:rPr>
          <w:rFonts w:ascii="Angsana New" w:hAnsi="Angsana New" w:cs="Angsana New"/>
          <w:sz w:val="30"/>
          <w:szCs w:val="30"/>
          <w:cs/>
        </w:rPr>
        <w:t>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 ฉบับที่ 15 เรื่อง รายได้จากสัญญาที่ทำกับลูกค้า (“</w:t>
      </w:r>
      <w:r w:rsidRPr="00F24B7A">
        <w:rPr>
          <w:rFonts w:ascii="Angsana New" w:hAnsi="Angsana New" w:cs="Angsana New"/>
          <w:sz w:val="30"/>
          <w:szCs w:val="30"/>
        </w:rPr>
        <w:t xml:space="preserve">TFRS </w:t>
      </w:r>
      <w:r w:rsidRPr="00F24B7A">
        <w:rPr>
          <w:rFonts w:ascii="Angsana New" w:hAnsi="Angsana New" w:cs="Angsana New"/>
          <w:sz w:val="30"/>
          <w:szCs w:val="30"/>
          <w:cs/>
        </w:rPr>
        <w:t>15”) ที่กลุ่มบริษัทถือปฏิบัติเป็นครั้งแรกแทนมาตรฐานการบัญชี ฉบับที่ 18 เรื่อง รายได้ (“</w:t>
      </w:r>
      <w:r w:rsidRPr="00F24B7A">
        <w:rPr>
          <w:rFonts w:ascii="Angsana New" w:hAnsi="Angsana New" w:cs="Angsana New"/>
          <w:sz w:val="30"/>
          <w:szCs w:val="30"/>
        </w:rPr>
        <w:t xml:space="preserve">TAS </w:t>
      </w:r>
      <w:r w:rsidRPr="00F24B7A">
        <w:rPr>
          <w:rFonts w:ascii="Angsana New" w:hAnsi="Angsana New" w:cs="Angsana New"/>
          <w:sz w:val="30"/>
          <w:szCs w:val="30"/>
          <w:cs/>
        </w:rPr>
        <w:t>18”) มาตรฐานการบัญชี ฉบับที่ 11 เรื่อง สัญญาก่อสร้าง (“</w:t>
      </w:r>
      <w:r w:rsidRPr="00F24B7A">
        <w:rPr>
          <w:rFonts w:ascii="Angsana New" w:hAnsi="Angsana New" w:cs="Angsana New"/>
          <w:sz w:val="30"/>
          <w:szCs w:val="30"/>
        </w:rPr>
        <w:t xml:space="preserve">TAS </w:t>
      </w:r>
      <w:r w:rsidRPr="00F24B7A">
        <w:rPr>
          <w:rFonts w:ascii="Angsana New" w:hAnsi="Angsana New" w:cs="Angsana New"/>
          <w:sz w:val="30"/>
          <w:szCs w:val="30"/>
          <w:cs/>
        </w:rPr>
        <w:t>11”) และการตีความมาตรฐานการรายงานทางการเงินที่เกี่ยวข้อง</w:t>
      </w:r>
      <w:r w:rsidR="00043392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043392">
        <w:rPr>
          <w:rFonts w:ascii="Angsana New" w:hAnsi="Angsana New" w:cs="Angsana New"/>
          <w:sz w:val="30"/>
          <w:szCs w:val="30"/>
        </w:rPr>
        <w:t>(</w:t>
      </w:r>
      <w:r w:rsidR="00043392">
        <w:rPr>
          <w:rFonts w:ascii="Angsana New" w:hAnsi="Angsana New" w:cs="Angsana New" w:hint="cs"/>
          <w:sz w:val="30"/>
          <w:szCs w:val="30"/>
          <w:cs/>
        </w:rPr>
        <w:t>ข</w:t>
      </w:r>
      <w:r w:rsidR="00043392">
        <w:rPr>
          <w:rFonts w:ascii="Angsana New" w:hAnsi="Angsana New" w:cs="Angsana New"/>
          <w:sz w:val="30"/>
          <w:szCs w:val="30"/>
        </w:rPr>
        <w:t>)</w:t>
      </w:r>
      <w:r w:rsidR="00043392">
        <w:rPr>
          <w:rFonts w:ascii="Angsana New" w:hAnsi="Angsana New" w:cs="Angsana New" w:hint="cs"/>
          <w:sz w:val="30"/>
          <w:szCs w:val="30"/>
          <w:cs/>
        </w:rPr>
        <w:t xml:space="preserve"> การเปลี่ยนวิธีการคำนวณค่าเสื่อมราคาของอาคารและอุปกรณ์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55D7F">
        <w:rPr>
          <w:rFonts w:ascii="Angsana New" w:hAnsi="Angsana New" w:cs="Angsana New" w:hint="cs"/>
          <w:sz w:val="30"/>
          <w:szCs w:val="30"/>
          <w:cs/>
        </w:rPr>
        <w:t>โดยกลุ่มบริษัท</w:t>
      </w:r>
      <w:r w:rsidR="007A0DC1" w:rsidRPr="008B0143">
        <w:rPr>
          <w:rFonts w:ascii="Angsana New" w:hAnsi="Angsana New" w:cs="Angsana New" w:hint="cs"/>
          <w:sz w:val="30"/>
          <w:szCs w:val="30"/>
          <w:cs/>
        </w:rPr>
        <w:t>ได้เปิดเผย</w:t>
      </w:r>
      <w:r w:rsidR="00D55D7F">
        <w:rPr>
          <w:rFonts w:ascii="Angsana New" w:hAnsi="Angsana New" w:cs="Angsana New" w:hint="cs"/>
          <w:sz w:val="30"/>
          <w:szCs w:val="30"/>
          <w:cs/>
        </w:rPr>
        <w:t>ผลกระทบที่มีสาระสำคัญจากการเปลี่ยนแปลงนโยบายบัญชี</w:t>
      </w:r>
      <w:r w:rsidR="007A0DC1" w:rsidRPr="008B0143">
        <w:rPr>
          <w:rFonts w:ascii="Angsana New" w:hAnsi="Angsana New" w:cs="Angsana New" w:hint="cs"/>
          <w:sz w:val="30"/>
          <w:szCs w:val="30"/>
          <w:cs/>
        </w:rPr>
        <w:t xml:space="preserve">ไว้ในหมายเหตุข้อ </w:t>
      </w:r>
      <w:r w:rsidR="007A0DC1" w:rsidRPr="008B0143">
        <w:rPr>
          <w:rFonts w:ascii="Angsana New" w:hAnsi="Angsana New" w:cs="Angsana New"/>
          <w:sz w:val="30"/>
          <w:szCs w:val="30"/>
        </w:rPr>
        <w:t>3</w:t>
      </w:r>
    </w:p>
    <w:p w:rsidR="00456AAD" w:rsidRDefault="00456AAD" w:rsidP="00456AAD">
      <w:pPr>
        <w:spacing w:after="0"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</w:p>
    <w:p w:rsidR="00456AAD" w:rsidRDefault="00456AAD" w:rsidP="00456AAD">
      <w:pPr>
        <w:spacing w:after="0"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456AAD">
        <w:rPr>
          <w:rFonts w:ascii="Angsana New" w:hAnsi="Angsana New" w:cs="Angsana New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ทางการเงินที่ออกใหม่ที่เกี่ยวกับการดำเนินงานของกลุ่มบริษัทได้เปิดเผยในหมายเหตุข้อ 1</w:t>
      </w:r>
      <w:r w:rsidR="00B84984">
        <w:rPr>
          <w:rFonts w:ascii="Angsana New" w:hAnsi="Angsana New" w:cs="Angsana New"/>
          <w:sz w:val="30"/>
          <w:szCs w:val="30"/>
        </w:rPr>
        <w:t>5</w:t>
      </w:r>
    </w:p>
    <w:p w:rsidR="00194448" w:rsidRDefault="00194448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490CF6" w:rsidRPr="00695BAD" w:rsidRDefault="00490CF6" w:rsidP="00A20FB6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695BA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การเปลี่ยนแปลงนโยบายการบัญชี</w:t>
      </w:r>
    </w:p>
    <w:p w:rsidR="00490CF6" w:rsidRPr="00695BAD" w:rsidRDefault="00490CF6" w:rsidP="00490CF6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471743" w:rsidRPr="00695BAD" w:rsidRDefault="00471743" w:rsidP="00C3058B">
      <w:pPr>
        <w:pStyle w:val="Heading2"/>
        <w:numPr>
          <w:ilvl w:val="0"/>
          <w:numId w:val="23"/>
        </w:numPr>
        <w:ind w:left="540" w:hanging="540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695BAD">
        <w:rPr>
          <w:rFonts w:ascii="Angsana New" w:hAnsi="Angsana New" w:cs="Angsana New" w:hint="cs"/>
          <w:b/>
          <w:bCs/>
          <w:i/>
          <w:iCs/>
          <w:color w:val="auto"/>
          <w:sz w:val="30"/>
          <w:szCs w:val="30"/>
          <w:cs/>
        </w:rPr>
        <w:t>การนำมาตรฐานการรายงานทางการเงิน</w:t>
      </w:r>
      <w:r w:rsidR="00484416" w:rsidRPr="00695BAD"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  <w:t>ที่ออกใหม่</w:t>
      </w:r>
      <w:r w:rsidR="00484416" w:rsidRPr="00695BAD">
        <w:rPr>
          <w:rFonts w:ascii="Angsana New" w:hAnsi="Angsana New" w:cs="Angsana New" w:hint="cs"/>
          <w:b/>
          <w:bCs/>
          <w:i/>
          <w:iCs/>
          <w:color w:val="auto"/>
          <w:sz w:val="30"/>
          <w:szCs w:val="30"/>
          <w:cs/>
        </w:rPr>
        <w:t xml:space="preserve">มาใช้ครั้งแรก </w:t>
      </w:r>
    </w:p>
    <w:p w:rsidR="00484416" w:rsidRPr="00695BAD" w:rsidRDefault="00484416" w:rsidP="00490CF6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21688B" w:rsidRDefault="0021688B" w:rsidP="0021688B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95BAD">
        <w:rPr>
          <w:rFonts w:ascii="Angsana New" w:hAnsi="Angsana New" w:cs="Angsana New"/>
          <w:sz w:val="30"/>
          <w:szCs w:val="30"/>
          <w:cs/>
        </w:rPr>
        <w:t>กลุ่มบริษัทได้ถือปฏิบัติตาม</w:t>
      </w:r>
      <w:r w:rsidRPr="00695BAD">
        <w:rPr>
          <w:rFonts w:ascii="Angsana New" w:hAnsi="Angsana New" w:cs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695BAD">
        <w:rPr>
          <w:rFonts w:ascii="Angsana New" w:hAnsi="Angsana New" w:cs="Angsana New"/>
          <w:sz w:val="30"/>
          <w:szCs w:val="30"/>
        </w:rPr>
        <w:t xml:space="preserve">15 </w:t>
      </w:r>
      <w:r w:rsidRPr="00695BAD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695BAD">
        <w:rPr>
          <w:rFonts w:ascii="Angsana New" w:hAnsi="Angsana New" w:cs="Angsana New"/>
          <w:sz w:val="30"/>
          <w:szCs w:val="30"/>
          <w:cs/>
        </w:rPr>
        <w:t>รายได้จากสัญญาที่ทำกับลูกค้า</w:t>
      </w:r>
      <w:r w:rsidRPr="00695BAD">
        <w:rPr>
          <w:rFonts w:ascii="Angsana New" w:hAnsi="Angsana New" w:cs="Angsana New"/>
          <w:sz w:val="30"/>
          <w:szCs w:val="30"/>
        </w:rPr>
        <w:t xml:space="preserve"> (“TFRS 15”) </w:t>
      </w:r>
      <w:r w:rsidRPr="00695BAD">
        <w:rPr>
          <w:rFonts w:ascii="Angsana New" w:hAnsi="Angsana New" w:cs="Angsana New"/>
          <w:sz w:val="30"/>
          <w:szCs w:val="30"/>
          <w:cs/>
        </w:rPr>
        <w:t>เป็นครั้งแรก</w:t>
      </w:r>
      <w:r w:rsidRPr="00695BAD">
        <w:rPr>
          <w:rFonts w:ascii="Angsana New" w:hAnsi="Angsana New" w:cs="Angsana New" w:hint="cs"/>
          <w:sz w:val="30"/>
          <w:szCs w:val="30"/>
          <w:cs/>
        </w:rPr>
        <w:t>ตั้งแต่</w:t>
      </w:r>
      <w:r w:rsidRPr="00695BA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695BAD">
        <w:rPr>
          <w:rFonts w:ascii="Angsana New" w:hAnsi="Angsana New" w:cs="Angsana New"/>
          <w:sz w:val="30"/>
          <w:szCs w:val="30"/>
        </w:rPr>
        <w:t xml:space="preserve">1 </w:t>
      </w:r>
      <w:r w:rsidRPr="00695BAD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695BAD">
        <w:rPr>
          <w:rFonts w:ascii="Angsana New" w:hAnsi="Angsana New" w:cs="Angsana New"/>
          <w:sz w:val="30"/>
          <w:szCs w:val="30"/>
        </w:rPr>
        <w:t xml:space="preserve">2562 TFRS 15 </w:t>
      </w:r>
      <w:r w:rsidRPr="00695BAD">
        <w:rPr>
          <w:rFonts w:ascii="Angsana New" w:hAnsi="Angsana New" w:cs="Angsana New"/>
          <w:sz w:val="30"/>
          <w:szCs w:val="30"/>
          <w:cs/>
        </w:rPr>
        <w:t xml:space="preserve">กำหนดกรอบแนวคิดในการประเมินจำนวนเงิน </w:t>
      </w:r>
      <w:r w:rsidRPr="00695BAD">
        <w:rPr>
          <w:rFonts w:ascii="Angsana New" w:hAnsi="Angsana New" w:cs="Angsana New" w:hint="cs"/>
          <w:sz w:val="30"/>
          <w:szCs w:val="30"/>
          <w:cs/>
        </w:rPr>
        <w:t>และ</w:t>
      </w:r>
      <w:r w:rsidRPr="00695BAD">
        <w:rPr>
          <w:rFonts w:ascii="Angsana New" w:hAnsi="Angsana New" w:cs="Angsana New"/>
          <w:sz w:val="30"/>
          <w:szCs w:val="30"/>
          <w:cs/>
        </w:rPr>
        <w:t xml:space="preserve">จังหวะเวลาในการรับรู้รายได้ </w:t>
      </w:r>
    </w:p>
    <w:p w:rsidR="001C6382" w:rsidRPr="00695BAD" w:rsidRDefault="001C6382" w:rsidP="0021688B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0A11A0" w:rsidRPr="00695BAD" w:rsidRDefault="0021688B" w:rsidP="000A11A0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95BAD">
        <w:rPr>
          <w:rFonts w:ascii="Angsana New" w:hAnsi="Angsana New" w:cs="Angsana New"/>
          <w:sz w:val="30"/>
          <w:szCs w:val="30"/>
          <w:cs/>
        </w:rPr>
        <w:t>ตาม</w:t>
      </w:r>
      <w:r w:rsidRPr="00695BAD">
        <w:rPr>
          <w:rFonts w:ascii="Angsana New" w:hAnsi="Angsana New" w:cs="Angsana New"/>
          <w:sz w:val="30"/>
          <w:szCs w:val="30"/>
        </w:rPr>
        <w:t xml:space="preserve"> TFRS 15</w:t>
      </w:r>
      <w:r w:rsidRPr="00695BAD">
        <w:rPr>
          <w:rFonts w:ascii="Angsana New" w:hAnsi="Angsana New" w:cs="Angsana New"/>
          <w:sz w:val="30"/>
          <w:szCs w:val="30"/>
          <w:cs/>
        </w:rPr>
        <w:t xml:space="preserve"> กลุ่มบริษั</w:t>
      </w:r>
      <w:r w:rsidRPr="00695BAD">
        <w:rPr>
          <w:rFonts w:ascii="Angsana New" w:hAnsi="Angsana New" w:cs="Angsana New" w:hint="cs"/>
          <w:sz w:val="30"/>
          <w:szCs w:val="30"/>
          <w:cs/>
        </w:rPr>
        <w:t>ท</w:t>
      </w:r>
      <w:r w:rsidRPr="00695BAD">
        <w:rPr>
          <w:rFonts w:ascii="Angsana New" w:hAnsi="Angsana New" w:cs="Angsana New"/>
          <w:sz w:val="30"/>
          <w:szCs w:val="30"/>
          <w:cs/>
        </w:rPr>
        <w:t>รับรู้รายได้เมื่อ</w:t>
      </w:r>
      <w:r w:rsidRPr="00695BAD">
        <w:rPr>
          <w:rFonts w:ascii="Angsana New" w:hAnsi="Angsana New" w:cs="Angsana New" w:hint="cs"/>
          <w:sz w:val="30"/>
          <w:szCs w:val="30"/>
          <w:cs/>
        </w:rPr>
        <w:t>ลูกค้ามีอำนาจ</w:t>
      </w:r>
      <w:r w:rsidRPr="00695BAD">
        <w:rPr>
          <w:rFonts w:ascii="Angsana New" w:hAnsi="Angsana New" w:cs="Angsana New"/>
          <w:sz w:val="30"/>
          <w:szCs w:val="30"/>
          <w:cs/>
        </w:rPr>
        <w:t>ควบคุม</w:t>
      </w:r>
      <w:r w:rsidRPr="00695BAD">
        <w:rPr>
          <w:rFonts w:ascii="Angsana New" w:hAnsi="Angsana New" w:cs="Angsana New" w:hint="cs"/>
          <w:sz w:val="30"/>
          <w:szCs w:val="30"/>
          <w:cs/>
        </w:rPr>
        <w:t>ใน</w:t>
      </w:r>
      <w:r w:rsidRPr="00695BAD">
        <w:rPr>
          <w:rFonts w:ascii="Angsana New" w:hAnsi="Angsana New" w:cs="Angsana New"/>
          <w:sz w:val="30"/>
          <w:szCs w:val="30"/>
          <w:cs/>
        </w:rPr>
        <w:t>สินค้าหรือบริการ</w:t>
      </w:r>
      <w:r w:rsidRPr="00695BAD">
        <w:rPr>
          <w:rFonts w:ascii="Angsana New" w:hAnsi="Angsana New" w:cs="Angsana New"/>
          <w:sz w:val="30"/>
          <w:szCs w:val="30"/>
        </w:rPr>
        <w:t xml:space="preserve"> </w:t>
      </w:r>
      <w:r w:rsidRPr="00695BAD">
        <w:rPr>
          <w:rFonts w:ascii="Angsana New" w:hAnsi="Angsana New" w:cs="Angsana New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695BAD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695BAD">
        <w:rPr>
          <w:rFonts w:ascii="Angsana New" w:hAnsi="Angsana New" w:cs="Angsana New"/>
          <w:sz w:val="30"/>
          <w:szCs w:val="30"/>
        </w:rPr>
        <w:t xml:space="preserve"> </w:t>
      </w:r>
      <w:r w:rsidRPr="00695BAD">
        <w:rPr>
          <w:rFonts w:ascii="Angsana New" w:hAnsi="Angsana New" w:cs="Angsana New" w:hint="cs"/>
          <w:sz w:val="30"/>
          <w:szCs w:val="30"/>
          <w:cs/>
        </w:rPr>
        <w:t>คาดว่าจะมีสิทธิได้รับ</w:t>
      </w:r>
      <w:r w:rsidRPr="00695BAD">
        <w:rPr>
          <w:rFonts w:ascii="Angsana New" w:hAnsi="Angsana New" w:cs="Angsana New"/>
          <w:sz w:val="30"/>
          <w:szCs w:val="30"/>
          <w:cs/>
        </w:rPr>
        <w:t xml:space="preserve"> และมีการใช้</w:t>
      </w:r>
      <w:r w:rsidRPr="00695BAD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Pr="00695BAD">
        <w:rPr>
          <w:rFonts w:ascii="Angsana New" w:hAnsi="Angsana New" w:cs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695BA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95BAD">
        <w:rPr>
          <w:rFonts w:ascii="Angsana New" w:hAnsi="Angsana New" w:cs="Angsana New"/>
          <w:sz w:val="30"/>
          <w:szCs w:val="30"/>
          <w:cs/>
        </w:rPr>
        <w:t xml:space="preserve">ในขณะที่ </w:t>
      </w:r>
      <w:r w:rsidRPr="00695BAD">
        <w:rPr>
          <w:rFonts w:ascii="Angsana New" w:hAnsi="Angsana New" w:cs="Angsana New"/>
          <w:sz w:val="30"/>
          <w:szCs w:val="30"/>
        </w:rPr>
        <w:t xml:space="preserve">TAS 18 </w:t>
      </w:r>
      <w:r w:rsidRPr="00695BAD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</w:t>
      </w:r>
      <w:r w:rsidRPr="00695BAD">
        <w:rPr>
          <w:rFonts w:ascii="Angsana New" w:hAnsi="Angsana New" w:cs="Angsana New" w:hint="cs"/>
          <w:sz w:val="30"/>
          <w:szCs w:val="30"/>
          <w:cs/>
        </w:rPr>
        <w:t>จากการขายสินค้า</w:t>
      </w:r>
      <w:r w:rsidRPr="00695BAD">
        <w:rPr>
          <w:rFonts w:ascii="Angsana New" w:hAnsi="Angsana New" w:cs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695BA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A11A0" w:rsidRPr="00695BAD">
        <w:rPr>
          <w:rFonts w:ascii="Angsana New" w:hAnsi="Angsana New" w:cs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</w:p>
    <w:p w:rsidR="00E202F7" w:rsidRDefault="00E202F7" w:rsidP="003429B7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0A11A0" w:rsidRPr="00CC3B95" w:rsidRDefault="0091410D" w:rsidP="000A11A0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รายละเอียด</w:t>
      </w:r>
      <w:r w:rsidR="00E202F7">
        <w:rPr>
          <w:rFonts w:ascii="Angsana New" w:hAnsi="Angsana New" w:cs="Angsana New" w:hint="cs"/>
          <w:sz w:val="30"/>
          <w:szCs w:val="30"/>
          <w:cs/>
        </w:rPr>
        <w:t>และจำนวนเงิน</w:t>
      </w:r>
      <w:r>
        <w:rPr>
          <w:rFonts w:ascii="Angsana New" w:hAnsi="Angsana New" w:cs="Angsana New"/>
          <w:sz w:val="30"/>
          <w:szCs w:val="30"/>
          <w:cs/>
        </w:rPr>
        <w:t>ของ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="00E202F7">
        <w:rPr>
          <w:rFonts w:ascii="Angsana New" w:hAnsi="Angsana New" w:cs="Angsana New" w:hint="cs"/>
          <w:sz w:val="30"/>
          <w:szCs w:val="30"/>
          <w:cs/>
        </w:rPr>
        <w:t>ปรับปรุงย้อนหลัง</w:t>
      </w:r>
      <w:r w:rsidR="000A11A0" w:rsidRPr="00CC3B95">
        <w:rPr>
          <w:rFonts w:ascii="Angsana New" w:hAnsi="Angsana New" w:cs="Angsana New"/>
          <w:sz w:val="30"/>
          <w:szCs w:val="30"/>
          <w:cs/>
        </w:rPr>
        <w:t>จากการเปลี่ยนแปลงนโยบายการบัญชีได้แสดงไว้ดังต่อไปนี้</w:t>
      </w:r>
    </w:p>
    <w:p w:rsidR="00490CF6" w:rsidRPr="003429B7" w:rsidRDefault="00490CF6" w:rsidP="000A11A0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B54F0E" w:rsidRPr="00F831A9" w:rsidRDefault="00B54F0E" w:rsidP="00484416">
      <w:pPr>
        <w:pStyle w:val="Heading2"/>
        <w:ind w:left="540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F831A9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lastRenderedPageBreak/>
        <w:t>การพิจารณา</w:t>
      </w:r>
      <w:r w:rsidRPr="00F831A9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เกี่ยวกับ</w:t>
      </w:r>
      <w:r w:rsidRPr="00F831A9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ตัวการ</w:t>
      </w:r>
      <w:r w:rsidRPr="00F831A9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หรือ</w:t>
      </w:r>
      <w:r w:rsidRPr="00F831A9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ตัวแทน</w:t>
      </w:r>
    </w:p>
    <w:p w:rsidR="00DB3C0B" w:rsidRPr="003429B7" w:rsidRDefault="00DB3C0B" w:rsidP="003429B7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D77BEA" w:rsidRDefault="001430CB" w:rsidP="00DB3C0B">
      <w:pPr>
        <w:spacing w:after="0" w:line="240" w:lineRule="auto"/>
        <w:ind w:left="540" w:right="-25"/>
        <w:jc w:val="thaiDistribute"/>
        <w:rPr>
          <w:rFonts w:asciiTheme="majorBidi" w:hAnsiTheme="majorBidi" w:cs="Angsana New"/>
          <w:sz w:val="30"/>
          <w:szCs w:val="30"/>
        </w:rPr>
      </w:pPr>
      <w:r w:rsidRPr="001430CB"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กลุ่มบริษัทได้ทำข้อตกลงทางการค้าโดยมีเงื่อนไขการจ่ายเงินตามยอดขายกับผู้ขาย ตาม </w:t>
      </w:r>
      <w:r w:rsidRPr="001430CB">
        <w:rPr>
          <w:rFonts w:asciiTheme="majorBidi" w:hAnsiTheme="majorBidi" w:cs="Angsana New"/>
          <w:sz w:val="30"/>
          <w:szCs w:val="30"/>
        </w:rPr>
        <w:t xml:space="preserve">TAS </w:t>
      </w:r>
      <w:r w:rsidRPr="001430CB">
        <w:rPr>
          <w:rFonts w:asciiTheme="majorBidi" w:hAnsiTheme="majorBidi" w:cs="Angsana New"/>
          <w:sz w:val="30"/>
          <w:szCs w:val="30"/>
          <w:cs/>
        </w:rPr>
        <w:t>18 กลุ่มบริษัท พิจารณาว่ากลุ่มบริษัทมีความเสี่ยงและผลตอบแทนที่มีนัยสำคัญโดยพิจารณาจากความเสี่ยงด้านเครดิต ผู้รับผิดชอบหลักในการจัดจำหน่ายให้กับลูกค้า ความเสี่ยงในสินค้าคงเหลือ และผู้กำหนดราคา และสรุปได้ว่า ในภาพรวมของการดำเนินธุรกิจ กลุ่มบริษัททำหน้าที่เป็นตัวการและรับรู้รายได้จาก</w:t>
      </w:r>
      <w:r w:rsidRPr="003A1F39">
        <w:rPr>
          <w:rFonts w:asciiTheme="majorBidi" w:hAnsiTheme="majorBidi" w:cs="Angsana New"/>
          <w:sz w:val="30"/>
          <w:szCs w:val="30"/>
          <w:cs/>
        </w:rPr>
        <w:t>การขายทั้งจำนวน</w:t>
      </w:r>
      <w:r w:rsidR="004707B8">
        <w:rPr>
          <w:rFonts w:asciiTheme="majorBidi" w:hAnsiTheme="majorBidi" w:cs="Angsana New"/>
          <w:sz w:val="30"/>
          <w:szCs w:val="30"/>
        </w:rPr>
        <w:t xml:space="preserve"> </w:t>
      </w:r>
      <w:r w:rsidRPr="001430CB">
        <w:rPr>
          <w:rFonts w:asciiTheme="majorBidi" w:hAnsiTheme="majorBidi" w:cs="Angsana New"/>
          <w:sz w:val="30"/>
          <w:szCs w:val="30"/>
          <w:cs/>
        </w:rPr>
        <w:t xml:space="preserve">ตาม </w:t>
      </w:r>
      <w:r w:rsidRPr="001430CB">
        <w:rPr>
          <w:rFonts w:asciiTheme="majorBidi" w:hAnsiTheme="majorBidi" w:cs="Angsana New"/>
          <w:sz w:val="30"/>
          <w:szCs w:val="30"/>
        </w:rPr>
        <w:t xml:space="preserve">TFRS </w:t>
      </w:r>
      <w:r w:rsidRPr="001430CB">
        <w:rPr>
          <w:rFonts w:asciiTheme="majorBidi" w:hAnsiTheme="majorBidi" w:cs="Angsana New"/>
          <w:sz w:val="30"/>
          <w:szCs w:val="30"/>
          <w:cs/>
        </w:rPr>
        <w:t>15 กลุ่มบริษัทได้ทบทวนการพิจารณาเรื่องตัวการหรือตัวแทนอีกครั้ง และประเมินว่า กลุ่มบริษัท</w:t>
      </w:r>
      <w:r w:rsidR="004256B4">
        <w:rPr>
          <w:rFonts w:asciiTheme="majorBidi" w:hAnsiTheme="majorBidi" w:cs="Angsana New" w:hint="cs"/>
          <w:sz w:val="30"/>
          <w:szCs w:val="30"/>
          <w:cs/>
        </w:rPr>
        <w:t>มีรายได้บางประเภทที่มีลักษณะเป็นตัวแทน ตามข้อบ่งชี้ใหม</w:t>
      </w:r>
      <w:r w:rsidR="00096396">
        <w:rPr>
          <w:rFonts w:asciiTheme="majorBidi" w:hAnsiTheme="majorBidi" w:cs="Angsana New" w:hint="cs"/>
          <w:sz w:val="30"/>
          <w:szCs w:val="30"/>
          <w:cs/>
        </w:rPr>
        <w:t>่ที่</w:t>
      </w:r>
      <w:r w:rsidR="004256B4">
        <w:rPr>
          <w:rFonts w:asciiTheme="majorBidi" w:hAnsiTheme="majorBidi" w:cs="Angsana New" w:hint="cs"/>
          <w:sz w:val="30"/>
          <w:szCs w:val="30"/>
          <w:cs/>
        </w:rPr>
        <w:t>กำหนดในมาตรฐานฉบับนี้</w:t>
      </w:r>
      <w:r w:rsidRPr="001430CB">
        <w:rPr>
          <w:rFonts w:asciiTheme="majorBidi" w:hAnsiTheme="majorBidi" w:cs="Angsana New"/>
          <w:sz w:val="30"/>
          <w:szCs w:val="30"/>
          <w:cs/>
        </w:rPr>
        <w:t xml:space="preserve"> ดังนั้น กลุ่มบริษัทจึงถือเป็นตัวแทนและรับรู้รายได้จากการขายด้วยยอดสุทธิจากต้นทุนขาย การเปลี่ยนแปลงดังกล่าวส่งผลให้รายได้จากการขาย และต้นทุนขายลดลง</w:t>
      </w:r>
    </w:p>
    <w:p w:rsidR="00194448" w:rsidRDefault="00194448">
      <w:pPr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:rsidR="0091410D" w:rsidRDefault="001430CB" w:rsidP="001430CB">
      <w:pPr>
        <w:spacing w:after="0" w:line="240" w:lineRule="auto"/>
        <w:ind w:left="540" w:right="-25"/>
        <w:jc w:val="thaiDistribute"/>
        <w:rPr>
          <w:rFonts w:asciiTheme="majorBidi" w:hAnsiTheme="majorBidi" w:cs="Angsana New"/>
          <w:sz w:val="30"/>
          <w:szCs w:val="30"/>
        </w:rPr>
      </w:pPr>
      <w:r w:rsidRPr="001430CB">
        <w:rPr>
          <w:rFonts w:asciiTheme="majorBidi" w:hAnsiTheme="majorBidi" w:cs="Angsana New"/>
          <w:sz w:val="30"/>
          <w:szCs w:val="30"/>
          <w:cs/>
        </w:rPr>
        <w:lastRenderedPageBreak/>
        <w:t>กลุ่มบริษัทได้</w:t>
      </w:r>
      <w:r w:rsidR="00C3058B">
        <w:rPr>
          <w:rFonts w:ascii="Angsana New" w:hAnsi="Angsana New" w:cs="Angsana New" w:hint="cs"/>
          <w:sz w:val="30"/>
          <w:szCs w:val="30"/>
          <w:cs/>
        </w:rPr>
        <w:t>ปรับปรุงย้อนหลัง</w:t>
      </w:r>
      <w:r w:rsidRPr="001430CB">
        <w:rPr>
          <w:rFonts w:asciiTheme="majorBidi" w:hAnsiTheme="majorBidi" w:cs="Angsana New"/>
          <w:sz w:val="30"/>
          <w:szCs w:val="30"/>
          <w:cs/>
        </w:rPr>
        <w:t>ในงบกำไรขาดทุนเบ็ดเสร็จสำหรับงวด</w:t>
      </w:r>
      <w:r w:rsidR="00FD02FE">
        <w:rPr>
          <w:rFonts w:asciiTheme="majorBidi" w:hAnsiTheme="majorBidi" w:cs="Angsana New" w:hint="cs"/>
          <w:sz w:val="30"/>
          <w:szCs w:val="30"/>
          <w:cs/>
        </w:rPr>
        <w:t>สามเดือนและ</w:t>
      </w:r>
      <w:r w:rsidR="003B23C6">
        <w:rPr>
          <w:rFonts w:asciiTheme="majorBidi" w:hAnsiTheme="majorBidi" w:cs="Angsana New" w:hint="cs"/>
          <w:sz w:val="30"/>
          <w:szCs w:val="30"/>
          <w:cs/>
        </w:rPr>
        <w:t>เก้าเดือน</w:t>
      </w:r>
      <w:r w:rsidRPr="001430CB">
        <w:rPr>
          <w:rFonts w:asciiTheme="majorBidi" w:hAnsiTheme="majorBidi" w:cs="Angsana New"/>
          <w:sz w:val="30"/>
          <w:szCs w:val="30"/>
          <w:cs/>
        </w:rPr>
        <w:t>สิ้นสุดวันที่</w:t>
      </w:r>
      <w:r w:rsidR="00456AAD">
        <w:rPr>
          <w:rFonts w:asciiTheme="majorBidi" w:hAnsiTheme="majorBidi" w:cs="Angsana New"/>
          <w:sz w:val="30"/>
          <w:szCs w:val="30"/>
          <w:cs/>
        </w:rPr>
        <w:br/>
      </w:r>
      <w:r w:rsidR="003B23C6">
        <w:rPr>
          <w:rFonts w:asciiTheme="majorBidi" w:hAnsiTheme="majorBidi" w:cs="Angsana New" w:hint="cs"/>
          <w:sz w:val="30"/>
          <w:szCs w:val="30"/>
          <w:cs/>
        </w:rPr>
        <w:t>30 กันยายน</w:t>
      </w:r>
      <w:r w:rsidRPr="001430CB">
        <w:rPr>
          <w:rFonts w:asciiTheme="majorBidi" w:hAnsiTheme="majorBidi" w:cs="Angsana New"/>
          <w:sz w:val="30"/>
          <w:szCs w:val="30"/>
          <w:cs/>
        </w:rPr>
        <w:t xml:space="preserve"> 256</w:t>
      </w:r>
      <w:r w:rsidR="00022512">
        <w:rPr>
          <w:rFonts w:asciiTheme="majorBidi" w:hAnsiTheme="majorBidi" w:cs="Angsana New"/>
          <w:sz w:val="30"/>
          <w:szCs w:val="30"/>
        </w:rPr>
        <w:t>1</w:t>
      </w:r>
      <w:r w:rsidRPr="001430CB">
        <w:rPr>
          <w:rFonts w:asciiTheme="majorBidi" w:hAnsiTheme="majorBidi" w:cs="Angsana New"/>
          <w:sz w:val="30"/>
          <w:szCs w:val="30"/>
          <w:cs/>
        </w:rPr>
        <w:t xml:space="preserve"> เพื่อให้สอดคล้องกับการเปลี่ยนแปลงนโยบายบัญชี ดัง</w:t>
      </w:r>
      <w:r w:rsidR="00AF76D5">
        <w:rPr>
          <w:rFonts w:asciiTheme="majorBidi" w:hAnsiTheme="majorBidi" w:cs="Angsana New" w:hint="cs"/>
          <w:sz w:val="30"/>
          <w:szCs w:val="30"/>
          <w:cs/>
        </w:rPr>
        <w:t>นี้</w:t>
      </w:r>
    </w:p>
    <w:p w:rsidR="00D9175A" w:rsidRPr="00194448" w:rsidRDefault="00D9175A" w:rsidP="00AF76D5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29" w:type="dxa"/>
        <w:tblInd w:w="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7"/>
        <w:gridCol w:w="1169"/>
        <w:gridCol w:w="270"/>
        <w:gridCol w:w="1083"/>
        <w:gridCol w:w="269"/>
        <w:gridCol w:w="992"/>
        <w:gridCol w:w="236"/>
        <w:gridCol w:w="1204"/>
        <w:gridCol w:w="236"/>
        <w:gridCol w:w="989"/>
        <w:gridCol w:w="305"/>
        <w:gridCol w:w="986"/>
        <w:gridCol w:w="13"/>
      </w:tblGrid>
      <w:tr w:rsidR="007041D4" w:rsidRPr="00FD02FE" w:rsidTr="00211399">
        <w:tc>
          <w:tcPr>
            <w:tcW w:w="1677" w:type="dxa"/>
            <w:vAlign w:val="bottom"/>
          </w:tcPr>
          <w:p w:rsidR="000E1AB2" w:rsidRPr="00FD02FE" w:rsidRDefault="000E1AB2" w:rsidP="007041D4">
            <w:pPr>
              <w:spacing w:after="0" w:line="240" w:lineRule="auto"/>
              <w:ind w:left="-46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" w:name="_Hlk14906487"/>
          </w:p>
        </w:tc>
        <w:tc>
          <w:tcPr>
            <w:tcW w:w="3783" w:type="dxa"/>
            <w:gridSpan w:val="5"/>
            <w:vAlign w:val="bottom"/>
          </w:tcPr>
          <w:p w:rsidR="000E1AB2" w:rsidRPr="00D919CF" w:rsidRDefault="000E1AB2" w:rsidP="00D919C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919CF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0E1AB2" w:rsidRPr="00D919CF" w:rsidRDefault="000E1AB2" w:rsidP="00D919C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733" w:type="dxa"/>
            <w:gridSpan w:val="6"/>
            <w:vAlign w:val="bottom"/>
          </w:tcPr>
          <w:p w:rsidR="000E1AB2" w:rsidRPr="00D919CF" w:rsidRDefault="000E1AB2" w:rsidP="00D919C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919CF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41D4" w:rsidRPr="00FD02FE" w:rsidTr="00211399">
        <w:tc>
          <w:tcPr>
            <w:tcW w:w="1677" w:type="dxa"/>
            <w:vAlign w:val="bottom"/>
          </w:tcPr>
          <w:p w:rsidR="00456AAD" w:rsidRDefault="000E1AB2" w:rsidP="00456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78" w:hanging="1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56AA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</w:p>
          <w:p w:rsidR="007041D4" w:rsidRDefault="000E1AB2" w:rsidP="00456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33" w:right="78" w:firstLine="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  <w:p w:rsidR="000E1AB2" w:rsidRPr="00E363E6" w:rsidRDefault="000E1AB2" w:rsidP="00456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 w:firstLine="10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3B23C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B23C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69" w:type="dxa"/>
            <w:vAlign w:val="bottom"/>
          </w:tcPr>
          <w:p w:rsidR="000E1AB2" w:rsidRPr="00FD02FE" w:rsidRDefault="000E1AB2" w:rsidP="000E1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919C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270" w:type="dxa"/>
            <w:vAlign w:val="bottom"/>
          </w:tcPr>
          <w:p w:rsidR="000E1AB2" w:rsidRPr="00FD02FE" w:rsidRDefault="000E1AB2" w:rsidP="00456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4" w:right="-2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3" w:type="dxa"/>
            <w:vAlign w:val="bottom"/>
          </w:tcPr>
          <w:p w:rsidR="000E1AB2" w:rsidRPr="00D919CF" w:rsidRDefault="000E1AB2" w:rsidP="000E1AB2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19C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69" w:type="dxa"/>
            <w:vAlign w:val="bottom"/>
          </w:tcPr>
          <w:p w:rsidR="000E1AB2" w:rsidRPr="00D919CF" w:rsidRDefault="000E1AB2" w:rsidP="000E1AB2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0E1AB2" w:rsidRPr="00D919CF" w:rsidRDefault="000E1AB2" w:rsidP="000E1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19C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236" w:type="dxa"/>
            <w:vAlign w:val="bottom"/>
          </w:tcPr>
          <w:p w:rsidR="000E1AB2" w:rsidRPr="00D919CF" w:rsidRDefault="000E1AB2" w:rsidP="000E1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0E1AB2" w:rsidRPr="00D919CF" w:rsidRDefault="000E1AB2" w:rsidP="002C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19C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236" w:type="dxa"/>
            <w:vAlign w:val="bottom"/>
          </w:tcPr>
          <w:p w:rsidR="000E1AB2" w:rsidRPr="00D919CF" w:rsidRDefault="000E1AB2" w:rsidP="000E1AB2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:rsidR="000E1AB2" w:rsidRPr="00D919CF" w:rsidRDefault="000E1AB2" w:rsidP="000E1AB2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19C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305" w:type="dxa"/>
            <w:vAlign w:val="bottom"/>
          </w:tcPr>
          <w:p w:rsidR="000E1AB2" w:rsidRPr="00D919CF" w:rsidRDefault="000E1AB2" w:rsidP="000E1AB2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vAlign w:val="bottom"/>
          </w:tcPr>
          <w:p w:rsidR="000E1AB2" w:rsidRPr="00D919CF" w:rsidRDefault="000E1AB2" w:rsidP="000E1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19C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7041D4" w:rsidRPr="00FD02FE" w:rsidTr="00211399">
        <w:trPr>
          <w:gridAfter w:val="1"/>
          <w:wAfter w:w="13" w:type="dxa"/>
        </w:trPr>
        <w:tc>
          <w:tcPr>
            <w:tcW w:w="1677" w:type="dxa"/>
          </w:tcPr>
          <w:p w:rsidR="000E1AB2" w:rsidRPr="00FD02FE" w:rsidRDefault="000E1AB2" w:rsidP="000E1AB2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7739" w:type="dxa"/>
            <w:gridSpan w:val="11"/>
            <w:vAlign w:val="bottom"/>
          </w:tcPr>
          <w:p w:rsidR="000E1AB2" w:rsidRPr="00D919CF" w:rsidRDefault="000E1AB2" w:rsidP="000E1AB2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919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1"/>
      <w:tr w:rsidR="00211399" w:rsidRPr="007041D4" w:rsidTr="00211399">
        <w:tc>
          <w:tcPr>
            <w:tcW w:w="1677" w:type="dxa"/>
          </w:tcPr>
          <w:p w:rsidR="00211399" w:rsidRPr="00D919CF" w:rsidRDefault="00211399" w:rsidP="002113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919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69" w:type="dxa"/>
          </w:tcPr>
          <w:p w:rsidR="00211399" w:rsidRPr="00D919CF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82D6A">
              <w:rPr>
                <w:rFonts w:asciiTheme="majorBidi" w:eastAsia="Calibri" w:hAnsiTheme="majorBidi" w:cstheme="majorBidi"/>
                <w:sz w:val="30"/>
                <w:szCs w:val="30"/>
              </w:rPr>
              <w:t>6,613,652</w:t>
            </w:r>
          </w:p>
        </w:tc>
        <w:tc>
          <w:tcPr>
            <w:tcW w:w="270" w:type="dxa"/>
          </w:tcPr>
          <w:p w:rsidR="00211399" w:rsidRPr="00D919CF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:rsidR="00211399" w:rsidRPr="007041D4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(3,759,434)</w:t>
            </w:r>
          </w:p>
        </w:tc>
        <w:tc>
          <w:tcPr>
            <w:tcW w:w="269" w:type="dxa"/>
          </w:tcPr>
          <w:p w:rsidR="00211399" w:rsidRPr="007041D4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:rsidR="00211399" w:rsidRPr="00D919CF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2,854,218</w:t>
            </w:r>
          </w:p>
        </w:tc>
        <w:tc>
          <w:tcPr>
            <w:tcW w:w="236" w:type="dxa"/>
          </w:tcPr>
          <w:p w:rsidR="00211399" w:rsidRPr="007041D4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after="0"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211399" w:rsidRPr="007041D4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82D6A">
              <w:rPr>
                <w:rFonts w:asciiTheme="majorBidi" w:eastAsia="Calibri" w:hAnsiTheme="majorBidi" w:cstheme="majorBidi"/>
                <w:sz w:val="30"/>
                <w:szCs w:val="30"/>
              </w:rPr>
              <w:t>5,136,777</w:t>
            </w:r>
          </w:p>
        </w:tc>
        <w:tc>
          <w:tcPr>
            <w:tcW w:w="236" w:type="dxa"/>
          </w:tcPr>
          <w:p w:rsidR="00211399" w:rsidRPr="00D919CF" w:rsidRDefault="00211399" w:rsidP="00211399">
            <w:pPr>
              <w:pStyle w:val="NoSpacing"/>
              <w:tabs>
                <w:tab w:val="decimal" w:pos="972"/>
              </w:tabs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:rsidR="00211399" w:rsidRPr="00D919CF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(2,843,002)</w:t>
            </w:r>
          </w:p>
        </w:tc>
        <w:tc>
          <w:tcPr>
            <w:tcW w:w="305" w:type="dxa"/>
          </w:tcPr>
          <w:p w:rsidR="00211399" w:rsidRPr="00D919CF" w:rsidRDefault="00211399" w:rsidP="00211399">
            <w:pPr>
              <w:pStyle w:val="NoSpacing"/>
              <w:tabs>
                <w:tab w:val="decimal" w:pos="1380"/>
              </w:tabs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:rsidR="00211399" w:rsidRPr="00211399" w:rsidRDefault="00211399" w:rsidP="0092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11399">
              <w:rPr>
                <w:rFonts w:asciiTheme="majorBidi" w:eastAsia="Calibri" w:hAnsiTheme="majorBidi" w:cstheme="majorBidi"/>
                <w:sz w:val="30"/>
                <w:szCs w:val="30"/>
              </w:rPr>
              <w:t>2,293,775</w:t>
            </w:r>
          </w:p>
        </w:tc>
      </w:tr>
      <w:tr w:rsidR="00211399" w:rsidRPr="00D919CF" w:rsidTr="00211399">
        <w:tc>
          <w:tcPr>
            <w:tcW w:w="1677" w:type="dxa"/>
            <w:vAlign w:val="bottom"/>
          </w:tcPr>
          <w:p w:rsidR="00211399" w:rsidRPr="00D919CF" w:rsidRDefault="00211399" w:rsidP="002113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919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69" w:type="dxa"/>
          </w:tcPr>
          <w:p w:rsidR="00211399" w:rsidRPr="00D919CF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82D6A">
              <w:rPr>
                <w:rFonts w:asciiTheme="majorBidi" w:eastAsia="Calibri" w:hAnsiTheme="majorBidi" w:cstheme="majorBidi"/>
                <w:sz w:val="30"/>
                <w:szCs w:val="30"/>
              </w:rPr>
              <w:t>(5,013,760)</w:t>
            </w:r>
          </w:p>
        </w:tc>
        <w:tc>
          <w:tcPr>
            <w:tcW w:w="270" w:type="dxa"/>
          </w:tcPr>
          <w:p w:rsidR="00211399" w:rsidRPr="00D919CF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:rsidR="00211399" w:rsidRPr="007041D4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46345">
              <w:rPr>
                <w:rFonts w:asciiTheme="majorBidi" w:eastAsia="Calibri" w:hAnsiTheme="majorBidi" w:cstheme="majorBidi"/>
                <w:sz w:val="30"/>
                <w:szCs w:val="30"/>
              </w:rPr>
              <w:t>3,759,434</w:t>
            </w:r>
          </w:p>
        </w:tc>
        <w:tc>
          <w:tcPr>
            <w:tcW w:w="269" w:type="dxa"/>
          </w:tcPr>
          <w:p w:rsidR="00211399" w:rsidRPr="007041D4" w:rsidRDefault="00211399" w:rsidP="002113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:rsidR="00211399" w:rsidRPr="007041D4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(1,254,326)</w:t>
            </w:r>
          </w:p>
        </w:tc>
        <w:tc>
          <w:tcPr>
            <w:tcW w:w="236" w:type="dxa"/>
          </w:tcPr>
          <w:p w:rsidR="00211399" w:rsidRPr="007041D4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after="0"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211399" w:rsidRPr="007041D4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82D6A">
              <w:rPr>
                <w:rFonts w:asciiTheme="majorBidi" w:eastAsia="Calibri" w:hAnsiTheme="majorBidi" w:cstheme="majorBidi"/>
                <w:sz w:val="30"/>
                <w:szCs w:val="30"/>
              </w:rPr>
              <w:t>(3,907,020)</w:t>
            </w:r>
          </w:p>
        </w:tc>
        <w:tc>
          <w:tcPr>
            <w:tcW w:w="236" w:type="dxa"/>
          </w:tcPr>
          <w:p w:rsidR="00211399" w:rsidRPr="007041D4" w:rsidRDefault="00211399" w:rsidP="00211399">
            <w:pPr>
              <w:tabs>
                <w:tab w:val="decimal" w:pos="972"/>
              </w:tabs>
              <w:spacing w:after="0"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9" w:type="dxa"/>
          </w:tcPr>
          <w:p w:rsidR="00211399" w:rsidRPr="00194448" w:rsidRDefault="00211399" w:rsidP="0092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46345">
              <w:rPr>
                <w:rFonts w:asciiTheme="majorBidi" w:eastAsia="Calibri" w:hAnsiTheme="majorBidi" w:cstheme="majorBidi"/>
                <w:sz w:val="30"/>
                <w:szCs w:val="30"/>
              </w:rPr>
              <w:t>2,843,002</w:t>
            </w:r>
          </w:p>
        </w:tc>
        <w:tc>
          <w:tcPr>
            <w:tcW w:w="305" w:type="dxa"/>
          </w:tcPr>
          <w:p w:rsidR="00211399" w:rsidRPr="00D919CF" w:rsidRDefault="00211399" w:rsidP="00211399">
            <w:pPr>
              <w:tabs>
                <w:tab w:val="decimal" w:pos="1380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9" w:type="dxa"/>
            <w:gridSpan w:val="2"/>
          </w:tcPr>
          <w:p w:rsidR="00211399" w:rsidRPr="00211399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11399">
              <w:rPr>
                <w:rFonts w:asciiTheme="majorBidi" w:eastAsia="Calibri" w:hAnsiTheme="majorBidi" w:cstheme="majorBidi"/>
                <w:sz w:val="30"/>
                <w:szCs w:val="30"/>
              </w:rPr>
              <w:t>(1,064,018)</w:t>
            </w:r>
          </w:p>
        </w:tc>
      </w:tr>
      <w:tr w:rsidR="00211399" w:rsidRPr="00D919CF" w:rsidTr="00211399">
        <w:tc>
          <w:tcPr>
            <w:tcW w:w="1677" w:type="dxa"/>
            <w:vAlign w:val="bottom"/>
          </w:tcPr>
          <w:p w:rsidR="00211399" w:rsidRPr="00D919CF" w:rsidRDefault="00211399" w:rsidP="00211399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:rsidR="00211399" w:rsidRPr="00D919CF" w:rsidRDefault="00211399" w:rsidP="00211399">
            <w:pPr>
              <w:tabs>
                <w:tab w:val="decimal" w:pos="95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11399" w:rsidRPr="00D919CF" w:rsidRDefault="00211399" w:rsidP="00211399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:rsidR="00211399" w:rsidRPr="007041D4" w:rsidRDefault="00211399" w:rsidP="00211399">
            <w:pPr>
              <w:tabs>
                <w:tab w:val="decimal" w:pos="807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:rsidR="00211399" w:rsidRPr="007041D4" w:rsidRDefault="00211399" w:rsidP="00211399">
            <w:pPr>
              <w:tabs>
                <w:tab w:val="decimal" w:pos="972"/>
              </w:tabs>
              <w:spacing w:after="0"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:rsidR="00211399" w:rsidRPr="007041D4" w:rsidRDefault="00211399" w:rsidP="00211399">
            <w:pPr>
              <w:tabs>
                <w:tab w:val="decimal" w:pos="95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11399" w:rsidRPr="007041D4" w:rsidRDefault="00211399" w:rsidP="00211399">
            <w:pPr>
              <w:tabs>
                <w:tab w:val="decimal" w:pos="1360"/>
              </w:tabs>
              <w:spacing w:after="0"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211399" w:rsidRPr="00D919CF" w:rsidRDefault="00211399" w:rsidP="00211399">
            <w:pPr>
              <w:tabs>
                <w:tab w:val="decimal" w:pos="95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11399" w:rsidRPr="007041D4" w:rsidRDefault="00211399" w:rsidP="00211399">
            <w:pPr>
              <w:tabs>
                <w:tab w:val="decimal" w:pos="972"/>
              </w:tabs>
              <w:spacing w:after="0"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9" w:type="dxa"/>
          </w:tcPr>
          <w:p w:rsidR="00211399" w:rsidRPr="00D919CF" w:rsidRDefault="00211399" w:rsidP="00211399">
            <w:pPr>
              <w:tabs>
                <w:tab w:val="decimal" w:pos="95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05" w:type="dxa"/>
          </w:tcPr>
          <w:p w:rsidR="00211399" w:rsidRPr="00D919CF" w:rsidRDefault="00211399" w:rsidP="00211399">
            <w:pPr>
              <w:tabs>
                <w:tab w:val="decimal" w:pos="1380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9" w:type="dxa"/>
            <w:gridSpan w:val="2"/>
          </w:tcPr>
          <w:p w:rsidR="00211399" w:rsidRPr="00194448" w:rsidRDefault="00211399" w:rsidP="00211399">
            <w:pPr>
              <w:tabs>
                <w:tab w:val="decimal" w:pos="1380"/>
              </w:tabs>
              <w:spacing w:after="0" w:line="240" w:lineRule="auto"/>
              <w:ind w:left="-104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1399" w:rsidRPr="00D919CF" w:rsidTr="00211399">
        <w:tc>
          <w:tcPr>
            <w:tcW w:w="1677" w:type="dxa"/>
            <w:vAlign w:val="bottom"/>
          </w:tcPr>
          <w:p w:rsidR="00211399" w:rsidRPr="00FD02FE" w:rsidRDefault="00211399" w:rsidP="00211399">
            <w:pPr>
              <w:spacing w:after="0" w:line="240" w:lineRule="auto"/>
              <w:ind w:left="-46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3" w:type="dxa"/>
            <w:gridSpan w:val="5"/>
            <w:vAlign w:val="bottom"/>
          </w:tcPr>
          <w:p w:rsidR="00211399" w:rsidRPr="00D919CF" w:rsidRDefault="00211399" w:rsidP="0021139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919CF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211399" w:rsidRPr="00D919CF" w:rsidRDefault="00211399" w:rsidP="0021139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733" w:type="dxa"/>
            <w:gridSpan w:val="6"/>
            <w:vAlign w:val="bottom"/>
          </w:tcPr>
          <w:p w:rsidR="00211399" w:rsidRPr="00D919CF" w:rsidRDefault="00211399" w:rsidP="0021139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919CF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1399" w:rsidRPr="00D919CF" w:rsidTr="00211399">
        <w:tc>
          <w:tcPr>
            <w:tcW w:w="1677" w:type="dxa"/>
            <w:vAlign w:val="bottom"/>
          </w:tcPr>
          <w:p w:rsidR="00211399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78" w:hanging="1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B3FD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</w:p>
          <w:p w:rsidR="00211399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33" w:right="78" w:firstLine="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เดือนสิ้นสุด</w:t>
            </w:r>
          </w:p>
          <w:p w:rsidR="00211399" w:rsidRPr="00E363E6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 w:firstLine="10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69" w:type="dxa"/>
            <w:vAlign w:val="bottom"/>
          </w:tcPr>
          <w:p w:rsidR="00211399" w:rsidRPr="00FD02FE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919CF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ตามที่รายงานในงวดก่อน</w:t>
            </w:r>
          </w:p>
        </w:tc>
        <w:tc>
          <w:tcPr>
            <w:tcW w:w="270" w:type="dxa"/>
            <w:vAlign w:val="bottom"/>
          </w:tcPr>
          <w:p w:rsidR="00211399" w:rsidRPr="00FD02FE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4" w:right="-2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3" w:type="dxa"/>
            <w:vAlign w:val="bottom"/>
          </w:tcPr>
          <w:p w:rsidR="00211399" w:rsidRPr="00D919CF" w:rsidRDefault="00211399" w:rsidP="00211399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19C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69" w:type="dxa"/>
            <w:vAlign w:val="bottom"/>
          </w:tcPr>
          <w:p w:rsidR="00211399" w:rsidRPr="00D919CF" w:rsidRDefault="00211399" w:rsidP="00211399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211399" w:rsidRPr="00D919CF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19C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236" w:type="dxa"/>
            <w:vAlign w:val="bottom"/>
          </w:tcPr>
          <w:p w:rsidR="00211399" w:rsidRPr="00D919CF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211399" w:rsidRPr="00D919CF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19C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236" w:type="dxa"/>
            <w:vAlign w:val="bottom"/>
          </w:tcPr>
          <w:p w:rsidR="00211399" w:rsidRPr="00D919CF" w:rsidRDefault="00211399" w:rsidP="00211399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:rsidR="00211399" w:rsidRPr="00D919CF" w:rsidRDefault="00211399" w:rsidP="00211399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19C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305" w:type="dxa"/>
            <w:vAlign w:val="bottom"/>
          </w:tcPr>
          <w:p w:rsidR="00211399" w:rsidRPr="00D919CF" w:rsidRDefault="00211399" w:rsidP="00211399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vAlign w:val="bottom"/>
          </w:tcPr>
          <w:p w:rsidR="00211399" w:rsidRPr="00D919CF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19C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211399" w:rsidRPr="00D919CF" w:rsidTr="00211399">
        <w:trPr>
          <w:gridAfter w:val="1"/>
          <w:wAfter w:w="13" w:type="dxa"/>
        </w:trPr>
        <w:tc>
          <w:tcPr>
            <w:tcW w:w="1677" w:type="dxa"/>
          </w:tcPr>
          <w:p w:rsidR="00211399" w:rsidRPr="00FD02FE" w:rsidRDefault="00211399" w:rsidP="00211399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7739" w:type="dxa"/>
            <w:gridSpan w:val="11"/>
            <w:vAlign w:val="bottom"/>
          </w:tcPr>
          <w:p w:rsidR="00211399" w:rsidRPr="00D919CF" w:rsidRDefault="00211399" w:rsidP="00211399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919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1399" w:rsidRPr="007863C3" w:rsidTr="00211399">
        <w:tc>
          <w:tcPr>
            <w:tcW w:w="1677" w:type="dxa"/>
          </w:tcPr>
          <w:p w:rsidR="00211399" w:rsidRPr="00D919CF" w:rsidRDefault="00211399" w:rsidP="002113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919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69" w:type="dxa"/>
          </w:tcPr>
          <w:p w:rsidR="00211399" w:rsidRPr="009F5D68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82D6A">
              <w:rPr>
                <w:rFonts w:asciiTheme="majorBidi" w:eastAsia="Calibri" w:hAnsiTheme="majorBidi" w:cstheme="majorBidi"/>
                <w:sz w:val="30"/>
                <w:szCs w:val="30"/>
              </w:rPr>
              <w:t>19,317,111</w:t>
            </w:r>
          </w:p>
        </w:tc>
        <w:tc>
          <w:tcPr>
            <w:tcW w:w="270" w:type="dxa"/>
          </w:tcPr>
          <w:p w:rsidR="00211399" w:rsidRPr="00211399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:rsidR="00211399" w:rsidRPr="00517DFF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(10,888,968)</w:t>
            </w:r>
          </w:p>
        </w:tc>
        <w:tc>
          <w:tcPr>
            <w:tcW w:w="269" w:type="dxa"/>
          </w:tcPr>
          <w:p w:rsidR="00211399" w:rsidRPr="00211399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:rsidR="00211399" w:rsidRPr="009F5D68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8,428,143</w:t>
            </w:r>
          </w:p>
        </w:tc>
        <w:tc>
          <w:tcPr>
            <w:tcW w:w="236" w:type="dxa"/>
          </w:tcPr>
          <w:p w:rsidR="00211399" w:rsidRPr="007041D4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after="0"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211399" w:rsidRPr="007863C3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82D6A">
              <w:rPr>
                <w:rFonts w:asciiTheme="majorBidi" w:eastAsia="Calibri" w:hAnsiTheme="majorBidi" w:cstheme="majorBidi"/>
                <w:sz w:val="30"/>
                <w:szCs w:val="30"/>
              </w:rPr>
              <w:t>14,878,171</w:t>
            </w:r>
          </w:p>
        </w:tc>
        <w:tc>
          <w:tcPr>
            <w:tcW w:w="236" w:type="dxa"/>
          </w:tcPr>
          <w:p w:rsidR="00211399" w:rsidRPr="007863C3" w:rsidRDefault="00211399" w:rsidP="00211399">
            <w:pPr>
              <w:pStyle w:val="NoSpacing"/>
              <w:tabs>
                <w:tab w:val="decimal" w:pos="864"/>
              </w:tabs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:rsidR="00211399" w:rsidRPr="007863C3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(8,141,661)</w:t>
            </w:r>
          </w:p>
        </w:tc>
        <w:tc>
          <w:tcPr>
            <w:tcW w:w="305" w:type="dxa"/>
          </w:tcPr>
          <w:p w:rsidR="00211399" w:rsidRPr="00211399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:rsidR="00211399" w:rsidRPr="00211399" w:rsidRDefault="00211399" w:rsidP="0092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11399">
              <w:rPr>
                <w:rFonts w:asciiTheme="majorBidi" w:eastAsia="Calibri" w:hAnsiTheme="majorBidi" w:cstheme="majorBidi"/>
                <w:sz w:val="30"/>
                <w:szCs w:val="30"/>
              </w:rPr>
              <w:t>6,736,510</w:t>
            </w:r>
          </w:p>
        </w:tc>
      </w:tr>
      <w:tr w:rsidR="00211399" w:rsidRPr="007863C3" w:rsidTr="00211399">
        <w:tc>
          <w:tcPr>
            <w:tcW w:w="1677" w:type="dxa"/>
            <w:vAlign w:val="bottom"/>
          </w:tcPr>
          <w:p w:rsidR="00211399" w:rsidRPr="00D919CF" w:rsidRDefault="00211399" w:rsidP="002113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919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69" w:type="dxa"/>
          </w:tcPr>
          <w:p w:rsidR="00211399" w:rsidRPr="007863C3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82D6A">
              <w:rPr>
                <w:rFonts w:asciiTheme="majorBidi" w:eastAsia="Calibri" w:hAnsiTheme="majorBidi" w:cstheme="majorBidi"/>
                <w:sz w:val="30"/>
                <w:szCs w:val="30"/>
              </w:rPr>
              <w:t>(14,522,601)</w:t>
            </w:r>
          </w:p>
        </w:tc>
        <w:tc>
          <w:tcPr>
            <w:tcW w:w="270" w:type="dxa"/>
          </w:tcPr>
          <w:p w:rsidR="00211399" w:rsidRPr="00211399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:rsidR="00211399" w:rsidRPr="00517DFF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10,888,968</w:t>
            </w:r>
          </w:p>
        </w:tc>
        <w:tc>
          <w:tcPr>
            <w:tcW w:w="269" w:type="dxa"/>
          </w:tcPr>
          <w:p w:rsidR="00211399" w:rsidRPr="00211399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:rsidR="00211399" w:rsidRPr="00422019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(3,633,633)</w:t>
            </w:r>
          </w:p>
        </w:tc>
        <w:tc>
          <w:tcPr>
            <w:tcW w:w="236" w:type="dxa"/>
          </w:tcPr>
          <w:p w:rsidR="00211399" w:rsidRPr="007041D4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after="0"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211399" w:rsidRPr="007863C3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82D6A">
              <w:rPr>
                <w:rFonts w:asciiTheme="majorBidi" w:eastAsia="Calibri" w:hAnsiTheme="majorBidi" w:cstheme="majorBidi"/>
                <w:sz w:val="30"/>
                <w:szCs w:val="30"/>
              </w:rPr>
              <w:t>(11,198,841)</w:t>
            </w:r>
          </w:p>
        </w:tc>
        <w:tc>
          <w:tcPr>
            <w:tcW w:w="236" w:type="dxa"/>
          </w:tcPr>
          <w:p w:rsidR="00211399" w:rsidRPr="00211399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:rsidR="00211399" w:rsidRPr="00194448" w:rsidRDefault="00211399" w:rsidP="0092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8,141,661</w:t>
            </w:r>
          </w:p>
        </w:tc>
        <w:tc>
          <w:tcPr>
            <w:tcW w:w="305" w:type="dxa"/>
          </w:tcPr>
          <w:p w:rsidR="00211399" w:rsidRPr="00211399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:rsidR="00211399" w:rsidRPr="00211399" w:rsidRDefault="00211399" w:rsidP="0021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11399">
              <w:rPr>
                <w:rFonts w:asciiTheme="majorBidi" w:eastAsia="Calibri" w:hAnsiTheme="majorBidi" w:cstheme="majorBidi"/>
                <w:sz w:val="30"/>
                <w:szCs w:val="30"/>
              </w:rPr>
              <w:t>(3,057,180)</w:t>
            </w:r>
          </w:p>
        </w:tc>
      </w:tr>
    </w:tbl>
    <w:p w:rsidR="00766619" w:rsidRPr="00194448" w:rsidRDefault="00766619" w:rsidP="00AF76D5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484416" w:rsidRPr="00484416" w:rsidRDefault="00484416" w:rsidP="00C3058B">
      <w:pPr>
        <w:pStyle w:val="Heading2"/>
        <w:numPr>
          <w:ilvl w:val="0"/>
          <w:numId w:val="23"/>
        </w:numPr>
        <w:ind w:left="540" w:hanging="540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484416">
        <w:rPr>
          <w:rFonts w:ascii="Angsana New" w:hAnsi="Angsana New" w:cs="Angsana New" w:hint="cs"/>
          <w:b/>
          <w:bCs/>
          <w:i/>
          <w:iCs/>
          <w:color w:val="auto"/>
          <w:sz w:val="30"/>
          <w:szCs w:val="30"/>
          <w:cs/>
        </w:rPr>
        <w:t>การ</w:t>
      </w:r>
      <w:r>
        <w:rPr>
          <w:rFonts w:ascii="Angsana New" w:hAnsi="Angsana New" w:cs="Angsana New" w:hint="cs"/>
          <w:b/>
          <w:bCs/>
          <w:i/>
          <w:iCs/>
          <w:color w:val="auto"/>
          <w:sz w:val="30"/>
          <w:szCs w:val="30"/>
          <w:cs/>
        </w:rPr>
        <w:t>เปลี่ยน</w:t>
      </w:r>
      <w:r w:rsidRPr="00484416">
        <w:rPr>
          <w:rFonts w:ascii="Angsana New" w:hAnsi="Angsana New" w:cs="Angsana New" w:hint="cs"/>
          <w:b/>
          <w:bCs/>
          <w:i/>
          <w:iCs/>
          <w:color w:val="auto"/>
          <w:sz w:val="30"/>
          <w:szCs w:val="30"/>
          <w:cs/>
        </w:rPr>
        <w:t>วิธีการคำนวณค่าเสื่อมราคาของอาคารและอุปกรณ์</w:t>
      </w:r>
    </w:p>
    <w:p w:rsidR="00484416" w:rsidRPr="00766619" w:rsidRDefault="00484416" w:rsidP="00E6053B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:rsidR="00E64373" w:rsidRDefault="00484416" w:rsidP="004D55FB">
      <w:pPr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430CB">
        <w:rPr>
          <w:rFonts w:asciiTheme="majorBidi" w:hAnsiTheme="majorBidi" w:cs="Angsana New"/>
          <w:sz w:val="30"/>
          <w:szCs w:val="30"/>
          <w:cs/>
        </w:rPr>
        <w:t>กลุ่มบริษัท</w:t>
      </w:r>
      <w:r>
        <w:rPr>
          <w:rFonts w:asciiTheme="majorBidi" w:hAnsiTheme="majorBidi" w:cs="Angsana New" w:hint="cs"/>
          <w:sz w:val="30"/>
          <w:szCs w:val="30"/>
          <w:cs/>
        </w:rPr>
        <w:t>ได้</w:t>
      </w:r>
      <w:r w:rsidRPr="00484416">
        <w:rPr>
          <w:rFonts w:asciiTheme="majorBidi" w:hAnsiTheme="majorBidi" w:cs="Angsana New" w:hint="cs"/>
          <w:sz w:val="30"/>
          <w:szCs w:val="30"/>
          <w:cs/>
        </w:rPr>
        <w:t>เปลี่ยนวิธีการคำนวณค่าเสื่อมราคาของอาคารและอุปกรณ์</w:t>
      </w:r>
      <w:r w:rsidR="004D55FB">
        <w:rPr>
          <w:rFonts w:asciiTheme="majorBidi" w:hAnsiTheme="majorBidi" w:cs="Angsana New" w:hint="cs"/>
          <w:sz w:val="30"/>
          <w:szCs w:val="30"/>
          <w:cs/>
        </w:rPr>
        <w:t>สำหรับ</w:t>
      </w:r>
      <w:r w:rsidR="004D55FB" w:rsidRPr="004F6D6D">
        <w:rPr>
          <w:rFonts w:ascii="Angsana New" w:hAnsi="Angsana New" w:cs="Angsana New"/>
          <w:sz w:val="30"/>
          <w:szCs w:val="30"/>
          <w:cs/>
        </w:rPr>
        <w:t>อาคารและอุปกรณ์ที่ซื้อหรือได้มา</w:t>
      </w:r>
      <w:r w:rsidR="004D55FB">
        <w:rPr>
          <w:rFonts w:ascii="Angsana New" w:hAnsi="Angsana New" w:cs="Angsana New" w:hint="cs"/>
          <w:sz w:val="30"/>
          <w:szCs w:val="30"/>
          <w:cs/>
        </w:rPr>
        <w:t>หลัง</w:t>
      </w:r>
      <w:r w:rsidR="004D55FB" w:rsidRPr="004F6D6D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4D55FB" w:rsidRPr="004F6D6D">
        <w:rPr>
          <w:rFonts w:ascii="Angsana New" w:hAnsi="Angsana New" w:cs="Angsana New"/>
          <w:sz w:val="30"/>
          <w:szCs w:val="30"/>
        </w:rPr>
        <w:t>25</w:t>
      </w:r>
      <w:r w:rsidR="004D55FB">
        <w:rPr>
          <w:rFonts w:ascii="Angsana New" w:hAnsi="Angsana New" w:cs="Angsana New"/>
          <w:sz w:val="30"/>
          <w:szCs w:val="30"/>
        </w:rPr>
        <w:t>61</w:t>
      </w:r>
      <w:r w:rsidR="004D55FB" w:rsidRPr="004F6D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4416">
        <w:rPr>
          <w:rFonts w:asciiTheme="majorBidi" w:hAnsiTheme="majorBidi" w:cs="Angsana New" w:hint="cs"/>
          <w:sz w:val="30"/>
          <w:szCs w:val="30"/>
          <w:cs/>
        </w:rPr>
        <w:t>จากเดิม</w:t>
      </w:r>
      <w:r w:rsidRPr="00484416">
        <w:rPr>
          <w:rFonts w:asciiTheme="majorBidi" w:hAnsiTheme="majorBidi" w:cs="Angsana New"/>
          <w:sz w:val="30"/>
          <w:szCs w:val="30"/>
          <w:cs/>
        </w:rPr>
        <w:t>คำนวณค่าเสื่อมราคาโดยวิธีผลรวม</w:t>
      </w:r>
      <w:r w:rsidRPr="004F6D6D">
        <w:rPr>
          <w:rFonts w:ascii="Angsana New" w:hAnsi="Angsana New" w:cs="Angsana New"/>
          <w:sz w:val="30"/>
          <w:szCs w:val="30"/>
          <w:cs/>
        </w:rPr>
        <w:t>จำนวนปี</w:t>
      </w:r>
      <w:r w:rsidR="0046192C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เป็น</w:t>
      </w:r>
      <w:r w:rsidRPr="004F6D6D">
        <w:rPr>
          <w:rFonts w:ascii="Angsana New" w:hAnsi="Angsana New" w:cs="Angsana New"/>
          <w:sz w:val="30"/>
          <w:szCs w:val="30"/>
          <w:cs/>
        </w:rPr>
        <w:t xml:space="preserve">วิธีเส้นตรง </w:t>
      </w:r>
      <w:r w:rsidR="004D55FB">
        <w:rPr>
          <w:rFonts w:asciiTheme="majorBidi" w:hAnsiTheme="majorBidi" w:cs="Angsana New" w:hint="cs"/>
          <w:sz w:val="30"/>
          <w:szCs w:val="30"/>
          <w:cs/>
        </w:rPr>
        <w:t>โดยการเปลี่ยน</w:t>
      </w:r>
      <w:r w:rsidR="004D55FB" w:rsidRPr="00E6053B">
        <w:rPr>
          <w:rFonts w:asciiTheme="majorBidi" w:hAnsiTheme="majorBidi" w:cs="Angsana New" w:hint="cs"/>
          <w:sz w:val="30"/>
          <w:szCs w:val="30"/>
          <w:cs/>
        </w:rPr>
        <w:t>วิธีการคำนวณ</w:t>
      </w:r>
      <w:r w:rsidR="0046192C">
        <w:rPr>
          <w:rFonts w:asciiTheme="majorBidi" w:hAnsiTheme="majorBidi" w:cs="Angsana New"/>
          <w:sz w:val="30"/>
          <w:szCs w:val="30"/>
        </w:rPr>
        <w:br/>
      </w:r>
      <w:r w:rsidR="004D55FB" w:rsidRPr="00E6053B">
        <w:rPr>
          <w:rFonts w:asciiTheme="majorBidi" w:hAnsiTheme="majorBidi" w:cs="Angsana New" w:hint="cs"/>
          <w:sz w:val="30"/>
          <w:szCs w:val="30"/>
          <w:cs/>
        </w:rPr>
        <w:t xml:space="preserve">ค่าเสื่อมราคาดังกล่าวจะมีผลตั้งแต่วันที่ </w:t>
      </w:r>
      <w:r w:rsidR="004D55FB" w:rsidRPr="00E6053B">
        <w:rPr>
          <w:rFonts w:asciiTheme="majorBidi" w:hAnsiTheme="majorBidi" w:cs="Angsana New"/>
          <w:sz w:val="30"/>
          <w:szCs w:val="30"/>
        </w:rPr>
        <w:t xml:space="preserve">1 </w:t>
      </w:r>
      <w:r w:rsidR="004D55FB" w:rsidRPr="00E6053B">
        <w:rPr>
          <w:rFonts w:asciiTheme="majorBidi" w:hAnsiTheme="majorBidi" w:cs="Angsana New" w:hint="cs"/>
          <w:sz w:val="30"/>
          <w:szCs w:val="30"/>
          <w:cs/>
        </w:rPr>
        <w:t xml:space="preserve">มกราคม </w:t>
      </w:r>
      <w:r w:rsidR="004D55FB" w:rsidRPr="00E6053B">
        <w:rPr>
          <w:rFonts w:asciiTheme="majorBidi" w:hAnsiTheme="majorBidi" w:cs="Angsana New"/>
          <w:sz w:val="30"/>
          <w:szCs w:val="30"/>
        </w:rPr>
        <w:t xml:space="preserve">2562 </w:t>
      </w:r>
      <w:r w:rsidR="004D55FB" w:rsidRPr="00E6053B">
        <w:rPr>
          <w:rFonts w:asciiTheme="majorBidi" w:hAnsiTheme="majorBidi" w:cs="Angsana New" w:hint="cs"/>
          <w:sz w:val="30"/>
          <w:szCs w:val="30"/>
          <w:cs/>
        </w:rPr>
        <w:t>เป็นต้นไป</w:t>
      </w:r>
    </w:p>
    <w:p w:rsidR="00E6053B" w:rsidRPr="00194448" w:rsidRDefault="00E6053B" w:rsidP="00194448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:rsidR="0004402A" w:rsidRPr="001C4F0E" w:rsidRDefault="00C74395" w:rsidP="00923EAC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บุคคลหรือ</w:t>
      </w:r>
      <w:r w:rsidR="0010331E"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กิจการที่เกี่ยวข้องกัน</w:t>
      </w:r>
    </w:p>
    <w:p w:rsidR="00B54F0E" w:rsidRPr="00194448" w:rsidRDefault="00B54F0E" w:rsidP="007B2C67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:rsidR="0046795E" w:rsidRPr="00B01E88" w:rsidRDefault="00B54F0E" w:rsidP="00B01E88">
      <w:pPr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01E88">
        <w:rPr>
          <w:rFonts w:asciiTheme="majorBidi" w:hAnsiTheme="majorBidi" w:cs="Angsana New"/>
          <w:sz w:val="30"/>
          <w:szCs w:val="30"/>
          <w:cs/>
        </w:rPr>
        <w:t>ความสัมพันธ์ที่มีกับบริษัท</w:t>
      </w:r>
      <w:r w:rsidRPr="00B01E88">
        <w:rPr>
          <w:rFonts w:asciiTheme="majorBidi" w:hAnsiTheme="majorBidi" w:cs="Angsana New" w:hint="cs"/>
          <w:sz w:val="30"/>
          <w:szCs w:val="30"/>
          <w:cs/>
        </w:rPr>
        <w:t>ย่อย</w:t>
      </w:r>
      <w:r w:rsidRPr="00B01E88">
        <w:rPr>
          <w:rFonts w:asciiTheme="majorBidi" w:hAnsiTheme="majorBidi" w:cs="Angsana New"/>
          <w:sz w:val="30"/>
          <w:szCs w:val="30"/>
          <w:cs/>
        </w:rPr>
        <w:t>และบริษัท</w:t>
      </w:r>
      <w:r w:rsidRPr="00B01E88">
        <w:rPr>
          <w:rFonts w:asciiTheme="majorBidi" w:hAnsiTheme="majorBidi" w:cs="Angsana New" w:hint="cs"/>
          <w:sz w:val="30"/>
          <w:szCs w:val="30"/>
          <w:cs/>
        </w:rPr>
        <w:t>ร่วม</w:t>
      </w:r>
      <w:r w:rsidRPr="00B01E88">
        <w:rPr>
          <w:rFonts w:asciiTheme="majorBidi" w:hAnsiTheme="majorBidi" w:cs="Angsana New"/>
          <w:sz w:val="30"/>
          <w:szCs w:val="30"/>
          <w:cs/>
        </w:rPr>
        <w:t>ได้เปิดเผยในหมายเหตุข้อ</w:t>
      </w:r>
      <w:r w:rsidR="00E32B19" w:rsidRPr="00B01E8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B01E88">
        <w:rPr>
          <w:rFonts w:asciiTheme="majorBidi" w:hAnsiTheme="majorBidi" w:cs="Angsana New"/>
          <w:sz w:val="30"/>
          <w:szCs w:val="30"/>
        </w:rPr>
        <w:t>1</w:t>
      </w:r>
      <w:r w:rsidR="00B01E88" w:rsidRPr="00B01E88">
        <w:rPr>
          <w:rFonts w:asciiTheme="majorBidi" w:hAnsiTheme="majorBidi" w:cs="Angsana New"/>
          <w:sz w:val="30"/>
          <w:szCs w:val="30"/>
        </w:rPr>
        <w:t xml:space="preserve"> 6</w:t>
      </w:r>
      <w:r w:rsidRPr="00B01E88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="00B01E88" w:rsidRPr="00B01E88">
        <w:rPr>
          <w:rFonts w:asciiTheme="majorBidi" w:hAnsiTheme="majorBidi" w:cs="Angsana New"/>
          <w:sz w:val="30"/>
          <w:szCs w:val="30"/>
        </w:rPr>
        <w:t>7</w:t>
      </w:r>
      <w:r w:rsidRPr="00B01E88">
        <w:rPr>
          <w:rFonts w:asciiTheme="majorBidi" w:hAnsiTheme="majorBidi" w:cs="Angsana New"/>
          <w:sz w:val="30"/>
          <w:szCs w:val="30"/>
          <w:cs/>
        </w:rPr>
        <w:t xml:space="preserve"> สำหรั</w:t>
      </w:r>
      <w:r w:rsidRPr="00B01E88">
        <w:rPr>
          <w:rFonts w:asciiTheme="majorBidi" w:hAnsiTheme="majorBidi" w:cs="Angsana New" w:hint="cs"/>
          <w:sz w:val="30"/>
          <w:szCs w:val="30"/>
          <w:cs/>
        </w:rPr>
        <w:t>บ</w:t>
      </w:r>
      <w:r w:rsidR="00043392">
        <w:rPr>
          <w:rFonts w:asciiTheme="majorBidi" w:hAnsiTheme="majorBidi" w:cs="Angsana New" w:hint="cs"/>
          <w:sz w:val="30"/>
          <w:szCs w:val="30"/>
          <w:cs/>
        </w:rPr>
        <w:t>ความสัมพันธ์กับ</w:t>
      </w:r>
      <w:r w:rsidR="007B4589" w:rsidRPr="00B01E88">
        <w:rPr>
          <w:rFonts w:asciiTheme="majorBidi" w:hAnsiTheme="majorBidi" w:cs="Angsana New"/>
          <w:sz w:val="30"/>
          <w:szCs w:val="30"/>
          <w:cs/>
        </w:rPr>
        <w:t>บุคคลหรือกิจการที่เกี่ยวข้องกันอื่น</w:t>
      </w:r>
      <w:r w:rsidR="00786FD4">
        <w:rPr>
          <w:rFonts w:asciiTheme="majorBidi" w:hAnsiTheme="majorBidi" w:cs="Angsana New" w:hint="cs"/>
          <w:sz w:val="30"/>
          <w:szCs w:val="30"/>
          <w:cs/>
        </w:rPr>
        <w:t>และนโยบายการกำหนดราคาในระหว่างงวด</w:t>
      </w:r>
      <w:r w:rsidR="003B23C6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="003B23C6">
        <w:rPr>
          <w:rFonts w:asciiTheme="majorBidi" w:hAnsiTheme="majorBidi" w:cs="Angsana New" w:hint="cs"/>
          <w:sz w:val="30"/>
          <w:szCs w:val="30"/>
          <w:cs/>
        </w:rPr>
        <w:lastRenderedPageBreak/>
        <w:t>เดือน</w:t>
      </w:r>
      <w:r w:rsidR="00786FD4">
        <w:rPr>
          <w:rFonts w:asciiTheme="majorBidi" w:hAnsiTheme="majorBidi" w:cs="Angsana New" w:hint="cs"/>
          <w:sz w:val="30"/>
          <w:szCs w:val="30"/>
          <w:cs/>
        </w:rPr>
        <w:t xml:space="preserve">สิ้นสุดวันที่ </w:t>
      </w:r>
      <w:r w:rsidR="003B23C6">
        <w:rPr>
          <w:rFonts w:asciiTheme="majorBidi" w:hAnsiTheme="majorBidi" w:cs="Angsana New"/>
          <w:sz w:val="30"/>
          <w:szCs w:val="30"/>
        </w:rPr>
        <w:t xml:space="preserve">30 </w:t>
      </w:r>
      <w:r w:rsidR="003B23C6">
        <w:rPr>
          <w:rFonts w:asciiTheme="majorBidi" w:hAnsiTheme="majorBidi" w:cs="Angsana New"/>
          <w:sz w:val="30"/>
          <w:szCs w:val="30"/>
          <w:cs/>
        </w:rPr>
        <w:t>กันยายน</w:t>
      </w:r>
      <w:r w:rsidR="00786FD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786FD4">
        <w:rPr>
          <w:rFonts w:asciiTheme="majorBidi" w:hAnsiTheme="majorBidi" w:cs="Angsana New"/>
          <w:sz w:val="30"/>
          <w:szCs w:val="30"/>
        </w:rPr>
        <w:t xml:space="preserve">2562 </w:t>
      </w:r>
      <w:r w:rsidR="00786FD4">
        <w:rPr>
          <w:rFonts w:asciiTheme="majorBidi" w:hAnsiTheme="majorBidi" w:cs="Angsana New"/>
          <w:sz w:val="30"/>
          <w:szCs w:val="30"/>
        </w:rPr>
        <w:br/>
      </w:r>
      <w:r w:rsidR="00E64373" w:rsidRPr="00B01E88">
        <w:rPr>
          <w:rFonts w:asciiTheme="majorBidi" w:hAnsiTheme="majorBidi" w:cs="Angsana New" w:hint="cs"/>
          <w:sz w:val="30"/>
          <w:szCs w:val="30"/>
          <w:cs/>
        </w:rPr>
        <w:t>ไม่มีการ</w:t>
      </w:r>
      <w:r w:rsidR="007B4589" w:rsidRPr="00B01E88">
        <w:rPr>
          <w:rFonts w:asciiTheme="majorBidi" w:hAnsiTheme="majorBidi" w:cs="Angsana New"/>
          <w:sz w:val="30"/>
          <w:szCs w:val="30"/>
          <w:cs/>
        </w:rPr>
        <w:t>เปลี่ยนแปลงอย่างมีสาระสำคัญ</w:t>
      </w:r>
    </w:p>
    <w:p w:rsidR="00194448" w:rsidRDefault="0019444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83744D" w:rsidRPr="00C61F2F" w:rsidRDefault="0083744D" w:rsidP="0083744D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C61F2F">
        <w:rPr>
          <w:rFonts w:ascii="Angsana New" w:hAnsi="Angsana New" w:cs="Angsana New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รายการที่สำคัญกับบุคคลหรือกิจการที่เกี่ยวข้องกันสำหรับงวดสามเดือนและ</w:t>
      </w:r>
      <w:r w:rsidR="003B23C6">
        <w:rPr>
          <w:rFonts w:ascii="Angsana New" w:hAnsi="Angsana New" w:cs="Angsana New"/>
          <w:sz w:val="30"/>
          <w:szCs w:val="30"/>
          <w:cs/>
        </w:rPr>
        <w:t>เก้าเดือน</w:t>
      </w:r>
      <w:r w:rsidRPr="00C61F2F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3B23C6">
        <w:rPr>
          <w:rFonts w:ascii="Angsana New" w:hAnsi="Angsana New" w:cs="Angsana New"/>
          <w:sz w:val="30"/>
          <w:szCs w:val="30"/>
        </w:rPr>
        <w:t xml:space="preserve">30 </w:t>
      </w:r>
      <w:r w:rsidR="003B23C6">
        <w:rPr>
          <w:rFonts w:ascii="Angsana New" w:hAnsi="Angsana New" w:cs="Angsana New"/>
          <w:sz w:val="30"/>
          <w:szCs w:val="30"/>
          <w:cs/>
        </w:rPr>
        <w:t>กันยายน</w:t>
      </w:r>
      <w:r w:rsidRPr="00C61F2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1F2F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2</w:t>
      </w:r>
      <w:r w:rsidRPr="00C61F2F">
        <w:rPr>
          <w:rFonts w:ascii="Angsana New" w:hAnsi="Angsana New" w:cs="Angsana New"/>
          <w:sz w:val="30"/>
          <w:szCs w:val="30"/>
        </w:rPr>
        <w:t xml:space="preserve"> </w:t>
      </w:r>
      <w:r w:rsidRPr="00C61F2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61F2F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 w:hint="cs"/>
          <w:sz w:val="30"/>
          <w:szCs w:val="30"/>
          <w:cs/>
        </w:rPr>
        <w:t>61</w:t>
      </w:r>
      <w:r w:rsidRPr="00C61F2F">
        <w:rPr>
          <w:rFonts w:ascii="Angsana New" w:hAnsi="Angsana New" w:cs="Angsana New"/>
          <w:sz w:val="30"/>
          <w:szCs w:val="30"/>
        </w:rPr>
        <w:t xml:space="preserve"> </w:t>
      </w:r>
      <w:r w:rsidRPr="00C61F2F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:rsidR="0083744D" w:rsidRDefault="0083744D" w:rsidP="0083744D">
      <w:pPr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3B23C6" w:rsidRPr="00D77ECB" w:rsidTr="003B23C6">
        <w:tc>
          <w:tcPr>
            <w:tcW w:w="3870" w:type="dxa"/>
          </w:tcPr>
          <w:p w:rsidR="003B23C6" w:rsidRPr="00D77ECB" w:rsidRDefault="003B23C6" w:rsidP="003B23C6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3B23C6" w:rsidRPr="00D77ECB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B23C6" w:rsidRPr="00D77ECB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3B23C6" w:rsidRPr="00D77ECB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23C6" w:rsidRPr="00D77ECB" w:rsidTr="003B23C6">
        <w:tc>
          <w:tcPr>
            <w:tcW w:w="3870" w:type="dxa"/>
          </w:tcPr>
          <w:p w:rsidR="003B23C6" w:rsidRPr="00D77ECB" w:rsidRDefault="009C7E7F" w:rsidP="003B23C6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3B23C6" w:rsidRPr="00D77E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3B23C6" w:rsidRPr="00D77E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B23C6" w:rsidRPr="00D77E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:rsidR="003B23C6" w:rsidRPr="00D77ECB" w:rsidRDefault="003B23C6" w:rsidP="003B23C6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3B23C6" w:rsidRPr="00D77ECB" w:rsidRDefault="003B23C6" w:rsidP="003B23C6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23C6" w:rsidRPr="00D77ECB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3B23C6" w:rsidRPr="00D77ECB" w:rsidRDefault="003B23C6" w:rsidP="003B23C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23C6" w:rsidRPr="00D77ECB" w:rsidRDefault="003B23C6" w:rsidP="003B23C6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3B23C6" w:rsidRPr="00D77ECB" w:rsidRDefault="003B23C6" w:rsidP="003B23C6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23C6" w:rsidRPr="00D77ECB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</w:tr>
      <w:tr w:rsidR="003B23C6" w:rsidRPr="00D77ECB" w:rsidTr="003B23C6">
        <w:tc>
          <w:tcPr>
            <w:tcW w:w="3870" w:type="dxa"/>
          </w:tcPr>
          <w:p w:rsidR="003B23C6" w:rsidRPr="00D77ECB" w:rsidRDefault="003B23C6" w:rsidP="003B23C6">
            <w:pPr>
              <w:pStyle w:val="Heading5"/>
              <w:spacing w:before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3B23C6" w:rsidRPr="00D77ECB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23C6" w:rsidRPr="00D77ECB" w:rsidTr="003B23C6">
        <w:trPr>
          <w:trHeight w:val="434"/>
        </w:trPr>
        <w:tc>
          <w:tcPr>
            <w:tcW w:w="3870" w:type="dxa"/>
          </w:tcPr>
          <w:p w:rsidR="003B23C6" w:rsidRPr="00D77ECB" w:rsidRDefault="003B23C6" w:rsidP="003B23C6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1170" w:type="dxa"/>
          </w:tcPr>
          <w:p w:rsidR="003B23C6" w:rsidRPr="00D77ECB" w:rsidRDefault="003B23C6" w:rsidP="003B23C6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B23C6" w:rsidRPr="00D77ECB" w:rsidRDefault="003B23C6" w:rsidP="003B23C6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23C6" w:rsidRPr="00D77ECB" w:rsidRDefault="003B23C6" w:rsidP="003B23C6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B23C6" w:rsidRPr="00D77ECB" w:rsidRDefault="003B23C6" w:rsidP="003B23C6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23C6" w:rsidRPr="00D77ECB" w:rsidRDefault="003B23C6" w:rsidP="003B23C6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B23C6" w:rsidRPr="00D77ECB" w:rsidRDefault="003B23C6" w:rsidP="003B23C6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23C6" w:rsidRPr="00D77ECB" w:rsidRDefault="003B23C6" w:rsidP="003B23C6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3527" w:rsidRPr="00D77ECB" w:rsidTr="003B23C6">
        <w:tc>
          <w:tcPr>
            <w:tcW w:w="3870" w:type="dxa"/>
          </w:tcPr>
          <w:p w:rsidR="006E3527" w:rsidRPr="00D77ECB" w:rsidRDefault="006E3527" w:rsidP="006E352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70,666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84,861</w:t>
            </w:r>
          </w:p>
        </w:tc>
      </w:tr>
      <w:tr w:rsidR="006E3527" w:rsidRPr="00D77ECB" w:rsidTr="003B23C6">
        <w:tc>
          <w:tcPr>
            <w:tcW w:w="3870" w:type="dxa"/>
          </w:tcPr>
          <w:p w:rsidR="006E3527" w:rsidRPr="00D77ECB" w:rsidRDefault="006E3527" w:rsidP="006E352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6E3527" w:rsidRPr="00D77ECB" w:rsidTr="003B23C6">
        <w:tc>
          <w:tcPr>
            <w:tcW w:w="3870" w:type="dxa"/>
          </w:tcPr>
          <w:p w:rsidR="006E3527" w:rsidRPr="00D77ECB" w:rsidRDefault="006E3527" w:rsidP="006E352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รายได้จากการบริหารจัดการ</w:t>
            </w: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29,116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34,843</w:t>
            </w:r>
          </w:p>
        </w:tc>
      </w:tr>
      <w:tr w:rsidR="006E3527" w:rsidRPr="00D77ECB" w:rsidTr="003B23C6">
        <w:tc>
          <w:tcPr>
            <w:tcW w:w="3870" w:type="dxa"/>
          </w:tcPr>
          <w:p w:rsidR="006E3527" w:rsidRPr="00D77ECB" w:rsidRDefault="006E3527" w:rsidP="006E352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รายได้ค่าส่งเสริมการขาย</w:t>
            </w: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D671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</w:tr>
      <w:tr w:rsidR="006E3527" w:rsidRPr="00D77ECB" w:rsidTr="003B23C6">
        <w:tc>
          <w:tcPr>
            <w:tcW w:w="3870" w:type="dxa"/>
          </w:tcPr>
          <w:p w:rsidR="006E3527" w:rsidRPr="00D77ECB" w:rsidRDefault="006E3527" w:rsidP="006E352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977</w:t>
            </w:r>
          </w:p>
        </w:tc>
      </w:tr>
      <w:tr w:rsidR="006E3527" w:rsidRPr="00D77ECB" w:rsidTr="003B23C6">
        <w:tc>
          <w:tcPr>
            <w:tcW w:w="3870" w:type="dxa"/>
          </w:tcPr>
          <w:p w:rsidR="006E3527" w:rsidRPr="00D77ECB" w:rsidRDefault="006E3527" w:rsidP="006E352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ค่าใช้จ่ายค่าเช่าและค่าบริการ</w:t>
            </w: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6E3527" w:rsidRPr="00D77ECB" w:rsidTr="003B23C6">
        <w:tc>
          <w:tcPr>
            <w:tcW w:w="3870" w:type="dxa"/>
          </w:tcPr>
          <w:p w:rsidR="006E3527" w:rsidRPr="00D77ECB" w:rsidRDefault="006E3527" w:rsidP="006E352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D2AF9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DD671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</w:tr>
      <w:tr w:rsidR="006E3527" w:rsidRPr="00D77ECB" w:rsidTr="003B23C6">
        <w:tc>
          <w:tcPr>
            <w:tcW w:w="3870" w:type="dxa"/>
          </w:tcPr>
          <w:p w:rsidR="006E3527" w:rsidRPr="00D77ECB" w:rsidRDefault="006E3527" w:rsidP="006E352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29,654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39,375</w:t>
            </w:r>
          </w:p>
        </w:tc>
      </w:tr>
      <w:tr w:rsidR="006E3527" w:rsidRPr="00D77ECB" w:rsidTr="003B23C6">
        <w:tc>
          <w:tcPr>
            <w:tcW w:w="3870" w:type="dxa"/>
          </w:tcPr>
          <w:p w:rsidR="006E3527" w:rsidRPr="00D77ECB" w:rsidRDefault="006E3527" w:rsidP="006E352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</w:tcPr>
          <w:p w:rsidR="006E3527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3527" w:rsidRPr="00D77ECB" w:rsidTr="003B23C6">
        <w:tc>
          <w:tcPr>
            <w:tcW w:w="3870" w:type="dxa"/>
          </w:tcPr>
          <w:p w:rsidR="006E3527" w:rsidRPr="00D77ECB" w:rsidRDefault="006E3527" w:rsidP="006E3527">
            <w:pPr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6E3527" w:rsidRPr="00D77ECB" w:rsidRDefault="006E3527" w:rsidP="006E352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E3527" w:rsidRPr="00D77ECB" w:rsidRDefault="006E3527" w:rsidP="006E352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E3527" w:rsidRPr="00D77ECB" w:rsidRDefault="006E3527" w:rsidP="006E352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E3527" w:rsidRPr="00D77ECB" w:rsidRDefault="006E3527" w:rsidP="006E352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3527" w:rsidRPr="00D77ECB" w:rsidTr="003B23C6">
        <w:tc>
          <w:tcPr>
            <w:tcW w:w="3870" w:type="dxa"/>
          </w:tcPr>
          <w:p w:rsidR="006E3527" w:rsidRPr="00D77ECB" w:rsidRDefault="006E3527" w:rsidP="006E3527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cs/>
                <w:lang w:val="en-US"/>
              </w:rPr>
              <w:t>รายได้ค่าเช่าและค่าบริการ</w:t>
            </w: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73,656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78,025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65,361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69,017</w:t>
            </w:r>
          </w:p>
        </w:tc>
      </w:tr>
      <w:tr w:rsidR="006E3527" w:rsidRPr="00D77ECB" w:rsidTr="00CD2AF9">
        <w:tc>
          <w:tcPr>
            <w:tcW w:w="3870" w:type="dxa"/>
          </w:tcPr>
          <w:p w:rsidR="006E3527" w:rsidRPr="00D77ECB" w:rsidRDefault="006E3527" w:rsidP="006E352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170" w:type="dxa"/>
          </w:tcPr>
          <w:p w:rsidR="006E3527" w:rsidRPr="00D77ECB" w:rsidRDefault="00CD2AF9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8,64</w:t>
            </w:r>
            <w:r w:rsidR="00DD671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9,251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E3527" w:rsidRPr="00CD2AF9" w:rsidRDefault="00CD2AF9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2AF9">
              <w:rPr>
                <w:rFonts w:asciiTheme="majorBidi" w:hAnsiTheme="majorBidi" w:cstheme="majorBidi"/>
                <w:sz w:val="30"/>
                <w:szCs w:val="30"/>
              </w:rPr>
              <w:t>7,660</w:t>
            </w:r>
          </w:p>
        </w:tc>
        <w:tc>
          <w:tcPr>
            <w:tcW w:w="270" w:type="dxa"/>
            <w:shd w:val="clear" w:color="auto" w:fill="auto"/>
          </w:tcPr>
          <w:p w:rsidR="006E3527" w:rsidRPr="00CD2AF9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CD2AF9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2AF9">
              <w:rPr>
                <w:rFonts w:asciiTheme="majorBidi" w:hAnsiTheme="majorBidi" w:cstheme="majorBidi"/>
                <w:sz w:val="30"/>
                <w:szCs w:val="30"/>
              </w:rPr>
              <w:t>7,465</w:t>
            </w:r>
          </w:p>
        </w:tc>
      </w:tr>
      <w:tr w:rsidR="006E3527" w:rsidRPr="00D77ECB" w:rsidTr="003B23C6">
        <w:tc>
          <w:tcPr>
            <w:tcW w:w="3870" w:type="dxa"/>
          </w:tcPr>
          <w:p w:rsidR="006E3527" w:rsidRPr="00D77ECB" w:rsidRDefault="006E3527" w:rsidP="006E352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รายได้จากการบริหารจัดการ</w:t>
            </w: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2,225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2,318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D2AF9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D069E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2,002</w:t>
            </w:r>
          </w:p>
        </w:tc>
      </w:tr>
      <w:tr w:rsidR="006E3527" w:rsidRPr="00D77ECB" w:rsidTr="003B23C6">
        <w:tc>
          <w:tcPr>
            <w:tcW w:w="3870" w:type="dxa"/>
          </w:tcPr>
          <w:p w:rsidR="006E3527" w:rsidRPr="00D77ECB" w:rsidRDefault="006E3527" w:rsidP="006E352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3527" w:rsidRPr="00D77ECB" w:rsidTr="003B23C6">
        <w:tc>
          <w:tcPr>
            <w:tcW w:w="3870" w:type="dxa"/>
          </w:tcPr>
          <w:p w:rsidR="006E3527" w:rsidRPr="00D77ECB" w:rsidRDefault="006E3527" w:rsidP="006E3527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b/>
                <w:bCs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3527" w:rsidRPr="00D77ECB" w:rsidTr="003B23C6">
        <w:tc>
          <w:tcPr>
            <w:tcW w:w="3870" w:type="dxa"/>
          </w:tcPr>
          <w:p w:rsidR="006E3527" w:rsidRPr="00D77ECB" w:rsidRDefault="006E3527" w:rsidP="006E352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3527" w:rsidRPr="00D77ECB" w:rsidTr="003B23C6">
        <w:tc>
          <w:tcPr>
            <w:tcW w:w="3870" w:type="dxa"/>
          </w:tcPr>
          <w:p w:rsidR="006E3527" w:rsidRPr="00D77ECB" w:rsidRDefault="006E3527" w:rsidP="006E352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32,380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22,009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32,230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21,889</w:t>
            </w:r>
          </w:p>
        </w:tc>
      </w:tr>
      <w:tr w:rsidR="006E3527" w:rsidRPr="00D77ECB" w:rsidTr="003B23C6">
        <w:tc>
          <w:tcPr>
            <w:tcW w:w="3870" w:type="dxa"/>
          </w:tcPr>
          <w:p w:rsidR="006E3527" w:rsidRPr="00D77ECB" w:rsidRDefault="006E3527" w:rsidP="006E3527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3527" w:rsidRPr="00D77ECB" w:rsidTr="003B23C6">
        <w:tc>
          <w:tcPr>
            <w:tcW w:w="3870" w:type="dxa"/>
          </w:tcPr>
          <w:p w:rsidR="006E3527" w:rsidRPr="00D77ECB" w:rsidRDefault="006E3527" w:rsidP="006E3527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3527" w:rsidRPr="00D77ECB" w:rsidTr="003B23C6">
        <w:tc>
          <w:tcPr>
            <w:tcW w:w="3870" w:type="dxa"/>
          </w:tcPr>
          <w:p w:rsidR="006E3527" w:rsidRPr="00D77ECB" w:rsidRDefault="006E3527" w:rsidP="006E3527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cs/>
                <w:lang w:val="en-US"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:rsidR="006E3527" w:rsidRPr="00D77ECB" w:rsidRDefault="000F297A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8,747</w:t>
            </w:r>
          </w:p>
        </w:tc>
        <w:tc>
          <w:tcPr>
            <w:tcW w:w="270" w:type="dxa"/>
            <w:shd w:val="clear" w:color="auto" w:fill="auto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0709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6E3527" w:rsidRPr="00821047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E3527" w:rsidRPr="00821047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8,743</w:t>
            </w:r>
          </w:p>
        </w:tc>
        <w:tc>
          <w:tcPr>
            <w:tcW w:w="270" w:type="dxa"/>
          </w:tcPr>
          <w:p w:rsidR="006E3527" w:rsidRPr="00821047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821047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</w:tr>
      <w:tr w:rsidR="006E3527" w:rsidRPr="00D77ECB" w:rsidTr="003B23C6">
        <w:tc>
          <w:tcPr>
            <w:tcW w:w="3870" w:type="dxa"/>
          </w:tcPr>
          <w:p w:rsidR="006E3527" w:rsidRPr="00D77ECB" w:rsidRDefault="006E3527" w:rsidP="006E3527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cs/>
                <w:lang w:val="en-US"/>
              </w:rPr>
              <w:t>รายได้ค่าเช่าและค่าบริการ</w:t>
            </w:r>
          </w:p>
        </w:tc>
        <w:tc>
          <w:tcPr>
            <w:tcW w:w="1170" w:type="dxa"/>
          </w:tcPr>
          <w:p w:rsidR="006E3527" w:rsidRPr="00D77ECB" w:rsidRDefault="00307AF3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D069ED">
              <w:rPr>
                <w:rFonts w:asciiTheme="majorBidi" w:hAnsiTheme="majorBidi" w:cstheme="majorBidi"/>
                <w:sz w:val="30"/>
                <w:szCs w:val="30"/>
              </w:rPr>
              <w:t>4,946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181,400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D069ED">
              <w:rPr>
                <w:rFonts w:asciiTheme="majorBidi" w:hAnsiTheme="majorBidi" w:cstheme="majorBidi"/>
                <w:sz w:val="30"/>
                <w:szCs w:val="30"/>
              </w:rPr>
              <w:t>3,798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156,913</w:t>
            </w:r>
          </w:p>
        </w:tc>
      </w:tr>
      <w:tr w:rsidR="006E3527" w:rsidRPr="00D77ECB" w:rsidTr="00CD2AF9">
        <w:tc>
          <w:tcPr>
            <w:tcW w:w="3870" w:type="dxa"/>
          </w:tcPr>
          <w:p w:rsidR="006E3527" w:rsidRPr="00D77ECB" w:rsidRDefault="006E3527" w:rsidP="006E352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170" w:type="dxa"/>
          </w:tcPr>
          <w:p w:rsidR="006E3527" w:rsidRPr="00D77ECB" w:rsidRDefault="00CD2AF9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40,441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0709">
              <w:rPr>
                <w:rFonts w:asciiTheme="majorBidi" w:hAnsiTheme="majorBidi" w:cstheme="majorBidi"/>
                <w:sz w:val="30"/>
                <w:szCs w:val="30"/>
              </w:rPr>
              <w:t>41,936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E3527" w:rsidRPr="006E3527" w:rsidRDefault="00CD2AF9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D2AF9">
              <w:rPr>
                <w:rFonts w:asciiTheme="majorBidi" w:hAnsiTheme="majorBidi" w:cstheme="majorBidi"/>
                <w:sz w:val="30"/>
                <w:szCs w:val="30"/>
              </w:rPr>
              <w:t>33,99</w:t>
            </w:r>
            <w:r w:rsidR="00D069E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6E3527" w:rsidRPr="006E3527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33,257</w:t>
            </w:r>
          </w:p>
        </w:tc>
      </w:tr>
      <w:tr w:rsidR="006E3527" w:rsidRPr="00D77ECB" w:rsidTr="003B23C6">
        <w:tc>
          <w:tcPr>
            <w:tcW w:w="3870" w:type="dxa"/>
          </w:tcPr>
          <w:p w:rsidR="006E3527" w:rsidRPr="00D77ECB" w:rsidRDefault="006E3527" w:rsidP="006E3527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cs/>
                <w:lang w:val="en-US"/>
              </w:rPr>
              <w:t>รายได้จากการบริหารจัดการ</w:t>
            </w:r>
          </w:p>
        </w:tc>
        <w:tc>
          <w:tcPr>
            <w:tcW w:w="1170" w:type="dxa"/>
          </w:tcPr>
          <w:p w:rsidR="006E3527" w:rsidRPr="00D77ECB" w:rsidRDefault="00307AF3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4,129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307AF3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4,249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3,85</w:t>
            </w:r>
            <w:r w:rsidR="00D069E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307AF3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3,965</w:t>
            </w:r>
          </w:p>
        </w:tc>
      </w:tr>
      <w:tr w:rsidR="006E3527" w:rsidRPr="00D77ECB" w:rsidTr="003B23C6">
        <w:tc>
          <w:tcPr>
            <w:tcW w:w="3870" w:type="dxa"/>
          </w:tcPr>
          <w:p w:rsidR="006E3527" w:rsidRPr="00D77ECB" w:rsidRDefault="006E3527" w:rsidP="006E352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รายได้ค่าส่งเสริมการขาย</w:t>
            </w:r>
          </w:p>
        </w:tc>
        <w:tc>
          <w:tcPr>
            <w:tcW w:w="1170" w:type="dxa"/>
          </w:tcPr>
          <w:p w:rsidR="006E3527" w:rsidRPr="00D77ECB" w:rsidRDefault="00C15354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1,744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C15354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4,544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C15354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1,744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C379A9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4,435</w:t>
            </w:r>
          </w:p>
        </w:tc>
      </w:tr>
      <w:tr w:rsidR="006E3527" w:rsidRPr="00D77ECB" w:rsidTr="00C51F1C">
        <w:tc>
          <w:tcPr>
            <w:tcW w:w="3870" w:type="dxa"/>
          </w:tcPr>
          <w:p w:rsidR="006E3527" w:rsidRPr="00D77ECB" w:rsidRDefault="006E3527" w:rsidP="006E3527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สำหรับ</w:t>
            </w:r>
            <w:r w:rsidRPr="00D77EC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งวดสามเดือนสิ้นสุดวันที่ </w:t>
            </w:r>
            <w:r w:rsidRPr="00D77ECB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 xml:space="preserve">30 </w:t>
            </w:r>
            <w:r w:rsidRPr="00D77EC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2610" w:type="dxa"/>
            <w:gridSpan w:val="3"/>
          </w:tcPr>
          <w:p w:rsidR="006E3527" w:rsidRPr="00D77ECB" w:rsidRDefault="006E3527" w:rsidP="006E3527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6E3527" w:rsidRPr="00D77ECB" w:rsidRDefault="006E3527" w:rsidP="006E3527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3527" w:rsidRPr="00D77ECB" w:rsidTr="003B23C6">
        <w:tc>
          <w:tcPr>
            <w:tcW w:w="3870" w:type="dxa"/>
          </w:tcPr>
          <w:p w:rsidR="006E3527" w:rsidRPr="00D77ECB" w:rsidRDefault="006E3527" w:rsidP="006E3527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</w:tr>
      <w:tr w:rsidR="006E3527" w:rsidRPr="00D77ECB" w:rsidTr="00C51F1C">
        <w:tc>
          <w:tcPr>
            <w:tcW w:w="3870" w:type="dxa"/>
          </w:tcPr>
          <w:p w:rsidR="006E3527" w:rsidRPr="00D77ECB" w:rsidRDefault="006E3527" w:rsidP="006E3527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6E3527" w:rsidRPr="009C7E7F" w:rsidRDefault="006E3527" w:rsidP="006E3527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3527" w:rsidRPr="00D77ECB" w:rsidTr="003B23C6">
        <w:tc>
          <w:tcPr>
            <w:tcW w:w="3870" w:type="dxa"/>
          </w:tcPr>
          <w:p w:rsidR="006E3527" w:rsidRPr="00D77ECB" w:rsidRDefault="006E3527" w:rsidP="006E3527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cs/>
                <w:lang w:val="en-US"/>
              </w:rPr>
              <w:t>ค่าใช้จ่ายค่าเช่าและค่าบริการ</w:t>
            </w:r>
          </w:p>
        </w:tc>
        <w:tc>
          <w:tcPr>
            <w:tcW w:w="1170" w:type="dxa"/>
          </w:tcPr>
          <w:p w:rsidR="006E3527" w:rsidRPr="00D77ECB" w:rsidRDefault="00D116C3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78,895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0709">
              <w:rPr>
                <w:rFonts w:asciiTheme="majorBidi" w:hAnsiTheme="majorBidi" w:cstheme="majorBidi"/>
                <w:sz w:val="30"/>
                <w:szCs w:val="30"/>
              </w:rPr>
              <w:t>75,7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F24156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50,597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50,652</w:t>
            </w:r>
          </w:p>
        </w:tc>
      </w:tr>
      <w:tr w:rsidR="006E3527" w:rsidRPr="00D77ECB" w:rsidTr="003B23C6">
        <w:tc>
          <w:tcPr>
            <w:tcW w:w="3870" w:type="dxa"/>
          </w:tcPr>
          <w:p w:rsidR="006E3527" w:rsidRPr="00D77ECB" w:rsidRDefault="006E3527" w:rsidP="006E3527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cs/>
                <w:lang w:val="en-US"/>
              </w:rPr>
              <w:t>ค่าใช้จ่ายค่าสาธารณูปโภค</w:t>
            </w:r>
          </w:p>
        </w:tc>
        <w:tc>
          <w:tcPr>
            <w:tcW w:w="1170" w:type="dxa"/>
          </w:tcPr>
          <w:p w:rsidR="006E3527" w:rsidRPr="00D77ECB" w:rsidRDefault="00307AF3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16,879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0709">
              <w:rPr>
                <w:rFonts w:asciiTheme="majorBidi" w:hAnsiTheme="majorBidi" w:cstheme="majorBidi"/>
                <w:sz w:val="30"/>
                <w:szCs w:val="30"/>
              </w:rPr>
              <w:t>17,21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307AF3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9,944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9,732</w:t>
            </w:r>
          </w:p>
        </w:tc>
      </w:tr>
      <w:tr w:rsidR="006E3527" w:rsidRPr="00D77ECB" w:rsidTr="003B23C6">
        <w:tc>
          <w:tcPr>
            <w:tcW w:w="3870" w:type="dxa"/>
          </w:tcPr>
          <w:p w:rsidR="006E3527" w:rsidRPr="00D77ECB" w:rsidRDefault="006E3527" w:rsidP="006E3527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cs/>
                <w:lang w:val="en-US"/>
              </w:rPr>
              <w:t>ค่าใช้จ่ายจากการบริหารจัดการ</w:t>
            </w:r>
          </w:p>
        </w:tc>
        <w:tc>
          <w:tcPr>
            <w:tcW w:w="1170" w:type="dxa"/>
          </w:tcPr>
          <w:p w:rsidR="006E3527" w:rsidRPr="00D77ECB" w:rsidRDefault="00307AF3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62,071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34110E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44,92</w:t>
            </w:r>
            <w:r w:rsidR="00A84DF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34110E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58,428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CD2AF9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42,625</w:t>
            </w:r>
          </w:p>
        </w:tc>
      </w:tr>
      <w:tr w:rsidR="006E3527" w:rsidRPr="00D77ECB" w:rsidTr="003B23C6">
        <w:tc>
          <w:tcPr>
            <w:tcW w:w="3870" w:type="dxa"/>
          </w:tcPr>
          <w:p w:rsidR="006E3527" w:rsidRPr="00D77ECB" w:rsidRDefault="006E3527" w:rsidP="006E3527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cs/>
                <w:lang w:val="en-US"/>
              </w:rPr>
              <w:t>ค่าใช้จ่ายส่งเสริมการขาย</w:t>
            </w:r>
          </w:p>
        </w:tc>
        <w:tc>
          <w:tcPr>
            <w:tcW w:w="1170" w:type="dxa"/>
          </w:tcPr>
          <w:p w:rsidR="006E3527" w:rsidRPr="00D77ECB" w:rsidRDefault="00CD2AF9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2,794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115AE4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1,179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CD2AF9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2,768</w:t>
            </w:r>
          </w:p>
        </w:tc>
        <w:tc>
          <w:tcPr>
            <w:tcW w:w="270" w:type="dxa"/>
          </w:tcPr>
          <w:p w:rsidR="006E3527" w:rsidRPr="00D77ECB" w:rsidRDefault="006E3527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527" w:rsidRPr="00D77ECB" w:rsidRDefault="00115AE4" w:rsidP="006E352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1,053</w:t>
            </w:r>
          </w:p>
        </w:tc>
      </w:tr>
    </w:tbl>
    <w:p w:rsidR="003B23C6" w:rsidRDefault="003B23C6" w:rsidP="00BA4372">
      <w:pPr>
        <w:spacing w:after="0" w:line="240" w:lineRule="auto"/>
        <w:ind w:right="-29" w:firstLine="540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9C7E7F" w:rsidRPr="00D77ECB" w:rsidTr="00C51F1C">
        <w:tc>
          <w:tcPr>
            <w:tcW w:w="3870" w:type="dxa"/>
          </w:tcPr>
          <w:p w:rsidR="009C7E7F" w:rsidRPr="00D77ECB" w:rsidRDefault="009C7E7F" w:rsidP="00C51F1C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9C7E7F" w:rsidRPr="00D77ECB" w:rsidRDefault="009C7E7F" w:rsidP="00C51F1C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C7E7F" w:rsidRPr="00D77ECB" w:rsidRDefault="009C7E7F" w:rsidP="00C51F1C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9C7E7F" w:rsidRPr="00D77ECB" w:rsidRDefault="009C7E7F" w:rsidP="00C51F1C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7E7F" w:rsidRPr="00D77ECB" w:rsidTr="00C51F1C">
        <w:tc>
          <w:tcPr>
            <w:tcW w:w="3870" w:type="dxa"/>
          </w:tcPr>
          <w:p w:rsidR="009C7E7F" w:rsidRPr="00D77ECB" w:rsidRDefault="009C7E7F" w:rsidP="00C51F1C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D77E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77E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77E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77E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:rsidR="009C7E7F" w:rsidRPr="00D77ECB" w:rsidRDefault="009C7E7F" w:rsidP="00C51F1C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9C7E7F" w:rsidRPr="00D77ECB" w:rsidRDefault="009C7E7F" w:rsidP="00C51F1C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D77ECB" w:rsidRDefault="009C7E7F" w:rsidP="00C51F1C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9C7E7F" w:rsidRPr="00D77ECB" w:rsidRDefault="009C7E7F" w:rsidP="00C51F1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D77ECB" w:rsidRDefault="009C7E7F" w:rsidP="00C51F1C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9C7E7F" w:rsidRPr="00D77ECB" w:rsidRDefault="009C7E7F" w:rsidP="00C51F1C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D77ECB" w:rsidRDefault="009C7E7F" w:rsidP="00C51F1C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</w:tr>
      <w:tr w:rsidR="009C7E7F" w:rsidRPr="00D77ECB" w:rsidTr="00C51F1C">
        <w:tc>
          <w:tcPr>
            <w:tcW w:w="3870" w:type="dxa"/>
          </w:tcPr>
          <w:p w:rsidR="009C7E7F" w:rsidRPr="00D77ECB" w:rsidRDefault="009C7E7F" w:rsidP="00C51F1C">
            <w:pPr>
              <w:pStyle w:val="Heading5"/>
              <w:spacing w:before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9C7E7F" w:rsidRPr="00D77ECB" w:rsidRDefault="009C7E7F" w:rsidP="00C51F1C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7E7F" w:rsidRPr="00D77ECB" w:rsidTr="00C51F1C">
        <w:trPr>
          <w:trHeight w:val="434"/>
        </w:trPr>
        <w:tc>
          <w:tcPr>
            <w:tcW w:w="3870" w:type="dxa"/>
          </w:tcPr>
          <w:p w:rsidR="009C7E7F" w:rsidRPr="00D77ECB" w:rsidRDefault="009C7E7F" w:rsidP="00C51F1C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77EC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1170" w:type="dxa"/>
          </w:tcPr>
          <w:p w:rsidR="009C7E7F" w:rsidRPr="00D77ECB" w:rsidRDefault="009C7E7F" w:rsidP="00C51F1C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C7E7F" w:rsidRPr="00D77ECB" w:rsidRDefault="009C7E7F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D77ECB" w:rsidRDefault="009C7E7F" w:rsidP="00C51F1C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C7E7F" w:rsidRPr="00D77ECB" w:rsidRDefault="009C7E7F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D77ECB" w:rsidRDefault="009C7E7F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C7E7F" w:rsidRPr="00D77ECB" w:rsidRDefault="009C7E7F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D77ECB" w:rsidRDefault="009C7E7F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7AF3" w:rsidRPr="00D77ECB" w:rsidTr="00C51F1C">
        <w:tc>
          <w:tcPr>
            <w:tcW w:w="3870" w:type="dxa"/>
          </w:tcPr>
          <w:p w:rsidR="00307AF3" w:rsidRPr="00D77ECB" w:rsidRDefault="00307AF3" w:rsidP="00307AF3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307AF3" w:rsidRPr="00842A7F" w:rsidRDefault="00307AF3" w:rsidP="00307AF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842A7F" w:rsidRDefault="00307AF3" w:rsidP="00307AF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220,963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0E4E68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228,385</w:t>
            </w:r>
          </w:p>
        </w:tc>
      </w:tr>
      <w:tr w:rsidR="00307AF3" w:rsidRPr="00D77ECB" w:rsidTr="00C51F1C">
        <w:tc>
          <w:tcPr>
            <w:tcW w:w="3870" w:type="dxa"/>
          </w:tcPr>
          <w:p w:rsidR="00307AF3" w:rsidRPr="00D77ECB" w:rsidRDefault="00307AF3" w:rsidP="00307AF3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1170" w:type="dxa"/>
          </w:tcPr>
          <w:p w:rsidR="00307AF3" w:rsidRPr="00842A7F" w:rsidRDefault="00307AF3" w:rsidP="00307AF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842A7F" w:rsidRDefault="00307AF3" w:rsidP="00307AF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0E4E68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307AF3" w:rsidRPr="00D77ECB" w:rsidTr="00C51F1C">
        <w:tc>
          <w:tcPr>
            <w:tcW w:w="3870" w:type="dxa"/>
          </w:tcPr>
          <w:p w:rsidR="00307AF3" w:rsidRPr="00D77ECB" w:rsidRDefault="00307AF3" w:rsidP="00307AF3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รายได้จากการบริหารจัดการ</w:t>
            </w:r>
          </w:p>
        </w:tc>
        <w:tc>
          <w:tcPr>
            <w:tcW w:w="1170" w:type="dxa"/>
          </w:tcPr>
          <w:p w:rsidR="00307AF3" w:rsidRPr="00842A7F" w:rsidRDefault="00307AF3" w:rsidP="00307AF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842A7F" w:rsidRDefault="00307AF3" w:rsidP="00307AF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96,578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842A7F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103,477</w:t>
            </w:r>
          </w:p>
        </w:tc>
      </w:tr>
      <w:tr w:rsidR="00307AF3" w:rsidRPr="00D77ECB" w:rsidTr="00C51F1C">
        <w:tc>
          <w:tcPr>
            <w:tcW w:w="3870" w:type="dxa"/>
          </w:tcPr>
          <w:p w:rsidR="00307AF3" w:rsidRPr="00D77ECB" w:rsidRDefault="00307AF3" w:rsidP="00307AF3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รายได้ค่าส่งเสริมการขาย</w:t>
            </w:r>
          </w:p>
        </w:tc>
        <w:tc>
          <w:tcPr>
            <w:tcW w:w="1170" w:type="dxa"/>
          </w:tcPr>
          <w:p w:rsidR="00307AF3" w:rsidRPr="00842A7F" w:rsidRDefault="00307AF3" w:rsidP="00307AF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842A7F" w:rsidRDefault="00307AF3" w:rsidP="00307AF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842A7F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927</w:t>
            </w:r>
          </w:p>
        </w:tc>
      </w:tr>
      <w:tr w:rsidR="00307AF3" w:rsidRPr="00D77ECB" w:rsidTr="00C51F1C">
        <w:tc>
          <w:tcPr>
            <w:tcW w:w="3870" w:type="dxa"/>
          </w:tcPr>
          <w:p w:rsidR="00307AF3" w:rsidRPr="00D77ECB" w:rsidRDefault="00307AF3" w:rsidP="00307AF3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ดอกเบี้ยรับ</w:t>
            </w:r>
          </w:p>
        </w:tc>
        <w:tc>
          <w:tcPr>
            <w:tcW w:w="1170" w:type="dxa"/>
          </w:tcPr>
          <w:p w:rsidR="00307AF3" w:rsidRPr="00842A7F" w:rsidRDefault="00307AF3" w:rsidP="00307AF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842A7F" w:rsidRDefault="00307AF3" w:rsidP="00307AF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842A7F" w:rsidRDefault="00307AF3" w:rsidP="00307AF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842A7F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2,888</w:t>
            </w:r>
          </w:p>
        </w:tc>
      </w:tr>
      <w:tr w:rsidR="00307AF3" w:rsidRPr="00D77ECB" w:rsidTr="00C51F1C">
        <w:tc>
          <w:tcPr>
            <w:tcW w:w="3870" w:type="dxa"/>
          </w:tcPr>
          <w:p w:rsidR="00307AF3" w:rsidRPr="00D77ECB" w:rsidRDefault="00307AF3" w:rsidP="00307AF3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ค่าใช้จ่ายค่าเช่าและค่าบริการ</w:t>
            </w:r>
          </w:p>
        </w:tc>
        <w:tc>
          <w:tcPr>
            <w:tcW w:w="1170" w:type="dxa"/>
          </w:tcPr>
          <w:p w:rsidR="00307AF3" w:rsidRPr="00842A7F" w:rsidRDefault="00307AF3" w:rsidP="00307AF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842A7F" w:rsidRDefault="00307AF3" w:rsidP="00307AF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1,018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842A7F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</w:tr>
      <w:tr w:rsidR="00307AF3" w:rsidRPr="00D77ECB" w:rsidTr="00C51F1C">
        <w:tc>
          <w:tcPr>
            <w:tcW w:w="3870" w:type="dxa"/>
          </w:tcPr>
          <w:p w:rsidR="00307AF3" w:rsidRPr="00D77ECB" w:rsidRDefault="00307AF3" w:rsidP="00307AF3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170" w:type="dxa"/>
          </w:tcPr>
          <w:p w:rsidR="00307AF3" w:rsidRPr="00842A7F" w:rsidRDefault="00307AF3" w:rsidP="00307AF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842A7F" w:rsidRDefault="00307AF3" w:rsidP="00307AF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</w:t>
            </w:r>
            <w:r w:rsidR="00CD2AF9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842A7F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1,924</w:t>
            </w:r>
          </w:p>
        </w:tc>
      </w:tr>
      <w:tr w:rsidR="00307AF3" w:rsidRPr="00D77ECB" w:rsidTr="00C51F1C">
        <w:tc>
          <w:tcPr>
            <w:tcW w:w="3870" w:type="dxa"/>
          </w:tcPr>
          <w:p w:rsidR="00307AF3" w:rsidRPr="00D77ECB" w:rsidRDefault="00307AF3" w:rsidP="00307AF3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:rsidR="00307AF3" w:rsidRPr="00842A7F" w:rsidRDefault="00307AF3" w:rsidP="00307AF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842A7F" w:rsidRDefault="00307AF3" w:rsidP="00307AF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88,0</w:t>
            </w:r>
            <w:r w:rsidR="00CD2AF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</w:tcPr>
          <w:p w:rsidR="00307AF3" w:rsidRPr="00842A7F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125,191</w:t>
            </w:r>
          </w:p>
        </w:tc>
      </w:tr>
      <w:tr w:rsidR="00307AF3" w:rsidTr="00C51F1C">
        <w:tc>
          <w:tcPr>
            <w:tcW w:w="3870" w:type="dxa"/>
          </w:tcPr>
          <w:p w:rsidR="00307AF3" w:rsidRPr="00D77ECB" w:rsidRDefault="00307AF3" w:rsidP="00307AF3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07AF3" w:rsidRPr="00D77ECB" w:rsidRDefault="00307AF3" w:rsidP="00307AF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0E4E68" w:rsidRDefault="00307AF3" w:rsidP="00307AF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</w:tcPr>
          <w:p w:rsidR="00307AF3" w:rsidRPr="000E4E68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307AF3" w:rsidRPr="00D77ECB" w:rsidTr="00C51F1C">
        <w:tc>
          <w:tcPr>
            <w:tcW w:w="3870" w:type="dxa"/>
          </w:tcPr>
          <w:p w:rsidR="00307AF3" w:rsidRPr="00D77ECB" w:rsidRDefault="00307AF3" w:rsidP="00307AF3">
            <w:pPr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307AF3" w:rsidRPr="00D77ECB" w:rsidRDefault="00307AF3" w:rsidP="00307AF3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07AF3" w:rsidRPr="00D77ECB" w:rsidRDefault="00307AF3" w:rsidP="00307AF3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0E4E68" w:rsidRDefault="00307AF3" w:rsidP="00307AF3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307AF3" w:rsidRPr="00D77ECB" w:rsidRDefault="00307AF3" w:rsidP="00307AF3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07AF3" w:rsidRPr="00D77ECB" w:rsidRDefault="00307AF3" w:rsidP="00307AF3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0E4E68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307AF3" w:rsidRPr="00D77ECB" w:rsidTr="00C51F1C">
        <w:tc>
          <w:tcPr>
            <w:tcW w:w="3870" w:type="dxa"/>
          </w:tcPr>
          <w:p w:rsidR="00307AF3" w:rsidRPr="00D77ECB" w:rsidRDefault="00307AF3" w:rsidP="00307AF3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cs/>
                <w:lang w:val="en-US"/>
              </w:rPr>
              <w:t>รายได้ค่าเช่าและค่าบริการ</w:t>
            </w:r>
          </w:p>
        </w:tc>
        <w:tc>
          <w:tcPr>
            <w:tcW w:w="11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223,994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842A7F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220,354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198,808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842A7F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194,135</w:t>
            </w:r>
          </w:p>
        </w:tc>
      </w:tr>
      <w:tr w:rsidR="00307AF3" w:rsidRPr="00D77ECB" w:rsidTr="00C51F1C">
        <w:tc>
          <w:tcPr>
            <w:tcW w:w="3870" w:type="dxa"/>
          </w:tcPr>
          <w:p w:rsidR="00307AF3" w:rsidRPr="00D77ECB" w:rsidRDefault="00307AF3" w:rsidP="00307AF3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170" w:type="dxa"/>
          </w:tcPr>
          <w:p w:rsidR="00307AF3" w:rsidRPr="00D77ECB" w:rsidRDefault="00CD2AF9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26,089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842A7F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24,777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D77ECB" w:rsidRDefault="00CD2AF9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23,003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842A7F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21,623</w:t>
            </w:r>
          </w:p>
        </w:tc>
      </w:tr>
      <w:tr w:rsidR="00307AF3" w:rsidRPr="00D77ECB" w:rsidTr="00C51F1C">
        <w:tc>
          <w:tcPr>
            <w:tcW w:w="3870" w:type="dxa"/>
          </w:tcPr>
          <w:p w:rsidR="00307AF3" w:rsidRPr="00D77ECB" w:rsidRDefault="004433E5" w:rsidP="00307AF3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33E5">
              <w:rPr>
                <w:rFonts w:asciiTheme="majorBidi" w:hAnsiTheme="majorBidi" w:cs="Angsana New"/>
                <w:sz w:val="30"/>
                <w:szCs w:val="30"/>
                <w:cs/>
              </w:rPr>
              <w:t>รายได้จากการบริหารจัดการ</w:t>
            </w:r>
          </w:p>
        </w:tc>
        <w:tc>
          <w:tcPr>
            <w:tcW w:w="11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6,678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842A7F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9,787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D77ECB" w:rsidRDefault="00CD2AF9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5,905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842A7F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8,579</w:t>
            </w:r>
          </w:p>
        </w:tc>
      </w:tr>
      <w:tr w:rsidR="00307AF3" w:rsidTr="00C51F1C">
        <w:tc>
          <w:tcPr>
            <w:tcW w:w="3870" w:type="dxa"/>
          </w:tcPr>
          <w:p w:rsidR="00307AF3" w:rsidRPr="00D77ECB" w:rsidRDefault="00307AF3" w:rsidP="00307AF3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0E4E68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0E4E68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307AF3" w:rsidRPr="00D77ECB" w:rsidTr="00C51F1C">
        <w:tc>
          <w:tcPr>
            <w:tcW w:w="3870" w:type="dxa"/>
          </w:tcPr>
          <w:p w:rsidR="00307AF3" w:rsidRPr="00D77ECB" w:rsidRDefault="00307AF3" w:rsidP="00307AF3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b/>
                <w:bCs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0E4E68" w:rsidRDefault="00307AF3" w:rsidP="00307AF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0E4E68" w:rsidRDefault="00307AF3" w:rsidP="00307AF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307AF3" w:rsidRPr="00D77ECB" w:rsidTr="00C51F1C">
        <w:tc>
          <w:tcPr>
            <w:tcW w:w="3870" w:type="dxa"/>
          </w:tcPr>
          <w:p w:rsidR="00307AF3" w:rsidRPr="00D77ECB" w:rsidRDefault="00307AF3" w:rsidP="00307AF3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0E4E68" w:rsidRDefault="00307AF3" w:rsidP="00307AF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0E4E68" w:rsidRDefault="00307AF3" w:rsidP="00307AF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307AF3" w:rsidRPr="00D77ECB" w:rsidTr="00C51F1C">
        <w:tc>
          <w:tcPr>
            <w:tcW w:w="3870" w:type="dxa"/>
          </w:tcPr>
          <w:p w:rsidR="00307AF3" w:rsidRPr="00D77ECB" w:rsidRDefault="00307AF3" w:rsidP="00307AF3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101,579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0E4E68" w:rsidRDefault="00307AF3" w:rsidP="00307AF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63,164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101,189</w:t>
            </w: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0E4E68" w:rsidRDefault="00307AF3" w:rsidP="00307AF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62,804</w:t>
            </w:r>
          </w:p>
        </w:tc>
      </w:tr>
      <w:tr w:rsidR="00307AF3" w:rsidRPr="00D77ECB" w:rsidTr="00C51F1C">
        <w:tc>
          <w:tcPr>
            <w:tcW w:w="3870" w:type="dxa"/>
          </w:tcPr>
          <w:p w:rsidR="00307AF3" w:rsidRPr="00D77ECB" w:rsidRDefault="00307AF3" w:rsidP="00307AF3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7AF3" w:rsidRPr="00D77ECB" w:rsidRDefault="00307AF3" w:rsidP="00307AF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9C7E7F" w:rsidRDefault="009C7E7F" w:rsidP="00BA4372">
      <w:pPr>
        <w:spacing w:after="0" w:line="240" w:lineRule="auto"/>
        <w:ind w:right="-29" w:firstLine="540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9C7E7F" w:rsidRPr="00D77ECB" w:rsidTr="00C51F1C">
        <w:tc>
          <w:tcPr>
            <w:tcW w:w="3870" w:type="dxa"/>
          </w:tcPr>
          <w:p w:rsidR="009C7E7F" w:rsidRPr="00D77ECB" w:rsidRDefault="009C7E7F" w:rsidP="00C51F1C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9C7E7F" w:rsidRPr="00D77ECB" w:rsidRDefault="009C7E7F" w:rsidP="00C51F1C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C7E7F" w:rsidRPr="00D77ECB" w:rsidRDefault="009C7E7F" w:rsidP="00C51F1C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9C7E7F" w:rsidRPr="00D77ECB" w:rsidRDefault="009C7E7F" w:rsidP="00C51F1C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7E7F" w:rsidRPr="00D77ECB" w:rsidTr="00C51F1C">
        <w:tc>
          <w:tcPr>
            <w:tcW w:w="3870" w:type="dxa"/>
          </w:tcPr>
          <w:p w:rsidR="009C7E7F" w:rsidRPr="00D77ECB" w:rsidRDefault="009C7E7F" w:rsidP="00C51F1C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D77E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77E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77E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77E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:rsidR="009C7E7F" w:rsidRPr="00D77ECB" w:rsidRDefault="009C7E7F" w:rsidP="00C51F1C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9C7E7F" w:rsidRPr="00D77ECB" w:rsidRDefault="009C7E7F" w:rsidP="00C51F1C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D77ECB" w:rsidRDefault="009C7E7F" w:rsidP="00C51F1C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9C7E7F" w:rsidRPr="00D77ECB" w:rsidRDefault="009C7E7F" w:rsidP="00C51F1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D77ECB" w:rsidRDefault="009C7E7F" w:rsidP="00C51F1C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9C7E7F" w:rsidRPr="00D77ECB" w:rsidRDefault="009C7E7F" w:rsidP="00C51F1C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D77ECB" w:rsidRDefault="009C7E7F" w:rsidP="00C51F1C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</w:tr>
      <w:tr w:rsidR="009C7E7F" w:rsidRPr="00D77ECB" w:rsidTr="00C51F1C">
        <w:tc>
          <w:tcPr>
            <w:tcW w:w="3870" w:type="dxa"/>
          </w:tcPr>
          <w:p w:rsidR="009C7E7F" w:rsidRPr="00D77ECB" w:rsidRDefault="009C7E7F" w:rsidP="00C51F1C">
            <w:pPr>
              <w:pStyle w:val="Heading5"/>
              <w:spacing w:before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9C7E7F" w:rsidRPr="00D77ECB" w:rsidRDefault="009C7E7F" w:rsidP="00C51F1C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7E7F" w:rsidRPr="00D77ECB" w:rsidTr="00C51F1C">
        <w:tc>
          <w:tcPr>
            <w:tcW w:w="3870" w:type="dxa"/>
          </w:tcPr>
          <w:p w:rsidR="009C7E7F" w:rsidRPr="00D77ECB" w:rsidRDefault="009C7E7F" w:rsidP="00C51F1C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9C7E7F" w:rsidRPr="00D77ECB" w:rsidRDefault="009C7E7F" w:rsidP="00C51F1C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C7E7F" w:rsidRPr="00D77ECB" w:rsidRDefault="009C7E7F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D77ECB" w:rsidRDefault="009C7E7F" w:rsidP="00C51F1C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C7E7F" w:rsidRPr="00D77ECB" w:rsidRDefault="009C7E7F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D77ECB" w:rsidRDefault="009C7E7F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C7E7F" w:rsidRPr="00D77ECB" w:rsidRDefault="009C7E7F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D77ECB" w:rsidRDefault="009C7E7F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7E7F" w:rsidRPr="00821047" w:rsidTr="00C51F1C">
        <w:tc>
          <w:tcPr>
            <w:tcW w:w="3870" w:type="dxa"/>
          </w:tcPr>
          <w:p w:rsidR="009C7E7F" w:rsidRPr="00D77ECB" w:rsidRDefault="009C7E7F" w:rsidP="00C51F1C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cs/>
                <w:lang w:val="en-US"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:rsidR="009C7E7F" w:rsidRPr="00D77ECB" w:rsidRDefault="00E1310B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8,878</w:t>
            </w:r>
          </w:p>
        </w:tc>
        <w:tc>
          <w:tcPr>
            <w:tcW w:w="270" w:type="dxa"/>
            <w:shd w:val="clear" w:color="auto" w:fill="auto"/>
          </w:tcPr>
          <w:p w:rsidR="009C7E7F" w:rsidRPr="00D77ECB" w:rsidRDefault="009C7E7F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D77ECB" w:rsidRDefault="00842A7F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2,172</w:t>
            </w:r>
          </w:p>
        </w:tc>
        <w:tc>
          <w:tcPr>
            <w:tcW w:w="270" w:type="dxa"/>
          </w:tcPr>
          <w:p w:rsidR="009C7E7F" w:rsidRPr="00821047" w:rsidRDefault="009C7E7F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C7E7F" w:rsidRPr="00821047" w:rsidRDefault="00524A73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8,848</w:t>
            </w:r>
          </w:p>
        </w:tc>
        <w:tc>
          <w:tcPr>
            <w:tcW w:w="270" w:type="dxa"/>
          </w:tcPr>
          <w:p w:rsidR="009C7E7F" w:rsidRPr="00821047" w:rsidRDefault="009C7E7F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842A7F" w:rsidRDefault="00842A7F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1,770</w:t>
            </w:r>
          </w:p>
        </w:tc>
      </w:tr>
      <w:tr w:rsidR="009C7E7F" w:rsidRPr="00D77ECB" w:rsidTr="00C51F1C">
        <w:tc>
          <w:tcPr>
            <w:tcW w:w="3870" w:type="dxa"/>
          </w:tcPr>
          <w:p w:rsidR="009C7E7F" w:rsidRPr="00D77ECB" w:rsidRDefault="009C7E7F" w:rsidP="00C51F1C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cs/>
                <w:lang w:val="en-US"/>
              </w:rPr>
              <w:t>รายได้ค่าเช่าและค่าบริการ</w:t>
            </w:r>
          </w:p>
        </w:tc>
        <w:tc>
          <w:tcPr>
            <w:tcW w:w="1170" w:type="dxa"/>
          </w:tcPr>
          <w:p w:rsidR="009C7E7F" w:rsidRPr="00D77ECB" w:rsidRDefault="00CD2AF9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550,613</w:t>
            </w:r>
          </w:p>
        </w:tc>
        <w:tc>
          <w:tcPr>
            <w:tcW w:w="270" w:type="dxa"/>
          </w:tcPr>
          <w:p w:rsidR="009C7E7F" w:rsidRPr="00D77ECB" w:rsidRDefault="009C7E7F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D77ECB" w:rsidRDefault="00842A7F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518,646</w:t>
            </w:r>
          </w:p>
        </w:tc>
        <w:tc>
          <w:tcPr>
            <w:tcW w:w="270" w:type="dxa"/>
          </w:tcPr>
          <w:p w:rsidR="009C7E7F" w:rsidRPr="00D77ECB" w:rsidRDefault="009C7E7F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D77ECB" w:rsidRDefault="00CD2AF9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484,573</w:t>
            </w:r>
          </w:p>
        </w:tc>
        <w:tc>
          <w:tcPr>
            <w:tcW w:w="270" w:type="dxa"/>
          </w:tcPr>
          <w:p w:rsidR="009C7E7F" w:rsidRPr="00D77ECB" w:rsidRDefault="009C7E7F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842A7F" w:rsidRDefault="00842A7F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445,963</w:t>
            </w:r>
          </w:p>
        </w:tc>
      </w:tr>
      <w:tr w:rsidR="009C7E7F" w:rsidRPr="00D77ECB" w:rsidTr="00C51F1C">
        <w:tc>
          <w:tcPr>
            <w:tcW w:w="3870" w:type="dxa"/>
          </w:tcPr>
          <w:p w:rsidR="009C7E7F" w:rsidRPr="00D77ECB" w:rsidRDefault="009C7E7F" w:rsidP="00C51F1C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170" w:type="dxa"/>
          </w:tcPr>
          <w:p w:rsidR="009C7E7F" w:rsidRPr="00D77ECB" w:rsidRDefault="00CD2AF9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122,001</w:t>
            </w:r>
          </w:p>
        </w:tc>
        <w:tc>
          <w:tcPr>
            <w:tcW w:w="270" w:type="dxa"/>
          </w:tcPr>
          <w:p w:rsidR="009C7E7F" w:rsidRPr="00D77ECB" w:rsidRDefault="009C7E7F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D77ECB" w:rsidRDefault="00842A7F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116,094</w:t>
            </w:r>
          </w:p>
        </w:tc>
        <w:tc>
          <w:tcPr>
            <w:tcW w:w="270" w:type="dxa"/>
          </w:tcPr>
          <w:p w:rsidR="009C7E7F" w:rsidRPr="00D77ECB" w:rsidRDefault="009C7E7F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D77ECB" w:rsidRDefault="00CD2AF9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101,983</w:t>
            </w:r>
          </w:p>
        </w:tc>
        <w:tc>
          <w:tcPr>
            <w:tcW w:w="270" w:type="dxa"/>
          </w:tcPr>
          <w:p w:rsidR="009C7E7F" w:rsidRPr="00D77ECB" w:rsidRDefault="009C7E7F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842A7F" w:rsidRDefault="00842A7F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95,068</w:t>
            </w:r>
          </w:p>
        </w:tc>
      </w:tr>
      <w:tr w:rsidR="009C7E7F" w:rsidRPr="00D77ECB" w:rsidTr="00C51F1C">
        <w:tc>
          <w:tcPr>
            <w:tcW w:w="3870" w:type="dxa"/>
          </w:tcPr>
          <w:p w:rsidR="009C7E7F" w:rsidRPr="00D77ECB" w:rsidRDefault="009C7E7F" w:rsidP="00C51F1C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cs/>
                <w:lang w:val="en-US"/>
              </w:rPr>
              <w:t>รายได้จากการบริหารจัดการ</w:t>
            </w:r>
          </w:p>
        </w:tc>
        <w:tc>
          <w:tcPr>
            <w:tcW w:w="1170" w:type="dxa"/>
          </w:tcPr>
          <w:p w:rsidR="009C7E7F" w:rsidRPr="00D77ECB" w:rsidRDefault="00307AF3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11,728</w:t>
            </w:r>
          </w:p>
        </w:tc>
        <w:tc>
          <w:tcPr>
            <w:tcW w:w="270" w:type="dxa"/>
          </w:tcPr>
          <w:p w:rsidR="009C7E7F" w:rsidRPr="00D77ECB" w:rsidRDefault="009C7E7F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D77ECB" w:rsidRDefault="00842A7F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307AF3"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  <w:tc>
          <w:tcPr>
            <w:tcW w:w="270" w:type="dxa"/>
          </w:tcPr>
          <w:p w:rsidR="009C7E7F" w:rsidRPr="00D77ECB" w:rsidRDefault="009C7E7F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D77ECB" w:rsidRDefault="00524A73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10,895</w:t>
            </w:r>
          </w:p>
        </w:tc>
        <w:tc>
          <w:tcPr>
            <w:tcW w:w="270" w:type="dxa"/>
          </w:tcPr>
          <w:p w:rsidR="009C7E7F" w:rsidRPr="00D77ECB" w:rsidRDefault="009C7E7F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842A7F" w:rsidRDefault="00842A7F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524A73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</w:tr>
      <w:tr w:rsidR="009C7E7F" w:rsidRPr="00D77ECB" w:rsidTr="00C51F1C">
        <w:tc>
          <w:tcPr>
            <w:tcW w:w="3870" w:type="dxa"/>
          </w:tcPr>
          <w:p w:rsidR="009C7E7F" w:rsidRPr="00D77ECB" w:rsidRDefault="009C7E7F" w:rsidP="00C51F1C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รายได้ค่าส่งเสริมการขาย</w:t>
            </w:r>
          </w:p>
        </w:tc>
        <w:tc>
          <w:tcPr>
            <w:tcW w:w="1170" w:type="dxa"/>
          </w:tcPr>
          <w:p w:rsidR="009C7E7F" w:rsidRPr="00D77ECB" w:rsidRDefault="00A829D4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5,221</w:t>
            </w:r>
          </w:p>
        </w:tc>
        <w:tc>
          <w:tcPr>
            <w:tcW w:w="270" w:type="dxa"/>
          </w:tcPr>
          <w:p w:rsidR="009C7E7F" w:rsidRPr="00D77ECB" w:rsidRDefault="009C7E7F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D77ECB" w:rsidRDefault="00A829D4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5,734</w:t>
            </w:r>
          </w:p>
        </w:tc>
        <w:tc>
          <w:tcPr>
            <w:tcW w:w="270" w:type="dxa"/>
          </w:tcPr>
          <w:p w:rsidR="009C7E7F" w:rsidRPr="00D77ECB" w:rsidRDefault="009C7E7F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D77ECB" w:rsidRDefault="00A829D4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5,176</w:t>
            </w:r>
          </w:p>
        </w:tc>
        <w:tc>
          <w:tcPr>
            <w:tcW w:w="270" w:type="dxa"/>
          </w:tcPr>
          <w:p w:rsidR="009C7E7F" w:rsidRPr="00D77ECB" w:rsidRDefault="009C7E7F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842A7F" w:rsidRDefault="00A829D4" w:rsidP="00C51F1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5,600</w:t>
            </w:r>
          </w:p>
        </w:tc>
      </w:tr>
      <w:tr w:rsidR="009C7E7F" w:rsidRPr="00D77ECB" w:rsidTr="009C7E7F">
        <w:tc>
          <w:tcPr>
            <w:tcW w:w="3870" w:type="dxa"/>
          </w:tcPr>
          <w:p w:rsidR="009C7E7F" w:rsidRPr="009C7E7F" w:rsidRDefault="009C7E7F" w:rsidP="00842A7F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7E7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ค่าใช้จ่ายค่าเช่าและค่าบริการ</w:t>
            </w:r>
          </w:p>
        </w:tc>
        <w:tc>
          <w:tcPr>
            <w:tcW w:w="1170" w:type="dxa"/>
          </w:tcPr>
          <w:p w:rsidR="009C7E7F" w:rsidRPr="00D77ECB" w:rsidRDefault="00817E20" w:rsidP="00842A7F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251,356</w:t>
            </w:r>
          </w:p>
        </w:tc>
        <w:tc>
          <w:tcPr>
            <w:tcW w:w="270" w:type="dxa"/>
          </w:tcPr>
          <w:p w:rsidR="009C7E7F" w:rsidRPr="00D77ECB" w:rsidRDefault="009C7E7F" w:rsidP="00842A7F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D77ECB" w:rsidRDefault="00842A7F" w:rsidP="00842A7F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213,698</w:t>
            </w:r>
          </w:p>
        </w:tc>
        <w:tc>
          <w:tcPr>
            <w:tcW w:w="270" w:type="dxa"/>
          </w:tcPr>
          <w:p w:rsidR="009C7E7F" w:rsidRPr="00D77ECB" w:rsidRDefault="009C7E7F" w:rsidP="00842A7F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D77ECB" w:rsidRDefault="000F297A" w:rsidP="00842A7F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176,772</w:t>
            </w:r>
          </w:p>
        </w:tc>
        <w:tc>
          <w:tcPr>
            <w:tcW w:w="270" w:type="dxa"/>
          </w:tcPr>
          <w:p w:rsidR="009C7E7F" w:rsidRPr="00D77ECB" w:rsidRDefault="009C7E7F" w:rsidP="00842A7F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842A7F" w:rsidRDefault="00842A7F" w:rsidP="00842A7F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148,083</w:t>
            </w:r>
          </w:p>
        </w:tc>
      </w:tr>
      <w:tr w:rsidR="009C7E7F" w:rsidRPr="00D77ECB" w:rsidTr="009C7E7F">
        <w:tc>
          <w:tcPr>
            <w:tcW w:w="3870" w:type="dxa"/>
          </w:tcPr>
          <w:p w:rsidR="009C7E7F" w:rsidRPr="009C7E7F" w:rsidRDefault="009C7E7F" w:rsidP="00842A7F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7E7F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ค่าใช้จ่ายค่าสาธารณูปโภค</w:t>
            </w:r>
          </w:p>
        </w:tc>
        <w:tc>
          <w:tcPr>
            <w:tcW w:w="1170" w:type="dxa"/>
          </w:tcPr>
          <w:p w:rsidR="009C7E7F" w:rsidRPr="00D77ECB" w:rsidRDefault="00307AF3" w:rsidP="00842A7F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50,880</w:t>
            </w:r>
          </w:p>
        </w:tc>
        <w:tc>
          <w:tcPr>
            <w:tcW w:w="270" w:type="dxa"/>
          </w:tcPr>
          <w:p w:rsidR="009C7E7F" w:rsidRPr="00D77ECB" w:rsidRDefault="009C7E7F" w:rsidP="00842A7F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D77ECB" w:rsidRDefault="00842A7F" w:rsidP="00842A7F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50,558</w:t>
            </w:r>
          </w:p>
        </w:tc>
        <w:tc>
          <w:tcPr>
            <w:tcW w:w="270" w:type="dxa"/>
          </w:tcPr>
          <w:p w:rsidR="009C7E7F" w:rsidRPr="00D77ECB" w:rsidRDefault="009C7E7F" w:rsidP="00842A7F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D77ECB" w:rsidRDefault="00524A73" w:rsidP="00842A7F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29,881</w:t>
            </w:r>
          </w:p>
        </w:tc>
        <w:tc>
          <w:tcPr>
            <w:tcW w:w="270" w:type="dxa"/>
          </w:tcPr>
          <w:p w:rsidR="009C7E7F" w:rsidRPr="00D77ECB" w:rsidRDefault="009C7E7F" w:rsidP="00842A7F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842A7F" w:rsidRDefault="00842A7F" w:rsidP="00842A7F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842A7F">
              <w:rPr>
                <w:rFonts w:asciiTheme="majorBidi" w:hAnsiTheme="majorBidi" w:cstheme="majorBidi"/>
                <w:sz w:val="30"/>
                <w:szCs w:val="30"/>
              </w:rPr>
              <w:t>28,560</w:t>
            </w:r>
          </w:p>
        </w:tc>
      </w:tr>
      <w:tr w:rsidR="009C7E7F" w:rsidRPr="00D77ECB" w:rsidTr="009C7E7F">
        <w:tc>
          <w:tcPr>
            <w:tcW w:w="3870" w:type="dxa"/>
          </w:tcPr>
          <w:p w:rsidR="009C7E7F" w:rsidRPr="009C7E7F" w:rsidRDefault="009C7E7F" w:rsidP="00842A7F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7E7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ค่าใช้จ่ายจากการบริหารจัดการ</w:t>
            </w:r>
          </w:p>
        </w:tc>
        <w:tc>
          <w:tcPr>
            <w:tcW w:w="1170" w:type="dxa"/>
          </w:tcPr>
          <w:p w:rsidR="009C7E7F" w:rsidRPr="00D77ECB" w:rsidRDefault="00307AF3" w:rsidP="00842A7F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168,</w:t>
            </w:r>
            <w:r w:rsidR="00CD2AF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:rsidR="009C7E7F" w:rsidRPr="00D77ECB" w:rsidRDefault="009C7E7F" w:rsidP="00842A7F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D77ECB" w:rsidRDefault="00307AF3" w:rsidP="00842A7F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134,285</w:t>
            </w:r>
          </w:p>
        </w:tc>
        <w:tc>
          <w:tcPr>
            <w:tcW w:w="270" w:type="dxa"/>
          </w:tcPr>
          <w:p w:rsidR="009C7E7F" w:rsidRPr="00D77ECB" w:rsidRDefault="009C7E7F" w:rsidP="00842A7F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D77ECB" w:rsidRDefault="00524A73" w:rsidP="00842A7F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156,984</w:t>
            </w:r>
          </w:p>
        </w:tc>
        <w:tc>
          <w:tcPr>
            <w:tcW w:w="270" w:type="dxa"/>
          </w:tcPr>
          <w:p w:rsidR="009C7E7F" w:rsidRPr="00D77ECB" w:rsidRDefault="009C7E7F" w:rsidP="00842A7F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842A7F" w:rsidRDefault="00524A73" w:rsidP="00842A7F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123,616</w:t>
            </w:r>
          </w:p>
        </w:tc>
      </w:tr>
      <w:tr w:rsidR="009C7E7F" w:rsidRPr="00D77ECB" w:rsidTr="009C7E7F">
        <w:tc>
          <w:tcPr>
            <w:tcW w:w="3870" w:type="dxa"/>
          </w:tcPr>
          <w:p w:rsidR="009C7E7F" w:rsidRPr="009C7E7F" w:rsidRDefault="009C7E7F" w:rsidP="00842A7F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7E7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170" w:type="dxa"/>
          </w:tcPr>
          <w:p w:rsidR="009C7E7F" w:rsidRPr="00D77ECB" w:rsidRDefault="00CD2AF9" w:rsidP="00842A7F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6,06</w:t>
            </w:r>
            <w:r w:rsidR="00E6096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9C7E7F" w:rsidRPr="00D77ECB" w:rsidRDefault="009C7E7F" w:rsidP="00842A7F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D77ECB" w:rsidRDefault="00817E20" w:rsidP="00842A7F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3,567</w:t>
            </w:r>
          </w:p>
        </w:tc>
        <w:tc>
          <w:tcPr>
            <w:tcW w:w="270" w:type="dxa"/>
          </w:tcPr>
          <w:p w:rsidR="009C7E7F" w:rsidRPr="00D77ECB" w:rsidRDefault="009C7E7F" w:rsidP="00842A7F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D77ECB" w:rsidRDefault="00CD2AF9" w:rsidP="00842A7F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5,973</w:t>
            </w:r>
          </w:p>
        </w:tc>
        <w:tc>
          <w:tcPr>
            <w:tcW w:w="270" w:type="dxa"/>
          </w:tcPr>
          <w:p w:rsidR="009C7E7F" w:rsidRPr="00D77ECB" w:rsidRDefault="009C7E7F" w:rsidP="00842A7F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7E7F" w:rsidRPr="00842A7F" w:rsidRDefault="00817E20" w:rsidP="00842A7F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3,206</w:t>
            </w:r>
          </w:p>
        </w:tc>
      </w:tr>
    </w:tbl>
    <w:p w:rsidR="009C7E7F" w:rsidRDefault="009C7E7F" w:rsidP="009C7E7F">
      <w:pPr>
        <w:spacing w:after="0" w:line="240" w:lineRule="auto"/>
        <w:ind w:right="-29"/>
        <w:rPr>
          <w:rFonts w:ascii="Angsana New" w:hAnsi="Angsana New" w:cs="Angsana New"/>
          <w:sz w:val="30"/>
          <w:szCs w:val="30"/>
        </w:rPr>
      </w:pPr>
    </w:p>
    <w:p w:rsidR="004F27DB" w:rsidRPr="00A5712A" w:rsidRDefault="004F27DB" w:rsidP="00BA4372">
      <w:pPr>
        <w:spacing w:after="0" w:line="240" w:lineRule="auto"/>
        <w:ind w:right="-29" w:firstLine="540"/>
        <w:rPr>
          <w:rFonts w:ascii="Angsana New" w:hAnsi="Angsana New" w:cs="Angsana New"/>
          <w:sz w:val="30"/>
          <w:szCs w:val="30"/>
        </w:rPr>
      </w:pPr>
      <w:r w:rsidRPr="00A5712A">
        <w:rPr>
          <w:rFonts w:ascii="Angsana New" w:hAnsi="Angsana New" w:cs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3B23C6">
        <w:rPr>
          <w:rFonts w:ascii="Angsana New" w:hAnsi="Angsana New" w:cs="Angsana New" w:hint="cs"/>
          <w:sz w:val="30"/>
          <w:szCs w:val="30"/>
          <w:cs/>
        </w:rPr>
        <w:t>30 กันยายน</w:t>
      </w:r>
      <w:r w:rsidR="00545AA1" w:rsidRPr="00A5712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45AA1" w:rsidRPr="00A5712A">
        <w:rPr>
          <w:rFonts w:ascii="Angsana New" w:hAnsi="Angsana New" w:cs="Angsana New"/>
          <w:sz w:val="30"/>
          <w:szCs w:val="30"/>
        </w:rPr>
        <w:t>256</w:t>
      </w:r>
      <w:r w:rsidR="00FE64B9" w:rsidRPr="00A5712A">
        <w:rPr>
          <w:rFonts w:ascii="Angsana New" w:hAnsi="Angsana New" w:cs="Angsana New"/>
          <w:sz w:val="30"/>
          <w:szCs w:val="30"/>
        </w:rPr>
        <w:t>2</w:t>
      </w:r>
      <w:r w:rsidR="00545AA1" w:rsidRPr="00A5712A">
        <w:rPr>
          <w:rFonts w:ascii="Angsana New" w:hAnsi="Angsana New" w:cs="Angsana New"/>
          <w:sz w:val="30"/>
          <w:szCs w:val="30"/>
        </w:rPr>
        <w:t xml:space="preserve"> </w:t>
      </w:r>
      <w:r w:rsidR="00545AA1" w:rsidRPr="00A5712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545AA1" w:rsidRPr="00A5712A">
        <w:rPr>
          <w:rFonts w:ascii="Angsana New" w:hAnsi="Angsana New" w:cs="Angsana New"/>
          <w:sz w:val="30"/>
          <w:szCs w:val="30"/>
        </w:rPr>
        <w:t xml:space="preserve">31 </w:t>
      </w:r>
      <w:r w:rsidRPr="00A5712A">
        <w:rPr>
          <w:rFonts w:ascii="Angsana New" w:hAnsi="Angsana New" w:cs="Angsana New"/>
          <w:sz w:val="30"/>
          <w:szCs w:val="30"/>
          <w:cs/>
        </w:rPr>
        <w:t>ธันวาคม</w:t>
      </w:r>
      <w:r w:rsidRPr="00A5712A">
        <w:rPr>
          <w:rFonts w:ascii="Angsana New" w:hAnsi="Angsana New" w:cs="Angsana New"/>
          <w:sz w:val="30"/>
          <w:szCs w:val="30"/>
        </w:rPr>
        <w:t xml:space="preserve"> </w:t>
      </w:r>
      <w:r w:rsidR="00D26E54" w:rsidRPr="00A5712A">
        <w:rPr>
          <w:rFonts w:ascii="Angsana New" w:hAnsi="Angsana New" w:cs="Angsana New"/>
          <w:sz w:val="30"/>
          <w:szCs w:val="30"/>
          <w:lang w:bidi="ar-SA"/>
        </w:rPr>
        <w:t>25</w:t>
      </w:r>
      <w:r w:rsidR="007C46C1" w:rsidRPr="00A5712A">
        <w:rPr>
          <w:rFonts w:ascii="Angsana New" w:hAnsi="Angsana New" w:cs="Angsana New"/>
          <w:sz w:val="30"/>
          <w:szCs w:val="30"/>
          <w:lang w:bidi="ar-SA"/>
        </w:rPr>
        <w:t>6</w:t>
      </w:r>
      <w:r w:rsidR="00FE64B9" w:rsidRPr="00A5712A">
        <w:rPr>
          <w:rFonts w:ascii="Angsana New" w:hAnsi="Angsana New" w:cs="Angsana New"/>
          <w:sz w:val="30"/>
          <w:szCs w:val="30"/>
          <w:lang w:bidi="ar-SA"/>
        </w:rPr>
        <w:t>1</w:t>
      </w:r>
      <w:r w:rsidR="00D26E54" w:rsidRPr="00A5712A">
        <w:rPr>
          <w:rFonts w:ascii="Angsana New" w:hAnsi="Angsana New" w:cs="Angsana New"/>
          <w:sz w:val="30"/>
          <w:szCs w:val="30"/>
          <w:lang w:bidi="ar-SA"/>
        </w:rPr>
        <w:t xml:space="preserve"> </w:t>
      </w:r>
      <w:r w:rsidRPr="00A5712A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AF7F96" w:rsidRPr="00A5712A" w:rsidRDefault="00AF7F96" w:rsidP="00AF7F96">
      <w:pPr>
        <w:spacing w:after="0" w:line="240" w:lineRule="auto"/>
        <w:ind w:right="-29" w:firstLine="540"/>
        <w:rPr>
          <w:rFonts w:ascii="Angsana New" w:hAnsi="Angsana New" w:cs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99"/>
        <w:gridCol w:w="1178"/>
        <w:gridCol w:w="253"/>
        <w:gridCol w:w="1199"/>
        <w:gridCol w:w="237"/>
        <w:gridCol w:w="1212"/>
        <w:gridCol w:w="237"/>
        <w:gridCol w:w="1125"/>
      </w:tblGrid>
      <w:tr w:rsidR="00D55D3F" w:rsidRPr="001C4F0E" w:rsidTr="00C52CBA">
        <w:trPr>
          <w:trHeight w:val="379"/>
          <w:tblHeader/>
        </w:trPr>
        <w:tc>
          <w:tcPr>
            <w:tcW w:w="4099" w:type="dxa"/>
          </w:tcPr>
          <w:p w:rsidR="00CA4059" w:rsidRPr="001C4F0E" w:rsidRDefault="00B217E3" w:rsidP="00831938">
            <w:pPr>
              <w:spacing w:after="0" w:line="360" w:lineRule="exact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br w:type="page"/>
            </w:r>
            <w:r w:rsidR="00CA4059" w:rsidRPr="001C4F0E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CA4059"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CA4059"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CA4059"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30" w:type="dxa"/>
            <w:gridSpan w:val="3"/>
          </w:tcPr>
          <w:p w:rsidR="00CA4059" w:rsidRPr="001C4F0E" w:rsidRDefault="00CA4059" w:rsidP="0083193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:rsidR="00CA4059" w:rsidRPr="001C4F0E" w:rsidRDefault="00CA4059" w:rsidP="0083193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:rsidR="00CA4059" w:rsidRPr="001C4F0E" w:rsidRDefault="00CA4059" w:rsidP="0083193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12A" w:rsidRPr="001C4F0E" w:rsidTr="00C52CBA">
        <w:trPr>
          <w:trHeight w:val="379"/>
          <w:tblHeader/>
        </w:trPr>
        <w:tc>
          <w:tcPr>
            <w:tcW w:w="4099" w:type="dxa"/>
          </w:tcPr>
          <w:p w:rsidR="00A5712A" w:rsidRPr="001C4F0E" w:rsidRDefault="00A5712A" w:rsidP="00A5712A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A5712A" w:rsidRPr="001C4F0E" w:rsidRDefault="003B23C6" w:rsidP="00A5712A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53" w:type="dxa"/>
          </w:tcPr>
          <w:p w:rsidR="00A5712A" w:rsidRPr="001C4F0E" w:rsidRDefault="00A5712A" w:rsidP="00A5712A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A5712A" w:rsidRPr="001C4F0E" w:rsidRDefault="00A5712A" w:rsidP="00A5712A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7" w:type="dxa"/>
          </w:tcPr>
          <w:p w:rsidR="00A5712A" w:rsidRPr="001C4F0E" w:rsidRDefault="00A5712A" w:rsidP="00A5712A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:rsidR="00A5712A" w:rsidRPr="001C4F0E" w:rsidRDefault="003B23C6" w:rsidP="00A5712A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37" w:type="dxa"/>
          </w:tcPr>
          <w:p w:rsidR="00A5712A" w:rsidRPr="001C4F0E" w:rsidRDefault="00A5712A" w:rsidP="00A5712A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A5712A" w:rsidRPr="001C4F0E" w:rsidRDefault="00A5712A" w:rsidP="00A5712A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5712A" w:rsidRPr="001C4F0E" w:rsidTr="00C52CBA">
        <w:trPr>
          <w:trHeight w:val="379"/>
          <w:tblHeader/>
        </w:trPr>
        <w:tc>
          <w:tcPr>
            <w:tcW w:w="4099" w:type="dxa"/>
          </w:tcPr>
          <w:p w:rsidR="00A5712A" w:rsidRPr="001C4F0E" w:rsidRDefault="00A5712A" w:rsidP="00A5712A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A5712A" w:rsidRPr="001C4F0E" w:rsidRDefault="00A5712A" w:rsidP="00A5712A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53" w:type="dxa"/>
          </w:tcPr>
          <w:p w:rsidR="00A5712A" w:rsidRPr="001C4F0E" w:rsidRDefault="00A5712A" w:rsidP="00A5712A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A5712A" w:rsidRPr="001C4F0E" w:rsidRDefault="00A5712A" w:rsidP="00A5712A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7" w:type="dxa"/>
          </w:tcPr>
          <w:p w:rsidR="00A5712A" w:rsidRPr="001C4F0E" w:rsidRDefault="00A5712A" w:rsidP="00A5712A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:rsidR="00A5712A" w:rsidRPr="001C4F0E" w:rsidRDefault="00A5712A" w:rsidP="00A5712A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7" w:type="dxa"/>
          </w:tcPr>
          <w:p w:rsidR="00A5712A" w:rsidRPr="001C4F0E" w:rsidRDefault="00A5712A" w:rsidP="00A5712A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A5712A" w:rsidRPr="001C4F0E" w:rsidRDefault="00A5712A" w:rsidP="00A5712A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A5712A" w:rsidRPr="001C4F0E" w:rsidTr="00C52CBA">
        <w:trPr>
          <w:trHeight w:val="379"/>
          <w:tblHeader/>
        </w:trPr>
        <w:tc>
          <w:tcPr>
            <w:tcW w:w="4099" w:type="dxa"/>
          </w:tcPr>
          <w:p w:rsidR="00A5712A" w:rsidRPr="001C4F0E" w:rsidRDefault="00A5712A" w:rsidP="00A5712A">
            <w:pPr>
              <w:pStyle w:val="Heading5"/>
              <w:keepNext w:val="0"/>
              <w:keepLines w:val="0"/>
              <w:spacing w:before="0" w:line="360" w:lineRule="exact"/>
              <w:ind w:right="-25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441" w:type="dxa"/>
            <w:gridSpan w:val="7"/>
          </w:tcPr>
          <w:p w:rsidR="00A5712A" w:rsidRPr="001C4F0E" w:rsidRDefault="00A5712A" w:rsidP="00A5712A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2AFB" w:rsidRPr="001C4F0E" w:rsidTr="00C52CBA">
        <w:trPr>
          <w:trHeight w:val="427"/>
        </w:trPr>
        <w:tc>
          <w:tcPr>
            <w:tcW w:w="4099" w:type="dxa"/>
          </w:tcPr>
          <w:p w:rsidR="00F12AFB" w:rsidRPr="001C4F0E" w:rsidRDefault="00F12AFB" w:rsidP="00F12AFB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8" w:type="dxa"/>
          </w:tcPr>
          <w:p w:rsidR="00F12AFB" w:rsidRPr="00D201AC" w:rsidRDefault="00F12AFB" w:rsidP="00F12AFB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20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:rsidR="00F12AFB" w:rsidRPr="00D201AC" w:rsidRDefault="00F12AFB" w:rsidP="00F12AFB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F12AFB" w:rsidRPr="00D201AC" w:rsidRDefault="00F12AFB" w:rsidP="00F12AFB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20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F12AFB" w:rsidRPr="00D201AC" w:rsidRDefault="00F12AFB" w:rsidP="00F12AFB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:rsidR="00F12AFB" w:rsidRPr="00D201AC" w:rsidRDefault="00F12AFB" w:rsidP="00F12AFB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201AC">
              <w:rPr>
                <w:rFonts w:ascii="Angsana New" w:hAnsi="Angsana New" w:cs="Angsana New"/>
                <w:sz w:val="30"/>
                <w:szCs w:val="30"/>
              </w:rPr>
              <w:t>29,053</w:t>
            </w:r>
          </w:p>
        </w:tc>
        <w:tc>
          <w:tcPr>
            <w:tcW w:w="237" w:type="dxa"/>
          </w:tcPr>
          <w:p w:rsidR="00F12AFB" w:rsidRPr="001C4F0E" w:rsidRDefault="00F12AFB" w:rsidP="00F12AFB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F12AFB" w:rsidRPr="001C4F0E" w:rsidRDefault="00F12AFB" w:rsidP="00F12AFB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38,157</w:t>
            </w:r>
          </w:p>
        </w:tc>
      </w:tr>
      <w:tr w:rsidR="007863C3" w:rsidRPr="001C4F0E" w:rsidTr="00C52CBA">
        <w:trPr>
          <w:trHeight w:val="427"/>
        </w:trPr>
        <w:tc>
          <w:tcPr>
            <w:tcW w:w="4099" w:type="dxa"/>
          </w:tcPr>
          <w:p w:rsidR="007863C3" w:rsidRPr="001C4F0E" w:rsidRDefault="007863C3" w:rsidP="007863C3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8" w:type="dxa"/>
          </w:tcPr>
          <w:p w:rsidR="007863C3" w:rsidRPr="00D201AC" w:rsidRDefault="00F12AFB" w:rsidP="007863C3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201AC">
              <w:rPr>
                <w:rFonts w:ascii="Angsana New" w:hAnsi="Angsana New" w:cs="Angsana New"/>
                <w:sz w:val="30"/>
                <w:szCs w:val="30"/>
              </w:rPr>
              <w:t>30,175</w:t>
            </w:r>
          </w:p>
        </w:tc>
        <w:tc>
          <w:tcPr>
            <w:tcW w:w="253" w:type="dxa"/>
          </w:tcPr>
          <w:p w:rsidR="007863C3" w:rsidRPr="00D201AC" w:rsidRDefault="007863C3" w:rsidP="007863C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7863C3" w:rsidRPr="00D201AC" w:rsidRDefault="00DE1040" w:rsidP="007863C3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201AC">
              <w:rPr>
                <w:rFonts w:ascii="Angsana New" w:hAnsi="Angsana New" w:cs="Angsana New"/>
                <w:sz w:val="30"/>
                <w:szCs w:val="30"/>
              </w:rPr>
              <w:t>40,218</w:t>
            </w:r>
          </w:p>
        </w:tc>
        <w:tc>
          <w:tcPr>
            <w:tcW w:w="237" w:type="dxa"/>
          </w:tcPr>
          <w:p w:rsidR="007863C3" w:rsidRPr="00D201AC" w:rsidRDefault="007863C3" w:rsidP="007863C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:rsidR="007863C3" w:rsidRPr="00D201AC" w:rsidRDefault="00F12AFB" w:rsidP="007863C3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01AC">
              <w:rPr>
                <w:rFonts w:ascii="Angsana New" w:hAnsi="Angsana New" w:cs="Angsana New"/>
                <w:sz w:val="30"/>
                <w:szCs w:val="30"/>
              </w:rPr>
              <w:t>26,422</w:t>
            </w:r>
          </w:p>
        </w:tc>
        <w:tc>
          <w:tcPr>
            <w:tcW w:w="237" w:type="dxa"/>
          </w:tcPr>
          <w:p w:rsidR="007863C3" w:rsidRPr="001C4F0E" w:rsidRDefault="007863C3" w:rsidP="007863C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7863C3" w:rsidRPr="001C4F0E" w:rsidRDefault="007863C3" w:rsidP="007863C3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E1040">
              <w:rPr>
                <w:rFonts w:ascii="Angsana New" w:hAnsi="Angsana New" w:cs="Angsana New"/>
                <w:sz w:val="30"/>
                <w:szCs w:val="30"/>
              </w:rPr>
              <w:t>8,451</w:t>
            </w:r>
          </w:p>
        </w:tc>
      </w:tr>
      <w:tr w:rsidR="007863C3" w:rsidRPr="001C4F0E" w:rsidTr="00C52CBA">
        <w:trPr>
          <w:trHeight w:val="427"/>
        </w:trPr>
        <w:tc>
          <w:tcPr>
            <w:tcW w:w="4099" w:type="dxa"/>
          </w:tcPr>
          <w:p w:rsidR="007863C3" w:rsidRPr="001C4F0E" w:rsidRDefault="007863C3" w:rsidP="007863C3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7863C3" w:rsidRPr="00D201AC" w:rsidRDefault="00F12AFB" w:rsidP="007863C3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201AC">
              <w:rPr>
                <w:rFonts w:ascii="Angsana New" w:hAnsi="Angsana New" w:cs="Angsana New"/>
                <w:sz w:val="30"/>
                <w:szCs w:val="30"/>
              </w:rPr>
              <w:t>100,499</w:t>
            </w:r>
          </w:p>
        </w:tc>
        <w:tc>
          <w:tcPr>
            <w:tcW w:w="253" w:type="dxa"/>
          </w:tcPr>
          <w:p w:rsidR="007863C3" w:rsidRPr="00D201AC" w:rsidRDefault="007863C3" w:rsidP="007863C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7863C3" w:rsidRPr="00D201AC" w:rsidRDefault="0064264A" w:rsidP="007863C3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201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E1040" w:rsidRPr="00D201AC">
              <w:rPr>
                <w:rFonts w:ascii="Angsana New" w:hAnsi="Angsana New" w:cs="Angsana New"/>
                <w:sz w:val="30"/>
                <w:szCs w:val="30"/>
              </w:rPr>
              <w:t>45,913</w:t>
            </w:r>
          </w:p>
        </w:tc>
        <w:tc>
          <w:tcPr>
            <w:tcW w:w="237" w:type="dxa"/>
          </w:tcPr>
          <w:p w:rsidR="007863C3" w:rsidRPr="00D201AC" w:rsidRDefault="007863C3" w:rsidP="007863C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7863C3" w:rsidRPr="00D201AC" w:rsidRDefault="00F12AFB" w:rsidP="007863C3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01AC">
              <w:rPr>
                <w:rFonts w:ascii="Angsana New" w:hAnsi="Angsana New" w:cs="Angsana New"/>
                <w:sz w:val="30"/>
                <w:szCs w:val="30"/>
              </w:rPr>
              <w:t>85,666</w:t>
            </w:r>
          </w:p>
        </w:tc>
        <w:tc>
          <w:tcPr>
            <w:tcW w:w="237" w:type="dxa"/>
          </w:tcPr>
          <w:p w:rsidR="007863C3" w:rsidRPr="001C4F0E" w:rsidRDefault="007863C3" w:rsidP="007863C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7863C3" w:rsidRPr="001C4F0E" w:rsidRDefault="007863C3" w:rsidP="007863C3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E1040">
              <w:rPr>
                <w:rFonts w:ascii="Angsana New" w:hAnsi="Angsana New" w:cs="Angsana New"/>
                <w:sz w:val="30"/>
                <w:szCs w:val="30"/>
              </w:rPr>
              <w:t>19,812</w:t>
            </w:r>
          </w:p>
        </w:tc>
      </w:tr>
      <w:tr w:rsidR="007863C3" w:rsidRPr="001C4F0E" w:rsidTr="00C52CBA">
        <w:trPr>
          <w:trHeight w:val="427"/>
        </w:trPr>
        <w:tc>
          <w:tcPr>
            <w:tcW w:w="4099" w:type="dxa"/>
          </w:tcPr>
          <w:p w:rsidR="007863C3" w:rsidRPr="001C4F0E" w:rsidRDefault="007863C3" w:rsidP="007863C3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7863C3" w:rsidRPr="00D201AC" w:rsidRDefault="00F12AFB" w:rsidP="007863C3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0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130,674</w:t>
            </w:r>
          </w:p>
        </w:tc>
        <w:tc>
          <w:tcPr>
            <w:tcW w:w="253" w:type="dxa"/>
          </w:tcPr>
          <w:p w:rsidR="007863C3" w:rsidRPr="00D201AC" w:rsidRDefault="007863C3" w:rsidP="007863C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:rsidR="007863C3" w:rsidRPr="00D201AC" w:rsidRDefault="00DE1040" w:rsidP="007863C3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0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186,131</w:t>
            </w:r>
          </w:p>
        </w:tc>
        <w:tc>
          <w:tcPr>
            <w:tcW w:w="237" w:type="dxa"/>
          </w:tcPr>
          <w:p w:rsidR="007863C3" w:rsidRPr="00D201AC" w:rsidRDefault="007863C3" w:rsidP="007863C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:rsidR="007863C3" w:rsidRPr="00D201AC" w:rsidRDefault="00F12AFB" w:rsidP="000F39DB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0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141,141</w:t>
            </w:r>
          </w:p>
        </w:tc>
        <w:tc>
          <w:tcPr>
            <w:tcW w:w="237" w:type="dxa"/>
          </w:tcPr>
          <w:p w:rsidR="007863C3" w:rsidRPr="001C4F0E" w:rsidRDefault="007863C3" w:rsidP="007863C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7863C3" w:rsidRPr="001C4F0E" w:rsidRDefault="007863C3" w:rsidP="007863C3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  <w:r w:rsidR="0064264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</w:t>
            </w:r>
            <w:r w:rsidR="00DE104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420</w:t>
            </w:r>
          </w:p>
        </w:tc>
      </w:tr>
      <w:tr w:rsidR="00F12AFB" w:rsidRPr="001C4F0E" w:rsidTr="00C52CBA">
        <w:trPr>
          <w:trHeight w:val="427"/>
        </w:trPr>
        <w:tc>
          <w:tcPr>
            <w:tcW w:w="4099" w:type="dxa"/>
          </w:tcPr>
          <w:p w:rsidR="00F12AFB" w:rsidRPr="001C4F0E" w:rsidRDefault="00F12AFB" w:rsidP="00F12AFB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F12AFB" w:rsidRPr="00D201AC" w:rsidRDefault="00F12AFB" w:rsidP="00F12AFB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20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:rsidR="00F12AFB" w:rsidRPr="00D201AC" w:rsidRDefault="00F12AFB" w:rsidP="00F12AFB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F12AFB" w:rsidRPr="00D201AC" w:rsidRDefault="00F12AFB" w:rsidP="00F12AFB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20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F12AFB" w:rsidRPr="00D201AC" w:rsidRDefault="00F12AFB" w:rsidP="00F12AFB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AB3FD7" w:rsidRPr="00D201AC" w:rsidRDefault="000F39DB" w:rsidP="000F39DB">
            <w:pPr>
              <w:tabs>
                <w:tab w:val="center" w:pos="67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B3FD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F12AFB" w:rsidRPr="001C4F0E" w:rsidRDefault="00F12AFB" w:rsidP="00F12AFB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0F39DB" w:rsidRPr="001C4F0E" w:rsidRDefault="000F39DB" w:rsidP="000F39DB">
            <w:pPr>
              <w:tabs>
                <w:tab w:val="decimal" w:pos="57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863C3" w:rsidRPr="001C4F0E" w:rsidTr="001D1B65">
        <w:trPr>
          <w:trHeight w:val="289"/>
        </w:trPr>
        <w:tc>
          <w:tcPr>
            <w:tcW w:w="4099" w:type="dxa"/>
          </w:tcPr>
          <w:p w:rsidR="007863C3" w:rsidRPr="001C4F0E" w:rsidRDefault="007863C3" w:rsidP="007863C3">
            <w:pPr>
              <w:spacing w:after="0" w:line="360" w:lineRule="exact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:rsidR="007863C3" w:rsidRPr="00D201AC" w:rsidRDefault="00F12AFB" w:rsidP="0064264A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0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130,674</w:t>
            </w:r>
          </w:p>
        </w:tc>
        <w:tc>
          <w:tcPr>
            <w:tcW w:w="253" w:type="dxa"/>
          </w:tcPr>
          <w:p w:rsidR="007863C3" w:rsidRPr="00D201AC" w:rsidRDefault="007863C3" w:rsidP="007863C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:rsidR="007863C3" w:rsidRPr="00D201AC" w:rsidRDefault="00DE1040" w:rsidP="007863C3">
            <w:pPr>
              <w:tabs>
                <w:tab w:val="decimal" w:pos="86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0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186,131</w:t>
            </w:r>
          </w:p>
        </w:tc>
        <w:tc>
          <w:tcPr>
            <w:tcW w:w="237" w:type="dxa"/>
          </w:tcPr>
          <w:p w:rsidR="007863C3" w:rsidRPr="00D201AC" w:rsidRDefault="007863C3" w:rsidP="007863C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:rsidR="007863C3" w:rsidRPr="00D201AC" w:rsidRDefault="00F12AFB" w:rsidP="000F39DB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0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141,141</w:t>
            </w:r>
          </w:p>
        </w:tc>
        <w:tc>
          <w:tcPr>
            <w:tcW w:w="237" w:type="dxa"/>
          </w:tcPr>
          <w:p w:rsidR="007863C3" w:rsidRPr="001C4F0E" w:rsidRDefault="007863C3" w:rsidP="007863C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:rsidR="007863C3" w:rsidRPr="001C4F0E" w:rsidRDefault="007863C3" w:rsidP="007863C3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813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  <w:r w:rsidR="003D5B97" w:rsidRPr="002813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2813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E104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420</w:t>
            </w:r>
          </w:p>
        </w:tc>
      </w:tr>
    </w:tbl>
    <w:p w:rsidR="00302DDF" w:rsidRPr="001C4F0E" w:rsidRDefault="00503E76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  <w:r>
        <w:rPr>
          <w:rFonts w:ascii="Angsana New" w:hAnsi="Angsana New" w:cs="Angsana New"/>
          <w:sz w:val="2"/>
          <w:szCs w:val="2"/>
          <w:cs/>
        </w:rPr>
        <w:br/>
      </w:r>
    </w:p>
    <w:p w:rsidR="00BA4372" w:rsidRPr="001C4F0E" w:rsidRDefault="00BA4372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p w:rsidR="00503E76" w:rsidRDefault="00503E76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  <w:sectPr w:rsidR="00503E76" w:rsidSect="001935D8">
          <w:headerReference w:type="default" r:id="rId8"/>
          <w:footerReference w:type="default" r:id="rId9"/>
          <w:type w:val="nextColumn"/>
          <w:pgSz w:w="11907" w:h="16840" w:code="9"/>
          <w:pgMar w:top="691" w:right="1152" w:bottom="576" w:left="1152" w:header="720" w:footer="720" w:gutter="0"/>
          <w:pgNumType w:start="16"/>
          <w:cols w:space="720"/>
        </w:sectPr>
      </w:pPr>
    </w:p>
    <w:p w:rsidR="00D13092" w:rsidRPr="001C4F0E" w:rsidRDefault="00D13092" w:rsidP="004F1FA2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4"/>
          <w:szCs w:val="4"/>
        </w:rPr>
      </w:pPr>
    </w:p>
    <w:tbl>
      <w:tblPr>
        <w:tblW w:w="94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06"/>
        <w:gridCol w:w="270"/>
        <w:gridCol w:w="1083"/>
        <w:gridCol w:w="7"/>
        <w:gridCol w:w="260"/>
        <w:gridCol w:w="1179"/>
        <w:gridCol w:w="239"/>
        <w:gridCol w:w="1165"/>
      </w:tblGrid>
      <w:tr w:rsidR="00EA6A5E" w:rsidRPr="001C4F0E" w:rsidTr="009615AF">
        <w:trPr>
          <w:trHeight w:val="382"/>
          <w:tblHeader/>
        </w:trPr>
        <w:tc>
          <w:tcPr>
            <w:tcW w:w="4050" w:type="dxa"/>
          </w:tcPr>
          <w:p w:rsidR="00EA6A5E" w:rsidRPr="001C4F0E" w:rsidRDefault="00EA6A5E" w:rsidP="00EA6A5E">
            <w:pPr>
              <w:spacing w:after="0" w:line="380" w:lineRule="exact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สิทธิการเช่า</w:t>
            </w: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1C4F0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66" w:type="dxa"/>
            <w:gridSpan w:val="4"/>
          </w:tcPr>
          <w:p w:rsidR="00EA6A5E" w:rsidRPr="001C4F0E" w:rsidRDefault="00EA6A5E" w:rsidP="00EA6A5E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:rsidR="00EA6A5E" w:rsidRPr="001C4F0E" w:rsidRDefault="00EA6A5E" w:rsidP="00EA6A5E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:rsidR="00EA6A5E" w:rsidRPr="001C4F0E" w:rsidRDefault="00EA6A5E" w:rsidP="00EA6A5E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5538" w:rsidRPr="001C4F0E" w:rsidTr="009615AF">
        <w:trPr>
          <w:trHeight w:val="382"/>
          <w:tblHeader/>
        </w:trPr>
        <w:tc>
          <w:tcPr>
            <w:tcW w:w="4050" w:type="dxa"/>
          </w:tcPr>
          <w:p w:rsidR="00205538" w:rsidRPr="001C4F0E" w:rsidRDefault="00205538" w:rsidP="00205538">
            <w:pPr>
              <w:spacing w:after="0" w:line="380" w:lineRule="exact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:rsidR="00205538" w:rsidRPr="001C4F0E" w:rsidRDefault="003B23C6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205538" w:rsidRPr="001C4F0E" w:rsidRDefault="00205538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  <w:gridSpan w:val="2"/>
          </w:tcPr>
          <w:p w:rsidR="00205538" w:rsidRPr="001C4F0E" w:rsidRDefault="00205538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205538" w:rsidRPr="001C4F0E" w:rsidRDefault="003B23C6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39" w:type="dxa"/>
          </w:tcPr>
          <w:p w:rsidR="00205538" w:rsidRPr="001C4F0E" w:rsidRDefault="00205538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205538" w:rsidRPr="001C4F0E" w:rsidRDefault="00205538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05538" w:rsidRPr="001C4F0E" w:rsidTr="009615AF">
        <w:trPr>
          <w:trHeight w:val="402"/>
          <w:tblHeader/>
        </w:trPr>
        <w:tc>
          <w:tcPr>
            <w:tcW w:w="4050" w:type="dxa"/>
          </w:tcPr>
          <w:p w:rsidR="00205538" w:rsidRPr="001C4F0E" w:rsidRDefault="00205538" w:rsidP="00205538">
            <w:pPr>
              <w:spacing w:after="0" w:line="380" w:lineRule="exact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06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67" w:type="dxa"/>
            <w:gridSpan w:val="2"/>
          </w:tcPr>
          <w:p w:rsidR="00205538" w:rsidRPr="001C4F0E" w:rsidRDefault="00205538" w:rsidP="002055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9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205538" w:rsidRPr="001C4F0E" w:rsidTr="009615AF">
        <w:trPr>
          <w:trHeight w:val="382"/>
          <w:tblHeader/>
        </w:trPr>
        <w:tc>
          <w:tcPr>
            <w:tcW w:w="4050" w:type="dxa"/>
          </w:tcPr>
          <w:p w:rsidR="00205538" w:rsidRPr="001C4F0E" w:rsidRDefault="00205538" w:rsidP="00205538">
            <w:pPr>
              <w:pStyle w:val="Heading5"/>
              <w:spacing w:before="0" w:line="380" w:lineRule="exact"/>
              <w:ind w:right="-25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5409" w:type="dxa"/>
            <w:gridSpan w:val="8"/>
          </w:tcPr>
          <w:p w:rsidR="00205538" w:rsidRPr="001C4F0E" w:rsidRDefault="00205538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5538" w:rsidRPr="001C4F0E" w:rsidTr="009615AF">
        <w:trPr>
          <w:trHeight w:val="422"/>
          <w:tblHeader/>
        </w:trPr>
        <w:tc>
          <w:tcPr>
            <w:tcW w:w="4050" w:type="dxa"/>
            <w:tcBorders>
              <w:bottom w:val="nil"/>
            </w:tcBorders>
          </w:tcPr>
          <w:p w:rsidR="00205538" w:rsidRPr="001C4F0E" w:rsidRDefault="00205538" w:rsidP="00205538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06" w:type="dxa"/>
            <w:tcBorders>
              <w:bottom w:val="double" w:sz="4" w:space="0" w:color="auto"/>
            </w:tcBorders>
          </w:tcPr>
          <w:p w:rsidR="00205538" w:rsidRPr="007863C3" w:rsidRDefault="001E2F45" w:rsidP="009615AF">
            <w:pPr>
              <w:tabs>
                <w:tab w:val="decimal" w:pos="97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1,158,217</w:t>
            </w:r>
          </w:p>
        </w:tc>
        <w:tc>
          <w:tcPr>
            <w:tcW w:w="270" w:type="dxa"/>
            <w:tcBorders>
              <w:bottom w:val="nil"/>
            </w:tcBorders>
          </w:tcPr>
          <w:p w:rsidR="00205538" w:rsidRPr="007863C3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:rsidR="00205538" w:rsidRPr="007863C3" w:rsidRDefault="00205538" w:rsidP="009615AF">
            <w:pPr>
              <w:tabs>
                <w:tab w:val="decimal" w:pos="86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863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1,204,337</w:t>
            </w:r>
          </w:p>
        </w:tc>
        <w:tc>
          <w:tcPr>
            <w:tcW w:w="267" w:type="dxa"/>
            <w:gridSpan w:val="2"/>
            <w:tcBorders>
              <w:bottom w:val="nil"/>
            </w:tcBorders>
          </w:tcPr>
          <w:p w:rsidR="00205538" w:rsidRPr="007863C3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:rsidR="00205538" w:rsidRPr="007863C3" w:rsidRDefault="00692BDD" w:rsidP="009615AF">
            <w:pPr>
              <w:tabs>
                <w:tab w:val="decimal" w:pos="939"/>
              </w:tabs>
              <w:spacing w:after="0" w:line="240" w:lineRule="auto"/>
              <w:ind w:left="-108" w:right="-19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1,037,631</w:t>
            </w:r>
          </w:p>
        </w:tc>
        <w:tc>
          <w:tcPr>
            <w:tcW w:w="239" w:type="dxa"/>
            <w:tcBorders>
              <w:bottom w:val="nil"/>
            </w:tcBorders>
          </w:tcPr>
          <w:p w:rsidR="00205538" w:rsidRPr="007863C3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vAlign w:val="bottom"/>
          </w:tcPr>
          <w:p w:rsidR="00205538" w:rsidRPr="007863C3" w:rsidRDefault="00205538" w:rsidP="009615AF">
            <w:pPr>
              <w:tabs>
                <w:tab w:val="decimal" w:pos="1127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863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1,069,595</w:t>
            </w:r>
          </w:p>
        </w:tc>
      </w:tr>
    </w:tbl>
    <w:p w:rsidR="00B77F1D" w:rsidRDefault="00B77F1D" w:rsidP="0084487D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080"/>
        <w:gridCol w:w="360"/>
        <w:gridCol w:w="1080"/>
        <w:gridCol w:w="270"/>
        <w:gridCol w:w="1170"/>
      </w:tblGrid>
      <w:tr w:rsidR="008072A6" w:rsidRPr="001C4F0E" w:rsidTr="002C3949">
        <w:trPr>
          <w:trHeight w:val="392"/>
        </w:trPr>
        <w:tc>
          <w:tcPr>
            <w:tcW w:w="4050" w:type="dxa"/>
          </w:tcPr>
          <w:p w:rsidR="008072A6" w:rsidRPr="001C4F0E" w:rsidRDefault="00B77F1D" w:rsidP="00684CA7">
            <w:pPr>
              <w:spacing w:after="0" w:line="380" w:lineRule="exact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 w:type="column"/>
            </w:r>
            <w:r w:rsidR="00C474AD" w:rsidRPr="001C4F0E">
              <w:rPr>
                <w:rFonts w:ascii="Angsana New" w:hAnsi="Angsana New" w:cs="Angsana New"/>
                <w:sz w:val="30"/>
                <w:szCs w:val="30"/>
                <w:lang w:eastAsia="x-none"/>
              </w:rPr>
              <w:br w:type="page"/>
            </w:r>
            <w:r w:rsidR="008072A6"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8072A6"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8072A6"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20" w:type="dxa"/>
            <w:gridSpan w:val="3"/>
          </w:tcPr>
          <w:p w:rsidR="008072A6" w:rsidRPr="001C4F0E" w:rsidRDefault="008072A6" w:rsidP="00684CA7">
            <w:pPr>
              <w:spacing w:after="0" w:line="380" w:lineRule="exact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8072A6" w:rsidRPr="001C4F0E" w:rsidRDefault="008072A6" w:rsidP="00684CA7">
            <w:pPr>
              <w:spacing w:after="0" w:line="380" w:lineRule="exact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8072A6" w:rsidRPr="001C4F0E" w:rsidRDefault="008072A6" w:rsidP="00684CA7">
            <w:pPr>
              <w:spacing w:after="0" w:line="380" w:lineRule="exact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5538" w:rsidRPr="001C4F0E" w:rsidTr="002C3949">
        <w:trPr>
          <w:trHeight w:val="392"/>
        </w:trPr>
        <w:tc>
          <w:tcPr>
            <w:tcW w:w="4050" w:type="dxa"/>
          </w:tcPr>
          <w:p w:rsidR="00205538" w:rsidRPr="001C4F0E" w:rsidRDefault="00205538" w:rsidP="00205538">
            <w:pPr>
              <w:spacing w:after="0" w:line="38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5538" w:rsidRPr="001C4F0E" w:rsidRDefault="003B23C6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05538" w:rsidRPr="001C4F0E" w:rsidRDefault="00205538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</w:tcPr>
          <w:p w:rsidR="00205538" w:rsidRPr="001C4F0E" w:rsidRDefault="00205538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05538" w:rsidRPr="001C4F0E" w:rsidRDefault="003B23C6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5538" w:rsidRPr="001C4F0E" w:rsidRDefault="00205538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05538" w:rsidRPr="001C4F0E" w:rsidTr="002C3949">
        <w:trPr>
          <w:trHeight w:val="423"/>
        </w:trPr>
        <w:tc>
          <w:tcPr>
            <w:tcW w:w="4050" w:type="dxa"/>
          </w:tcPr>
          <w:p w:rsidR="00205538" w:rsidRPr="001C4F0E" w:rsidRDefault="00205538" w:rsidP="00205538">
            <w:pPr>
              <w:spacing w:after="0" w:line="38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205538" w:rsidRPr="001C4F0E" w:rsidRDefault="00205538" w:rsidP="002055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205538" w:rsidRPr="001C4F0E" w:rsidTr="002C3949">
        <w:trPr>
          <w:trHeight w:val="392"/>
        </w:trPr>
        <w:tc>
          <w:tcPr>
            <w:tcW w:w="4050" w:type="dxa"/>
          </w:tcPr>
          <w:p w:rsidR="00205538" w:rsidRPr="001C4F0E" w:rsidRDefault="00205538" w:rsidP="00205538">
            <w:pPr>
              <w:pStyle w:val="Heading5"/>
              <w:spacing w:before="0" w:line="380" w:lineRule="exact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205538" w:rsidRPr="001C4F0E" w:rsidRDefault="00205538" w:rsidP="00205538">
            <w:pPr>
              <w:spacing w:after="0" w:line="380" w:lineRule="exact"/>
              <w:ind w:left="-19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5538" w:rsidRPr="001C4F0E" w:rsidTr="002C3949">
        <w:trPr>
          <w:trHeight w:val="413"/>
        </w:trPr>
        <w:tc>
          <w:tcPr>
            <w:tcW w:w="4050" w:type="dxa"/>
          </w:tcPr>
          <w:p w:rsidR="00205538" w:rsidRPr="001C4F0E" w:rsidRDefault="00205538" w:rsidP="00205538">
            <w:pPr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205538" w:rsidRPr="001C4F0E" w:rsidRDefault="00AB3FD7" w:rsidP="00010EBC">
            <w:pPr>
              <w:tabs>
                <w:tab w:val="decimal" w:pos="720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05538" w:rsidRPr="001C4F0E" w:rsidRDefault="00205538" w:rsidP="00692BDD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05538" w:rsidRPr="001C4F0E" w:rsidRDefault="00205538" w:rsidP="00205538">
            <w:pPr>
              <w:tabs>
                <w:tab w:val="decimal" w:pos="720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205538" w:rsidRPr="001C4F0E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05538" w:rsidRPr="001C4F0E" w:rsidRDefault="00692BDD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8,240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5538" w:rsidRPr="001C4F0E" w:rsidRDefault="00205538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12,327</w:t>
            </w:r>
          </w:p>
        </w:tc>
      </w:tr>
      <w:tr w:rsidR="00205538" w:rsidRPr="001C4F0E" w:rsidTr="002C3949">
        <w:trPr>
          <w:trHeight w:val="434"/>
        </w:trPr>
        <w:tc>
          <w:tcPr>
            <w:tcW w:w="4050" w:type="dxa"/>
          </w:tcPr>
          <w:p w:rsidR="00205538" w:rsidRPr="001C4F0E" w:rsidRDefault="00205538" w:rsidP="00205538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205538" w:rsidRPr="001C4F0E" w:rsidRDefault="00AB3FD7" w:rsidP="00205538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26,31</w:t>
            </w:r>
            <w:r w:rsidR="00010EB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05538" w:rsidRPr="001C4F0E" w:rsidRDefault="00205538" w:rsidP="00205538">
            <w:pPr>
              <w:tabs>
                <w:tab w:val="decimal" w:pos="88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23,029</w:t>
            </w:r>
          </w:p>
        </w:tc>
        <w:tc>
          <w:tcPr>
            <w:tcW w:w="360" w:type="dxa"/>
            <w:shd w:val="clear" w:color="auto" w:fill="auto"/>
          </w:tcPr>
          <w:p w:rsidR="00205538" w:rsidRPr="001C4F0E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05538" w:rsidRPr="001C4F0E" w:rsidRDefault="00692BDD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19,162</w:t>
            </w:r>
          </w:p>
        </w:tc>
        <w:tc>
          <w:tcPr>
            <w:tcW w:w="270" w:type="dxa"/>
            <w:shd w:val="clear" w:color="auto" w:fill="auto"/>
          </w:tcPr>
          <w:p w:rsidR="00205538" w:rsidRPr="001C4F0E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05538" w:rsidRPr="001C4F0E" w:rsidRDefault="00205538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23,023</w:t>
            </w:r>
          </w:p>
        </w:tc>
      </w:tr>
      <w:tr w:rsidR="00205538" w:rsidRPr="001C4F0E" w:rsidTr="002C3949">
        <w:trPr>
          <w:trHeight w:val="423"/>
        </w:trPr>
        <w:tc>
          <w:tcPr>
            <w:tcW w:w="4050" w:type="dxa"/>
          </w:tcPr>
          <w:p w:rsidR="00205538" w:rsidRPr="001C4F0E" w:rsidRDefault="00205538" w:rsidP="00205538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05538" w:rsidRPr="001C4F0E" w:rsidRDefault="00AB3FD7" w:rsidP="00205538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282,698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05538" w:rsidRPr="001C4F0E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370,855</w:t>
            </w:r>
          </w:p>
        </w:tc>
        <w:tc>
          <w:tcPr>
            <w:tcW w:w="360" w:type="dxa"/>
            <w:shd w:val="clear" w:color="auto" w:fill="auto"/>
          </w:tcPr>
          <w:p w:rsidR="00205538" w:rsidRPr="001C4F0E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05538" w:rsidRPr="001C4F0E" w:rsidRDefault="00692BDD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194,612</w:t>
            </w:r>
          </w:p>
        </w:tc>
        <w:tc>
          <w:tcPr>
            <w:tcW w:w="270" w:type="dxa"/>
            <w:shd w:val="clear" w:color="auto" w:fill="auto"/>
          </w:tcPr>
          <w:p w:rsidR="00205538" w:rsidRPr="001C4F0E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05538" w:rsidRPr="001C4F0E" w:rsidRDefault="00205538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262,748</w:t>
            </w:r>
          </w:p>
        </w:tc>
      </w:tr>
      <w:tr w:rsidR="00205538" w:rsidRPr="001C4F0E" w:rsidTr="002C3949">
        <w:trPr>
          <w:trHeight w:val="434"/>
        </w:trPr>
        <w:tc>
          <w:tcPr>
            <w:tcW w:w="4050" w:type="dxa"/>
          </w:tcPr>
          <w:p w:rsidR="00205538" w:rsidRPr="001C4F0E" w:rsidRDefault="00205538" w:rsidP="00205538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05538" w:rsidRPr="001C4F0E" w:rsidRDefault="00AB3FD7" w:rsidP="00205538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309,01</w:t>
            </w:r>
            <w:r w:rsidR="00010E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05538" w:rsidRPr="001C4F0E" w:rsidRDefault="00205538" w:rsidP="0087652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393,884</w:t>
            </w:r>
          </w:p>
        </w:tc>
        <w:tc>
          <w:tcPr>
            <w:tcW w:w="360" w:type="dxa"/>
          </w:tcPr>
          <w:p w:rsidR="00205538" w:rsidRPr="001C4F0E" w:rsidRDefault="00205538" w:rsidP="0087652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83FD1" w:rsidRPr="001C4F0E" w:rsidRDefault="00383FD1" w:rsidP="00383FD1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B54B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22,014</w:t>
            </w:r>
          </w:p>
        </w:tc>
        <w:tc>
          <w:tcPr>
            <w:tcW w:w="270" w:type="dxa"/>
          </w:tcPr>
          <w:p w:rsidR="00205538" w:rsidRPr="0087652F" w:rsidRDefault="00205538" w:rsidP="0087652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05538" w:rsidRPr="001C4F0E" w:rsidRDefault="00205538" w:rsidP="0087652F">
            <w:pPr>
              <w:tabs>
                <w:tab w:val="decimal" w:pos="97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298,098</w:t>
            </w:r>
          </w:p>
        </w:tc>
      </w:tr>
    </w:tbl>
    <w:p w:rsidR="00600CC2" w:rsidRPr="001C4F0E" w:rsidRDefault="00600CC2" w:rsidP="00D55D3F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4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080"/>
        <w:gridCol w:w="360"/>
        <w:gridCol w:w="1080"/>
        <w:gridCol w:w="270"/>
        <w:gridCol w:w="1194"/>
      </w:tblGrid>
      <w:tr w:rsidR="00CC62A1" w:rsidRPr="001C4F0E" w:rsidTr="009615AF">
        <w:tc>
          <w:tcPr>
            <w:tcW w:w="4050" w:type="dxa"/>
            <w:shd w:val="clear" w:color="auto" w:fill="auto"/>
          </w:tcPr>
          <w:p w:rsidR="00CC62A1" w:rsidRPr="001C4F0E" w:rsidRDefault="00E059A0" w:rsidP="009531FC">
            <w:pPr>
              <w:spacing w:after="0" w:line="240" w:lineRule="auto"/>
              <w:ind w:left="-99" w:right="-25" w:firstLine="8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C4F0E">
              <w:br w:type="page"/>
            </w:r>
            <w:r w:rsidR="00CC62A1" w:rsidRPr="001C4F0E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520" w:type="dxa"/>
            <w:gridSpan w:val="3"/>
            <w:shd w:val="clear" w:color="auto" w:fill="auto"/>
          </w:tcPr>
          <w:p w:rsidR="00CC62A1" w:rsidRPr="001C4F0E" w:rsidRDefault="00CC62A1" w:rsidP="009531FC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60" w:type="dxa"/>
            <w:shd w:val="clear" w:color="auto" w:fill="auto"/>
          </w:tcPr>
          <w:p w:rsidR="00CC62A1" w:rsidRPr="001C4F0E" w:rsidRDefault="00CC62A1" w:rsidP="009531FC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4" w:type="dxa"/>
            <w:gridSpan w:val="3"/>
            <w:shd w:val="clear" w:color="auto" w:fill="auto"/>
          </w:tcPr>
          <w:p w:rsidR="00CC62A1" w:rsidRPr="001C4F0E" w:rsidRDefault="00CC62A1" w:rsidP="009531FC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05538" w:rsidRPr="001C4F0E" w:rsidTr="00E93A55">
        <w:tc>
          <w:tcPr>
            <w:tcW w:w="4050" w:type="dxa"/>
            <w:shd w:val="clear" w:color="auto" w:fill="auto"/>
          </w:tcPr>
          <w:p w:rsidR="00205538" w:rsidRPr="001C4F0E" w:rsidRDefault="00205538" w:rsidP="00205538">
            <w:pPr>
              <w:pStyle w:val="BodyText"/>
              <w:spacing w:after="0" w:line="240" w:lineRule="auto"/>
              <w:ind w:left="-99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05538" w:rsidRPr="001C4F0E" w:rsidRDefault="003B23C6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</w:tcPr>
          <w:p w:rsidR="00205538" w:rsidRPr="001C4F0E" w:rsidRDefault="00205538" w:rsidP="002055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05538" w:rsidRPr="001C4F0E" w:rsidRDefault="00205538" w:rsidP="002055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  <w:shd w:val="clear" w:color="auto" w:fill="auto"/>
          </w:tcPr>
          <w:p w:rsidR="00205538" w:rsidRPr="001C4F0E" w:rsidRDefault="00205538" w:rsidP="002055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05538" w:rsidRPr="001C4F0E" w:rsidRDefault="003B23C6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</w:tcPr>
          <w:p w:rsidR="00205538" w:rsidRPr="001C4F0E" w:rsidRDefault="00205538" w:rsidP="002055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:rsidR="00205538" w:rsidRPr="001C4F0E" w:rsidRDefault="00205538" w:rsidP="002055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05538" w:rsidRPr="001C4F0E" w:rsidTr="00E93A55">
        <w:tc>
          <w:tcPr>
            <w:tcW w:w="4050" w:type="dxa"/>
            <w:shd w:val="clear" w:color="auto" w:fill="auto"/>
          </w:tcPr>
          <w:p w:rsidR="00205538" w:rsidRPr="001C4F0E" w:rsidRDefault="00205538" w:rsidP="00205538">
            <w:pPr>
              <w:pStyle w:val="BodyText"/>
              <w:spacing w:after="0" w:line="240" w:lineRule="auto"/>
              <w:ind w:left="-99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205538" w:rsidRPr="001C4F0E" w:rsidRDefault="00205538" w:rsidP="002055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205538" w:rsidRPr="001C4F0E" w:rsidTr="009615AF">
        <w:tc>
          <w:tcPr>
            <w:tcW w:w="4050" w:type="dxa"/>
            <w:shd w:val="clear" w:color="auto" w:fill="auto"/>
          </w:tcPr>
          <w:p w:rsidR="00205538" w:rsidRPr="001C4F0E" w:rsidRDefault="00205538" w:rsidP="00205538">
            <w:pPr>
              <w:pStyle w:val="BodyText"/>
              <w:spacing w:after="0" w:line="240" w:lineRule="auto"/>
              <w:ind w:left="-99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4" w:type="dxa"/>
            <w:gridSpan w:val="7"/>
            <w:shd w:val="clear" w:color="auto" w:fill="auto"/>
          </w:tcPr>
          <w:p w:rsidR="00205538" w:rsidRPr="001C4F0E" w:rsidRDefault="00205538" w:rsidP="00205538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5538" w:rsidRPr="001C4F0E" w:rsidTr="00E93A55">
        <w:tc>
          <w:tcPr>
            <w:tcW w:w="4050" w:type="dxa"/>
          </w:tcPr>
          <w:p w:rsidR="00205538" w:rsidRPr="001C4F0E" w:rsidRDefault="00205538" w:rsidP="00205538">
            <w:pPr>
              <w:spacing w:after="0" w:line="240" w:lineRule="auto"/>
              <w:ind w:left="-99" w:right="-25" w:firstLine="8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1170" w:type="dxa"/>
          </w:tcPr>
          <w:p w:rsidR="00205538" w:rsidRPr="001C4F0E" w:rsidRDefault="00205538" w:rsidP="00205538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05538" w:rsidRPr="001C4F0E" w:rsidRDefault="00205538" w:rsidP="00205538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05538" w:rsidRPr="001C4F0E" w:rsidRDefault="00205538" w:rsidP="00205538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205538" w:rsidRPr="001C4F0E" w:rsidRDefault="00205538" w:rsidP="00205538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05538" w:rsidRPr="001C4F0E" w:rsidRDefault="00205538" w:rsidP="00205538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05538" w:rsidRPr="001C4F0E" w:rsidRDefault="00205538" w:rsidP="00205538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:rsidR="00205538" w:rsidRPr="001C4F0E" w:rsidRDefault="00205538" w:rsidP="00205538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93A55" w:rsidRPr="001C4F0E" w:rsidTr="00E93A55">
        <w:tc>
          <w:tcPr>
            <w:tcW w:w="4050" w:type="dxa"/>
          </w:tcPr>
          <w:p w:rsidR="00E93A55" w:rsidRPr="001C4F0E" w:rsidRDefault="00E93A55" w:rsidP="00E93A55">
            <w:pPr>
              <w:spacing w:after="0" w:line="240" w:lineRule="auto"/>
              <w:ind w:left="-99" w:right="-25" w:firstLine="8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E93A55" w:rsidRPr="001C4F0E" w:rsidRDefault="00E93A55" w:rsidP="00E93A55">
            <w:pPr>
              <w:tabs>
                <w:tab w:val="decimal" w:pos="61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93A55" w:rsidRPr="001C4F0E" w:rsidRDefault="00E93A55" w:rsidP="00E93A55">
            <w:pPr>
              <w:pStyle w:val="BodyText"/>
              <w:tabs>
                <w:tab w:val="decimal" w:pos="954"/>
              </w:tabs>
              <w:spacing w:after="0" w:line="240" w:lineRule="auto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93A55" w:rsidRPr="001C4F0E" w:rsidRDefault="00E93A55" w:rsidP="00E93A55">
            <w:pPr>
              <w:tabs>
                <w:tab w:val="decimal" w:pos="61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E93A55" w:rsidRPr="001C4F0E" w:rsidRDefault="00E93A55" w:rsidP="00E93A55">
            <w:pPr>
              <w:pStyle w:val="BodyText"/>
              <w:tabs>
                <w:tab w:val="decimal" w:pos="954"/>
              </w:tabs>
              <w:spacing w:after="0" w:line="240" w:lineRule="auto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93A55" w:rsidRPr="001C4F0E" w:rsidRDefault="00DA719E" w:rsidP="00E93A55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1,605</w:t>
            </w:r>
          </w:p>
        </w:tc>
        <w:tc>
          <w:tcPr>
            <w:tcW w:w="270" w:type="dxa"/>
          </w:tcPr>
          <w:p w:rsidR="00E93A55" w:rsidRPr="001C4F0E" w:rsidRDefault="00E93A55" w:rsidP="00E93A55">
            <w:pPr>
              <w:pStyle w:val="BodyText"/>
              <w:tabs>
                <w:tab w:val="decimal" w:pos="-110"/>
              </w:tabs>
              <w:spacing w:after="0" w:line="240" w:lineRule="auto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:rsidR="00E93A55" w:rsidRPr="001C4F0E" w:rsidRDefault="00E93A55" w:rsidP="00E93A55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2,830</w:t>
            </w:r>
          </w:p>
        </w:tc>
      </w:tr>
      <w:tr w:rsidR="00205538" w:rsidRPr="001C4F0E" w:rsidTr="00E93A55">
        <w:tc>
          <w:tcPr>
            <w:tcW w:w="4050" w:type="dxa"/>
          </w:tcPr>
          <w:p w:rsidR="00205538" w:rsidRPr="001C4F0E" w:rsidRDefault="00205538" w:rsidP="00205538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205538" w:rsidRPr="001C4F0E" w:rsidRDefault="003F7B3C" w:rsidP="00DA719E">
            <w:pPr>
              <w:tabs>
                <w:tab w:val="decimal" w:pos="88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4,548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pStyle w:val="BodyText"/>
              <w:tabs>
                <w:tab w:val="decimal" w:pos="-110"/>
              </w:tabs>
              <w:spacing w:after="0" w:line="240" w:lineRule="auto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05538" w:rsidRPr="001C4F0E" w:rsidRDefault="00205538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812</w:t>
            </w:r>
          </w:p>
        </w:tc>
        <w:tc>
          <w:tcPr>
            <w:tcW w:w="360" w:type="dxa"/>
          </w:tcPr>
          <w:p w:rsidR="00205538" w:rsidRPr="001C4F0E" w:rsidRDefault="00205538" w:rsidP="00205538">
            <w:pPr>
              <w:pStyle w:val="BodyText"/>
              <w:tabs>
                <w:tab w:val="decimal" w:pos="834"/>
              </w:tabs>
              <w:spacing w:after="0" w:line="240" w:lineRule="auto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05538" w:rsidRPr="001C4F0E" w:rsidRDefault="00DA719E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2,667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pStyle w:val="BodyText"/>
              <w:tabs>
                <w:tab w:val="decimal" w:pos="83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:rsidR="00205538" w:rsidRPr="001C4F0E" w:rsidRDefault="00205538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812</w:t>
            </w:r>
          </w:p>
        </w:tc>
      </w:tr>
      <w:tr w:rsidR="00205538" w:rsidRPr="001C4F0E" w:rsidTr="00E93A55">
        <w:tc>
          <w:tcPr>
            <w:tcW w:w="4050" w:type="dxa"/>
          </w:tcPr>
          <w:p w:rsidR="00205538" w:rsidRPr="001C4F0E" w:rsidRDefault="00205538" w:rsidP="00205538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05538" w:rsidRPr="001C4F0E" w:rsidRDefault="00E93A55" w:rsidP="00DA719E">
            <w:pPr>
              <w:tabs>
                <w:tab w:val="decimal" w:pos="88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D15FA">
              <w:rPr>
                <w:rFonts w:ascii="Angsana New" w:hAnsi="Angsana New" w:cs="Angsana New"/>
                <w:sz w:val="30"/>
                <w:szCs w:val="30"/>
              </w:rPr>
              <w:t>10,997</w:t>
            </w:r>
          </w:p>
        </w:tc>
        <w:tc>
          <w:tcPr>
            <w:tcW w:w="270" w:type="dxa"/>
          </w:tcPr>
          <w:p w:rsidR="00205538" w:rsidRPr="001C4F0E" w:rsidRDefault="00205538" w:rsidP="00E93A55">
            <w:pPr>
              <w:pStyle w:val="BodyText"/>
              <w:tabs>
                <w:tab w:val="decimal" w:pos="-110"/>
                <w:tab w:val="decimal" w:pos="954"/>
              </w:tabs>
              <w:spacing w:after="0" w:line="240" w:lineRule="auto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05538" w:rsidRPr="001C4F0E" w:rsidRDefault="00205538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250,281</w:t>
            </w:r>
          </w:p>
        </w:tc>
        <w:tc>
          <w:tcPr>
            <w:tcW w:w="360" w:type="dxa"/>
          </w:tcPr>
          <w:p w:rsidR="00205538" w:rsidRPr="001C4F0E" w:rsidRDefault="00205538" w:rsidP="00205538">
            <w:pPr>
              <w:pStyle w:val="BodyText"/>
              <w:tabs>
                <w:tab w:val="decimal" w:pos="-110"/>
              </w:tabs>
              <w:spacing w:after="0" w:line="240" w:lineRule="auto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05538" w:rsidRPr="001C4F0E" w:rsidRDefault="00DA719E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126,80</w:t>
            </w:r>
            <w:r w:rsidR="005D15F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pStyle w:val="BodyText"/>
              <w:tabs>
                <w:tab w:val="decimal" w:pos="834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205538" w:rsidRPr="001C4F0E" w:rsidRDefault="00205538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186,489</w:t>
            </w:r>
          </w:p>
        </w:tc>
      </w:tr>
      <w:tr w:rsidR="00205538" w:rsidRPr="001C4F0E" w:rsidTr="00E93A55">
        <w:tc>
          <w:tcPr>
            <w:tcW w:w="4050" w:type="dxa"/>
          </w:tcPr>
          <w:p w:rsidR="00205538" w:rsidRPr="001C4F0E" w:rsidRDefault="00205538" w:rsidP="00205538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05538" w:rsidRPr="0087652F" w:rsidRDefault="003F7B3C" w:rsidP="00DA719E">
            <w:pPr>
              <w:tabs>
                <w:tab w:val="decimal" w:pos="88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215,545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05538" w:rsidRPr="001C4F0E" w:rsidRDefault="00205538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251,093</w:t>
            </w:r>
          </w:p>
        </w:tc>
        <w:tc>
          <w:tcPr>
            <w:tcW w:w="360" w:type="dxa"/>
          </w:tcPr>
          <w:p w:rsidR="00205538" w:rsidRPr="001C4F0E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05538" w:rsidRPr="001C4F0E" w:rsidRDefault="00DA719E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131,07</w:t>
            </w:r>
            <w:r w:rsidR="005D15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pStyle w:val="BodyText"/>
              <w:tabs>
                <w:tab w:val="decimal" w:pos="954"/>
              </w:tabs>
              <w:spacing w:after="0" w:line="240" w:lineRule="auto"/>
              <w:ind w:left="-126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:rsidR="00205538" w:rsidRPr="001C4F0E" w:rsidRDefault="00205538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190,131</w:t>
            </w:r>
          </w:p>
        </w:tc>
      </w:tr>
      <w:tr w:rsidR="00205538" w:rsidRPr="001C4F0E" w:rsidTr="00E93A55">
        <w:tc>
          <w:tcPr>
            <w:tcW w:w="4050" w:type="dxa"/>
          </w:tcPr>
          <w:p w:rsidR="00205538" w:rsidRPr="001C4F0E" w:rsidRDefault="00205538" w:rsidP="00205538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05538" w:rsidRPr="009F6658" w:rsidRDefault="00205538" w:rsidP="00205538">
            <w:pPr>
              <w:tabs>
                <w:tab w:val="decimal" w:pos="131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05538" w:rsidRPr="001C4F0E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05538" w:rsidRPr="001C4F0E" w:rsidRDefault="00205538" w:rsidP="00205538">
            <w:pPr>
              <w:pStyle w:val="BodyText"/>
              <w:tabs>
                <w:tab w:val="decimal" w:pos="961"/>
              </w:tabs>
              <w:spacing w:after="0" w:line="240" w:lineRule="auto"/>
              <w:ind w:left="-108" w:right="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205538" w:rsidRPr="001C4F0E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05538" w:rsidRDefault="00205538" w:rsidP="00205538">
            <w:pPr>
              <w:tabs>
                <w:tab w:val="decimal" w:pos="879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05538" w:rsidRPr="001C4F0E" w:rsidRDefault="00205538" w:rsidP="00205538">
            <w:pPr>
              <w:pStyle w:val="BodyText"/>
              <w:tabs>
                <w:tab w:val="decimal" w:pos="954"/>
              </w:tabs>
              <w:spacing w:after="0" w:line="240" w:lineRule="auto"/>
              <w:ind w:left="-126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:rsidR="00205538" w:rsidRPr="001C4F0E" w:rsidRDefault="00205538" w:rsidP="00205538">
            <w:pPr>
              <w:pStyle w:val="BodyText"/>
              <w:tabs>
                <w:tab w:val="decimal" w:pos="846"/>
              </w:tabs>
              <w:spacing w:after="0" w:line="240" w:lineRule="auto"/>
              <w:ind w:left="-115" w:right="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BC56BE" w:rsidRPr="001C4F0E" w:rsidRDefault="00BC56BE" w:rsidP="004670B7">
      <w:pPr>
        <w:pStyle w:val="BodyText"/>
        <w:spacing w:after="0" w:line="240" w:lineRule="auto"/>
        <w:ind w:right="-25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p w:rsidR="00B1111D" w:rsidRDefault="00B1111D" w:rsidP="00885C3F">
      <w:pPr>
        <w:pStyle w:val="BodyText"/>
        <w:spacing w:after="0" w:line="240" w:lineRule="auto"/>
        <w:ind w:left="720" w:right="-25" w:hanging="18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br w:type="page"/>
      </w:r>
    </w:p>
    <w:p w:rsidR="00E64373" w:rsidRDefault="00E64373" w:rsidP="00B01E88">
      <w:pPr>
        <w:spacing w:after="0" w:line="240" w:lineRule="auto"/>
        <w:ind w:left="540" w:right="-25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6437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เงินกู้ยืม</w:t>
      </w:r>
      <w:r w:rsidR="0068465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ระยะสั้น</w:t>
      </w:r>
      <w:r w:rsidR="00503E7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จากกิจการที่เกี่ยวข้องกัน</w:t>
      </w:r>
    </w:p>
    <w:p w:rsidR="00B01E88" w:rsidRPr="00B01E88" w:rsidRDefault="00B01E88" w:rsidP="00B01E88">
      <w:pPr>
        <w:spacing w:after="0" w:line="240" w:lineRule="auto"/>
        <w:ind w:left="540" w:right="-25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:rsidR="002E3946" w:rsidRDefault="002E3946" w:rsidP="00B01E88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รายการเคลื่อนไหวของเงินกู้ยืมจากบุคคลหรือกิจการที่เกี่ยวข้องกันสำหรับงวด</w:t>
      </w:r>
      <w:r w:rsidR="003B23C6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3B23C6">
        <w:rPr>
          <w:rFonts w:ascii="Angsana New" w:hAnsi="Angsana New" w:cs="Angsana New" w:hint="cs"/>
          <w:sz w:val="30"/>
          <w:szCs w:val="30"/>
        </w:rPr>
        <w:t xml:space="preserve">30 </w:t>
      </w:r>
      <w:r w:rsidR="003B23C6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50FCA">
        <w:rPr>
          <w:rFonts w:ascii="Angsana New" w:hAnsi="Angsana New" w:cs="Angsana New" w:hint="cs"/>
          <w:sz w:val="30"/>
          <w:szCs w:val="30"/>
        </w:rPr>
        <w:t>2562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มีดังนี้ </w:t>
      </w:r>
    </w:p>
    <w:p w:rsidR="00322B3C" w:rsidRPr="00503E76" w:rsidRDefault="00322B3C" w:rsidP="0057602E">
      <w:pPr>
        <w:pStyle w:val="BodyText"/>
        <w:spacing w:after="0" w:line="240" w:lineRule="auto"/>
        <w:ind w:left="540" w:right="-25"/>
        <w:jc w:val="both"/>
        <w:rPr>
          <w:rFonts w:ascii="Angsana New" w:hAnsi="Angsana New" w:cs="Angsana New"/>
          <w:sz w:val="24"/>
          <w:szCs w:val="24"/>
        </w:rPr>
      </w:pPr>
    </w:p>
    <w:tbl>
      <w:tblPr>
        <w:tblStyle w:val="TableGrid6"/>
        <w:tblW w:w="92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1224"/>
        <w:gridCol w:w="234"/>
        <w:gridCol w:w="1152"/>
        <w:gridCol w:w="236"/>
        <w:gridCol w:w="1186"/>
        <w:gridCol w:w="270"/>
        <w:gridCol w:w="1170"/>
        <w:gridCol w:w="270"/>
        <w:gridCol w:w="1071"/>
        <w:gridCol w:w="242"/>
        <w:gridCol w:w="1150"/>
      </w:tblGrid>
      <w:tr w:rsidR="007851BE" w:rsidRPr="002E3946" w:rsidTr="007851BE">
        <w:tc>
          <w:tcPr>
            <w:tcW w:w="1080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258" w:hanging="2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E394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9" w:type="dxa"/>
            <w:gridSpan w:val="7"/>
            <w:vAlign w:val="bottom"/>
            <w:hideMark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394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51BE" w:rsidRPr="002E3946" w:rsidTr="007851BE">
        <w:tc>
          <w:tcPr>
            <w:tcW w:w="1080" w:type="dxa"/>
            <w:shd w:val="clear" w:color="auto" w:fill="auto"/>
            <w:vAlign w:val="bottom"/>
            <w:hideMark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  <w:vAlign w:val="bottom"/>
            <w:hideMark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394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3946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2E394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394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:rsidR="002E3946" w:rsidRPr="002E3946" w:rsidRDefault="003B23C6" w:rsidP="002E3946">
            <w:pPr>
              <w:tabs>
                <w:tab w:val="left" w:pos="720"/>
              </w:tabs>
              <w:spacing w:after="0"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vAlign w:val="bottom"/>
            <w:hideMark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394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3946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2E394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:rsidR="002E3946" w:rsidRPr="002E3946" w:rsidRDefault="002E3946" w:rsidP="007851BE">
            <w:pPr>
              <w:tabs>
                <w:tab w:val="clear" w:pos="227"/>
                <w:tab w:val="left" w:pos="150"/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vAlign w:val="bottom"/>
            <w:hideMark/>
          </w:tcPr>
          <w:p w:rsidR="002E3946" w:rsidRPr="002E3946" w:rsidRDefault="002E3946" w:rsidP="007851BE">
            <w:pPr>
              <w:tabs>
                <w:tab w:val="left" w:pos="720"/>
              </w:tabs>
              <w:spacing w:after="0" w:line="240" w:lineRule="auto"/>
              <w:ind w:left="-105" w:right="-120" w:firstLine="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394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:rsidR="002E3946" w:rsidRPr="002E3946" w:rsidRDefault="003B23C6" w:rsidP="002E3946">
            <w:pPr>
              <w:tabs>
                <w:tab w:val="left" w:pos="720"/>
              </w:tabs>
              <w:spacing w:after="0"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851BE" w:rsidRPr="002E3946" w:rsidTr="007851BE">
        <w:tc>
          <w:tcPr>
            <w:tcW w:w="1080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  <w:vAlign w:val="bottom"/>
            <w:hideMark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3946">
              <w:rPr>
                <w:rFonts w:ascii="Angsana New" w:hAnsi="Angsana New" w:cs="Angsana New" w:hint="cs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  <w:hideMark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394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E3946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vAlign w:val="bottom"/>
            <w:hideMark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3946">
              <w:rPr>
                <w:rFonts w:ascii="Angsana New" w:hAnsi="Angsana New" w:cs="Angsana New" w:hint="cs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3946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vAlign w:val="bottom"/>
            <w:hideMark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3946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42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vAlign w:val="bottom"/>
            <w:hideMark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394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E3946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</w:tr>
      <w:tr w:rsidR="007851BE" w:rsidRPr="002E3946" w:rsidTr="007851BE">
        <w:tc>
          <w:tcPr>
            <w:tcW w:w="1080" w:type="dxa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E39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9" w:type="dxa"/>
            <w:gridSpan w:val="7"/>
            <w:hideMark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E39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51BE" w:rsidRPr="002E3946" w:rsidTr="003B23C6">
        <w:trPr>
          <w:trHeight w:val="495"/>
        </w:trPr>
        <w:tc>
          <w:tcPr>
            <w:tcW w:w="1080" w:type="dxa"/>
            <w:vAlign w:val="bottom"/>
            <w:hideMark/>
          </w:tcPr>
          <w:p w:rsidR="002E3946" w:rsidRPr="002E3946" w:rsidRDefault="002E3946" w:rsidP="002E3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2E394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4" w:type="dxa"/>
            <w:vAlign w:val="bottom"/>
            <w:hideMark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3946">
              <w:rPr>
                <w:rFonts w:ascii="Angsana New" w:hAnsi="Angsana New" w:cs="Angsana New"/>
                <w:sz w:val="30"/>
                <w:szCs w:val="30"/>
              </w:rPr>
              <w:t>1.88 - 2.50</w:t>
            </w:r>
          </w:p>
        </w:tc>
        <w:tc>
          <w:tcPr>
            <w:tcW w:w="234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2E3946" w:rsidRPr="002E3946" w:rsidRDefault="007B62C3" w:rsidP="002E3946">
            <w:pPr>
              <w:spacing w:after="0" w:line="240" w:lineRule="auto"/>
              <w:ind w:right="-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1.8</w:t>
            </w:r>
            <w:r w:rsidR="00010EBC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- 2.50</w:t>
            </w:r>
          </w:p>
        </w:tc>
        <w:tc>
          <w:tcPr>
            <w:tcW w:w="236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bottom"/>
            <w:hideMark/>
          </w:tcPr>
          <w:p w:rsidR="002E3946" w:rsidRPr="002E3946" w:rsidRDefault="002E3946" w:rsidP="00B01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39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6,793,664</w:t>
            </w:r>
          </w:p>
        </w:tc>
        <w:tc>
          <w:tcPr>
            <w:tcW w:w="270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:rsidR="00E55443" w:rsidRDefault="00E55443" w:rsidP="00E0336F">
            <w:pPr>
              <w:spacing w:after="0" w:line="240" w:lineRule="auto"/>
              <w:rPr>
                <w:rFonts w:cs="Calibri"/>
                <w:sz w:val="22"/>
                <w:szCs w:val="22"/>
              </w:rPr>
            </w:pPr>
          </w:p>
          <w:p w:rsidR="002E3946" w:rsidRPr="002E3946" w:rsidRDefault="00892FC7" w:rsidP="007851BE">
            <w:pPr>
              <w:tabs>
                <w:tab w:val="decimal" w:pos="975"/>
              </w:tabs>
              <w:spacing w:after="0" w:line="240" w:lineRule="auto"/>
              <w:ind w:left="-95"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5,465,930</w:t>
            </w:r>
          </w:p>
        </w:tc>
        <w:tc>
          <w:tcPr>
            <w:tcW w:w="270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  <w:hideMark/>
          </w:tcPr>
          <w:p w:rsidR="002E3946" w:rsidRPr="002E3946" w:rsidRDefault="00892FC7" w:rsidP="00892FC7">
            <w:pPr>
              <w:tabs>
                <w:tab w:val="decimal" w:pos="975"/>
              </w:tabs>
              <w:spacing w:after="0" w:line="240" w:lineRule="auto"/>
              <w:ind w:left="-95"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5,362,940</w:t>
            </w:r>
          </w:p>
        </w:tc>
        <w:tc>
          <w:tcPr>
            <w:tcW w:w="242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  <w:vAlign w:val="bottom"/>
          </w:tcPr>
          <w:p w:rsidR="002E3946" w:rsidRPr="002E3946" w:rsidRDefault="007B62C3" w:rsidP="00D3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6,896,654</w:t>
            </w:r>
          </w:p>
        </w:tc>
      </w:tr>
    </w:tbl>
    <w:p w:rsidR="00421B46" w:rsidRPr="00503E76" w:rsidRDefault="00421B46" w:rsidP="0057602E">
      <w:pPr>
        <w:pStyle w:val="BodyText"/>
        <w:spacing w:after="0" w:line="240" w:lineRule="auto"/>
        <w:ind w:left="540" w:right="-25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52"/>
        <w:gridCol w:w="271"/>
        <w:gridCol w:w="1169"/>
        <w:gridCol w:w="271"/>
        <w:gridCol w:w="1079"/>
        <w:gridCol w:w="261"/>
        <w:gridCol w:w="1197"/>
      </w:tblGrid>
      <w:tr w:rsidR="001C4F0E" w:rsidRPr="001C4F0E" w:rsidTr="00B01E88">
        <w:trPr>
          <w:trHeight w:val="456"/>
        </w:trPr>
        <w:tc>
          <w:tcPr>
            <w:tcW w:w="3960" w:type="dxa"/>
          </w:tcPr>
          <w:p w:rsidR="004A30E8" w:rsidRPr="001C4F0E" w:rsidRDefault="009444C4" w:rsidP="00494B6A">
            <w:pPr>
              <w:spacing w:after="0" w:line="240" w:lineRule="auto"/>
              <w:ind w:left="-18"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C4F0E">
              <w:br w:type="page"/>
            </w:r>
            <w:r w:rsidR="00B06435"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ภาระผูกพันที่มีกับกิจการที่เกี่ยวข้องกัน</w:t>
            </w:r>
          </w:p>
        </w:tc>
        <w:tc>
          <w:tcPr>
            <w:tcW w:w="2592" w:type="dxa"/>
            <w:gridSpan w:val="3"/>
          </w:tcPr>
          <w:p w:rsidR="004A30E8" w:rsidRPr="001C4F0E" w:rsidRDefault="004A30E8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:rsidR="004A30E8" w:rsidRPr="001C4F0E" w:rsidRDefault="004A30E8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7" w:type="dxa"/>
            <w:gridSpan w:val="3"/>
          </w:tcPr>
          <w:p w:rsidR="004A30E8" w:rsidRPr="001C4F0E" w:rsidRDefault="004A30E8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5538" w:rsidRPr="001C4F0E" w:rsidTr="00B01E88">
        <w:trPr>
          <w:trHeight w:val="445"/>
        </w:trPr>
        <w:tc>
          <w:tcPr>
            <w:tcW w:w="3960" w:type="dxa"/>
          </w:tcPr>
          <w:p w:rsidR="00205538" w:rsidRPr="001C4F0E" w:rsidRDefault="00205538" w:rsidP="00205538">
            <w:pPr>
              <w:tabs>
                <w:tab w:val="left" w:pos="342"/>
              </w:tabs>
              <w:spacing w:after="0" w:line="240" w:lineRule="auto"/>
              <w:ind w:left="-1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</w:tcPr>
          <w:p w:rsidR="00205538" w:rsidRPr="001C4F0E" w:rsidRDefault="003B23C6" w:rsidP="002055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1" w:type="dxa"/>
          </w:tcPr>
          <w:p w:rsidR="00205538" w:rsidRPr="001C4F0E" w:rsidRDefault="00205538" w:rsidP="002055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205538" w:rsidRPr="001C4F0E" w:rsidRDefault="00205538" w:rsidP="002055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1" w:type="dxa"/>
          </w:tcPr>
          <w:p w:rsidR="00205538" w:rsidRPr="001C4F0E" w:rsidRDefault="00205538" w:rsidP="002055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205538" w:rsidRPr="001C4F0E" w:rsidRDefault="003B23C6" w:rsidP="002055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61" w:type="dxa"/>
          </w:tcPr>
          <w:p w:rsidR="00205538" w:rsidRPr="001C4F0E" w:rsidRDefault="00205538" w:rsidP="002055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205538" w:rsidRPr="001C4F0E" w:rsidRDefault="00205538" w:rsidP="00205538">
            <w:pPr>
              <w:tabs>
                <w:tab w:val="left" w:pos="882"/>
              </w:tabs>
              <w:spacing w:after="0" w:line="240" w:lineRule="auto"/>
              <w:ind w:left="-108" w:right="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C4F0E" w:rsidRPr="001C4F0E" w:rsidTr="00B01E88">
        <w:trPr>
          <w:trHeight w:val="435"/>
        </w:trPr>
        <w:tc>
          <w:tcPr>
            <w:tcW w:w="3960" w:type="dxa"/>
          </w:tcPr>
          <w:p w:rsidR="004F554B" w:rsidRPr="001C4F0E" w:rsidRDefault="004F554B" w:rsidP="004F554B">
            <w:pPr>
              <w:tabs>
                <w:tab w:val="left" w:pos="342"/>
              </w:tabs>
              <w:spacing w:after="0" w:line="240" w:lineRule="auto"/>
              <w:ind w:left="-1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1" w:type="dxa"/>
          </w:tcPr>
          <w:p w:rsidR="004F554B" w:rsidRPr="001C4F0E" w:rsidRDefault="004F554B" w:rsidP="004F554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1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C4F0E" w:rsidRPr="001C4F0E" w:rsidTr="00B01E88">
        <w:trPr>
          <w:trHeight w:val="445"/>
        </w:trPr>
        <w:tc>
          <w:tcPr>
            <w:tcW w:w="3960" w:type="dxa"/>
          </w:tcPr>
          <w:p w:rsidR="00983BC8" w:rsidRPr="001C4F0E" w:rsidRDefault="00983BC8" w:rsidP="00983BC8">
            <w:pPr>
              <w:tabs>
                <w:tab w:val="left" w:pos="342"/>
              </w:tabs>
              <w:spacing w:after="0" w:line="240" w:lineRule="auto"/>
              <w:ind w:left="-1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983BC8" w:rsidRPr="001C4F0E" w:rsidRDefault="00983BC8" w:rsidP="00983BC8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4F0E" w:rsidRPr="001C4F0E" w:rsidTr="00B01E88">
        <w:trPr>
          <w:trHeight w:val="456"/>
        </w:trPr>
        <w:tc>
          <w:tcPr>
            <w:tcW w:w="3960" w:type="dxa"/>
          </w:tcPr>
          <w:p w:rsidR="00983BC8" w:rsidRPr="001C4F0E" w:rsidRDefault="00983BC8" w:rsidP="00983BC8">
            <w:pPr>
              <w:tabs>
                <w:tab w:val="left" w:pos="34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152" w:type="dxa"/>
          </w:tcPr>
          <w:p w:rsidR="00983BC8" w:rsidRPr="001C4F0E" w:rsidRDefault="00983BC8" w:rsidP="00983BC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983BC8" w:rsidRPr="001C4F0E" w:rsidRDefault="00983BC8" w:rsidP="00983BC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983BC8" w:rsidRPr="001C4F0E" w:rsidRDefault="00983BC8" w:rsidP="00983BC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983BC8" w:rsidRPr="001C4F0E" w:rsidRDefault="00983BC8" w:rsidP="00983BC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983BC8" w:rsidRPr="001C4F0E" w:rsidRDefault="00983BC8" w:rsidP="00983BC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:rsidR="00983BC8" w:rsidRPr="001C4F0E" w:rsidRDefault="00983BC8" w:rsidP="00983BC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983BC8" w:rsidRPr="001C4F0E" w:rsidRDefault="00983BC8" w:rsidP="00983BC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4F0E" w:rsidRPr="001C4F0E" w:rsidTr="00B01E88">
        <w:trPr>
          <w:trHeight w:val="314"/>
        </w:trPr>
        <w:tc>
          <w:tcPr>
            <w:tcW w:w="3960" w:type="dxa"/>
          </w:tcPr>
          <w:p w:rsidR="00983BC8" w:rsidRPr="001C4F0E" w:rsidRDefault="00983BC8" w:rsidP="00983BC8">
            <w:pPr>
              <w:tabs>
                <w:tab w:val="left" w:pos="432"/>
              </w:tabs>
              <w:spacing w:after="0" w:line="240" w:lineRule="auto"/>
              <w:ind w:left="162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152" w:type="dxa"/>
          </w:tcPr>
          <w:p w:rsidR="00983BC8" w:rsidRPr="001C4F0E" w:rsidRDefault="00983BC8" w:rsidP="00983BC8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983BC8" w:rsidRPr="001C4F0E" w:rsidRDefault="00983BC8" w:rsidP="00983BC8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983BC8" w:rsidRPr="001C4F0E" w:rsidRDefault="00983BC8" w:rsidP="00983BC8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983BC8" w:rsidRPr="001C4F0E" w:rsidRDefault="00983BC8" w:rsidP="00983BC8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983BC8" w:rsidRPr="001C4F0E" w:rsidRDefault="00983BC8" w:rsidP="00983BC8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983BC8" w:rsidRPr="001C4F0E" w:rsidRDefault="00983BC8" w:rsidP="00983BC8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983BC8" w:rsidRPr="001C4F0E" w:rsidRDefault="00983BC8" w:rsidP="00983BC8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4F0E" w:rsidRPr="001C4F0E" w:rsidTr="00B01E88">
        <w:trPr>
          <w:trHeight w:val="435"/>
        </w:trPr>
        <w:tc>
          <w:tcPr>
            <w:tcW w:w="3960" w:type="dxa"/>
          </w:tcPr>
          <w:p w:rsidR="00CD5C5A" w:rsidRPr="001C4F0E" w:rsidRDefault="00CD5C5A" w:rsidP="00CD5C5A">
            <w:pPr>
              <w:tabs>
                <w:tab w:val="left" w:pos="34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52" w:type="dxa"/>
          </w:tcPr>
          <w:p w:rsidR="00CD5C5A" w:rsidRPr="001C4F0E" w:rsidRDefault="00AF6C8C" w:rsidP="00CD5C5A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211,578</w:t>
            </w:r>
          </w:p>
        </w:tc>
        <w:tc>
          <w:tcPr>
            <w:tcW w:w="271" w:type="dxa"/>
          </w:tcPr>
          <w:p w:rsidR="00CD5C5A" w:rsidRPr="001C4F0E" w:rsidRDefault="00CD5C5A" w:rsidP="00CD5C5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CD5C5A" w:rsidRPr="001C4F0E" w:rsidRDefault="00CD5C5A" w:rsidP="00CD5C5A">
            <w:pPr>
              <w:tabs>
                <w:tab w:val="decimal" w:pos="938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199,557</w:t>
            </w:r>
          </w:p>
        </w:tc>
        <w:tc>
          <w:tcPr>
            <w:tcW w:w="271" w:type="dxa"/>
          </w:tcPr>
          <w:p w:rsidR="00CD5C5A" w:rsidRPr="001C4F0E" w:rsidRDefault="00CD5C5A" w:rsidP="00CD5C5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CD5C5A" w:rsidRPr="001C4F0E" w:rsidRDefault="00AF6C8C" w:rsidP="00CD5C5A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142,744</w:t>
            </w:r>
          </w:p>
        </w:tc>
        <w:tc>
          <w:tcPr>
            <w:tcW w:w="261" w:type="dxa"/>
          </w:tcPr>
          <w:p w:rsidR="00CD5C5A" w:rsidRPr="001C4F0E" w:rsidRDefault="00CD5C5A" w:rsidP="00CD5C5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CD5C5A" w:rsidRPr="001C4F0E" w:rsidRDefault="00CD5C5A" w:rsidP="00B01E88">
            <w:pPr>
              <w:tabs>
                <w:tab w:val="decimal" w:pos="91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135,512</w:t>
            </w:r>
          </w:p>
        </w:tc>
      </w:tr>
      <w:tr w:rsidR="001C4F0E" w:rsidRPr="001C4F0E" w:rsidTr="00B01E88">
        <w:trPr>
          <w:trHeight w:val="445"/>
        </w:trPr>
        <w:tc>
          <w:tcPr>
            <w:tcW w:w="3960" w:type="dxa"/>
          </w:tcPr>
          <w:p w:rsidR="00CD5C5A" w:rsidRPr="001C4F0E" w:rsidRDefault="00CD5C5A" w:rsidP="00CD5C5A">
            <w:pPr>
              <w:tabs>
                <w:tab w:val="left" w:pos="34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52" w:type="dxa"/>
          </w:tcPr>
          <w:p w:rsidR="00CD5C5A" w:rsidRPr="001C4F0E" w:rsidRDefault="00AF6C8C" w:rsidP="00CD5C5A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632,534</w:t>
            </w:r>
          </w:p>
        </w:tc>
        <w:tc>
          <w:tcPr>
            <w:tcW w:w="271" w:type="dxa"/>
          </w:tcPr>
          <w:p w:rsidR="00CD5C5A" w:rsidRPr="001C4F0E" w:rsidRDefault="00CD5C5A" w:rsidP="00CD5C5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CD5C5A" w:rsidRPr="001C4F0E" w:rsidRDefault="00CD5C5A" w:rsidP="00CD5C5A">
            <w:pPr>
              <w:tabs>
                <w:tab w:val="decimal" w:pos="938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643,120</w:t>
            </w:r>
          </w:p>
        </w:tc>
        <w:tc>
          <w:tcPr>
            <w:tcW w:w="271" w:type="dxa"/>
          </w:tcPr>
          <w:p w:rsidR="00CD5C5A" w:rsidRPr="001C4F0E" w:rsidRDefault="00CD5C5A" w:rsidP="00CD5C5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CD5C5A" w:rsidRPr="001C4F0E" w:rsidRDefault="00AF6C8C" w:rsidP="00CD5C5A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430,83</w:t>
            </w:r>
            <w:r w:rsidR="00010EB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61" w:type="dxa"/>
          </w:tcPr>
          <w:p w:rsidR="00CD5C5A" w:rsidRPr="001C4F0E" w:rsidRDefault="00CD5C5A" w:rsidP="00CD5C5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CD5C5A" w:rsidRPr="001C4F0E" w:rsidRDefault="00CD5C5A" w:rsidP="00B01E88">
            <w:pPr>
              <w:tabs>
                <w:tab w:val="decimal" w:pos="91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435,385</w:t>
            </w:r>
          </w:p>
        </w:tc>
      </w:tr>
      <w:tr w:rsidR="001C4F0E" w:rsidRPr="001C4F0E" w:rsidTr="00B01E88">
        <w:trPr>
          <w:trHeight w:val="435"/>
        </w:trPr>
        <w:tc>
          <w:tcPr>
            <w:tcW w:w="3960" w:type="dxa"/>
          </w:tcPr>
          <w:p w:rsidR="00CD5C5A" w:rsidRPr="001C4F0E" w:rsidRDefault="00CD5C5A" w:rsidP="00CD5C5A">
            <w:pPr>
              <w:tabs>
                <w:tab w:val="left" w:pos="34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CD5C5A" w:rsidRPr="001C4F0E" w:rsidRDefault="00AF6C8C" w:rsidP="00CD5C5A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2,419,321</w:t>
            </w:r>
          </w:p>
        </w:tc>
        <w:tc>
          <w:tcPr>
            <w:tcW w:w="271" w:type="dxa"/>
          </w:tcPr>
          <w:p w:rsidR="00CD5C5A" w:rsidRPr="001C4F0E" w:rsidRDefault="00CD5C5A" w:rsidP="00CD5C5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CD5C5A" w:rsidRPr="001C4F0E" w:rsidRDefault="00CD5C5A" w:rsidP="00CD5C5A">
            <w:pPr>
              <w:tabs>
                <w:tab w:val="decimal" w:pos="938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2,465,045</w:t>
            </w:r>
          </w:p>
        </w:tc>
        <w:tc>
          <w:tcPr>
            <w:tcW w:w="271" w:type="dxa"/>
          </w:tcPr>
          <w:p w:rsidR="00CD5C5A" w:rsidRPr="001C4F0E" w:rsidRDefault="00CD5C5A" w:rsidP="00CD5C5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CD5C5A" w:rsidRPr="001C4F0E" w:rsidRDefault="00AF6C8C" w:rsidP="00CD5C5A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2,151,267</w:t>
            </w:r>
          </w:p>
        </w:tc>
        <w:tc>
          <w:tcPr>
            <w:tcW w:w="261" w:type="dxa"/>
          </w:tcPr>
          <w:p w:rsidR="00CD5C5A" w:rsidRPr="001C4F0E" w:rsidRDefault="00CD5C5A" w:rsidP="00CD5C5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CD5C5A" w:rsidRPr="001C4F0E" w:rsidRDefault="00CD5C5A" w:rsidP="00B01E88">
            <w:pPr>
              <w:tabs>
                <w:tab w:val="decimal" w:pos="91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2,151,816</w:t>
            </w:r>
          </w:p>
        </w:tc>
      </w:tr>
      <w:tr w:rsidR="001C4F0E" w:rsidRPr="001C4F0E" w:rsidTr="00B01E88">
        <w:trPr>
          <w:trHeight w:val="382"/>
        </w:trPr>
        <w:tc>
          <w:tcPr>
            <w:tcW w:w="3960" w:type="dxa"/>
            <w:shd w:val="clear" w:color="auto" w:fill="auto"/>
          </w:tcPr>
          <w:p w:rsidR="00CD5C5A" w:rsidRPr="001C4F0E" w:rsidRDefault="00CD5C5A" w:rsidP="00CD5C5A">
            <w:pPr>
              <w:tabs>
                <w:tab w:val="left" w:pos="34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5C5A" w:rsidRPr="001C4F0E" w:rsidRDefault="00AF6C8C" w:rsidP="00B01E88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3,263,433</w:t>
            </w:r>
          </w:p>
        </w:tc>
        <w:tc>
          <w:tcPr>
            <w:tcW w:w="271" w:type="dxa"/>
          </w:tcPr>
          <w:p w:rsidR="00CD5C5A" w:rsidRPr="001C4F0E" w:rsidRDefault="00CD5C5A" w:rsidP="00CD5C5A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5C5A" w:rsidRPr="001C4F0E" w:rsidRDefault="00CD5C5A" w:rsidP="00CD5C5A">
            <w:pPr>
              <w:tabs>
                <w:tab w:val="decimal" w:pos="938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3,307,722</w:t>
            </w:r>
          </w:p>
        </w:tc>
        <w:tc>
          <w:tcPr>
            <w:tcW w:w="271" w:type="dxa"/>
          </w:tcPr>
          <w:p w:rsidR="00CD5C5A" w:rsidRPr="001C4F0E" w:rsidRDefault="00CD5C5A" w:rsidP="00CD5C5A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5C5A" w:rsidRPr="001C4F0E" w:rsidRDefault="00AF6C8C" w:rsidP="007851BE">
            <w:pPr>
              <w:tabs>
                <w:tab w:val="decimal" w:pos="870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2,724,84</w:t>
            </w:r>
            <w:r w:rsidR="00010E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1" w:type="dxa"/>
          </w:tcPr>
          <w:p w:rsidR="00CD5C5A" w:rsidRPr="001C4F0E" w:rsidRDefault="00CD5C5A" w:rsidP="00CD5C5A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5C5A" w:rsidRPr="001C4F0E" w:rsidRDefault="00CD5C5A" w:rsidP="00B01E88">
            <w:pPr>
              <w:tabs>
                <w:tab w:val="decimal" w:pos="912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2,722,713</w:t>
            </w:r>
          </w:p>
        </w:tc>
      </w:tr>
    </w:tbl>
    <w:p w:rsidR="00503E76" w:rsidRDefault="00503E76">
      <w:pPr>
        <w:spacing w:after="0"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:rsidR="00B01E88" w:rsidRDefault="00B01E88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3A11E1" w:rsidRPr="001C4F0E" w:rsidRDefault="003A11E1" w:rsidP="003A11E1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lastRenderedPageBreak/>
        <w:t>ลูกหนี้การค้า</w:t>
      </w:r>
    </w:p>
    <w:p w:rsidR="00414A60" w:rsidRPr="00881BB9" w:rsidRDefault="00414A60" w:rsidP="00423CA3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170"/>
        <w:gridCol w:w="270"/>
        <w:gridCol w:w="1170"/>
        <w:gridCol w:w="270"/>
        <w:gridCol w:w="1170"/>
      </w:tblGrid>
      <w:tr w:rsidR="004C47AE" w:rsidRPr="001C4F0E" w:rsidTr="00414A60">
        <w:tc>
          <w:tcPr>
            <w:tcW w:w="4140" w:type="dxa"/>
          </w:tcPr>
          <w:p w:rsidR="004C47AE" w:rsidRPr="001C4F0E" w:rsidRDefault="004C47AE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C47AE" w:rsidRPr="001C4F0E" w:rsidRDefault="004C47A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C47AE" w:rsidRPr="001C4F0E" w:rsidRDefault="004C47A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C47AE" w:rsidRPr="001C4F0E" w:rsidRDefault="004C47A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6C9" w:rsidRPr="001C4F0E" w:rsidTr="00414A60">
        <w:tc>
          <w:tcPr>
            <w:tcW w:w="4140" w:type="dxa"/>
          </w:tcPr>
          <w:p w:rsidR="00A726C9" w:rsidRPr="001C4F0E" w:rsidRDefault="00A726C9" w:rsidP="00A726C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1C4F0E" w:rsidRDefault="003B23C6" w:rsidP="00A726C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1C4F0E" w:rsidRDefault="00A726C9" w:rsidP="00A726C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1C4F0E" w:rsidRDefault="003B23C6" w:rsidP="00A726C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1C4F0E" w:rsidRDefault="00A726C9" w:rsidP="00A726C9">
            <w:pPr>
              <w:spacing w:after="0" w:line="240" w:lineRule="auto"/>
              <w:ind w:left="-216" w:right="-108" w:firstLine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726C9" w:rsidRPr="001C4F0E" w:rsidTr="00414A60">
        <w:tc>
          <w:tcPr>
            <w:tcW w:w="4140" w:type="dxa"/>
          </w:tcPr>
          <w:p w:rsidR="00A726C9" w:rsidRPr="001C4F0E" w:rsidRDefault="00A726C9" w:rsidP="00A726C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1C4F0E" w:rsidRDefault="00A726C9" w:rsidP="00A726C9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1C4F0E" w:rsidRDefault="00A726C9" w:rsidP="00A726C9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1C4F0E" w:rsidRDefault="00A726C9" w:rsidP="00A726C9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1C4F0E" w:rsidRDefault="00A726C9" w:rsidP="00A726C9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A726C9" w:rsidRPr="001C4F0E" w:rsidTr="00414A60">
        <w:trPr>
          <w:trHeight w:val="362"/>
        </w:trPr>
        <w:tc>
          <w:tcPr>
            <w:tcW w:w="4140" w:type="dxa"/>
          </w:tcPr>
          <w:p w:rsidR="00A726C9" w:rsidRPr="001C4F0E" w:rsidRDefault="00A726C9" w:rsidP="00A726C9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A726C9" w:rsidRPr="001C4F0E" w:rsidRDefault="00A726C9" w:rsidP="00A726C9">
            <w:pPr>
              <w:tabs>
                <w:tab w:val="left" w:pos="97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26C9" w:rsidRPr="001C4F0E" w:rsidTr="00414A60">
        <w:tc>
          <w:tcPr>
            <w:tcW w:w="4140" w:type="dxa"/>
          </w:tcPr>
          <w:p w:rsidR="00A726C9" w:rsidRPr="001C4F0E" w:rsidRDefault="00A726C9" w:rsidP="00A726C9">
            <w:pPr>
              <w:spacing w:after="0" w:line="240" w:lineRule="auto"/>
              <w:ind w:right="-25"/>
              <w:rPr>
                <w:rFonts w:ascii="Angsana New" w:hAnsi="Angsana New" w:cs="Angsana New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1C4F0E" w:rsidRDefault="00A726C9" w:rsidP="00A726C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26C9" w:rsidRPr="001C4F0E" w:rsidRDefault="00A726C9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1C4F0E" w:rsidRDefault="00A726C9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26C9" w:rsidRPr="001C4F0E" w:rsidTr="00414A60">
        <w:tc>
          <w:tcPr>
            <w:tcW w:w="4140" w:type="dxa"/>
          </w:tcPr>
          <w:p w:rsidR="00A726C9" w:rsidRPr="001C4F0E" w:rsidRDefault="00A726C9" w:rsidP="00A726C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:rsidR="00A726C9" w:rsidRPr="001C4F0E" w:rsidRDefault="00B954FC" w:rsidP="00A726C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119,516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B04291" w:rsidRDefault="00DE1040" w:rsidP="00A726C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171,094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1C4F0E" w:rsidRDefault="008650D2" w:rsidP="00A726C9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126,491</w:t>
            </w:r>
          </w:p>
        </w:tc>
        <w:tc>
          <w:tcPr>
            <w:tcW w:w="270" w:type="dxa"/>
          </w:tcPr>
          <w:p w:rsidR="00A726C9" w:rsidRPr="001C4F0E" w:rsidRDefault="00A726C9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717183" w:rsidRDefault="00A726C9" w:rsidP="00414A60">
            <w:pPr>
              <w:tabs>
                <w:tab w:val="decimal" w:pos="969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 w:rsidRPr="00717183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717183" w:rsidRPr="00717183"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DE1040">
              <w:rPr>
                <w:rFonts w:ascii="Angsana New" w:hAnsi="Angsana New" w:cs="Angsana New"/>
                <w:sz w:val="30"/>
                <w:szCs w:val="30"/>
              </w:rPr>
              <w:t>953</w:t>
            </w:r>
          </w:p>
        </w:tc>
      </w:tr>
      <w:tr w:rsidR="00A726C9" w:rsidRPr="001C4F0E" w:rsidTr="00414A60">
        <w:trPr>
          <w:trHeight w:val="80"/>
        </w:trPr>
        <w:tc>
          <w:tcPr>
            <w:tcW w:w="4140" w:type="dxa"/>
          </w:tcPr>
          <w:p w:rsidR="00A726C9" w:rsidRPr="001C4F0E" w:rsidRDefault="00A726C9" w:rsidP="00A726C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:rsidR="00A726C9" w:rsidRPr="001C4F0E" w:rsidRDefault="00A726C9" w:rsidP="00A726C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B04291" w:rsidRDefault="00A726C9" w:rsidP="00A726C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1C4F0E" w:rsidRDefault="00A726C9" w:rsidP="00A726C9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26C9" w:rsidRPr="001C4F0E" w:rsidRDefault="00A726C9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717183" w:rsidRDefault="00A726C9" w:rsidP="00D96D31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26C9" w:rsidRPr="001C4F0E" w:rsidTr="00414A60">
        <w:tc>
          <w:tcPr>
            <w:tcW w:w="4140" w:type="dxa"/>
          </w:tcPr>
          <w:p w:rsidR="00A726C9" w:rsidRPr="001C4F0E" w:rsidRDefault="00A726C9" w:rsidP="00A726C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:rsidR="00A726C9" w:rsidRPr="001C4F0E" w:rsidRDefault="00B954FC" w:rsidP="00A726C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8,959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B04291" w:rsidRDefault="00A726C9" w:rsidP="00A726C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 w:rsidRPr="00B0429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04291" w:rsidRPr="00B04291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DE1040">
              <w:rPr>
                <w:rFonts w:ascii="Angsana New" w:hAnsi="Angsana New" w:cs="Angsana New"/>
                <w:sz w:val="30"/>
                <w:szCs w:val="30"/>
              </w:rPr>
              <w:t>892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:rsidR="00A726C9" w:rsidRPr="001C4F0E" w:rsidRDefault="008650D2" w:rsidP="00A726C9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12,866</w:t>
            </w:r>
          </w:p>
        </w:tc>
        <w:tc>
          <w:tcPr>
            <w:tcW w:w="270" w:type="dxa"/>
          </w:tcPr>
          <w:p w:rsidR="00A726C9" w:rsidRPr="001C4F0E" w:rsidRDefault="00A726C9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:rsidR="00A726C9" w:rsidRPr="00717183" w:rsidRDefault="00717183" w:rsidP="00414A60">
            <w:pPr>
              <w:tabs>
                <w:tab w:val="decimal" w:pos="969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 w:rsidRPr="00717183">
              <w:rPr>
                <w:rFonts w:ascii="Angsana New" w:hAnsi="Angsana New" w:cs="Angsana New"/>
                <w:sz w:val="30"/>
                <w:szCs w:val="30"/>
              </w:rPr>
              <w:t>19,3</w:t>
            </w:r>
            <w:r w:rsidR="00DE1040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</w:tr>
      <w:tr w:rsidR="00A726C9" w:rsidRPr="001C4F0E" w:rsidTr="00414A60">
        <w:tc>
          <w:tcPr>
            <w:tcW w:w="4140" w:type="dxa"/>
          </w:tcPr>
          <w:p w:rsidR="00A726C9" w:rsidRPr="001C4F0E" w:rsidRDefault="00A726C9" w:rsidP="00A726C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  1 - 3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:rsidR="00A726C9" w:rsidRPr="001C4F0E" w:rsidRDefault="00B954FC" w:rsidP="00A726C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1,463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B04291" w:rsidRDefault="00DE1040" w:rsidP="00A726C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1,392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:rsidR="00A726C9" w:rsidRPr="001C4F0E" w:rsidRDefault="008650D2" w:rsidP="00A726C9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114</w:t>
            </w:r>
          </w:p>
        </w:tc>
        <w:tc>
          <w:tcPr>
            <w:tcW w:w="270" w:type="dxa"/>
          </w:tcPr>
          <w:p w:rsidR="00A726C9" w:rsidRPr="001C4F0E" w:rsidRDefault="00A726C9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:rsidR="00A726C9" w:rsidRPr="00717183" w:rsidRDefault="00A726C9" w:rsidP="00414A60">
            <w:pPr>
              <w:tabs>
                <w:tab w:val="decimal" w:pos="969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 w:rsidRPr="00717183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717183" w:rsidRPr="00717183">
              <w:rPr>
                <w:rFonts w:ascii="Angsana New" w:hAnsi="Angsana New" w:cs="Angsana New"/>
                <w:sz w:val="30"/>
                <w:szCs w:val="30"/>
              </w:rPr>
              <w:t>280</w:t>
            </w:r>
          </w:p>
        </w:tc>
      </w:tr>
      <w:tr w:rsidR="00A726C9" w:rsidRPr="001C4F0E" w:rsidTr="00414A60">
        <w:tc>
          <w:tcPr>
            <w:tcW w:w="4140" w:type="dxa"/>
          </w:tcPr>
          <w:p w:rsidR="00A726C9" w:rsidRPr="001C4F0E" w:rsidRDefault="00A726C9" w:rsidP="00A726C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  3 - 12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:rsidR="00A726C9" w:rsidRPr="001C4F0E" w:rsidRDefault="00B954FC" w:rsidP="00A726C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731</w:t>
            </w:r>
          </w:p>
        </w:tc>
        <w:tc>
          <w:tcPr>
            <w:tcW w:w="270" w:type="dxa"/>
            <w:shd w:val="clear" w:color="auto" w:fill="auto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726C9" w:rsidRPr="00B04291" w:rsidRDefault="00B04291" w:rsidP="00A726C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 w:rsidRPr="00B04291">
              <w:rPr>
                <w:rFonts w:ascii="Angsana New" w:hAnsi="Angsana New" w:cs="Angsana New"/>
                <w:sz w:val="30"/>
                <w:szCs w:val="30"/>
              </w:rPr>
              <w:t>44</w:t>
            </w:r>
            <w:r w:rsidR="00DE104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:rsidR="00A726C9" w:rsidRPr="001C4F0E" w:rsidRDefault="008650D2" w:rsidP="00A726C9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1,222</w:t>
            </w:r>
          </w:p>
        </w:tc>
        <w:tc>
          <w:tcPr>
            <w:tcW w:w="270" w:type="dxa"/>
            <w:shd w:val="clear" w:color="auto" w:fill="auto"/>
          </w:tcPr>
          <w:p w:rsidR="00A726C9" w:rsidRPr="001C4F0E" w:rsidRDefault="00A726C9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:rsidR="00A726C9" w:rsidRPr="00717183" w:rsidRDefault="00717183" w:rsidP="00414A60">
            <w:pPr>
              <w:tabs>
                <w:tab w:val="decimal" w:pos="969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 w:rsidRPr="00717183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DE104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A726C9" w:rsidRPr="001C4F0E" w:rsidTr="00414A60">
        <w:tc>
          <w:tcPr>
            <w:tcW w:w="4140" w:type="dxa"/>
          </w:tcPr>
          <w:p w:rsidR="00A726C9" w:rsidRPr="001C4F0E" w:rsidRDefault="00A726C9" w:rsidP="00A726C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:rsidR="00A726C9" w:rsidRPr="001C4F0E" w:rsidRDefault="00B954FC" w:rsidP="00A726C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B04291" w:rsidRDefault="00DE1040" w:rsidP="00A726C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311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1C4F0E" w:rsidRDefault="008650D2" w:rsidP="00A726C9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448</w:t>
            </w:r>
          </w:p>
        </w:tc>
        <w:tc>
          <w:tcPr>
            <w:tcW w:w="270" w:type="dxa"/>
          </w:tcPr>
          <w:p w:rsidR="00A726C9" w:rsidRPr="001C4F0E" w:rsidRDefault="00A726C9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:rsidR="00A726C9" w:rsidRPr="00717183" w:rsidRDefault="00717183" w:rsidP="00414A60">
            <w:pPr>
              <w:tabs>
                <w:tab w:val="decimal" w:pos="969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 w:rsidRPr="00717183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="00DE104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A726C9" w:rsidRPr="001C4F0E" w:rsidTr="00414A60">
        <w:tc>
          <w:tcPr>
            <w:tcW w:w="4140" w:type="dxa"/>
          </w:tcPr>
          <w:p w:rsidR="00A726C9" w:rsidRPr="001C4F0E" w:rsidRDefault="00A726C9" w:rsidP="00A726C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726C9" w:rsidRPr="001C4F0E" w:rsidRDefault="00B954FC" w:rsidP="00A726C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130,674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726C9" w:rsidRPr="00B04291" w:rsidRDefault="00DE1040" w:rsidP="00A726C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186,131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726C9" w:rsidRPr="001C4F0E" w:rsidRDefault="008650D2" w:rsidP="00A726C9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141,141</w:t>
            </w:r>
          </w:p>
        </w:tc>
        <w:tc>
          <w:tcPr>
            <w:tcW w:w="270" w:type="dxa"/>
          </w:tcPr>
          <w:p w:rsidR="00A726C9" w:rsidRPr="001C4F0E" w:rsidRDefault="00A726C9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726C9" w:rsidRPr="00717183" w:rsidRDefault="00A726C9" w:rsidP="00D96D31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71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  <w:r w:rsidR="00717183" w:rsidRPr="007171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</w:t>
            </w:r>
            <w:r w:rsidR="00DE104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420</w:t>
            </w:r>
          </w:p>
        </w:tc>
      </w:tr>
      <w:tr w:rsidR="00D96D31" w:rsidRPr="001C4F0E" w:rsidTr="00414A60">
        <w:tc>
          <w:tcPr>
            <w:tcW w:w="4140" w:type="dxa"/>
          </w:tcPr>
          <w:p w:rsidR="00D96D31" w:rsidRPr="001C4F0E" w:rsidRDefault="00D96D31" w:rsidP="00D96D31">
            <w:pPr>
              <w:spacing w:after="0"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96D31" w:rsidRDefault="00B954FC" w:rsidP="00D96D31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96D31" w:rsidRPr="00B954FC" w:rsidRDefault="00D96D31" w:rsidP="00D96D31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96D31" w:rsidRPr="00B04291" w:rsidRDefault="00D96D31" w:rsidP="00D96D31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429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96D31" w:rsidRDefault="008650D2" w:rsidP="00D96D31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429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96D31" w:rsidRPr="008650D2" w:rsidRDefault="00D96D31" w:rsidP="00D96D31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96D31" w:rsidRPr="00717183" w:rsidRDefault="00D96D31" w:rsidP="00D96D31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718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96D31" w:rsidRPr="001C4F0E" w:rsidTr="00414A60">
        <w:tc>
          <w:tcPr>
            <w:tcW w:w="4140" w:type="dxa"/>
          </w:tcPr>
          <w:p w:rsidR="00D96D31" w:rsidRPr="001C4F0E" w:rsidRDefault="00D96D31" w:rsidP="00D96D3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96D31" w:rsidRPr="001C4F0E" w:rsidRDefault="00B954FC" w:rsidP="00D96D31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130,674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96D31" w:rsidRPr="00B04291" w:rsidRDefault="00DE66F3" w:rsidP="00D96D31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186,131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96D31" w:rsidRPr="001C4F0E" w:rsidRDefault="008650D2" w:rsidP="00D96D31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141,141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96D31" w:rsidRPr="00717183" w:rsidRDefault="00717183" w:rsidP="00D96D31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71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196,</w:t>
            </w:r>
            <w:r w:rsidR="00DA3C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420</w:t>
            </w:r>
          </w:p>
        </w:tc>
      </w:tr>
      <w:tr w:rsidR="00D96D31" w:rsidRPr="001C4F0E" w:rsidTr="00414A60">
        <w:tc>
          <w:tcPr>
            <w:tcW w:w="4140" w:type="dxa"/>
          </w:tcPr>
          <w:p w:rsidR="00D96D31" w:rsidRPr="001C4F0E" w:rsidRDefault="00D96D31" w:rsidP="00D96D3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96D31" w:rsidRPr="001C4F0E" w:rsidRDefault="00D96D31" w:rsidP="00D96D31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96D31" w:rsidRPr="00B04291" w:rsidRDefault="00D96D31" w:rsidP="00D96D31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96D31" w:rsidRPr="001C4F0E" w:rsidRDefault="00D96D31" w:rsidP="00D96D31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96D31" w:rsidRPr="00717183" w:rsidRDefault="00D96D31" w:rsidP="00D96D31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96D31" w:rsidRPr="001C4F0E" w:rsidTr="00414A60">
        <w:tc>
          <w:tcPr>
            <w:tcW w:w="4140" w:type="dxa"/>
          </w:tcPr>
          <w:p w:rsidR="00D96D31" w:rsidRPr="001C4F0E" w:rsidRDefault="00D96D31" w:rsidP="00D96D3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6D31" w:rsidRPr="00B04291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6D31" w:rsidRPr="00717183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96D31" w:rsidRPr="001C4F0E" w:rsidTr="00414A60">
        <w:tc>
          <w:tcPr>
            <w:tcW w:w="4140" w:type="dxa"/>
          </w:tcPr>
          <w:p w:rsidR="00D96D31" w:rsidRPr="001C4F0E" w:rsidRDefault="00D96D31" w:rsidP="00D96D3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:rsidR="00D96D31" w:rsidRPr="001C4F0E" w:rsidRDefault="00B954FC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166,342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6D31" w:rsidRPr="00B04291" w:rsidRDefault="00DE66F3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216,867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6D31" w:rsidRPr="001C4F0E" w:rsidRDefault="00212834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136,893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6D31" w:rsidRPr="00717183" w:rsidRDefault="00717183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17183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DA3CD6">
              <w:rPr>
                <w:rFonts w:ascii="Angsana New" w:hAnsi="Angsana New" w:cs="Angsana New"/>
                <w:sz w:val="30"/>
                <w:szCs w:val="30"/>
              </w:rPr>
              <w:t>3,510</w:t>
            </w:r>
          </w:p>
        </w:tc>
      </w:tr>
      <w:tr w:rsidR="00D96D31" w:rsidRPr="001C4F0E" w:rsidTr="00414A60">
        <w:tc>
          <w:tcPr>
            <w:tcW w:w="4140" w:type="dxa"/>
          </w:tcPr>
          <w:p w:rsidR="00D96D31" w:rsidRPr="001C4F0E" w:rsidRDefault="00D96D31" w:rsidP="00D96D3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6D31" w:rsidRPr="00B04291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6D31" w:rsidRPr="00717183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6D31" w:rsidRPr="001C4F0E" w:rsidTr="00414A60">
        <w:tc>
          <w:tcPr>
            <w:tcW w:w="4140" w:type="dxa"/>
          </w:tcPr>
          <w:p w:rsidR="00D96D31" w:rsidRPr="001C4F0E" w:rsidRDefault="00D96D31" w:rsidP="00D96D3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:rsidR="00D96D31" w:rsidRPr="001C4F0E" w:rsidRDefault="00B954FC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47,277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96D31" w:rsidRPr="00B04291" w:rsidRDefault="00B0429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0429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DE66F3">
              <w:rPr>
                <w:rFonts w:ascii="Angsana New" w:hAnsi="Angsana New" w:cs="Angsana New"/>
                <w:sz w:val="30"/>
                <w:szCs w:val="30"/>
              </w:rPr>
              <w:t>1,086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:rsidR="00D96D31" w:rsidRPr="001C4F0E" w:rsidRDefault="00212834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41,747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:rsidR="00D96D31" w:rsidRPr="00717183" w:rsidRDefault="00717183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1718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DA3CD6">
              <w:rPr>
                <w:rFonts w:ascii="Angsana New" w:hAnsi="Angsana New" w:cs="Angsana New"/>
                <w:sz w:val="30"/>
                <w:szCs w:val="30"/>
              </w:rPr>
              <w:t>8,119</w:t>
            </w:r>
          </w:p>
        </w:tc>
      </w:tr>
      <w:tr w:rsidR="00D96D31" w:rsidRPr="001C4F0E" w:rsidTr="00414A60">
        <w:tc>
          <w:tcPr>
            <w:tcW w:w="4140" w:type="dxa"/>
          </w:tcPr>
          <w:p w:rsidR="00D96D31" w:rsidRPr="001C4F0E" w:rsidRDefault="00D96D31" w:rsidP="00D96D3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  1 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:rsidR="00D96D31" w:rsidRPr="001C4F0E" w:rsidRDefault="00B954FC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40,186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96D31" w:rsidRPr="00B04291" w:rsidRDefault="00B0429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04291">
              <w:rPr>
                <w:rFonts w:ascii="Angsana New" w:hAnsi="Angsana New" w:cs="Angsana New"/>
                <w:sz w:val="30"/>
                <w:szCs w:val="30"/>
              </w:rPr>
              <w:t>37,</w:t>
            </w:r>
            <w:r w:rsidR="00DA3CD6">
              <w:rPr>
                <w:rFonts w:ascii="Angsana New" w:hAnsi="Angsana New" w:cs="Angsana New"/>
                <w:sz w:val="30"/>
                <w:szCs w:val="30"/>
              </w:rPr>
              <w:t>665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:rsidR="00D96D31" w:rsidRPr="001C4F0E" w:rsidRDefault="00212834" w:rsidP="00D96D31">
            <w:pPr>
              <w:tabs>
                <w:tab w:val="decimal" w:pos="867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36,785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:rsidR="00D96D31" w:rsidRPr="00717183" w:rsidRDefault="00717183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1718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A3CD6">
              <w:rPr>
                <w:rFonts w:ascii="Angsana New" w:hAnsi="Angsana New" w:cs="Angsana New"/>
                <w:sz w:val="30"/>
                <w:szCs w:val="30"/>
              </w:rPr>
              <w:t>6,189</w:t>
            </w:r>
          </w:p>
        </w:tc>
      </w:tr>
      <w:tr w:rsidR="00D96D31" w:rsidRPr="001C4F0E" w:rsidTr="00414A60">
        <w:tc>
          <w:tcPr>
            <w:tcW w:w="4140" w:type="dxa"/>
          </w:tcPr>
          <w:p w:rsidR="00D96D31" w:rsidRPr="001C4F0E" w:rsidRDefault="00D96D31" w:rsidP="00D96D3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  3 - 12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:rsidR="00D96D31" w:rsidRPr="001C4F0E" w:rsidRDefault="00B954FC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30,431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96D31" w:rsidRPr="00B04291" w:rsidRDefault="00B0429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04291">
              <w:rPr>
                <w:rFonts w:ascii="Angsana New" w:hAnsi="Angsana New" w:cs="Angsana New"/>
                <w:sz w:val="30"/>
                <w:szCs w:val="30"/>
              </w:rPr>
              <w:t>24,</w:t>
            </w:r>
            <w:r w:rsidR="00DA3CD6">
              <w:rPr>
                <w:rFonts w:ascii="Angsana New" w:hAnsi="Angsana New" w:cs="Angsana New"/>
                <w:sz w:val="30"/>
                <w:szCs w:val="30"/>
              </w:rPr>
              <w:t>459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:rsidR="00D96D31" w:rsidRPr="001C4F0E" w:rsidRDefault="00212834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28,067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:rsidR="00D96D31" w:rsidRPr="00717183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1718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17183" w:rsidRPr="00717183"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DA3CD6">
              <w:rPr>
                <w:rFonts w:ascii="Angsana New" w:hAnsi="Angsana New" w:cs="Angsana New"/>
                <w:sz w:val="30"/>
                <w:szCs w:val="30"/>
              </w:rPr>
              <w:t>311</w:t>
            </w:r>
          </w:p>
        </w:tc>
      </w:tr>
      <w:tr w:rsidR="00D96D31" w:rsidRPr="001C4F0E" w:rsidTr="00414A60">
        <w:tc>
          <w:tcPr>
            <w:tcW w:w="4140" w:type="dxa"/>
          </w:tcPr>
          <w:p w:rsidR="00D96D31" w:rsidRPr="001C4F0E" w:rsidRDefault="00D96D31" w:rsidP="00D96D3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96D31" w:rsidRPr="001C4F0E" w:rsidRDefault="00B954FC" w:rsidP="00D96D31">
            <w:pPr>
              <w:tabs>
                <w:tab w:val="decimal" w:pos="867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11,378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D96D31" w:rsidRPr="00B04291" w:rsidRDefault="00B0429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04291"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="00DA3CD6">
              <w:rPr>
                <w:rFonts w:ascii="Angsana New" w:hAnsi="Angsana New" w:cs="Angsana New"/>
                <w:sz w:val="30"/>
                <w:szCs w:val="30"/>
              </w:rPr>
              <w:t>736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:rsidR="00D96D31" w:rsidRPr="001C4F0E" w:rsidRDefault="00212834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11,150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96D31" w:rsidRPr="00717183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17183"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="00DA3CD6">
              <w:rPr>
                <w:rFonts w:ascii="Angsana New" w:hAnsi="Angsana New" w:cs="Angsana New"/>
                <w:sz w:val="30"/>
                <w:szCs w:val="30"/>
              </w:rPr>
              <w:t>506</w:t>
            </w:r>
          </w:p>
        </w:tc>
      </w:tr>
      <w:tr w:rsidR="00D96D31" w:rsidRPr="001C4F0E" w:rsidTr="00414A60">
        <w:tc>
          <w:tcPr>
            <w:tcW w:w="4140" w:type="dxa"/>
          </w:tcPr>
          <w:p w:rsidR="00D96D31" w:rsidRPr="001C4F0E" w:rsidRDefault="00D96D31" w:rsidP="00D96D3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96D31" w:rsidRPr="001C4F0E" w:rsidRDefault="00B954FC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295,614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96D31" w:rsidRPr="00B04291" w:rsidRDefault="00DA3CD6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337,813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96D31" w:rsidRPr="001C4F0E" w:rsidRDefault="00DC4AFB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2128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54,642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96D31" w:rsidRPr="00717183" w:rsidRDefault="00717183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71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</w:t>
            </w:r>
            <w:r w:rsidR="00DA3C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8,635</w:t>
            </w:r>
          </w:p>
        </w:tc>
      </w:tr>
      <w:tr w:rsidR="00D96D31" w:rsidRPr="001C4F0E" w:rsidTr="00414A60">
        <w:tc>
          <w:tcPr>
            <w:tcW w:w="4140" w:type="dxa"/>
          </w:tcPr>
          <w:p w:rsidR="00D96D31" w:rsidRPr="001C4F0E" w:rsidRDefault="00D96D31" w:rsidP="00D96D31">
            <w:pPr>
              <w:spacing w:after="0"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96D31" w:rsidRPr="001C4F0E" w:rsidRDefault="00B954FC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(35,584)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96D31" w:rsidRPr="00B04291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4291"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DA3CD6">
              <w:rPr>
                <w:rFonts w:ascii="Angsana New" w:hAnsi="Angsana New" w:cs="Angsana New"/>
                <w:sz w:val="30"/>
                <w:szCs w:val="30"/>
              </w:rPr>
              <w:t>7,344</w:t>
            </w:r>
            <w:r w:rsidRPr="00B0429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96D31" w:rsidRPr="001C4F0E" w:rsidRDefault="00212834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</w:t>
            </w:r>
            <w:r w:rsidR="00786C9A">
              <w:rPr>
                <w:rFonts w:ascii="Angsana New" w:hAnsi="Angsana New" w:cs="Angsana New"/>
                <w:sz w:val="30"/>
                <w:szCs w:val="30"/>
              </w:rPr>
              <w:t>3,171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96D31" w:rsidRPr="00717183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7183"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DA3CD6">
              <w:rPr>
                <w:rFonts w:ascii="Angsana New" w:hAnsi="Angsana New" w:cs="Angsana New"/>
                <w:sz w:val="30"/>
                <w:szCs w:val="30"/>
              </w:rPr>
              <w:t>6,193</w:t>
            </w:r>
            <w:r w:rsidRPr="0071718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96D31" w:rsidRPr="001C4F0E" w:rsidTr="00414A60">
        <w:tc>
          <w:tcPr>
            <w:tcW w:w="4140" w:type="dxa"/>
          </w:tcPr>
          <w:p w:rsidR="00D96D31" w:rsidRPr="001C4F0E" w:rsidRDefault="00D96D31" w:rsidP="00D96D3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96D31" w:rsidRPr="001C4F0E" w:rsidRDefault="00B954FC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260,030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96D31" w:rsidRPr="00B04291" w:rsidRDefault="00DA3CD6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310,469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96D31" w:rsidRPr="001C4F0E" w:rsidRDefault="00212834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</w:t>
            </w:r>
            <w:r w:rsidR="00B72B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72B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96D31" w:rsidRPr="00717183" w:rsidRDefault="00717183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71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</w:t>
            </w:r>
            <w:r w:rsidR="00DA3C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2,442</w:t>
            </w:r>
          </w:p>
        </w:tc>
      </w:tr>
      <w:tr w:rsidR="00D96D31" w:rsidRPr="001C4F0E" w:rsidTr="00414A60">
        <w:tc>
          <w:tcPr>
            <w:tcW w:w="4140" w:type="dxa"/>
          </w:tcPr>
          <w:p w:rsidR="00D96D31" w:rsidRPr="001C4F0E" w:rsidRDefault="00D96D31" w:rsidP="00D96D3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96D31" w:rsidRPr="00B04291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96D31" w:rsidRPr="00717183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D96D31" w:rsidRPr="001C4F0E" w:rsidTr="00414A60">
        <w:tc>
          <w:tcPr>
            <w:tcW w:w="4140" w:type="dxa"/>
          </w:tcPr>
          <w:p w:rsidR="00D96D31" w:rsidRPr="001C4F0E" w:rsidRDefault="00D96D31" w:rsidP="00D96D3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96D31" w:rsidRPr="001C4F0E" w:rsidRDefault="00B954FC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390,704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96D31" w:rsidRPr="00E64373" w:rsidRDefault="00DA3CD6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496,600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96D31" w:rsidRPr="001C4F0E" w:rsidRDefault="00212834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</w:t>
            </w:r>
            <w:r w:rsidR="00B72B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72B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612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96D31" w:rsidRPr="00717183" w:rsidRDefault="00717183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71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</w:t>
            </w:r>
            <w:r w:rsidR="00DA3C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8,862</w:t>
            </w:r>
          </w:p>
        </w:tc>
      </w:tr>
    </w:tbl>
    <w:p w:rsidR="00C67207" w:rsidRPr="00B01E88" w:rsidRDefault="00C67207" w:rsidP="00B01E88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FD2151" w:rsidRDefault="00EB3784" w:rsidP="00423CA3">
      <w:pPr>
        <w:spacing w:after="0"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  <w:r w:rsidRPr="009E2203">
        <w:rPr>
          <w:rFonts w:ascii="Angsana New" w:hAnsi="Angsana New" w:cs="Angsana New"/>
          <w:sz w:val="30"/>
          <w:szCs w:val="30"/>
          <w:cs/>
        </w:rPr>
        <w:t>โดยปกติ</w:t>
      </w:r>
      <w:r w:rsidR="00FD2151" w:rsidRPr="009E2203">
        <w:rPr>
          <w:rFonts w:ascii="Angsana New" w:hAnsi="Angsana New" w:cs="Angsana New"/>
          <w:sz w:val="30"/>
          <w:szCs w:val="30"/>
          <w:cs/>
        </w:rPr>
        <w:t>ระยะเวลาการให้สินเชื่อแก่ลูกค้าของกลุ่มบริษัท</w:t>
      </w:r>
      <w:r w:rsidR="0058418F" w:rsidRPr="009E2203">
        <w:rPr>
          <w:rFonts w:ascii="Angsana New" w:hAnsi="Angsana New" w:cs="Angsana New"/>
          <w:sz w:val="30"/>
          <w:szCs w:val="30"/>
        </w:rPr>
        <w:t xml:space="preserve"> </w:t>
      </w:r>
      <w:r w:rsidR="0058418F" w:rsidRPr="009E2203">
        <w:rPr>
          <w:rFonts w:ascii="Angsana New" w:hAnsi="Angsana New" w:cs="Angsana New"/>
          <w:sz w:val="30"/>
          <w:szCs w:val="30"/>
          <w:cs/>
        </w:rPr>
        <w:t>มีระยะเวลาตั้งแต่</w:t>
      </w:r>
      <w:r w:rsidR="00FD2151" w:rsidRPr="009E2203">
        <w:rPr>
          <w:rFonts w:ascii="Angsana New" w:hAnsi="Angsana New" w:cs="Angsana New"/>
          <w:sz w:val="30"/>
          <w:szCs w:val="30"/>
          <w:cs/>
        </w:rPr>
        <w:t xml:space="preserve"> </w:t>
      </w:r>
      <w:r w:rsidR="00526C35" w:rsidRPr="009E2203">
        <w:rPr>
          <w:rFonts w:ascii="Angsana New" w:hAnsi="Angsana New" w:cs="Angsana New"/>
          <w:sz w:val="30"/>
          <w:szCs w:val="30"/>
        </w:rPr>
        <w:t xml:space="preserve">30 </w:t>
      </w:r>
      <w:r w:rsidR="00AC4E79" w:rsidRPr="009E2203">
        <w:rPr>
          <w:rFonts w:ascii="Angsana New" w:hAnsi="Angsana New" w:cs="Angsana New"/>
          <w:sz w:val="30"/>
          <w:szCs w:val="30"/>
          <w:cs/>
        </w:rPr>
        <w:t>วันถึง</w:t>
      </w:r>
      <w:r w:rsidR="00CA1EA0" w:rsidRPr="009E2203">
        <w:rPr>
          <w:rFonts w:ascii="Angsana New" w:hAnsi="Angsana New" w:cs="Angsana New"/>
          <w:sz w:val="30"/>
          <w:szCs w:val="30"/>
        </w:rPr>
        <w:t xml:space="preserve"> </w:t>
      </w:r>
      <w:r w:rsidR="006B06E6" w:rsidRPr="009E2203">
        <w:rPr>
          <w:rFonts w:ascii="Angsana New" w:hAnsi="Angsana New" w:cs="Angsana New"/>
          <w:sz w:val="30"/>
          <w:szCs w:val="30"/>
        </w:rPr>
        <w:t>60</w:t>
      </w:r>
      <w:r w:rsidR="00FD2151" w:rsidRPr="009E2203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:rsidR="00755658" w:rsidRPr="009E2203" w:rsidRDefault="00755658" w:rsidP="00423CA3">
      <w:pPr>
        <w:spacing w:after="0"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755658" w:rsidRPr="00596CF5" w:rsidTr="00371FD9">
        <w:tc>
          <w:tcPr>
            <w:tcW w:w="3870" w:type="dxa"/>
          </w:tcPr>
          <w:p w:rsidR="00755658" w:rsidRPr="00AA41A6" w:rsidRDefault="00755658" w:rsidP="001B6F2C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55658" w:rsidRPr="00C52DEB" w:rsidRDefault="00755658" w:rsidP="001B6F2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170" w:type="dxa"/>
          </w:tcPr>
          <w:p w:rsidR="00755658" w:rsidRPr="00596CF5" w:rsidRDefault="00755658" w:rsidP="001B6F2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755658" w:rsidRPr="00596CF5" w:rsidRDefault="00755658" w:rsidP="001B6F2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55658" w:rsidRPr="00596CF5" w:rsidRDefault="00755658" w:rsidP="001B6F2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755658" w:rsidRPr="00F94A31" w:rsidRDefault="00755658" w:rsidP="001B6F2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55658" w:rsidRPr="00596CF5" w:rsidRDefault="00755658" w:rsidP="001B6F2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755658" w:rsidRPr="00596CF5" w:rsidRDefault="00755658" w:rsidP="001B6F2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55658" w:rsidRPr="00596CF5" w:rsidRDefault="00755658" w:rsidP="001B6F2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755658" w:rsidRPr="00C52DEB" w:rsidTr="00371FD9">
        <w:tc>
          <w:tcPr>
            <w:tcW w:w="3870" w:type="dxa"/>
          </w:tcPr>
          <w:p w:rsidR="00755658" w:rsidRPr="0014642B" w:rsidRDefault="00755658" w:rsidP="001B6F2C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:rsidR="00755658" w:rsidRPr="00C52DEB" w:rsidRDefault="00755658" w:rsidP="001B6F2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5490" w:type="dxa"/>
            <w:gridSpan w:val="7"/>
          </w:tcPr>
          <w:p w:rsidR="00755658" w:rsidRPr="00C52DEB" w:rsidRDefault="00755658" w:rsidP="001B6F2C">
            <w:pPr>
              <w:tabs>
                <w:tab w:val="decimal" w:pos="954"/>
              </w:tabs>
              <w:spacing w:after="0" w:line="240" w:lineRule="auto"/>
              <w:ind w:left="-108" w:right="-15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5658" w:rsidRPr="001F428C" w:rsidTr="00371FD9">
        <w:tc>
          <w:tcPr>
            <w:tcW w:w="3870" w:type="dxa"/>
          </w:tcPr>
          <w:p w:rsidR="00755658" w:rsidRPr="0075478D" w:rsidRDefault="00755658" w:rsidP="001B6F2C">
            <w:pPr>
              <w:pStyle w:val="BodyText"/>
              <w:spacing w:after="0" w:line="240" w:lineRule="auto"/>
              <w:ind w:right="-2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478D">
              <w:rPr>
                <w:rFonts w:ascii="Angsana New" w:hAnsi="Angsana New" w:cs="Angsana New"/>
                <w:sz w:val="30"/>
                <w:szCs w:val="30"/>
                <w:cs/>
              </w:rPr>
              <w:t>หนี้สูญและหนี้สงสัยจะสูญ</w:t>
            </w:r>
            <w:r w:rsidR="00371FD9"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r w:rsidRPr="0075478D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Pr="0075478D">
              <w:rPr>
                <w:rFonts w:ascii="Angsana New" w:hAnsi="Angsana New" w:cs="Angsana New" w:hint="cs"/>
                <w:sz w:val="30"/>
                <w:szCs w:val="30"/>
                <w:cs/>
              </w:rPr>
              <w:t>สาม</w:t>
            </w:r>
            <w:r w:rsidRPr="0075478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3B23C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3B23C6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Pr="0075478D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</w:p>
        </w:tc>
        <w:tc>
          <w:tcPr>
            <w:tcW w:w="270" w:type="dxa"/>
          </w:tcPr>
          <w:p w:rsidR="00755658" w:rsidRPr="00562204" w:rsidRDefault="00755658" w:rsidP="001B6F2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55658" w:rsidRPr="00045B75" w:rsidRDefault="00224990" w:rsidP="001B6F2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2,06</w:t>
            </w:r>
            <w:r w:rsidR="00E033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755658" w:rsidRPr="00D74899" w:rsidRDefault="00755658" w:rsidP="001B6F2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755658" w:rsidRPr="00D74899" w:rsidRDefault="00224990" w:rsidP="001B6F2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2,908</w:t>
            </w:r>
          </w:p>
        </w:tc>
        <w:tc>
          <w:tcPr>
            <w:tcW w:w="270" w:type="dxa"/>
            <w:vAlign w:val="bottom"/>
          </w:tcPr>
          <w:p w:rsidR="00755658" w:rsidRPr="00D74899" w:rsidRDefault="00755658" w:rsidP="001B6F2C">
            <w:pPr>
              <w:tabs>
                <w:tab w:val="decimal" w:pos="882"/>
              </w:tabs>
              <w:spacing w:after="0" w:line="240" w:lineRule="auto"/>
              <w:ind w:left="-108" w:right="-15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55658" w:rsidRPr="00D74899" w:rsidRDefault="007A13AC" w:rsidP="001B6F2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1,323</w:t>
            </w:r>
          </w:p>
        </w:tc>
        <w:tc>
          <w:tcPr>
            <w:tcW w:w="270" w:type="dxa"/>
            <w:vAlign w:val="bottom"/>
          </w:tcPr>
          <w:p w:rsidR="00755658" w:rsidRPr="00D74899" w:rsidRDefault="00755658" w:rsidP="001B6F2C">
            <w:pPr>
              <w:tabs>
                <w:tab w:val="decimal" w:pos="882"/>
              </w:tabs>
              <w:spacing w:after="0" w:line="240" w:lineRule="auto"/>
              <w:ind w:left="-108" w:right="-15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755658" w:rsidRPr="00D74899" w:rsidRDefault="007A13AC" w:rsidP="001B6F2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3,898</w:t>
            </w:r>
          </w:p>
        </w:tc>
      </w:tr>
      <w:tr w:rsidR="00755658" w:rsidRPr="001F428C" w:rsidTr="00371FD9">
        <w:trPr>
          <w:trHeight w:val="773"/>
        </w:trPr>
        <w:tc>
          <w:tcPr>
            <w:tcW w:w="3870" w:type="dxa"/>
          </w:tcPr>
          <w:p w:rsidR="00755658" w:rsidRPr="0075478D" w:rsidRDefault="00755658" w:rsidP="001B6F2C">
            <w:pPr>
              <w:pStyle w:val="BodyText"/>
              <w:spacing w:after="0" w:line="240" w:lineRule="auto"/>
              <w:ind w:right="-2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478D">
              <w:rPr>
                <w:rFonts w:ascii="Angsana New" w:hAnsi="Angsana New" w:cs="Angsana New"/>
                <w:sz w:val="30"/>
                <w:szCs w:val="30"/>
                <w:cs/>
              </w:rPr>
              <w:t>หนี้สูญและหนี้สงสัยจะสูญ</w:t>
            </w:r>
            <w:r w:rsidR="008E240A">
              <w:rPr>
                <w:rFonts w:ascii="Angsana New" w:hAnsi="Angsana New" w:cs="Angsana New"/>
                <w:sz w:val="30"/>
                <w:szCs w:val="30"/>
              </w:rPr>
              <w:br/>
            </w:r>
            <w:r w:rsidR="00371FD9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5478D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3B23C6">
              <w:rPr>
                <w:rFonts w:ascii="Angsana New" w:hAnsi="Angsana New" w:cs="Angsana New" w:hint="cs"/>
                <w:sz w:val="30"/>
                <w:szCs w:val="30"/>
                <w:cs/>
              </w:rPr>
              <w:t>เก้าเดือน</w:t>
            </w:r>
            <w:r w:rsidRPr="0075478D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="003B23C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3B23C6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755658" w:rsidRPr="00562204" w:rsidRDefault="00755658" w:rsidP="001B6F2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55658" w:rsidRPr="00045B75" w:rsidRDefault="00224990" w:rsidP="001B6F2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8,665</w:t>
            </w:r>
          </w:p>
        </w:tc>
        <w:tc>
          <w:tcPr>
            <w:tcW w:w="270" w:type="dxa"/>
          </w:tcPr>
          <w:p w:rsidR="00755658" w:rsidRPr="00D74899" w:rsidRDefault="00755658" w:rsidP="001B6F2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755658" w:rsidRPr="00D74899" w:rsidRDefault="00224990" w:rsidP="001B6F2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12,132</w:t>
            </w:r>
          </w:p>
        </w:tc>
        <w:tc>
          <w:tcPr>
            <w:tcW w:w="270" w:type="dxa"/>
            <w:vAlign w:val="bottom"/>
          </w:tcPr>
          <w:p w:rsidR="00755658" w:rsidRPr="00D74899" w:rsidRDefault="00755658" w:rsidP="001B6F2C">
            <w:pPr>
              <w:tabs>
                <w:tab w:val="decimal" w:pos="882"/>
              </w:tabs>
              <w:spacing w:after="0" w:line="240" w:lineRule="auto"/>
              <w:ind w:left="-108" w:right="-15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755658" w:rsidRPr="00D74899" w:rsidRDefault="007A13AC" w:rsidP="001B6F2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7,298</w:t>
            </w:r>
          </w:p>
        </w:tc>
        <w:tc>
          <w:tcPr>
            <w:tcW w:w="270" w:type="dxa"/>
            <w:vAlign w:val="bottom"/>
          </w:tcPr>
          <w:p w:rsidR="00755658" w:rsidRPr="00D74899" w:rsidRDefault="00755658" w:rsidP="001B6F2C">
            <w:pPr>
              <w:tabs>
                <w:tab w:val="decimal" w:pos="882"/>
              </w:tabs>
              <w:spacing w:after="0" w:line="240" w:lineRule="auto"/>
              <w:ind w:left="-108" w:right="-15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755658" w:rsidRPr="00D74899" w:rsidRDefault="007A13AC" w:rsidP="001B6F2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14,118</w:t>
            </w:r>
          </w:p>
        </w:tc>
      </w:tr>
    </w:tbl>
    <w:p w:rsidR="003D07D4" w:rsidRPr="009E2203" w:rsidRDefault="003D07D4" w:rsidP="00371FD9">
      <w:pPr>
        <w:tabs>
          <w:tab w:val="left" w:pos="4590"/>
        </w:tabs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  <w:cs/>
        </w:rPr>
      </w:pPr>
    </w:p>
    <w:p w:rsidR="009167AB" w:rsidRPr="001C4F0E" w:rsidRDefault="00577216" w:rsidP="003A11E1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เงินลงทุนในบริษัทร่วม</w:t>
      </w:r>
    </w:p>
    <w:p w:rsidR="00A04CB5" w:rsidRDefault="00A04CB5" w:rsidP="00881BB9">
      <w:pPr>
        <w:spacing w:after="0" w:line="240" w:lineRule="auto"/>
        <w:ind w:left="540"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06"/>
        <w:gridCol w:w="236"/>
        <w:gridCol w:w="34"/>
        <w:gridCol w:w="1206"/>
        <w:gridCol w:w="236"/>
        <w:gridCol w:w="34"/>
        <w:gridCol w:w="1080"/>
        <w:gridCol w:w="236"/>
        <w:gridCol w:w="34"/>
        <w:gridCol w:w="1206"/>
      </w:tblGrid>
      <w:tr w:rsidR="003B23C6" w:rsidRPr="00A45835" w:rsidTr="003B23C6">
        <w:tc>
          <w:tcPr>
            <w:tcW w:w="3690" w:type="dxa"/>
          </w:tcPr>
          <w:p w:rsidR="003B23C6" w:rsidRPr="00A45835" w:rsidRDefault="003B23C6" w:rsidP="003B23C6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2" w:type="dxa"/>
            <w:gridSpan w:val="4"/>
          </w:tcPr>
          <w:p w:rsidR="003B23C6" w:rsidRPr="00A45835" w:rsidRDefault="003B23C6" w:rsidP="003B23C6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8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3B23C6" w:rsidRPr="00A45835" w:rsidRDefault="003B23C6" w:rsidP="003B23C6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6" w:type="dxa"/>
            <w:gridSpan w:val="4"/>
          </w:tcPr>
          <w:p w:rsidR="003B23C6" w:rsidRPr="00A45835" w:rsidRDefault="003B23C6" w:rsidP="003B23C6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8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23C6" w:rsidRPr="00A45835" w:rsidTr="003B23C6">
        <w:tc>
          <w:tcPr>
            <w:tcW w:w="3690" w:type="dxa"/>
          </w:tcPr>
          <w:p w:rsidR="003B23C6" w:rsidRPr="00A45835" w:rsidRDefault="003B23C6" w:rsidP="003B23C6">
            <w:pPr>
              <w:spacing w:after="0"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A4583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A4583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A4583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A4583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A4583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06" w:type="dxa"/>
          </w:tcPr>
          <w:p w:rsidR="003B23C6" w:rsidRPr="00A45835" w:rsidRDefault="003B23C6" w:rsidP="003B23C6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gridSpan w:val="2"/>
          </w:tcPr>
          <w:p w:rsidR="003B23C6" w:rsidRPr="00A45835" w:rsidRDefault="003B23C6" w:rsidP="003B23C6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3B23C6" w:rsidRPr="00A45835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gridSpan w:val="2"/>
          </w:tcPr>
          <w:p w:rsidR="003B23C6" w:rsidRPr="00A45835" w:rsidRDefault="003B23C6" w:rsidP="003B23C6">
            <w:pPr>
              <w:pStyle w:val="BodyText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23C6" w:rsidRPr="00A45835" w:rsidRDefault="003B23C6" w:rsidP="003B23C6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gridSpan w:val="2"/>
          </w:tcPr>
          <w:p w:rsidR="003B23C6" w:rsidRPr="00A45835" w:rsidRDefault="003B23C6" w:rsidP="003B23C6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3B23C6" w:rsidRPr="00A45835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</w:tr>
      <w:tr w:rsidR="003B23C6" w:rsidRPr="00A45835" w:rsidTr="003B23C6">
        <w:tc>
          <w:tcPr>
            <w:tcW w:w="3690" w:type="dxa"/>
          </w:tcPr>
          <w:p w:rsidR="003B23C6" w:rsidRPr="00A45835" w:rsidRDefault="003B23C6" w:rsidP="003B23C6">
            <w:pPr>
              <w:pStyle w:val="Heading5"/>
              <w:spacing w:before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8" w:type="dxa"/>
            <w:gridSpan w:val="10"/>
          </w:tcPr>
          <w:p w:rsidR="003B23C6" w:rsidRPr="00A45835" w:rsidRDefault="003B23C6" w:rsidP="003B23C6">
            <w:pPr>
              <w:tabs>
                <w:tab w:val="left" w:pos="909"/>
              </w:tabs>
              <w:spacing w:after="0"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58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                                        </w:t>
            </w:r>
            <w:r w:rsidRPr="00A458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23C6" w:rsidRPr="00A45835" w:rsidTr="003B23C6">
        <w:tc>
          <w:tcPr>
            <w:tcW w:w="3690" w:type="dxa"/>
          </w:tcPr>
          <w:p w:rsidR="003B23C6" w:rsidRPr="00A45835" w:rsidRDefault="003B23C6" w:rsidP="003B23C6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rPr>
                <w:rFonts w:asciiTheme="majorBidi" w:hAnsiTheme="majorBidi" w:cstheme="majorBidi"/>
                <w:cs/>
                <w:lang w:val="en-US"/>
              </w:rPr>
            </w:pPr>
            <w:r w:rsidRPr="00A45835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A45835">
              <w:rPr>
                <w:rFonts w:asciiTheme="majorBidi" w:hAnsiTheme="majorBidi" w:cstheme="majorBidi"/>
                <w:spacing w:val="4"/>
                <w:cs/>
              </w:rPr>
              <w:t>1</w:t>
            </w:r>
            <w:r w:rsidRPr="00A45835">
              <w:rPr>
                <w:rFonts w:asciiTheme="majorBidi" w:hAnsiTheme="majorBidi" w:cstheme="majorBidi"/>
                <w:cs/>
                <w:lang w:val="en-US"/>
              </w:rPr>
              <w:t xml:space="preserve"> มกราคม</w:t>
            </w:r>
          </w:p>
        </w:tc>
        <w:tc>
          <w:tcPr>
            <w:tcW w:w="1206" w:type="dxa"/>
            <w:shd w:val="clear" w:color="auto" w:fill="auto"/>
          </w:tcPr>
          <w:p w:rsidR="003B23C6" w:rsidRPr="00A45835" w:rsidRDefault="00E0336F" w:rsidP="003B23C6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3,528,297</w:t>
            </w:r>
          </w:p>
        </w:tc>
        <w:tc>
          <w:tcPr>
            <w:tcW w:w="236" w:type="dxa"/>
          </w:tcPr>
          <w:p w:rsidR="003B23C6" w:rsidRPr="00A45835" w:rsidRDefault="003B23C6" w:rsidP="003B23C6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:rsidR="003B23C6" w:rsidRPr="00A45835" w:rsidRDefault="003B23C6" w:rsidP="003B23C6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3,014,729</w:t>
            </w:r>
          </w:p>
        </w:tc>
        <w:tc>
          <w:tcPr>
            <w:tcW w:w="236" w:type="dxa"/>
          </w:tcPr>
          <w:p w:rsidR="003B23C6" w:rsidRPr="00A45835" w:rsidRDefault="003B23C6" w:rsidP="003B23C6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:rsidR="003B23C6" w:rsidRPr="00A45835" w:rsidRDefault="00E0336F" w:rsidP="003B23C6">
            <w:pPr>
              <w:tabs>
                <w:tab w:val="decimal" w:pos="84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385,318</w:t>
            </w:r>
          </w:p>
        </w:tc>
        <w:tc>
          <w:tcPr>
            <w:tcW w:w="236" w:type="dxa"/>
          </w:tcPr>
          <w:p w:rsidR="003B23C6" w:rsidRPr="00A45835" w:rsidRDefault="003B23C6" w:rsidP="003B23C6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:rsidR="003B23C6" w:rsidRPr="00A45835" w:rsidRDefault="003B23C6" w:rsidP="003B23C6">
            <w:pPr>
              <w:tabs>
                <w:tab w:val="decimal" w:pos="84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377,818</w:t>
            </w:r>
          </w:p>
        </w:tc>
      </w:tr>
      <w:tr w:rsidR="003B23C6" w:rsidRPr="00A45835" w:rsidTr="003B23C6">
        <w:tc>
          <w:tcPr>
            <w:tcW w:w="3690" w:type="dxa"/>
          </w:tcPr>
          <w:p w:rsidR="003B23C6" w:rsidRPr="00A45835" w:rsidRDefault="003B23C6" w:rsidP="003B23C6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A4583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ส่วนแบ่งกำไรจากเงินลงทุนตาม</w:t>
            </w:r>
          </w:p>
        </w:tc>
        <w:tc>
          <w:tcPr>
            <w:tcW w:w="1206" w:type="dxa"/>
            <w:shd w:val="clear" w:color="auto" w:fill="auto"/>
          </w:tcPr>
          <w:p w:rsidR="003B23C6" w:rsidRPr="00A45835" w:rsidRDefault="003B23C6" w:rsidP="003B23C6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B23C6" w:rsidRPr="00A45835" w:rsidRDefault="003B23C6" w:rsidP="003B23C6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:rsidR="003B23C6" w:rsidRPr="00A45835" w:rsidRDefault="003B23C6" w:rsidP="003B23C6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B23C6" w:rsidRPr="00A45835" w:rsidRDefault="003B23C6" w:rsidP="003B23C6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:rsidR="003B23C6" w:rsidRPr="00A45835" w:rsidRDefault="003B23C6" w:rsidP="003B23C6">
            <w:pPr>
              <w:tabs>
                <w:tab w:val="decimal" w:pos="64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B23C6" w:rsidRPr="00A45835" w:rsidRDefault="003B23C6" w:rsidP="003B23C6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:rsidR="003B23C6" w:rsidRPr="00A45835" w:rsidRDefault="003B23C6" w:rsidP="003B23C6">
            <w:pPr>
              <w:tabs>
                <w:tab w:val="decimal" w:pos="64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23C6" w:rsidRPr="00A45835" w:rsidTr="003B23C6">
        <w:trPr>
          <w:trHeight w:val="80"/>
        </w:trPr>
        <w:tc>
          <w:tcPr>
            <w:tcW w:w="3690" w:type="dxa"/>
          </w:tcPr>
          <w:p w:rsidR="003B23C6" w:rsidRPr="00A45835" w:rsidRDefault="003B23C6" w:rsidP="003B23C6">
            <w:pPr>
              <w:spacing w:after="0" w:line="240" w:lineRule="auto"/>
              <w:ind w:left="252"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835">
              <w:rPr>
                <w:rFonts w:asciiTheme="majorBidi" w:hAnsiTheme="majorBidi" w:cstheme="majorBidi"/>
                <w:sz w:val="30"/>
                <w:szCs w:val="30"/>
                <w:cs/>
              </w:rPr>
              <w:t>วิธีส่วนได้เสียในบริษัทร่วม</w:t>
            </w:r>
          </w:p>
        </w:tc>
        <w:tc>
          <w:tcPr>
            <w:tcW w:w="1206" w:type="dxa"/>
            <w:shd w:val="clear" w:color="auto" w:fill="auto"/>
          </w:tcPr>
          <w:p w:rsidR="003B23C6" w:rsidRPr="00A45835" w:rsidRDefault="00E0336F" w:rsidP="003B23C6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</w:t>
            </w:r>
            <w:r w:rsidR="00EE6B01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236" w:type="dxa"/>
          </w:tcPr>
          <w:p w:rsidR="003B23C6" w:rsidRPr="00A45835" w:rsidRDefault="003B23C6" w:rsidP="003B23C6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:rsidR="003B23C6" w:rsidRPr="00A45835" w:rsidRDefault="00AB15CC" w:rsidP="003B23C6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B23C6" w:rsidRPr="00ED798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B23C6">
              <w:rPr>
                <w:rFonts w:asciiTheme="majorBidi" w:hAnsiTheme="majorBidi" w:cstheme="majorBidi"/>
                <w:sz w:val="30"/>
                <w:szCs w:val="30"/>
              </w:rPr>
              <w:t>8,284</w:t>
            </w:r>
          </w:p>
        </w:tc>
        <w:tc>
          <w:tcPr>
            <w:tcW w:w="236" w:type="dxa"/>
          </w:tcPr>
          <w:p w:rsidR="003B23C6" w:rsidRPr="00A45835" w:rsidRDefault="003B23C6" w:rsidP="003B23C6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:rsidR="003B23C6" w:rsidRPr="00A45835" w:rsidRDefault="00E0336F" w:rsidP="003B23C6">
            <w:pPr>
              <w:tabs>
                <w:tab w:val="decimal" w:pos="57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B23C6" w:rsidRPr="00A45835" w:rsidRDefault="003B23C6" w:rsidP="003B23C6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:rsidR="003B23C6" w:rsidRPr="00A45835" w:rsidRDefault="003B23C6" w:rsidP="003B23C6">
            <w:pPr>
              <w:tabs>
                <w:tab w:val="decimal" w:pos="57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8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23C6" w:rsidRPr="00A45835" w:rsidTr="003B23C6">
        <w:tc>
          <w:tcPr>
            <w:tcW w:w="3690" w:type="dxa"/>
          </w:tcPr>
          <w:p w:rsidR="003B23C6" w:rsidRPr="00A45835" w:rsidRDefault="003B23C6" w:rsidP="003B23C6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835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06" w:type="dxa"/>
            <w:shd w:val="clear" w:color="auto" w:fill="auto"/>
          </w:tcPr>
          <w:p w:rsidR="003B23C6" w:rsidRPr="00A45835" w:rsidRDefault="00E0336F" w:rsidP="003B23C6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(27,331)</w:t>
            </w:r>
          </w:p>
        </w:tc>
        <w:tc>
          <w:tcPr>
            <w:tcW w:w="236" w:type="dxa"/>
          </w:tcPr>
          <w:p w:rsidR="003B23C6" w:rsidRPr="00A45835" w:rsidRDefault="003B23C6" w:rsidP="003B23C6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:rsidR="003B23C6" w:rsidRPr="00A45835" w:rsidRDefault="003B23C6" w:rsidP="003B23C6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15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53F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15CC">
              <w:rPr>
                <w:rFonts w:asciiTheme="majorBidi" w:hAnsiTheme="majorBidi" w:cstheme="majorBidi"/>
                <w:sz w:val="30"/>
                <w:szCs w:val="30"/>
              </w:rPr>
              <w:t>650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3B23C6" w:rsidRPr="00A45835" w:rsidRDefault="003B23C6" w:rsidP="003B23C6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:rsidR="003B23C6" w:rsidRPr="00A45835" w:rsidRDefault="00E0336F" w:rsidP="003B23C6">
            <w:pPr>
              <w:tabs>
                <w:tab w:val="decimal" w:pos="57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B23C6" w:rsidRPr="00A45835" w:rsidRDefault="003B23C6" w:rsidP="003B23C6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:rsidR="003B23C6" w:rsidRPr="00A45835" w:rsidRDefault="003B23C6" w:rsidP="003B23C6">
            <w:pPr>
              <w:tabs>
                <w:tab w:val="decimal" w:pos="57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8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23C6" w:rsidRPr="00A45835" w:rsidTr="003B23C6">
        <w:tc>
          <w:tcPr>
            <w:tcW w:w="3690" w:type="dxa"/>
          </w:tcPr>
          <w:p w:rsidR="003B23C6" w:rsidRPr="00A45835" w:rsidRDefault="003B23C6" w:rsidP="003B23C6">
            <w:pPr>
              <w:spacing w:after="0" w:line="240" w:lineRule="auto"/>
              <w:ind w:left="-18" w:right="-25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8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A458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58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A458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B23C6" w:rsidRPr="00A45835" w:rsidRDefault="00E0336F" w:rsidP="003B23C6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3,633,</w:t>
            </w:r>
            <w:r w:rsidR="00EE6B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621</w:t>
            </w:r>
          </w:p>
        </w:tc>
        <w:tc>
          <w:tcPr>
            <w:tcW w:w="236" w:type="dxa"/>
          </w:tcPr>
          <w:p w:rsidR="003B23C6" w:rsidRPr="00A45835" w:rsidRDefault="003B23C6" w:rsidP="003B23C6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B23C6" w:rsidRPr="00A45835" w:rsidRDefault="00653F86" w:rsidP="003B23C6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</w:t>
            </w:r>
            <w:r w:rsidR="00AB15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AB15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363</w:t>
            </w:r>
          </w:p>
        </w:tc>
        <w:tc>
          <w:tcPr>
            <w:tcW w:w="236" w:type="dxa"/>
          </w:tcPr>
          <w:p w:rsidR="003B23C6" w:rsidRPr="00A45835" w:rsidRDefault="003B23C6" w:rsidP="003B23C6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B23C6" w:rsidRPr="00A45835" w:rsidRDefault="00E0336F" w:rsidP="003B23C6">
            <w:pPr>
              <w:tabs>
                <w:tab w:val="decimal" w:pos="84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385,318</w:t>
            </w:r>
          </w:p>
        </w:tc>
        <w:tc>
          <w:tcPr>
            <w:tcW w:w="236" w:type="dxa"/>
          </w:tcPr>
          <w:p w:rsidR="003B23C6" w:rsidRPr="00A45835" w:rsidRDefault="003B23C6" w:rsidP="003B23C6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B23C6" w:rsidRPr="00A45835" w:rsidRDefault="003B23C6" w:rsidP="003B23C6">
            <w:pPr>
              <w:tabs>
                <w:tab w:val="decimal" w:pos="84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8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377,818</w:t>
            </w:r>
          </w:p>
        </w:tc>
      </w:tr>
    </w:tbl>
    <w:p w:rsidR="003B23C6" w:rsidRPr="00881BB9" w:rsidRDefault="003B23C6" w:rsidP="00881BB9">
      <w:pPr>
        <w:spacing w:after="0" w:line="240" w:lineRule="auto"/>
        <w:ind w:left="540"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9D687E" w:rsidRPr="001C4F0E" w:rsidRDefault="009167AB" w:rsidP="009D687E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 w:hint="cs"/>
          <w:sz w:val="30"/>
          <w:szCs w:val="30"/>
          <w:cs/>
        </w:rPr>
        <w:t>ไม่มีการซื้อและจำหน่ายเงินลงทุน</w:t>
      </w:r>
      <w:r w:rsidR="00543A97" w:rsidRPr="001C4F0E">
        <w:rPr>
          <w:rFonts w:ascii="Angsana New" w:hAnsi="Angsana New" w:cs="Angsana New" w:hint="cs"/>
          <w:sz w:val="30"/>
          <w:szCs w:val="30"/>
          <w:cs/>
        </w:rPr>
        <w:t>ในบริษัทร่วม</w:t>
      </w:r>
      <w:r w:rsidRPr="001C4F0E"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 w:rsidR="003B23C6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Pr="001C4F0E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3B23C6">
        <w:rPr>
          <w:rFonts w:ascii="Angsana New" w:hAnsi="Angsana New" w:cs="Angsana New" w:hint="cs"/>
          <w:sz w:val="30"/>
          <w:szCs w:val="30"/>
          <w:cs/>
        </w:rPr>
        <w:t>30 กันยายน</w:t>
      </w:r>
      <w:r w:rsidRPr="001C4F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D38C3" w:rsidRPr="001C4F0E">
        <w:rPr>
          <w:rFonts w:ascii="Angsana New" w:hAnsi="Angsana New" w:cs="Angsana New"/>
          <w:sz w:val="30"/>
          <w:szCs w:val="30"/>
        </w:rPr>
        <w:t>256</w:t>
      </w:r>
      <w:r w:rsidR="00AD55AC" w:rsidRPr="001C4F0E">
        <w:rPr>
          <w:rFonts w:ascii="Angsana New" w:hAnsi="Angsana New" w:cs="Angsana New"/>
          <w:sz w:val="30"/>
          <w:szCs w:val="30"/>
        </w:rPr>
        <w:t>2</w:t>
      </w:r>
    </w:p>
    <w:p w:rsidR="009167AB" w:rsidRPr="001C4F0E" w:rsidRDefault="00AD52C6" w:rsidP="009D687E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  <w:sectPr w:rsidR="009167AB" w:rsidRPr="001C4F0E" w:rsidSect="007A59EA">
          <w:pgSz w:w="11907" w:h="16840" w:code="9"/>
          <w:pgMar w:top="691" w:right="1152" w:bottom="576" w:left="1152" w:header="720" w:footer="720" w:gutter="0"/>
          <w:pgNumType w:start="24"/>
          <w:cols w:space="720"/>
        </w:sectPr>
      </w:pPr>
      <w:r w:rsidRPr="001C4F0E">
        <w:rPr>
          <w:rFonts w:ascii="Angsana New" w:hAnsi="Angsana New" w:cs="Angsana New"/>
          <w:sz w:val="16"/>
          <w:szCs w:val="16"/>
        </w:rPr>
        <w:br/>
      </w:r>
      <w:r w:rsidR="009167AB" w:rsidRPr="001C4F0E">
        <w:rPr>
          <w:rFonts w:ascii="Angsana New" w:hAnsi="Angsana New" w:cs="Angsana New" w:hint="cs"/>
          <w:sz w:val="30"/>
          <w:szCs w:val="30"/>
          <w:cs/>
        </w:rPr>
        <w:t>กลุ่มบริษัทไม่มีเงินลงทุนใน</w:t>
      </w:r>
      <w:r w:rsidR="009167AB" w:rsidRPr="001C4F0E">
        <w:rPr>
          <w:rFonts w:ascii="Angsana New" w:hAnsi="Angsana New" w:cs="Angsana New"/>
          <w:sz w:val="30"/>
          <w:szCs w:val="30"/>
          <w:cs/>
        </w:rPr>
        <w:t>บริษัทร่วมที่</w:t>
      </w:r>
      <w:r w:rsidR="009167AB" w:rsidRPr="001C4F0E">
        <w:rPr>
          <w:rFonts w:ascii="Angsana New" w:hAnsi="Angsana New" w:cs="Angsana New" w:hint="cs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:rsidR="00577216" w:rsidRPr="001C4F0E" w:rsidRDefault="00577216" w:rsidP="00C25029">
      <w:pPr>
        <w:pStyle w:val="a"/>
        <w:tabs>
          <w:tab w:val="clear" w:pos="1080"/>
        </w:tabs>
        <w:spacing w:after="0"/>
        <w:ind w:left="180" w:right="-25" w:hanging="90"/>
        <w:jc w:val="both"/>
        <w:rPr>
          <w:rFonts w:ascii="Angsana New" w:hAnsi="Angsana New" w:cs="Angsana New"/>
          <w:spacing w:val="-6"/>
          <w:cs/>
        </w:rPr>
      </w:pPr>
      <w:r w:rsidRPr="001C4F0E">
        <w:rPr>
          <w:rFonts w:ascii="Angsana New" w:hAnsi="Angsana New" w:cs="Angsana New"/>
          <w:cs/>
        </w:rPr>
        <w:t>เงินลงทุนในบริษัทร่วม</w:t>
      </w:r>
      <w:r w:rsidR="00BB0B1C" w:rsidRPr="001C4F0E">
        <w:rPr>
          <w:rFonts w:ascii="Angsana New" w:hAnsi="Angsana New" w:cs="Angsana New"/>
          <w:spacing w:val="-6"/>
          <w:cs/>
        </w:rPr>
        <w:t xml:space="preserve"> ณ วันที่ </w:t>
      </w:r>
      <w:r w:rsidR="003B23C6">
        <w:rPr>
          <w:rFonts w:ascii="Angsana New" w:hAnsi="Angsana New" w:cs="Angsana New" w:hint="cs"/>
          <w:spacing w:val="-6"/>
          <w:cs/>
        </w:rPr>
        <w:t>30 กันยายน</w:t>
      </w:r>
      <w:r w:rsidR="003278BA" w:rsidRPr="001C4F0E">
        <w:rPr>
          <w:rFonts w:ascii="Angsana New" w:hAnsi="Angsana New" w:cs="Angsana New" w:hint="cs"/>
          <w:spacing w:val="-6"/>
          <w:cs/>
        </w:rPr>
        <w:t xml:space="preserve"> </w:t>
      </w:r>
      <w:r w:rsidR="003278BA" w:rsidRPr="001C4F0E">
        <w:rPr>
          <w:rFonts w:ascii="Angsana New" w:hAnsi="Angsana New" w:cs="Angsana New"/>
          <w:spacing w:val="-6"/>
          <w:lang w:val="en-US"/>
        </w:rPr>
        <w:t>256</w:t>
      </w:r>
      <w:r w:rsidR="00AD55AC" w:rsidRPr="001C4F0E">
        <w:rPr>
          <w:rFonts w:ascii="Angsana New" w:hAnsi="Angsana New" w:cs="Angsana New"/>
          <w:spacing w:val="-6"/>
          <w:lang w:val="en-US"/>
        </w:rPr>
        <w:t>2</w:t>
      </w:r>
      <w:r w:rsidR="003278BA" w:rsidRPr="001C4F0E">
        <w:rPr>
          <w:rFonts w:ascii="Angsana New" w:hAnsi="Angsana New" w:cs="Angsana New"/>
          <w:spacing w:val="-6"/>
          <w:lang w:val="en-US"/>
        </w:rPr>
        <w:t xml:space="preserve"> </w:t>
      </w:r>
      <w:r w:rsidR="003278BA" w:rsidRPr="001C4F0E">
        <w:rPr>
          <w:rFonts w:ascii="Angsana New" w:hAnsi="Angsana New" w:cs="Angsana New" w:hint="cs"/>
          <w:spacing w:val="-6"/>
          <w:cs/>
          <w:lang w:val="en-US"/>
        </w:rPr>
        <w:t xml:space="preserve">และ </w:t>
      </w:r>
      <w:r w:rsidR="003278BA" w:rsidRPr="001C4F0E">
        <w:rPr>
          <w:rFonts w:ascii="Angsana New" w:hAnsi="Angsana New" w:cs="Angsana New"/>
          <w:spacing w:val="-6"/>
          <w:lang w:val="en-US"/>
        </w:rPr>
        <w:t xml:space="preserve">31 </w:t>
      </w:r>
      <w:r w:rsidRPr="001C4F0E">
        <w:rPr>
          <w:rFonts w:ascii="Angsana New" w:hAnsi="Angsana New" w:cs="Angsana New"/>
          <w:spacing w:val="-6"/>
          <w:cs/>
        </w:rPr>
        <w:t xml:space="preserve">ธันวาคม </w:t>
      </w:r>
      <w:r w:rsidR="00D26E54" w:rsidRPr="001C4F0E">
        <w:rPr>
          <w:rFonts w:ascii="Angsana New" w:hAnsi="Angsana New" w:cs="Angsana New" w:hint="cs"/>
          <w:spacing w:val="-6"/>
          <w:cs/>
        </w:rPr>
        <w:t>25</w:t>
      </w:r>
      <w:r w:rsidR="00A53CD8" w:rsidRPr="001C4F0E">
        <w:rPr>
          <w:rFonts w:ascii="Angsana New" w:hAnsi="Angsana New" w:cs="Angsana New" w:hint="cs"/>
          <w:spacing w:val="-6"/>
          <w:cs/>
        </w:rPr>
        <w:t>6</w:t>
      </w:r>
      <w:r w:rsidR="00AD55AC" w:rsidRPr="001C4F0E">
        <w:rPr>
          <w:rFonts w:ascii="Angsana New" w:hAnsi="Angsana New" w:cs="Angsana New" w:hint="cs"/>
          <w:spacing w:val="-6"/>
          <w:cs/>
        </w:rPr>
        <w:t>1</w:t>
      </w:r>
      <w:r w:rsidR="00D26E54" w:rsidRPr="001C4F0E">
        <w:rPr>
          <w:rFonts w:ascii="Angsana New" w:hAnsi="Angsana New" w:cs="Angsana New" w:hint="cs"/>
          <w:spacing w:val="-6"/>
          <w:cs/>
        </w:rPr>
        <w:t xml:space="preserve"> </w:t>
      </w:r>
      <w:r w:rsidRPr="001C4F0E">
        <w:rPr>
          <w:rFonts w:ascii="Angsana New" w:hAnsi="Angsana New" w:cs="Angsana New"/>
          <w:spacing w:val="-6"/>
          <w:cs/>
        </w:rPr>
        <w:t>มีดังนี้</w:t>
      </w:r>
    </w:p>
    <w:p w:rsidR="000046B4" w:rsidRPr="001C4F0E" w:rsidRDefault="000046B4" w:rsidP="00C25029">
      <w:pPr>
        <w:pStyle w:val="a"/>
        <w:tabs>
          <w:tab w:val="clear" w:pos="1080"/>
        </w:tabs>
        <w:spacing w:after="0"/>
        <w:ind w:left="180" w:right="-25" w:hanging="90"/>
        <w:jc w:val="both"/>
        <w:rPr>
          <w:rFonts w:ascii="Angsana New" w:hAnsi="Angsana New" w:cs="Angsana New"/>
          <w:spacing w:val="-6"/>
          <w:cs/>
        </w:rPr>
      </w:pPr>
    </w:p>
    <w:tbl>
      <w:tblPr>
        <w:tblW w:w="139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0"/>
        <w:gridCol w:w="1262"/>
        <w:gridCol w:w="267"/>
        <w:gridCol w:w="1008"/>
        <w:gridCol w:w="990"/>
        <w:gridCol w:w="1062"/>
        <w:gridCol w:w="1010"/>
        <w:gridCol w:w="270"/>
        <w:gridCol w:w="1170"/>
        <w:gridCol w:w="14"/>
        <w:gridCol w:w="256"/>
        <w:gridCol w:w="14"/>
        <w:gridCol w:w="1246"/>
        <w:gridCol w:w="14"/>
        <w:gridCol w:w="256"/>
        <w:gridCol w:w="14"/>
        <w:gridCol w:w="1170"/>
        <w:gridCol w:w="256"/>
        <w:gridCol w:w="14"/>
        <w:gridCol w:w="1152"/>
      </w:tblGrid>
      <w:tr w:rsidR="006C4D76" w:rsidRPr="001C4F0E" w:rsidTr="006C4D76">
        <w:trPr>
          <w:trHeight w:val="80"/>
        </w:trPr>
        <w:tc>
          <w:tcPr>
            <w:tcW w:w="2500" w:type="dxa"/>
          </w:tcPr>
          <w:p w:rsidR="006C4D76" w:rsidRPr="001C4F0E" w:rsidRDefault="006C4D76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:rsidR="006C4D76" w:rsidRPr="001C4F0E" w:rsidRDefault="006C4D76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:rsidR="006C4D76" w:rsidRPr="001C4F0E" w:rsidRDefault="006C4D76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16" w:type="dxa"/>
            <w:gridSpan w:val="17"/>
          </w:tcPr>
          <w:p w:rsidR="006C4D76" w:rsidRPr="001C4F0E" w:rsidRDefault="006C4D76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C4D76" w:rsidRPr="001C4F0E" w:rsidTr="006C4D76">
        <w:trPr>
          <w:trHeight w:val="549"/>
        </w:trPr>
        <w:tc>
          <w:tcPr>
            <w:tcW w:w="2500" w:type="dxa"/>
          </w:tcPr>
          <w:p w:rsidR="006C4D76" w:rsidRPr="001C4F0E" w:rsidRDefault="006C4D76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:rsidR="006C4D76" w:rsidRPr="001C4F0E" w:rsidRDefault="006C4D76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67" w:type="dxa"/>
            <w:vAlign w:val="bottom"/>
          </w:tcPr>
          <w:p w:rsidR="006C4D76" w:rsidRPr="001C4F0E" w:rsidRDefault="006C4D76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8" w:type="dxa"/>
            <w:gridSpan w:val="2"/>
          </w:tcPr>
          <w:p w:rsidR="006C4D76" w:rsidRPr="001C4F0E" w:rsidRDefault="006C4D76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สัดส่วนความเป็น</w:t>
            </w: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1C4F0E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072" w:type="dxa"/>
            <w:gridSpan w:val="2"/>
          </w:tcPr>
          <w:p w:rsidR="006C4D76" w:rsidRPr="001C4F0E" w:rsidRDefault="006C4D76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6C4D76" w:rsidRPr="001C4F0E" w:rsidRDefault="006C4D76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6C4D76" w:rsidRPr="001C4F0E" w:rsidRDefault="006C4D76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5"/>
          </w:tcPr>
          <w:p w:rsidR="006C4D76" w:rsidRPr="001C4F0E" w:rsidRDefault="006C4D76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6C4D76" w:rsidRPr="001C4F0E" w:rsidRDefault="006C4D76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  <w:gridSpan w:val="2"/>
          </w:tcPr>
          <w:p w:rsidR="006C4D76" w:rsidRPr="001C4F0E" w:rsidRDefault="006C4D76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06" w:type="dxa"/>
            <w:gridSpan w:val="5"/>
          </w:tcPr>
          <w:p w:rsidR="006C4D76" w:rsidRPr="001C4F0E" w:rsidRDefault="006C4D76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มูลค่าตามวิธี</w:t>
            </w:r>
          </w:p>
          <w:p w:rsidR="006C4D76" w:rsidRPr="001C4F0E" w:rsidRDefault="006C4D76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ส่วนได้เสีย</w:t>
            </w:r>
          </w:p>
        </w:tc>
      </w:tr>
      <w:tr w:rsidR="006C4D76" w:rsidRPr="001C4F0E" w:rsidTr="006C4D76">
        <w:trPr>
          <w:trHeight w:val="80"/>
        </w:trPr>
        <w:tc>
          <w:tcPr>
            <w:tcW w:w="2500" w:type="dxa"/>
          </w:tcPr>
          <w:p w:rsidR="006C4D76" w:rsidRPr="001C4F0E" w:rsidRDefault="006C4D76" w:rsidP="0068226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2" w:type="dxa"/>
          </w:tcPr>
          <w:p w:rsidR="006C4D76" w:rsidRPr="001C4F0E" w:rsidRDefault="006C4D76" w:rsidP="0068226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:rsidR="006C4D76" w:rsidRPr="001C4F0E" w:rsidRDefault="006C4D76" w:rsidP="0068226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8" w:type="dxa"/>
          </w:tcPr>
          <w:p w:rsidR="006C4D76" w:rsidRPr="001C4F0E" w:rsidRDefault="003B23C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990" w:type="dxa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62" w:type="dxa"/>
          </w:tcPr>
          <w:p w:rsidR="006C4D76" w:rsidRPr="001C4F0E" w:rsidRDefault="003B23C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1010" w:type="dxa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6C4D76" w:rsidRPr="001C4F0E" w:rsidRDefault="006C4D76" w:rsidP="00682264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6C4D76" w:rsidRPr="001C4F0E" w:rsidRDefault="003B23C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70" w:type="dxa"/>
            <w:gridSpan w:val="2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:rsidR="006C4D76" w:rsidRPr="001C4F0E" w:rsidRDefault="003B23C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56" w:type="dxa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6C4D76" w:rsidRPr="001C4F0E" w:rsidTr="006C4D76">
        <w:trPr>
          <w:trHeight w:val="80"/>
        </w:trPr>
        <w:tc>
          <w:tcPr>
            <w:tcW w:w="2500" w:type="dxa"/>
          </w:tcPr>
          <w:p w:rsidR="006C4D76" w:rsidRPr="001C4F0E" w:rsidRDefault="006C4D76" w:rsidP="0068226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2" w:type="dxa"/>
          </w:tcPr>
          <w:p w:rsidR="006C4D76" w:rsidRPr="001C4F0E" w:rsidRDefault="006C4D76" w:rsidP="0068226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:rsidR="006C4D76" w:rsidRPr="001C4F0E" w:rsidRDefault="006C4D76" w:rsidP="0068226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8" w:type="dxa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990" w:type="dxa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062" w:type="dxa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010" w:type="dxa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:rsidR="006C4D76" w:rsidRPr="001C4F0E" w:rsidRDefault="006C4D76" w:rsidP="00682264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  <w:gridSpan w:val="2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  <w:gridSpan w:val="2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56" w:type="dxa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6C4D76" w:rsidRPr="001C4F0E" w:rsidTr="006C4D76">
        <w:trPr>
          <w:trHeight w:val="80"/>
        </w:trPr>
        <w:tc>
          <w:tcPr>
            <w:tcW w:w="2500" w:type="dxa"/>
          </w:tcPr>
          <w:p w:rsidR="006C4D76" w:rsidRPr="001C4F0E" w:rsidRDefault="006C4D76" w:rsidP="0068226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2" w:type="dxa"/>
          </w:tcPr>
          <w:p w:rsidR="006C4D76" w:rsidRPr="001C4F0E" w:rsidRDefault="006C4D76" w:rsidP="0068226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:rsidR="006C4D76" w:rsidRPr="001C4F0E" w:rsidRDefault="006C4D76" w:rsidP="0068226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98" w:type="dxa"/>
            <w:gridSpan w:val="2"/>
          </w:tcPr>
          <w:p w:rsidR="006C4D76" w:rsidRPr="001C4F0E" w:rsidRDefault="006C4D76" w:rsidP="0068226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7918" w:type="dxa"/>
            <w:gridSpan w:val="15"/>
          </w:tcPr>
          <w:p w:rsidR="006C4D76" w:rsidRPr="001C4F0E" w:rsidRDefault="006C4D76" w:rsidP="00682264">
            <w:pPr>
              <w:tabs>
                <w:tab w:val="decimal" w:pos="684"/>
              </w:tabs>
              <w:spacing w:after="0" w:line="240" w:lineRule="auto"/>
              <w:ind w:left="-85" w:right="-2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C4D76" w:rsidRPr="001C4F0E" w:rsidTr="006C4D76">
        <w:trPr>
          <w:trHeight w:val="75"/>
        </w:trPr>
        <w:tc>
          <w:tcPr>
            <w:tcW w:w="2500" w:type="dxa"/>
          </w:tcPr>
          <w:p w:rsidR="006C4D76" w:rsidRPr="001C4F0E" w:rsidRDefault="006C4D76" w:rsidP="0068226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2" w:type="dxa"/>
          </w:tcPr>
          <w:p w:rsidR="006C4D76" w:rsidRPr="001C4F0E" w:rsidRDefault="006C4D76" w:rsidP="0068226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:rsidR="006C4D76" w:rsidRPr="001C4F0E" w:rsidRDefault="006C4D76" w:rsidP="0068226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98" w:type="dxa"/>
            <w:gridSpan w:val="2"/>
          </w:tcPr>
          <w:p w:rsidR="006C4D76" w:rsidRPr="001C4F0E" w:rsidRDefault="006C4D76" w:rsidP="0068226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18" w:type="dxa"/>
            <w:gridSpan w:val="15"/>
          </w:tcPr>
          <w:p w:rsidR="006C4D76" w:rsidRPr="001C4F0E" w:rsidRDefault="006C4D76" w:rsidP="00682264">
            <w:pPr>
              <w:tabs>
                <w:tab w:val="decimal" w:pos="684"/>
              </w:tabs>
              <w:spacing w:after="0" w:line="240" w:lineRule="auto"/>
              <w:ind w:left="-85" w:right="-2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BF410E" w:rsidRPr="001C4F0E" w:rsidTr="0023629A">
        <w:trPr>
          <w:trHeight w:val="80"/>
        </w:trPr>
        <w:tc>
          <w:tcPr>
            <w:tcW w:w="2500" w:type="dxa"/>
          </w:tcPr>
          <w:p w:rsidR="00BF410E" w:rsidRPr="001C4F0E" w:rsidRDefault="00BF410E" w:rsidP="00BF410E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บริษัท เพาเวอร์บาย</w:t>
            </w: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2" w:type="dxa"/>
            <w:vAlign w:val="bottom"/>
          </w:tcPr>
          <w:p w:rsidR="00BF410E" w:rsidRPr="001C4F0E" w:rsidRDefault="00BF410E" w:rsidP="00BF410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267" w:type="dxa"/>
            <w:vAlign w:val="bottom"/>
          </w:tcPr>
          <w:p w:rsidR="00BF410E" w:rsidRPr="001C4F0E" w:rsidRDefault="00BF410E" w:rsidP="00BF410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BF410E" w:rsidRPr="001C4F0E" w:rsidRDefault="00E0336F" w:rsidP="00BF410E">
            <w:pPr>
              <w:tabs>
                <w:tab w:val="decimal" w:pos="144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990" w:type="dxa"/>
            <w:shd w:val="clear" w:color="auto" w:fill="auto"/>
          </w:tcPr>
          <w:p w:rsidR="00BF410E" w:rsidRPr="001C4F0E" w:rsidRDefault="00BF410E" w:rsidP="00BF410E">
            <w:pPr>
              <w:tabs>
                <w:tab w:val="decimal" w:pos="144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1062" w:type="dxa"/>
          </w:tcPr>
          <w:p w:rsidR="00BF410E" w:rsidRPr="001C4F0E" w:rsidRDefault="00E0336F" w:rsidP="00BF410E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560,000</w:t>
            </w:r>
          </w:p>
        </w:tc>
        <w:tc>
          <w:tcPr>
            <w:tcW w:w="1010" w:type="dxa"/>
          </w:tcPr>
          <w:p w:rsidR="00BF410E" w:rsidRPr="001C4F0E" w:rsidRDefault="00BF410E" w:rsidP="00BF410E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560,000</w:t>
            </w:r>
          </w:p>
        </w:tc>
        <w:tc>
          <w:tcPr>
            <w:tcW w:w="270" w:type="dxa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:rsidR="00BF410E" w:rsidRPr="001C4F0E" w:rsidRDefault="00E0336F" w:rsidP="00BF410E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  <w:tc>
          <w:tcPr>
            <w:tcW w:w="270" w:type="dxa"/>
            <w:gridSpan w:val="2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BF410E" w:rsidRPr="001C4F0E" w:rsidRDefault="00BF410E" w:rsidP="00BF410E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  <w:tc>
          <w:tcPr>
            <w:tcW w:w="270" w:type="dxa"/>
            <w:gridSpan w:val="2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F410E" w:rsidRPr="001C4F0E" w:rsidRDefault="00E0336F" w:rsidP="00BF410E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1,478,</w:t>
            </w:r>
            <w:r w:rsidR="00EE6B01">
              <w:rPr>
                <w:rFonts w:ascii="Angsana New" w:hAnsi="Angsana New" w:cs="Angsana New"/>
                <w:sz w:val="30"/>
                <w:szCs w:val="30"/>
              </w:rPr>
              <w:t>307</w:t>
            </w:r>
          </w:p>
        </w:tc>
        <w:tc>
          <w:tcPr>
            <w:tcW w:w="270" w:type="dxa"/>
            <w:gridSpan w:val="2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F410E" w:rsidRPr="001C4F0E" w:rsidRDefault="00BF410E" w:rsidP="00BF410E">
            <w:pPr>
              <w:tabs>
                <w:tab w:val="decimal" w:pos="882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1,625,277</w:t>
            </w:r>
          </w:p>
        </w:tc>
      </w:tr>
      <w:tr w:rsidR="00BF410E" w:rsidRPr="001C4F0E" w:rsidTr="0023629A">
        <w:trPr>
          <w:trHeight w:val="80"/>
        </w:trPr>
        <w:tc>
          <w:tcPr>
            <w:tcW w:w="2500" w:type="dxa"/>
          </w:tcPr>
          <w:p w:rsidR="00BF410E" w:rsidRPr="001C4F0E" w:rsidRDefault="00BF410E" w:rsidP="00BF410E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บริษัท ซีอาร์ซี สปอร์ต</w:t>
            </w: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2" w:type="dxa"/>
            <w:vAlign w:val="bottom"/>
          </w:tcPr>
          <w:p w:rsidR="00BF410E" w:rsidRPr="001C4F0E" w:rsidRDefault="00BF410E" w:rsidP="00BF410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267" w:type="dxa"/>
            <w:vAlign w:val="bottom"/>
          </w:tcPr>
          <w:p w:rsidR="00BF410E" w:rsidRPr="001C4F0E" w:rsidRDefault="00BF410E" w:rsidP="00BF410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BF410E" w:rsidRPr="001C4F0E" w:rsidRDefault="00E0336F" w:rsidP="00BF410E">
            <w:pPr>
              <w:tabs>
                <w:tab w:val="decimal" w:pos="144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990" w:type="dxa"/>
            <w:shd w:val="clear" w:color="auto" w:fill="auto"/>
          </w:tcPr>
          <w:p w:rsidR="00BF410E" w:rsidRPr="001C4F0E" w:rsidRDefault="00BF410E" w:rsidP="00BF410E">
            <w:pPr>
              <w:tabs>
                <w:tab w:val="decimal" w:pos="144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1062" w:type="dxa"/>
          </w:tcPr>
          <w:p w:rsidR="00BF410E" w:rsidRPr="001C4F0E" w:rsidRDefault="00E0336F" w:rsidP="00BF410E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370,000</w:t>
            </w:r>
          </w:p>
        </w:tc>
        <w:tc>
          <w:tcPr>
            <w:tcW w:w="1010" w:type="dxa"/>
          </w:tcPr>
          <w:p w:rsidR="00BF410E" w:rsidRPr="001C4F0E" w:rsidRDefault="00BF410E" w:rsidP="00BF410E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370,000</w:t>
            </w:r>
          </w:p>
        </w:tc>
        <w:tc>
          <w:tcPr>
            <w:tcW w:w="270" w:type="dxa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:rsidR="00BF410E" w:rsidRPr="001C4F0E" w:rsidRDefault="00E0336F" w:rsidP="00BF410E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  <w:tc>
          <w:tcPr>
            <w:tcW w:w="270" w:type="dxa"/>
            <w:gridSpan w:val="2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BF410E" w:rsidRPr="001C4F0E" w:rsidRDefault="00BF410E" w:rsidP="00BF410E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  <w:tc>
          <w:tcPr>
            <w:tcW w:w="270" w:type="dxa"/>
            <w:gridSpan w:val="2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F410E" w:rsidRPr="001C4F0E" w:rsidRDefault="00E0336F" w:rsidP="00BF410E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2,150,501</w:t>
            </w:r>
          </w:p>
        </w:tc>
        <w:tc>
          <w:tcPr>
            <w:tcW w:w="270" w:type="dxa"/>
            <w:gridSpan w:val="2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F410E" w:rsidRPr="001C4F0E" w:rsidRDefault="00BF410E" w:rsidP="00BF410E">
            <w:pPr>
              <w:tabs>
                <w:tab w:val="decimal" w:pos="882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1,895,863</w:t>
            </w:r>
          </w:p>
        </w:tc>
      </w:tr>
      <w:tr w:rsidR="00BF410E" w:rsidRPr="001C4F0E" w:rsidTr="0023629A">
        <w:trPr>
          <w:trHeight w:val="80"/>
        </w:trPr>
        <w:tc>
          <w:tcPr>
            <w:tcW w:w="2500" w:type="dxa"/>
          </w:tcPr>
          <w:p w:rsidR="00BF410E" w:rsidRPr="001C4F0E" w:rsidRDefault="00BF410E" w:rsidP="00BF410E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แวต รีฟันด์ เซ็นเตอร์</w:t>
            </w:r>
          </w:p>
        </w:tc>
        <w:tc>
          <w:tcPr>
            <w:tcW w:w="1262" w:type="dxa"/>
            <w:vAlign w:val="bottom"/>
          </w:tcPr>
          <w:p w:rsidR="00BF410E" w:rsidRPr="001C4F0E" w:rsidRDefault="00BF410E" w:rsidP="00BF410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7" w:type="dxa"/>
            <w:vAlign w:val="bottom"/>
          </w:tcPr>
          <w:p w:rsidR="00BF410E" w:rsidRPr="001C4F0E" w:rsidRDefault="00BF410E" w:rsidP="00BF410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BF410E" w:rsidRPr="001C4F0E" w:rsidRDefault="00BF410E" w:rsidP="00BF410E">
            <w:pPr>
              <w:tabs>
                <w:tab w:val="decimal" w:pos="144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F410E" w:rsidRPr="001C4F0E" w:rsidRDefault="00BF410E" w:rsidP="00BF410E">
            <w:pPr>
              <w:tabs>
                <w:tab w:val="decimal" w:pos="144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BF410E" w:rsidRPr="001C4F0E" w:rsidRDefault="00BF410E" w:rsidP="00BF410E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:rsidR="00BF410E" w:rsidRPr="001C4F0E" w:rsidRDefault="00BF410E" w:rsidP="00BF410E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:rsidR="00BF410E" w:rsidRPr="001C4F0E" w:rsidRDefault="00BF410E" w:rsidP="00BF410E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BF410E" w:rsidRPr="001C4F0E" w:rsidRDefault="00BF410E" w:rsidP="00BF410E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F410E" w:rsidRPr="001C4F0E" w:rsidRDefault="00BF410E" w:rsidP="00BF410E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F410E" w:rsidRPr="001C4F0E" w:rsidRDefault="00BF410E" w:rsidP="00BF410E">
            <w:pPr>
              <w:tabs>
                <w:tab w:val="decimal" w:pos="882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410E" w:rsidRPr="001C4F0E" w:rsidTr="0023629A">
        <w:trPr>
          <w:trHeight w:val="80"/>
        </w:trPr>
        <w:tc>
          <w:tcPr>
            <w:tcW w:w="2500" w:type="dxa"/>
          </w:tcPr>
          <w:p w:rsidR="00BF410E" w:rsidRPr="001C4F0E" w:rsidRDefault="00BF410E" w:rsidP="00BF410E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(ไทยแลนด์) จำกัด</w:t>
            </w:r>
          </w:p>
        </w:tc>
        <w:tc>
          <w:tcPr>
            <w:tcW w:w="1262" w:type="dxa"/>
            <w:vAlign w:val="bottom"/>
          </w:tcPr>
          <w:p w:rsidR="00BF410E" w:rsidRPr="001C4F0E" w:rsidRDefault="00BF410E" w:rsidP="00BF410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267" w:type="dxa"/>
            <w:vAlign w:val="bottom"/>
          </w:tcPr>
          <w:p w:rsidR="00BF410E" w:rsidRPr="001C4F0E" w:rsidRDefault="00BF410E" w:rsidP="00BF410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BF410E" w:rsidRPr="001C4F0E" w:rsidRDefault="00E0336F" w:rsidP="00BF410E">
            <w:pPr>
              <w:tabs>
                <w:tab w:val="decimal" w:pos="144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25.00</w:t>
            </w:r>
          </w:p>
        </w:tc>
        <w:tc>
          <w:tcPr>
            <w:tcW w:w="990" w:type="dxa"/>
            <w:shd w:val="clear" w:color="auto" w:fill="auto"/>
          </w:tcPr>
          <w:p w:rsidR="00BF410E" w:rsidRPr="001C4F0E" w:rsidRDefault="00BF410E" w:rsidP="00BF410E">
            <w:pPr>
              <w:tabs>
                <w:tab w:val="decimal" w:pos="144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25.00</w:t>
            </w:r>
          </w:p>
        </w:tc>
        <w:tc>
          <w:tcPr>
            <w:tcW w:w="1062" w:type="dxa"/>
          </w:tcPr>
          <w:p w:rsidR="00BF410E" w:rsidRPr="001C4F0E" w:rsidRDefault="00E0336F" w:rsidP="00BF410E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30,000</w:t>
            </w:r>
          </w:p>
        </w:tc>
        <w:tc>
          <w:tcPr>
            <w:tcW w:w="1010" w:type="dxa"/>
          </w:tcPr>
          <w:p w:rsidR="00BF410E" w:rsidRPr="001C4F0E" w:rsidRDefault="00BF410E" w:rsidP="00BF410E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:rsidR="00BF410E" w:rsidRPr="001C4F0E" w:rsidRDefault="00E0336F" w:rsidP="00BF410E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7,500</w:t>
            </w:r>
          </w:p>
        </w:tc>
        <w:tc>
          <w:tcPr>
            <w:tcW w:w="270" w:type="dxa"/>
            <w:gridSpan w:val="2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BF410E" w:rsidRPr="001C4F0E" w:rsidRDefault="00BF410E" w:rsidP="00BF410E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7,500</w:t>
            </w:r>
          </w:p>
        </w:tc>
        <w:tc>
          <w:tcPr>
            <w:tcW w:w="270" w:type="dxa"/>
            <w:gridSpan w:val="2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F410E" w:rsidRPr="001C4F0E" w:rsidRDefault="00E0336F" w:rsidP="00BF410E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4,813</w:t>
            </w:r>
          </w:p>
        </w:tc>
        <w:tc>
          <w:tcPr>
            <w:tcW w:w="270" w:type="dxa"/>
            <w:gridSpan w:val="2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F410E" w:rsidRPr="001C4F0E" w:rsidRDefault="00BF410E" w:rsidP="00BF410E">
            <w:pPr>
              <w:tabs>
                <w:tab w:val="decimal" w:pos="882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7,157</w:t>
            </w:r>
          </w:p>
        </w:tc>
      </w:tr>
      <w:tr w:rsidR="00BF410E" w:rsidRPr="001C4F0E" w:rsidTr="0023629A">
        <w:trPr>
          <w:trHeight w:val="70"/>
        </w:trPr>
        <w:tc>
          <w:tcPr>
            <w:tcW w:w="2500" w:type="dxa"/>
          </w:tcPr>
          <w:p w:rsidR="00BF410E" w:rsidRPr="001C4F0E" w:rsidRDefault="00BF410E" w:rsidP="00BF410E">
            <w:pPr>
              <w:tabs>
                <w:tab w:val="left" w:pos="52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</w:tcPr>
          <w:p w:rsidR="00BF410E" w:rsidRPr="001C4F0E" w:rsidRDefault="00BF410E" w:rsidP="00BF410E">
            <w:pPr>
              <w:tabs>
                <w:tab w:val="left" w:pos="52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:rsidR="00BF410E" w:rsidRPr="001C4F0E" w:rsidRDefault="00BF410E" w:rsidP="00BF410E">
            <w:pPr>
              <w:tabs>
                <w:tab w:val="left" w:pos="52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:rsidR="00BF410E" w:rsidRPr="001C4F0E" w:rsidRDefault="00BF410E" w:rsidP="00BF410E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BF410E" w:rsidRPr="001C4F0E" w:rsidRDefault="00BF410E" w:rsidP="00BF410E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F410E" w:rsidRPr="001C4F0E" w:rsidRDefault="00E0336F" w:rsidP="00BF410E">
            <w:pPr>
              <w:tabs>
                <w:tab w:val="decimal" w:pos="104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385,318</w:t>
            </w:r>
          </w:p>
        </w:tc>
        <w:tc>
          <w:tcPr>
            <w:tcW w:w="270" w:type="dxa"/>
            <w:gridSpan w:val="2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F410E" w:rsidRPr="001C4F0E" w:rsidRDefault="00BF410E" w:rsidP="00BF410E">
            <w:pPr>
              <w:tabs>
                <w:tab w:val="decimal" w:pos="104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385,318</w:t>
            </w:r>
          </w:p>
        </w:tc>
        <w:tc>
          <w:tcPr>
            <w:tcW w:w="270" w:type="dxa"/>
            <w:gridSpan w:val="2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F410E" w:rsidRPr="001C4F0E" w:rsidRDefault="00E0336F" w:rsidP="00BF410E">
            <w:pPr>
              <w:tabs>
                <w:tab w:val="decimal" w:pos="104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3,633,</w:t>
            </w:r>
            <w:r w:rsidR="00EE6B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621</w:t>
            </w:r>
          </w:p>
        </w:tc>
        <w:tc>
          <w:tcPr>
            <w:tcW w:w="270" w:type="dxa"/>
            <w:gridSpan w:val="2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BF410E" w:rsidRPr="001C4F0E" w:rsidRDefault="00BF410E" w:rsidP="00BF410E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3,528,297</w:t>
            </w:r>
          </w:p>
        </w:tc>
      </w:tr>
      <w:tr w:rsidR="00BF410E" w:rsidRPr="001C4F0E" w:rsidTr="0023629A">
        <w:trPr>
          <w:trHeight w:val="70"/>
        </w:trPr>
        <w:tc>
          <w:tcPr>
            <w:tcW w:w="13945" w:type="dxa"/>
            <w:gridSpan w:val="20"/>
          </w:tcPr>
          <w:p w:rsidR="00BF410E" w:rsidRPr="001C4F0E" w:rsidRDefault="00BF410E" w:rsidP="00BF410E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F410E" w:rsidRPr="001C4F0E" w:rsidTr="0023629A">
        <w:trPr>
          <w:trHeight w:val="70"/>
        </w:trPr>
        <w:tc>
          <w:tcPr>
            <w:tcW w:w="13945" w:type="dxa"/>
            <w:gridSpan w:val="20"/>
          </w:tcPr>
          <w:p w:rsidR="00BF410E" w:rsidRPr="00BF410E" w:rsidRDefault="00BF410E" w:rsidP="00BF410E">
            <w:pPr>
              <w:tabs>
                <w:tab w:val="decimal" w:pos="0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tbl>
      <w:tblPr>
        <w:tblpPr w:leftFromText="180" w:rightFromText="180" w:vertAnchor="text" w:horzAnchor="margin" w:tblpY="-257"/>
        <w:tblW w:w="14856" w:type="dxa"/>
        <w:tblLayout w:type="fixed"/>
        <w:tblLook w:val="0000" w:firstRow="0" w:lastRow="0" w:firstColumn="0" w:lastColumn="0" w:noHBand="0" w:noVBand="0"/>
      </w:tblPr>
      <w:tblGrid>
        <w:gridCol w:w="2335"/>
        <w:gridCol w:w="1172"/>
        <w:gridCol w:w="236"/>
        <w:gridCol w:w="933"/>
        <w:gridCol w:w="1085"/>
        <w:gridCol w:w="990"/>
        <w:gridCol w:w="270"/>
        <w:gridCol w:w="905"/>
        <w:gridCol w:w="267"/>
        <w:gridCol w:w="903"/>
        <w:gridCol w:w="240"/>
        <w:gridCol w:w="930"/>
        <w:gridCol w:w="239"/>
        <w:gridCol w:w="899"/>
        <w:gridCol w:w="236"/>
        <w:gridCol w:w="903"/>
        <w:gridCol w:w="243"/>
        <w:gridCol w:w="902"/>
        <w:gridCol w:w="243"/>
        <w:gridCol w:w="914"/>
        <w:gridCol w:w="11"/>
      </w:tblGrid>
      <w:tr w:rsidR="006C4D76" w:rsidRPr="001C4F0E" w:rsidTr="005E5EA7">
        <w:trPr>
          <w:trHeight w:val="306"/>
          <w:tblHeader/>
        </w:trPr>
        <w:tc>
          <w:tcPr>
            <w:tcW w:w="2335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172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13" w:type="dxa"/>
            <w:gridSpan w:val="18"/>
          </w:tcPr>
          <w:p w:rsidR="006C4D76" w:rsidRPr="001C4F0E" w:rsidRDefault="006C4D76" w:rsidP="006C4D7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6C4D76" w:rsidRPr="001C4F0E" w:rsidTr="005E5EA7">
        <w:trPr>
          <w:gridAfter w:val="1"/>
          <w:wAfter w:w="11" w:type="dxa"/>
          <w:trHeight w:val="306"/>
          <w:tblHeader/>
        </w:trPr>
        <w:tc>
          <w:tcPr>
            <w:tcW w:w="2335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36" w:type="dxa"/>
            <w:vAlign w:val="bottom"/>
          </w:tcPr>
          <w:p w:rsidR="006C4D76" w:rsidRPr="001C4F0E" w:rsidRDefault="006C4D76" w:rsidP="006C4D76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18" w:type="dxa"/>
            <w:gridSpan w:val="2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สัดส่วนความเป็น</w:t>
            </w:r>
            <w:r w:rsidRPr="001C4F0E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165" w:type="dxa"/>
            <w:gridSpan w:val="3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340" w:type="dxa"/>
            <w:gridSpan w:val="4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9" w:type="dxa"/>
            <w:shd w:val="clear" w:color="auto" w:fill="auto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38" w:type="dxa"/>
            <w:gridSpan w:val="3"/>
            <w:shd w:val="clear" w:color="auto" w:fill="auto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43" w:type="dxa"/>
            <w:shd w:val="clear" w:color="auto" w:fill="auto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59" w:type="dxa"/>
            <w:gridSpan w:val="3"/>
            <w:shd w:val="clear" w:color="auto" w:fill="auto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ราคาทุน </w:t>
            </w: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</w:tr>
      <w:tr w:rsidR="006C4D76" w:rsidRPr="001C4F0E" w:rsidTr="005E5EA7">
        <w:trPr>
          <w:gridAfter w:val="1"/>
          <w:wAfter w:w="11" w:type="dxa"/>
          <w:trHeight w:val="306"/>
          <w:tblHeader/>
        </w:trPr>
        <w:tc>
          <w:tcPr>
            <w:tcW w:w="2335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:rsidR="006C4D76" w:rsidRPr="001C4F0E" w:rsidRDefault="003B23C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1085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:rsidR="006C4D76" w:rsidRPr="001C4F0E" w:rsidRDefault="003B23C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70" w:type="dxa"/>
          </w:tcPr>
          <w:p w:rsidR="006C4D76" w:rsidRPr="001C4F0E" w:rsidRDefault="006C4D76" w:rsidP="006C4D76">
            <w:pPr>
              <w:spacing w:after="0" w:line="240" w:lineRule="auto"/>
              <w:ind w:left="-198" w:right="-108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7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:rsidR="006C4D76" w:rsidRPr="001C4F0E" w:rsidRDefault="003B23C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40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0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9" w:type="dxa"/>
            <w:shd w:val="clear" w:color="auto" w:fill="auto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:rsidR="006C4D76" w:rsidRPr="001C4F0E" w:rsidRDefault="003B23C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36" w:type="dxa"/>
            <w:shd w:val="clear" w:color="auto" w:fill="auto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3" w:type="dxa"/>
            <w:shd w:val="clear" w:color="auto" w:fill="auto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</w:tcPr>
          <w:p w:rsidR="006C4D76" w:rsidRPr="001C4F0E" w:rsidRDefault="003B23C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43" w:type="dxa"/>
            <w:shd w:val="clear" w:color="auto" w:fill="auto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6C4D76" w:rsidRPr="001C4F0E" w:rsidTr="005E5EA7">
        <w:trPr>
          <w:gridAfter w:val="1"/>
          <w:wAfter w:w="11" w:type="dxa"/>
          <w:trHeight w:val="306"/>
          <w:tblHeader/>
        </w:trPr>
        <w:tc>
          <w:tcPr>
            <w:tcW w:w="2335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085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990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67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40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0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39" w:type="dxa"/>
            <w:shd w:val="clear" w:color="auto" w:fill="auto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43" w:type="dxa"/>
            <w:shd w:val="clear" w:color="auto" w:fill="auto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43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4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6C4D76" w:rsidRPr="001C4F0E" w:rsidTr="005E5EA7">
        <w:trPr>
          <w:trHeight w:val="427"/>
          <w:tblHeader/>
        </w:trPr>
        <w:tc>
          <w:tcPr>
            <w:tcW w:w="2335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18" w:type="dxa"/>
            <w:gridSpan w:val="2"/>
          </w:tcPr>
          <w:p w:rsidR="006C4D76" w:rsidRPr="001C4F0E" w:rsidRDefault="006C4D76" w:rsidP="006C4D7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95" w:type="dxa"/>
            <w:gridSpan w:val="16"/>
          </w:tcPr>
          <w:p w:rsidR="006C4D76" w:rsidRPr="001C4F0E" w:rsidRDefault="006C4D76" w:rsidP="006C4D76">
            <w:pPr>
              <w:tabs>
                <w:tab w:val="left" w:pos="0"/>
              </w:tabs>
              <w:spacing w:after="0" w:line="240" w:lineRule="auto"/>
              <w:ind w:hanging="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C4D76" w:rsidRPr="001C4F0E" w:rsidTr="005E5EA7">
        <w:trPr>
          <w:trHeight w:val="306"/>
          <w:tblHeader/>
        </w:trPr>
        <w:tc>
          <w:tcPr>
            <w:tcW w:w="2335" w:type="dxa"/>
          </w:tcPr>
          <w:p w:rsidR="006C4D76" w:rsidRPr="001C4F0E" w:rsidRDefault="006C4D76" w:rsidP="008E3E4F">
            <w:pPr>
              <w:tabs>
                <w:tab w:val="decimal" w:pos="0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2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18" w:type="dxa"/>
            <w:gridSpan w:val="2"/>
          </w:tcPr>
          <w:p w:rsidR="006C4D76" w:rsidRPr="001C4F0E" w:rsidRDefault="006C4D76" w:rsidP="006C4D7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95" w:type="dxa"/>
            <w:gridSpan w:val="16"/>
          </w:tcPr>
          <w:p w:rsidR="006C4D76" w:rsidRPr="001C4F0E" w:rsidRDefault="006C4D76" w:rsidP="006C4D76">
            <w:pPr>
              <w:tabs>
                <w:tab w:val="left" w:pos="0"/>
              </w:tabs>
              <w:spacing w:after="0" w:line="240" w:lineRule="auto"/>
              <w:ind w:hanging="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6C4D76" w:rsidRPr="001C4F0E" w:rsidTr="005E5EA7">
        <w:trPr>
          <w:gridAfter w:val="1"/>
          <w:wAfter w:w="11" w:type="dxa"/>
          <w:trHeight w:val="392"/>
        </w:trPr>
        <w:tc>
          <w:tcPr>
            <w:tcW w:w="2335" w:type="dxa"/>
          </w:tcPr>
          <w:p w:rsidR="006C4D76" w:rsidRPr="001C4F0E" w:rsidRDefault="006C4D76" w:rsidP="006C4D76">
            <w:pPr>
              <w:spacing w:after="0" w:line="240" w:lineRule="auto"/>
              <w:ind w:left="-18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บริษัท เพาเวอร์ บาย</w:t>
            </w: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172" w:type="dxa"/>
            <w:vAlign w:val="bottom"/>
          </w:tcPr>
          <w:p w:rsidR="006C4D76" w:rsidRPr="001C4F0E" w:rsidRDefault="006C4D76" w:rsidP="006C4D7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236" w:type="dxa"/>
            <w:vAlign w:val="bottom"/>
          </w:tcPr>
          <w:p w:rsidR="006C4D76" w:rsidRPr="001C4F0E" w:rsidRDefault="006C4D76" w:rsidP="006C4D7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:rsidR="006C4D76" w:rsidRPr="001C4F0E" w:rsidRDefault="00E0336F" w:rsidP="006C4D76">
            <w:pPr>
              <w:tabs>
                <w:tab w:val="decimal" w:pos="30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1085" w:type="dxa"/>
          </w:tcPr>
          <w:p w:rsidR="006C4D76" w:rsidRPr="001C4F0E" w:rsidRDefault="006C4D76" w:rsidP="006C4D76">
            <w:pPr>
              <w:tabs>
                <w:tab w:val="decimal" w:pos="30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990" w:type="dxa"/>
            <w:vAlign w:val="bottom"/>
          </w:tcPr>
          <w:p w:rsidR="006C4D76" w:rsidRPr="001C4F0E" w:rsidRDefault="00E0336F" w:rsidP="006C4D76">
            <w:pPr>
              <w:tabs>
                <w:tab w:val="decimal" w:pos="78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560,000</w:t>
            </w:r>
          </w:p>
        </w:tc>
        <w:tc>
          <w:tcPr>
            <w:tcW w:w="270" w:type="dxa"/>
          </w:tcPr>
          <w:p w:rsidR="006C4D76" w:rsidRPr="001C4F0E" w:rsidRDefault="006C4D76" w:rsidP="006C4D76">
            <w:pPr>
              <w:tabs>
                <w:tab w:val="decimal" w:pos="68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:rsidR="006C4D76" w:rsidRPr="001C4F0E" w:rsidRDefault="006C4D76" w:rsidP="006C4D76">
            <w:pPr>
              <w:tabs>
                <w:tab w:val="decimal" w:pos="774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560,000</w:t>
            </w:r>
          </w:p>
        </w:tc>
        <w:tc>
          <w:tcPr>
            <w:tcW w:w="267" w:type="dxa"/>
          </w:tcPr>
          <w:p w:rsidR="006C4D76" w:rsidRPr="001C4F0E" w:rsidRDefault="006C4D76" w:rsidP="006C4D76">
            <w:pPr>
              <w:tabs>
                <w:tab w:val="decimal" w:pos="954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:rsidR="006C4D76" w:rsidRPr="001C4F0E" w:rsidRDefault="00E0336F" w:rsidP="006C4D76">
            <w:pPr>
              <w:tabs>
                <w:tab w:val="decimal" w:pos="709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  <w:tc>
          <w:tcPr>
            <w:tcW w:w="240" w:type="dxa"/>
          </w:tcPr>
          <w:p w:rsidR="006C4D76" w:rsidRPr="001C4F0E" w:rsidRDefault="006C4D76" w:rsidP="006C4D76">
            <w:pPr>
              <w:tabs>
                <w:tab w:val="decimal" w:pos="68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:rsidR="006C4D76" w:rsidRPr="001C4F0E" w:rsidRDefault="006C4D76" w:rsidP="006C4D76">
            <w:pPr>
              <w:tabs>
                <w:tab w:val="decimal" w:pos="709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  <w:tc>
          <w:tcPr>
            <w:tcW w:w="239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68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</w:tcPr>
          <w:p w:rsidR="006C4D76" w:rsidRPr="001C4F0E" w:rsidRDefault="00E0336F" w:rsidP="006C4D76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6C4D76" w:rsidRPr="001C4F0E" w:rsidRDefault="00E0336F" w:rsidP="006C4D76">
            <w:pPr>
              <w:tabs>
                <w:tab w:val="decimal" w:pos="77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  <w:tc>
          <w:tcPr>
            <w:tcW w:w="243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:rsidR="006C4D76" w:rsidRPr="001C4F0E" w:rsidRDefault="006C4D76" w:rsidP="006C4D76">
            <w:pPr>
              <w:tabs>
                <w:tab w:val="decimal" w:pos="77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</w:tr>
      <w:tr w:rsidR="006C4D76" w:rsidRPr="001C4F0E" w:rsidTr="005E5EA7">
        <w:trPr>
          <w:gridAfter w:val="1"/>
          <w:wAfter w:w="11" w:type="dxa"/>
          <w:trHeight w:val="306"/>
        </w:trPr>
        <w:tc>
          <w:tcPr>
            <w:tcW w:w="2335" w:type="dxa"/>
          </w:tcPr>
          <w:p w:rsidR="006C4D76" w:rsidRPr="001C4F0E" w:rsidRDefault="006C4D76" w:rsidP="006C4D76">
            <w:pPr>
              <w:spacing w:after="0" w:line="240" w:lineRule="auto"/>
              <w:ind w:left="-18" w:right="-25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บริษัท ซีอาร์ซี</w:t>
            </w: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สปอร์ต จำกัด</w:t>
            </w:r>
          </w:p>
        </w:tc>
        <w:tc>
          <w:tcPr>
            <w:tcW w:w="1172" w:type="dxa"/>
            <w:vAlign w:val="bottom"/>
          </w:tcPr>
          <w:p w:rsidR="006C4D76" w:rsidRPr="001C4F0E" w:rsidRDefault="006C4D76" w:rsidP="006C4D7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236" w:type="dxa"/>
            <w:vAlign w:val="bottom"/>
          </w:tcPr>
          <w:p w:rsidR="006C4D76" w:rsidRPr="001C4F0E" w:rsidRDefault="006C4D76" w:rsidP="006C4D7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:rsidR="006C4D76" w:rsidRPr="001C4F0E" w:rsidRDefault="00E0336F" w:rsidP="006C4D76">
            <w:pPr>
              <w:tabs>
                <w:tab w:val="decimal" w:pos="30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1085" w:type="dxa"/>
          </w:tcPr>
          <w:p w:rsidR="006C4D76" w:rsidRPr="001C4F0E" w:rsidRDefault="006C4D76" w:rsidP="006C4D76">
            <w:pPr>
              <w:tabs>
                <w:tab w:val="decimal" w:pos="30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990" w:type="dxa"/>
            <w:vAlign w:val="bottom"/>
          </w:tcPr>
          <w:p w:rsidR="006C4D76" w:rsidRPr="001C4F0E" w:rsidRDefault="00E0336F" w:rsidP="006C4D76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370,000</w:t>
            </w:r>
          </w:p>
        </w:tc>
        <w:tc>
          <w:tcPr>
            <w:tcW w:w="270" w:type="dxa"/>
            <w:tcBorders>
              <w:bottom w:val="nil"/>
            </w:tcBorders>
          </w:tcPr>
          <w:p w:rsidR="006C4D76" w:rsidRPr="001C4F0E" w:rsidRDefault="006C4D76" w:rsidP="006C4D76">
            <w:pPr>
              <w:tabs>
                <w:tab w:val="decimal" w:pos="68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:rsidR="006C4D76" w:rsidRPr="001C4F0E" w:rsidRDefault="006C4D76" w:rsidP="006C4D76">
            <w:pPr>
              <w:tabs>
                <w:tab w:val="decimal" w:pos="774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370,000</w:t>
            </w:r>
          </w:p>
        </w:tc>
        <w:tc>
          <w:tcPr>
            <w:tcW w:w="267" w:type="dxa"/>
          </w:tcPr>
          <w:p w:rsidR="006C4D76" w:rsidRPr="001C4F0E" w:rsidRDefault="006C4D76" w:rsidP="006C4D76">
            <w:pPr>
              <w:tabs>
                <w:tab w:val="decimal" w:pos="954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:rsidR="006C4D76" w:rsidRPr="001C4F0E" w:rsidRDefault="00E0336F" w:rsidP="006C4D76">
            <w:pPr>
              <w:tabs>
                <w:tab w:val="decimal" w:pos="709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  <w:tc>
          <w:tcPr>
            <w:tcW w:w="240" w:type="dxa"/>
          </w:tcPr>
          <w:p w:rsidR="006C4D76" w:rsidRPr="001C4F0E" w:rsidRDefault="006C4D76" w:rsidP="006C4D76">
            <w:pPr>
              <w:tabs>
                <w:tab w:val="decimal" w:pos="612"/>
              </w:tabs>
              <w:spacing w:after="0" w:line="240" w:lineRule="auto"/>
              <w:ind w:right="-25" w:hanging="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:rsidR="006C4D76" w:rsidRPr="001C4F0E" w:rsidRDefault="006C4D76" w:rsidP="006C4D76">
            <w:pPr>
              <w:tabs>
                <w:tab w:val="decimal" w:pos="709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  <w:tc>
          <w:tcPr>
            <w:tcW w:w="239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16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</w:tcPr>
          <w:p w:rsidR="006C4D76" w:rsidRPr="001C4F0E" w:rsidRDefault="00E0336F" w:rsidP="006C4D76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6C4D76" w:rsidRPr="001C4F0E" w:rsidRDefault="00E0336F" w:rsidP="006C4D76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  <w:tc>
          <w:tcPr>
            <w:tcW w:w="243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:rsidR="006C4D76" w:rsidRPr="001C4F0E" w:rsidRDefault="006C4D76" w:rsidP="006C4D76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</w:tr>
      <w:tr w:rsidR="006C4D76" w:rsidRPr="001C4F0E" w:rsidTr="005E5EA7">
        <w:trPr>
          <w:gridAfter w:val="1"/>
          <w:wAfter w:w="11" w:type="dxa"/>
          <w:trHeight w:val="306"/>
        </w:trPr>
        <w:tc>
          <w:tcPr>
            <w:tcW w:w="2335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แวต รีฟันด์ เซ็นเตอร์</w:t>
            </w:r>
          </w:p>
        </w:tc>
        <w:tc>
          <w:tcPr>
            <w:tcW w:w="1172" w:type="dxa"/>
            <w:vAlign w:val="bottom"/>
          </w:tcPr>
          <w:p w:rsidR="006C4D76" w:rsidRPr="001C4F0E" w:rsidRDefault="006C4D76" w:rsidP="006C4D7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:rsidR="006C4D76" w:rsidRPr="001C4F0E" w:rsidRDefault="006C4D76" w:rsidP="006C4D7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:rsidR="006C4D76" w:rsidRPr="001C4F0E" w:rsidRDefault="006C4D76" w:rsidP="006C4D76">
            <w:pPr>
              <w:tabs>
                <w:tab w:val="decimal" w:pos="30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:rsidR="006C4D76" w:rsidRPr="001C4F0E" w:rsidRDefault="006C4D76" w:rsidP="006C4D76">
            <w:pPr>
              <w:tabs>
                <w:tab w:val="decimal" w:pos="30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C4D76" w:rsidRPr="001C4F0E" w:rsidRDefault="006C4D76" w:rsidP="006C4D76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6C4D76" w:rsidRPr="001C4F0E" w:rsidRDefault="006C4D76" w:rsidP="006C4D76">
            <w:pPr>
              <w:tabs>
                <w:tab w:val="decimal" w:pos="68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:rsidR="006C4D76" w:rsidRPr="001C4F0E" w:rsidRDefault="006C4D76" w:rsidP="006C4D76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6C4D76" w:rsidRPr="001C4F0E" w:rsidRDefault="006C4D76" w:rsidP="006C4D76">
            <w:pPr>
              <w:tabs>
                <w:tab w:val="decimal" w:pos="954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:rsidR="006C4D76" w:rsidRPr="001C4F0E" w:rsidRDefault="006C4D76" w:rsidP="006C4D76">
            <w:pPr>
              <w:tabs>
                <w:tab w:val="decimal" w:pos="709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6C4D76" w:rsidRPr="001C4F0E" w:rsidRDefault="006C4D76" w:rsidP="006C4D76">
            <w:pPr>
              <w:tabs>
                <w:tab w:val="decimal" w:pos="612"/>
              </w:tabs>
              <w:spacing w:after="0" w:line="240" w:lineRule="auto"/>
              <w:ind w:right="-25" w:hanging="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:rsidR="006C4D76" w:rsidRPr="001C4F0E" w:rsidRDefault="006C4D76" w:rsidP="006C4D76">
            <w:pPr>
              <w:tabs>
                <w:tab w:val="decimal" w:pos="709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16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6C4D76" w:rsidRPr="001C4F0E" w:rsidRDefault="006C4D76" w:rsidP="006C4D76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:rsidR="006C4D76" w:rsidRPr="001C4F0E" w:rsidRDefault="006C4D76" w:rsidP="006C4D76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4D76" w:rsidRPr="001C4F0E" w:rsidTr="005E5EA7">
        <w:trPr>
          <w:gridAfter w:val="1"/>
          <w:wAfter w:w="11" w:type="dxa"/>
          <w:trHeight w:val="306"/>
        </w:trPr>
        <w:tc>
          <w:tcPr>
            <w:tcW w:w="2335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(ไทยแลนด์) จำกัด</w:t>
            </w:r>
          </w:p>
        </w:tc>
        <w:tc>
          <w:tcPr>
            <w:tcW w:w="1172" w:type="dxa"/>
            <w:vAlign w:val="bottom"/>
          </w:tcPr>
          <w:p w:rsidR="006C4D76" w:rsidRPr="001C4F0E" w:rsidRDefault="006C4D76" w:rsidP="006C4D7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236" w:type="dxa"/>
            <w:vAlign w:val="bottom"/>
          </w:tcPr>
          <w:p w:rsidR="006C4D76" w:rsidRPr="001C4F0E" w:rsidRDefault="006C4D76" w:rsidP="006C4D7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:rsidR="006C4D76" w:rsidRPr="001C4F0E" w:rsidRDefault="00E0336F" w:rsidP="006C4D76">
            <w:pPr>
              <w:tabs>
                <w:tab w:val="decimal" w:pos="30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25.00</w:t>
            </w:r>
          </w:p>
        </w:tc>
        <w:tc>
          <w:tcPr>
            <w:tcW w:w="1085" w:type="dxa"/>
          </w:tcPr>
          <w:p w:rsidR="006C4D76" w:rsidRPr="001C4F0E" w:rsidRDefault="006C4D76" w:rsidP="006C4D76">
            <w:pPr>
              <w:tabs>
                <w:tab w:val="decimal" w:pos="30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25.00</w:t>
            </w:r>
          </w:p>
        </w:tc>
        <w:tc>
          <w:tcPr>
            <w:tcW w:w="990" w:type="dxa"/>
            <w:vAlign w:val="bottom"/>
          </w:tcPr>
          <w:p w:rsidR="006C4D76" w:rsidRPr="001C4F0E" w:rsidRDefault="00E0336F" w:rsidP="006C4D76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30,000</w:t>
            </w:r>
          </w:p>
        </w:tc>
        <w:tc>
          <w:tcPr>
            <w:tcW w:w="270" w:type="dxa"/>
            <w:tcBorders>
              <w:bottom w:val="nil"/>
            </w:tcBorders>
          </w:tcPr>
          <w:p w:rsidR="006C4D76" w:rsidRPr="001C4F0E" w:rsidRDefault="006C4D76" w:rsidP="006C4D76">
            <w:pPr>
              <w:tabs>
                <w:tab w:val="decimal" w:pos="68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:rsidR="006C4D76" w:rsidRPr="001C4F0E" w:rsidRDefault="006C4D76" w:rsidP="006C4D76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30,000</w:t>
            </w:r>
          </w:p>
        </w:tc>
        <w:tc>
          <w:tcPr>
            <w:tcW w:w="267" w:type="dxa"/>
          </w:tcPr>
          <w:p w:rsidR="006C4D76" w:rsidRPr="001C4F0E" w:rsidRDefault="006C4D76" w:rsidP="006C4D76">
            <w:pPr>
              <w:tabs>
                <w:tab w:val="decimal" w:pos="954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:rsidR="006C4D76" w:rsidRPr="001C4F0E" w:rsidRDefault="00E0336F" w:rsidP="006C4D76">
            <w:pPr>
              <w:tabs>
                <w:tab w:val="decimal" w:pos="709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7,500</w:t>
            </w:r>
          </w:p>
        </w:tc>
        <w:tc>
          <w:tcPr>
            <w:tcW w:w="240" w:type="dxa"/>
          </w:tcPr>
          <w:p w:rsidR="006C4D76" w:rsidRPr="001C4F0E" w:rsidRDefault="006C4D76" w:rsidP="006C4D76">
            <w:pPr>
              <w:tabs>
                <w:tab w:val="decimal" w:pos="612"/>
              </w:tabs>
              <w:spacing w:after="0" w:line="240" w:lineRule="auto"/>
              <w:ind w:right="-25" w:hanging="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:rsidR="006C4D76" w:rsidRPr="001C4F0E" w:rsidRDefault="006C4D76" w:rsidP="006C4D76">
            <w:pPr>
              <w:tabs>
                <w:tab w:val="decimal" w:pos="709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7,500</w:t>
            </w:r>
          </w:p>
        </w:tc>
        <w:tc>
          <w:tcPr>
            <w:tcW w:w="239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16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</w:tcPr>
          <w:p w:rsidR="006C4D76" w:rsidRPr="001C4F0E" w:rsidRDefault="00E0336F" w:rsidP="006C4D76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6C4D76" w:rsidRPr="001C4F0E" w:rsidRDefault="00E0336F" w:rsidP="006C4D76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7,500</w:t>
            </w:r>
          </w:p>
        </w:tc>
        <w:tc>
          <w:tcPr>
            <w:tcW w:w="243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:rsidR="006C4D76" w:rsidRPr="001C4F0E" w:rsidRDefault="006C4D76" w:rsidP="006C4D76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7,500</w:t>
            </w:r>
          </w:p>
        </w:tc>
      </w:tr>
      <w:tr w:rsidR="006C4D76" w:rsidRPr="001C4F0E" w:rsidTr="005E5EA7">
        <w:trPr>
          <w:gridAfter w:val="1"/>
          <w:wAfter w:w="11" w:type="dxa"/>
          <w:trHeight w:val="306"/>
        </w:trPr>
        <w:tc>
          <w:tcPr>
            <w:tcW w:w="2335" w:type="dxa"/>
          </w:tcPr>
          <w:p w:rsidR="006C4D76" w:rsidRPr="001C4F0E" w:rsidRDefault="006C4D76" w:rsidP="006C4D76">
            <w:pPr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:rsidR="006C4D76" w:rsidRPr="001C4F0E" w:rsidRDefault="006C4D76" w:rsidP="006C4D7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:rsidR="006C4D76" w:rsidRPr="001C4F0E" w:rsidRDefault="006C4D76" w:rsidP="006C4D7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C4D76" w:rsidRPr="001C4F0E" w:rsidRDefault="006C4D76" w:rsidP="006C4D76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C4D76" w:rsidRPr="001C4F0E" w:rsidRDefault="006C4D76" w:rsidP="006C4D76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</w:tcPr>
          <w:p w:rsidR="006C4D76" w:rsidRPr="001C4F0E" w:rsidRDefault="006C4D76" w:rsidP="006C4D76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6C4D76" w:rsidRPr="001C4F0E" w:rsidRDefault="006C4D76" w:rsidP="006C4D76">
            <w:pPr>
              <w:tabs>
                <w:tab w:val="decimal" w:pos="954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:rsidR="006C4D76" w:rsidRPr="001C4F0E" w:rsidRDefault="00E0336F" w:rsidP="006C4D76">
            <w:pPr>
              <w:tabs>
                <w:tab w:val="decimal" w:pos="709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385,318</w:t>
            </w:r>
          </w:p>
        </w:tc>
        <w:tc>
          <w:tcPr>
            <w:tcW w:w="240" w:type="dxa"/>
          </w:tcPr>
          <w:p w:rsidR="006C4D76" w:rsidRPr="001C4F0E" w:rsidRDefault="006C4D76" w:rsidP="006C4D76">
            <w:pPr>
              <w:tabs>
                <w:tab w:val="decimal" w:pos="612"/>
              </w:tabs>
              <w:spacing w:after="0" w:line="240" w:lineRule="auto"/>
              <w:ind w:left="-85" w:right="-25" w:hanging="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:rsidR="006C4D76" w:rsidRPr="001C4F0E" w:rsidRDefault="006C4D76" w:rsidP="006C4D76">
            <w:pPr>
              <w:tabs>
                <w:tab w:val="decimal" w:pos="709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385,318</w:t>
            </w:r>
          </w:p>
        </w:tc>
        <w:tc>
          <w:tcPr>
            <w:tcW w:w="239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684"/>
              </w:tabs>
              <w:spacing w:after="0" w:line="240" w:lineRule="auto"/>
              <w:ind w:left="-85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4D76" w:rsidRPr="001C4F0E" w:rsidRDefault="00E0336F" w:rsidP="006C4D76">
            <w:pPr>
              <w:tabs>
                <w:tab w:val="decimal" w:pos="380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4D76" w:rsidRPr="001C4F0E" w:rsidRDefault="006C4D76" w:rsidP="006C4D76">
            <w:pPr>
              <w:tabs>
                <w:tab w:val="decimal" w:pos="380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4D76" w:rsidRPr="001C4F0E" w:rsidRDefault="00E0336F" w:rsidP="006C4D76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385,318</w:t>
            </w:r>
          </w:p>
        </w:tc>
        <w:tc>
          <w:tcPr>
            <w:tcW w:w="243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4D76" w:rsidRPr="001C4F0E" w:rsidRDefault="006C4D76" w:rsidP="006C4D76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385,318</w:t>
            </w:r>
          </w:p>
        </w:tc>
      </w:tr>
      <w:tr w:rsidR="005E5EA7" w:rsidRPr="001C4F0E" w:rsidTr="005E5EA7">
        <w:trPr>
          <w:gridAfter w:val="1"/>
          <w:wAfter w:w="11" w:type="dxa"/>
          <w:trHeight w:val="306"/>
        </w:trPr>
        <w:tc>
          <w:tcPr>
            <w:tcW w:w="2335" w:type="dxa"/>
          </w:tcPr>
          <w:p w:rsidR="005E5EA7" w:rsidRPr="001C4F0E" w:rsidRDefault="005E5EA7" w:rsidP="006C4D76">
            <w:pPr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5E5EA7" w:rsidRPr="001C4F0E" w:rsidRDefault="005E5EA7" w:rsidP="006C4D7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5E5EA7" w:rsidRPr="001C4F0E" w:rsidRDefault="005E5EA7" w:rsidP="006C4D7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:rsidR="005E5EA7" w:rsidRPr="001C4F0E" w:rsidRDefault="005E5EA7" w:rsidP="006C4D7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:rsidR="005E5EA7" w:rsidRPr="001C4F0E" w:rsidRDefault="005E5EA7" w:rsidP="006C4D7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5E5EA7" w:rsidRPr="001C4F0E" w:rsidRDefault="005E5EA7" w:rsidP="006C4D76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5E5EA7" w:rsidRPr="001C4F0E" w:rsidRDefault="005E5EA7" w:rsidP="006C4D76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</w:tcPr>
          <w:p w:rsidR="005E5EA7" w:rsidRPr="001C4F0E" w:rsidRDefault="005E5EA7" w:rsidP="006C4D76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5E5EA7" w:rsidRPr="001C4F0E" w:rsidRDefault="005E5EA7" w:rsidP="006C4D76">
            <w:pPr>
              <w:tabs>
                <w:tab w:val="decimal" w:pos="954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</w:tcPr>
          <w:p w:rsidR="005E5EA7" w:rsidRPr="001C4F0E" w:rsidRDefault="005E5EA7" w:rsidP="006C4D76">
            <w:pPr>
              <w:tabs>
                <w:tab w:val="decimal" w:pos="709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5E5EA7" w:rsidRPr="001C4F0E" w:rsidRDefault="005E5EA7" w:rsidP="006C4D76">
            <w:pPr>
              <w:tabs>
                <w:tab w:val="decimal" w:pos="612"/>
              </w:tabs>
              <w:spacing w:after="0" w:line="240" w:lineRule="auto"/>
              <w:ind w:left="-85" w:right="-25" w:hanging="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:rsidR="005E5EA7" w:rsidRPr="001C4F0E" w:rsidRDefault="005E5EA7" w:rsidP="006C4D76">
            <w:pPr>
              <w:tabs>
                <w:tab w:val="decimal" w:pos="709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:rsidR="005E5EA7" w:rsidRPr="001C4F0E" w:rsidRDefault="005E5EA7" w:rsidP="006C4D76">
            <w:pPr>
              <w:tabs>
                <w:tab w:val="decimal" w:pos="684"/>
              </w:tabs>
              <w:spacing w:after="0" w:line="240" w:lineRule="auto"/>
              <w:ind w:left="-85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shd w:val="clear" w:color="auto" w:fill="auto"/>
          </w:tcPr>
          <w:p w:rsidR="005E5EA7" w:rsidRPr="001C4F0E" w:rsidRDefault="005E5EA7" w:rsidP="006C4D76">
            <w:pPr>
              <w:tabs>
                <w:tab w:val="decimal" w:pos="380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5E5EA7" w:rsidRPr="001C4F0E" w:rsidRDefault="005E5EA7" w:rsidP="006C4D7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shd w:val="clear" w:color="auto" w:fill="auto"/>
          </w:tcPr>
          <w:p w:rsidR="005E5EA7" w:rsidRPr="001C4F0E" w:rsidRDefault="005E5EA7" w:rsidP="006C4D76">
            <w:pPr>
              <w:tabs>
                <w:tab w:val="decimal" w:pos="380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:rsidR="005E5EA7" w:rsidRPr="001C4F0E" w:rsidRDefault="005E5EA7" w:rsidP="006C4D7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</w:tcPr>
          <w:p w:rsidR="005E5EA7" w:rsidRPr="001C4F0E" w:rsidRDefault="005E5EA7" w:rsidP="006C4D76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5E5EA7" w:rsidRPr="001C4F0E" w:rsidRDefault="005E5EA7" w:rsidP="006C4D76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shd w:val="clear" w:color="auto" w:fill="auto"/>
          </w:tcPr>
          <w:p w:rsidR="005E5EA7" w:rsidRPr="001C4F0E" w:rsidRDefault="005E5EA7" w:rsidP="006C4D76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E5EA7" w:rsidRPr="005E5EA7" w:rsidTr="00DF1E64">
        <w:trPr>
          <w:gridAfter w:val="1"/>
          <w:wAfter w:w="11" w:type="dxa"/>
          <w:trHeight w:val="306"/>
        </w:trPr>
        <w:tc>
          <w:tcPr>
            <w:tcW w:w="14845" w:type="dxa"/>
            <w:gridSpan w:val="20"/>
          </w:tcPr>
          <w:p w:rsidR="005E5EA7" w:rsidRPr="005E5EA7" w:rsidRDefault="005E5EA7" w:rsidP="00BB230D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E5EA7">
              <w:rPr>
                <w:rFonts w:ascii="Angsana New" w:hAnsi="Angsana New" w:cs="Angsana New" w:hint="cs"/>
                <w:sz w:val="28"/>
                <w:szCs w:val="28"/>
                <w:cs/>
              </w:rPr>
              <w:t>บริ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ษัทร่วมทั้งหมดดำเนินธุรกิจในประเทศไทย</w:t>
            </w:r>
          </w:p>
        </w:tc>
      </w:tr>
    </w:tbl>
    <w:p w:rsidR="008274D9" w:rsidRPr="005E5EA7" w:rsidRDefault="008274D9" w:rsidP="00D55D3F">
      <w:pPr>
        <w:spacing w:after="0" w:line="240" w:lineRule="auto"/>
        <w:ind w:left="-180" w:right="-25"/>
        <w:jc w:val="thaiDistribute"/>
        <w:rPr>
          <w:rFonts w:ascii="Angsana New" w:hAnsi="Angsana New" w:cs="Angsana New"/>
        </w:rPr>
      </w:pPr>
    </w:p>
    <w:p w:rsidR="00394B74" w:rsidRPr="001C4F0E" w:rsidRDefault="00394B74" w:rsidP="00394B74">
      <w:pPr>
        <w:spacing w:after="0" w:line="240" w:lineRule="auto"/>
        <w:ind w:left="90" w:right="107"/>
        <w:jc w:val="thaiDistribute"/>
        <w:rPr>
          <w:rFonts w:ascii="Angsana New" w:hAnsi="Angsana New" w:cs="Angsana New"/>
          <w:sz w:val="30"/>
          <w:szCs w:val="30"/>
        </w:rPr>
      </w:pPr>
    </w:p>
    <w:p w:rsidR="00085E9A" w:rsidRPr="00032947" w:rsidRDefault="00085E9A" w:rsidP="00D55D3F">
      <w:pPr>
        <w:spacing w:after="0" w:line="240" w:lineRule="auto"/>
        <w:ind w:right="-25" w:firstLine="547"/>
        <w:rPr>
          <w:rFonts w:ascii="Angsana New" w:hAnsi="Angsana New" w:cs="Angsana New"/>
        </w:rPr>
      </w:pPr>
    </w:p>
    <w:p w:rsidR="00032947" w:rsidRPr="00254DD7" w:rsidRDefault="00032947" w:rsidP="00032947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:rsidR="00032947" w:rsidRPr="00032947" w:rsidRDefault="00032947" w:rsidP="00D55D3F">
      <w:pPr>
        <w:spacing w:after="0" w:line="240" w:lineRule="auto"/>
        <w:ind w:right="-25" w:firstLine="547"/>
        <w:rPr>
          <w:rFonts w:ascii="Angsana New" w:hAnsi="Angsana New" w:cs="Angsana New"/>
          <w:sz w:val="30"/>
          <w:szCs w:val="30"/>
        </w:rPr>
        <w:sectPr w:rsidR="00032947" w:rsidRPr="00032947" w:rsidSect="00EA5436">
          <w:type w:val="nextColumn"/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032947" w:rsidRPr="00DB4216" w:rsidRDefault="00032947" w:rsidP="00C11DF7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B4216">
        <w:rPr>
          <w:rFonts w:ascii="Angsana New" w:hAnsi="Angsana New" w:cs="Angsana New" w:hint="cs"/>
          <w:i/>
          <w:iCs/>
          <w:sz w:val="30"/>
          <w:szCs w:val="30"/>
          <w:cs/>
        </w:rPr>
        <w:t>ข้อพิพาททางภาษี</w:t>
      </w:r>
    </w:p>
    <w:p w:rsidR="00032947" w:rsidRPr="00DB4216" w:rsidRDefault="00032947" w:rsidP="00032947">
      <w:pPr>
        <w:spacing w:after="0" w:line="240" w:lineRule="auto"/>
        <w:rPr>
          <w:sz w:val="30"/>
          <w:szCs w:val="30"/>
        </w:rPr>
      </w:pPr>
    </w:p>
    <w:p w:rsidR="00032947" w:rsidRPr="00DB4216" w:rsidRDefault="00032947" w:rsidP="00496AE6">
      <w:pPr>
        <w:pStyle w:val="Heading2"/>
        <w:spacing w:before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44EF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DC44EF">
        <w:rPr>
          <w:rFonts w:asciiTheme="majorBidi" w:hAnsiTheme="majorBidi" w:cstheme="majorBidi"/>
          <w:sz w:val="30"/>
          <w:szCs w:val="30"/>
        </w:rPr>
        <w:t xml:space="preserve">2561 </w:t>
      </w:r>
      <w:r w:rsidRPr="00DC44EF">
        <w:rPr>
          <w:rFonts w:asciiTheme="majorBidi" w:hAnsiTheme="majorBidi" w:cstheme="majorBidi" w:hint="cs"/>
          <w:sz w:val="30"/>
          <w:szCs w:val="30"/>
          <w:cs/>
        </w:rPr>
        <w:t>หน่วยงานภาษี</w:t>
      </w:r>
      <w:r w:rsidRPr="00DC44EF">
        <w:rPr>
          <w:rFonts w:asciiTheme="majorBidi" w:hAnsiTheme="majorBidi" w:cstheme="majorBidi"/>
          <w:sz w:val="30"/>
          <w:szCs w:val="30"/>
          <w:cs/>
        </w:rPr>
        <w:t>ของโฮจิมินห์ ได้ประเมินภาษีเงินได้ของ</w:t>
      </w:r>
      <w:r w:rsidR="00301857" w:rsidRPr="00DC44EF">
        <w:rPr>
          <w:rFonts w:asciiTheme="majorBidi" w:hAnsiTheme="majorBidi" w:cstheme="majorBidi" w:hint="cs"/>
          <w:sz w:val="30"/>
          <w:szCs w:val="30"/>
          <w:cs/>
        </w:rPr>
        <w:t>บริษัทร่วมทางอ้อมในต่างประเทศ</w:t>
      </w:r>
      <w:r w:rsidR="000846D8" w:rsidRPr="00DC44EF">
        <w:rPr>
          <w:rFonts w:asciiTheme="majorBidi" w:hAnsiTheme="majorBidi" w:cstheme="majorBidi"/>
          <w:sz w:val="30"/>
          <w:szCs w:val="30"/>
        </w:rPr>
        <w:br/>
      </w:r>
      <w:r w:rsidR="00301857" w:rsidRPr="00DC44EF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DC44EF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 เรื่องการแจ้งภาษีเงินได้บุคคลธรรมดาของพนักงานผิดพลาดในระหว่างปี </w:t>
      </w:r>
      <w:r w:rsidRPr="00DC44EF">
        <w:rPr>
          <w:rFonts w:asciiTheme="majorBidi" w:hAnsiTheme="majorBidi" w:cstheme="majorBidi"/>
          <w:sz w:val="30"/>
          <w:szCs w:val="30"/>
        </w:rPr>
        <w:t xml:space="preserve">2555 </w:t>
      </w:r>
      <w:r w:rsidRPr="00DC44EF">
        <w:rPr>
          <w:rFonts w:asciiTheme="majorBidi" w:hAnsiTheme="majorBidi" w:cstheme="majorBidi"/>
          <w:sz w:val="30"/>
          <w:szCs w:val="30"/>
          <w:cs/>
        </w:rPr>
        <w:t xml:space="preserve">ถึง ปี </w:t>
      </w:r>
      <w:r w:rsidRPr="00DC44EF">
        <w:rPr>
          <w:rFonts w:asciiTheme="majorBidi" w:hAnsiTheme="majorBidi" w:cstheme="majorBidi"/>
          <w:sz w:val="30"/>
          <w:szCs w:val="30"/>
        </w:rPr>
        <w:t xml:space="preserve">2561 </w:t>
      </w:r>
      <w:r w:rsidRPr="00DC44EF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Pr="00DC44EF">
        <w:rPr>
          <w:rFonts w:asciiTheme="majorBidi" w:hAnsiTheme="majorBidi" w:cstheme="majorBidi"/>
          <w:sz w:val="30"/>
          <w:szCs w:val="30"/>
        </w:rPr>
        <w:t>247.</w:t>
      </w:r>
      <w:r w:rsidR="008C18A1" w:rsidRPr="00DC44EF">
        <w:rPr>
          <w:rFonts w:asciiTheme="majorBidi" w:hAnsiTheme="majorBidi" w:cstheme="majorBidi"/>
          <w:sz w:val="30"/>
          <w:szCs w:val="30"/>
        </w:rPr>
        <w:t>3</w:t>
      </w:r>
      <w:r w:rsidRPr="00DC44EF">
        <w:rPr>
          <w:rFonts w:asciiTheme="majorBidi" w:hAnsiTheme="majorBidi" w:cstheme="majorBidi"/>
          <w:sz w:val="30"/>
          <w:szCs w:val="30"/>
        </w:rPr>
        <w:t xml:space="preserve"> </w:t>
      </w:r>
      <w:r w:rsidRPr="00DC44E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46B9A" w:rsidRPr="00DC44EF">
        <w:rPr>
          <w:rFonts w:asciiTheme="majorBidi" w:hAnsiTheme="majorBidi" w:cstheme="majorBidi"/>
          <w:sz w:val="30"/>
          <w:szCs w:val="30"/>
        </w:rPr>
        <w:t xml:space="preserve"> </w:t>
      </w:r>
      <w:r w:rsidR="00246B9A" w:rsidRPr="00DC44EF">
        <w:rPr>
          <w:rFonts w:asciiTheme="majorBidi" w:hAnsiTheme="majorBidi" w:cstheme="majorBidi" w:hint="cs"/>
          <w:sz w:val="30"/>
          <w:szCs w:val="30"/>
          <w:cs/>
        </w:rPr>
        <w:t xml:space="preserve">และได้ประเมินเพิ่มเติมในปี </w:t>
      </w:r>
      <w:r w:rsidR="00246B9A" w:rsidRPr="00DC44EF">
        <w:rPr>
          <w:rFonts w:asciiTheme="majorBidi" w:hAnsiTheme="majorBidi" w:cstheme="majorBidi"/>
          <w:sz w:val="30"/>
          <w:szCs w:val="30"/>
        </w:rPr>
        <w:t xml:space="preserve">2562 </w:t>
      </w:r>
      <w:r w:rsidR="00246B9A" w:rsidRPr="00DC44EF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246B9A" w:rsidRPr="00DC44EF">
        <w:rPr>
          <w:rFonts w:asciiTheme="majorBidi" w:hAnsiTheme="majorBidi" w:cstheme="majorBidi"/>
          <w:sz w:val="30"/>
          <w:szCs w:val="30"/>
        </w:rPr>
        <w:t xml:space="preserve">15.2 </w:t>
      </w:r>
      <w:r w:rsidR="00246B9A" w:rsidRPr="00DC44EF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FD4912" w:rsidRPr="00DC44EF">
        <w:rPr>
          <w:rFonts w:asciiTheme="majorBidi" w:hAnsiTheme="majorBidi" w:cs="Angsana New"/>
          <w:sz w:val="30"/>
          <w:szCs w:val="30"/>
          <w:cs/>
        </w:rPr>
        <w:t>ในระหว่างปี</w:t>
      </w:r>
      <w:r w:rsidR="00ED5859" w:rsidRPr="00DC44EF">
        <w:rPr>
          <w:rFonts w:asciiTheme="majorBidi" w:hAnsiTheme="majorBidi" w:cs="Angsana New"/>
          <w:sz w:val="30"/>
          <w:szCs w:val="30"/>
        </w:rPr>
        <w:t xml:space="preserve"> 2561 </w:t>
      </w:r>
      <w:r w:rsidR="00ED5859" w:rsidRPr="00DC44EF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FD4912" w:rsidRPr="00DC44EF">
        <w:rPr>
          <w:rFonts w:asciiTheme="majorBidi" w:hAnsiTheme="majorBidi" w:cs="Angsana New"/>
          <w:sz w:val="30"/>
          <w:szCs w:val="30"/>
          <w:cs/>
        </w:rPr>
        <w:t xml:space="preserve"> 2562 บริษัทดังกล่าวได้จ่ายชำระค่าภาษ</w:t>
      </w:r>
      <w:r w:rsidR="00FD4912" w:rsidRPr="00DC44EF">
        <w:rPr>
          <w:rFonts w:asciiTheme="majorBidi" w:hAnsiTheme="majorBidi" w:cs="Angsana New" w:hint="cs"/>
          <w:sz w:val="30"/>
          <w:szCs w:val="30"/>
          <w:cs/>
        </w:rPr>
        <w:t>ี</w:t>
      </w:r>
      <w:r w:rsidR="00FD4912" w:rsidRPr="00DC44EF">
        <w:rPr>
          <w:rFonts w:asciiTheme="majorBidi" w:hAnsiTheme="majorBidi" w:cs="Angsana New"/>
          <w:sz w:val="30"/>
          <w:szCs w:val="30"/>
          <w:cs/>
        </w:rPr>
        <w:t>เงินได้เป็นจำนวนเงิน</w:t>
      </w:r>
      <w:r w:rsidR="00345340" w:rsidRPr="00DC44EF">
        <w:rPr>
          <w:rFonts w:asciiTheme="majorBidi" w:hAnsiTheme="majorBidi" w:cs="Angsana New"/>
          <w:sz w:val="30"/>
          <w:szCs w:val="30"/>
        </w:rPr>
        <w:t xml:space="preserve"> </w:t>
      </w:r>
      <w:r w:rsidR="00ED5859" w:rsidRPr="00DC44EF">
        <w:rPr>
          <w:rFonts w:asciiTheme="majorBidi" w:hAnsiTheme="majorBidi" w:cs="Angsana New"/>
          <w:sz w:val="30"/>
          <w:szCs w:val="30"/>
        </w:rPr>
        <w:t>212.9</w:t>
      </w:r>
      <w:r w:rsidR="00345340" w:rsidRPr="00DC44EF">
        <w:rPr>
          <w:rFonts w:asciiTheme="majorBidi" w:hAnsiTheme="majorBidi" w:cs="Angsana New"/>
          <w:sz w:val="30"/>
          <w:szCs w:val="30"/>
        </w:rPr>
        <w:t xml:space="preserve"> </w:t>
      </w:r>
      <w:r w:rsidR="00FD4912" w:rsidRPr="00DC44EF">
        <w:rPr>
          <w:rFonts w:asciiTheme="majorBidi" w:hAnsiTheme="majorBidi" w:cs="Angsana New"/>
          <w:sz w:val="30"/>
          <w:szCs w:val="30"/>
          <w:cs/>
        </w:rPr>
        <w:t>ล้านบาท</w:t>
      </w:r>
      <w:r w:rsidR="00ED5859" w:rsidRPr="00DC44EF">
        <w:rPr>
          <w:rFonts w:asciiTheme="majorBidi" w:hAnsiTheme="majorBidi" w:cs="Angsana New"/>
          <w:sz w:val="30"/>
          <w:szCs w:val="30"/>
        </w:rPr>
        <w:t xml:space="preserve"> </w:t>
      </w:r>
      <w:r w:rsidR="00ED5859" w:rsidRPr="00DC44EF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246B9A" w:rsidRPr="00DC44EF">
        <w:rPr>
          <w:rFonts w:asciiTheme="majorBidi" w:hAnsiTheme="majorBidi" w:cs="Angsana New"/>
          <w:sz w:val="30"/>
          <w:szCs w:val="30"/>
        </w:rPr>
        <w:t>49.6</w:t>
      </w:r>
      <w:r w:rsidR="00ED5859" w:rsidRPr="00DC44EF">
        <w:rPr>
          <w:rFonts w:asciiTheme="majorBidi" w:hAnsiTheme="majorBidi" w:cs="Angsana New"/>
          <w:sz w:val="30"/>
          <w:szCs w:val="30"/>
        </w:rPr>
        <w:t xml:space="preserve"> </w:t>
      </w:r>
      <w:r w:rsidR="00ED5859" w:rsidRPr="00DC44EF">
        <w:rPr>
          <w:rFonts w:asciiTheme="majorBidi" w:hAnsiTheme="majorBidi" w:cs="Angsana New" w:hint="cs"/>
          <w:sz w:val="30"/>
          <w:szCs w:val="30"/>
          <w:cs/>
        </w:rPr>
        <w:t xml:space="preserve">ล้านบาท ตามลำดับ </w:t>
      </w:r>
      <w:r w:rsidR="00FD4912" w:rsidRPr="00DC44EF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="008C18A1" w:rsidRPr="00DC44EF">
        <w:rPr>
          <w:rFonts w:asciiTheme="majorBidi" w:hAnsiTheme="majorBidi" w:cstheme="majorBidi"/>
          <w:sz w:val="30"/>
          <w:szCs w:val="30"/>
        </w:rPr>
        <w:t xml:space="preserve"> </w:t>
      </w:r>
      <w:r w:rsidRPr="00DC44EF">
        <w:rPr>
          <w:rFonts w:asciiTheme="majorBidi" w:hAnsiTheme="majorBidi" w:cstheme="majorBidi" w:hint="cs"/>
          <w:sz w:val="30"/>
          <w:szCs w:val="30"/>
          <w:cs/>
        </w:rPr>
        <w:t>ตามที่ระบุใน</w:t>
      </w:r>
      <w:r w:rsidRPr="00DC44EF">
        <w:rPr>
          <w:rFonts w:asciiTheme="majorBidi" w:hAnsiTheme="majorBidi" w:cstheme="majorBidi"/>
          <w:sz w:val="30"/>
          <w:szCs w:val="30"/>
          <w:cs/>
        </w:rPr>
        <w:t>สัญญาซื้อขายหลัก</w:t>
      </w:r>
      <w:r w:rsidRPr="00DC44EF">
        <w:rPr>
          <w:rFonts w:asciiTheme="majorBidi" w:hAnsiTheme="majorBidi" w:cstheme="majorBidi"/>
          <w:sz w:val="30"/>
          <w:szCs w:val="30"/>
        </w:rPr>
        <w:t xml:space="preserve"> </w:t>
      </w:r>
      <w:r w:rsidRPr="00DC44E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C44EF">
        <w:rPr>
          <w:rFonts w:asciiTheme="majorBidi" w:hAnsiTheme="majorBidi" w:cstheme="majorBidi"/>
          <w:sz w:val="30"/>
          <w:szCs w:val="30"/>
          <w:cs/>
        </w:rPr>
        <w:t>บริษัทสามารถเรียกเก็บเงินดังกล่าวจาก</w:t>
      </w:r>
      <w:r w:rsidRPr="00DC44EF">
        <w:rPr>
          <w:rFonts w:asciiTheme="majorBidi" w:hAnsiTheme="majorBidi" w:cstheme="majorBidi" w:hint="cs"/>
          <w:sz w:val="30"/>
          <w:szCs w:val="30"/>
          <w:cs/>
        </w:rPr>
        <w:t>ผู้ขาย</w:t>
      </w:r>
      <w:r w:rsidRPr="00DC44EF">
        <w:rPr>
          <w:rFonts w:asciiTheme="majorBidi" w:hAnsiTheme="majorBidi" w:cstheme="majorBidi"/>
          <w:sz w:val="30"/>
          <w:szCs w:val="30"/>
          <w:cs/>
        </w:rPr>
        <w:t>ได้สำหรับค่าใช้จ่า</w:t>
      </w:r>
      <w:r w:rsidR="00496AE6" w:rsidRPr="00DC44EF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DC44EF">
        <w:rPr>
          <w:rFonts w:asciiTheme="majorBidi" w:hAnsiTheme="majorBidi" w:cstheme="majorBidi"/>
          <w:sz w:val="30"/>
          <w:szCs w:val="30"/>
          <w:cs/>
        </w:rPr>
        <w:t>ที่เกิดขึ้นก่อนการซื้อขายเงินลงทุน กลุ่มบริษัท</w:t>
      </w:r>
      <w:r w:rsidRPr="00DC44EF"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Pr="00DC44EF">
        <w:rPr>
          <w:rFonts w:asciiTheme="majorBidi" w:hAnsiTheme="majorBidi" w:cstheme="majorBidi"/>
          <w:sz w:val="30"/>
          <w:szCs w:val="30"/>
          <w:cs/>
        </w:rPr>
        <w:t>ผลกระทบของค่าใช้จ่ายดังกล่าว</w:t>
      </w:r>
      <w:r w:rsidR="00B96320" w:rsidRPr="00DC44EF">
        <w:rPr>
          <w:rFonts w:asciiTheme="majorBidi" w:hAnsiTheme="majorBidi" w:cstheme="majorBidi" w:hint="cs"/>
          <w:sz w:val="30"/>
          <w:szCs w:val="30"/>
          <w:cs/>
        </w:rPr>
        <w:t>สำหรับงวด</w:t>
      </w:r>
      <w:r w:rsidR="003B23C6" w:rsidRPr="00DC44EF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="00B96320" w:rsidRPr="00DC44EF">
        <w:rPr>
          <w:rFonts w:asciiTheme="majorBidi" w:hAnsiTheme="majorBidi" w:cstheme="majorBidi" w:hint="cs"/>
          <w:sz w:val="30"/>
          <w:szCs w:val="30"/>
          <w:cs/>
        </w:rPr>
        <w:t>สิ้นสุด</w:t>
      </w:r>
      <w:r w:rsidR="00496AE6" w:rsidRPr="00DC44EF">
        <w:rPr>
          <w:rFonts w:asciiTheme="majorBidi" w:hAnsiTheme="majorBidi" w:cstheme="majorBidi"/>
          <w:sz w:val="30"/>
          <w:szCs w:val="30"/>
          <w:cs/>
        </w:rPr>
        <w:br/>
      </w:r>
      <w:r w:rsidR="00B96320" w:rsidRPr="00DC44EF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3B23C6" w:rsidRPr="00DC44EF">
        <w:rPr>
          <w:rFonts w:asciiTheme="majorBidi" w:hAnsiTheme="majorBidi" w:cstheme="majorBidi"/>
          <w:sz w:val="30"/>
          <w:szCs w:val="30"/>
        </w:rPr>
        <w:t xml:space="preserve">30 </w:t>
      </w:r>
      <w:r w:rsidR="003B23C6" w:rsidRPr="00DC44E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B96320" w:rsidRPr="00DC44E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96320" w:rsidRPr="00DC44EF">
        <w:rPr>
          <w:rFonts w:asciiTheme="majorBidi" w:hAnsiTheme="majorBidi" w:cstheme="majorBidi"/>
          <w:sz w:val="30"/>
          <w:szCs w:val="30"/>
        </w:rPr>
        <w:t>2562</w:t>
      </w:r>
      <w:r w:rsidR="00B96320" w:rsidRPr="00DC44E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44EF">
        <w:rPr>
          <w:rFonts w:asciiTheme="majorBidi" w:hAnsiTheme="majorBidi" w:cstheme="majorBidi"/>
          <w:sz w:val="30"/>
          <w:szCs w:val="30"/>
          <w:cs/>
        </w:rPr>
        <w:t>ตามสัดส่วนของการถือหุ้นในบริษัทร่วมตั้งแต่วันที่ซื้อถึงวันที่</w:t>
      </w:r>
      <w:r w:rsidR="003C5C01" w:rsidRPr="00DC44EF">
        <w:rPr>
          <w:rFonts w:asciiTheme="majorBidi" w:hAnsiTheme="majorBidi" w:cstheme="majorBidi" w:hint="cs"/>
          <w:sz w:val="30"/>
          <w:szCs w:val="30"/>
          <w:cs/>
        </w:rPr>
        <w:t>จ่ายชำระเงินเป็น</w:t>
      </w:r>
      <w:r w:rsidRPr="00DC44EF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="008C0317">
        <w:rPr>
          <w:rFonts w:asciiTheme="majorBidi" w:hAnsiTheme="majorBidi" w:cstheme="majorBidi"/>
          <w:sz w:val="30"/>
          <w:szCs w:val="30"/>
        </w:rPr>
        <w:t>37</w:t>
      </w:r>
      <w:r w:rsidR="00713E16">
        <w:rPr>
          <w:rFonts w:asciiTheme="majorBidi" w:hAnsiTheme="majorBidi" w:cstheme="majorBidi"/>
          <w:sz w:val="30"/>
          <w:szCs w:val="30"/>
        </w:rPr>
        <w:t>.1</w:t>
      </w:r>
      <w:r w:rsidRPr="00DC44EF">
        <w:rPr>
          <w:rFonts w:asciiTheme="majorBidi" w:hAnsiTheme="majorBidi" w:cstheme="majorBidi"/>
          <w:sz w:val="30"/>
          <w:szCs w:val="30"/>
        </w:rPr>
        <w:t xml:space="preserve"> </w:t>
      </w:r>
      <w:r w:rsidRPr="00DC44E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B96320" w:rsidRPr="00DC44EF">
        <w:rPr>
          <w:rFonts w:asciiTheme="majorBidi" w:hAnsiTheme="majorBidi" w:cstheme="majorBidi"/>
          <w:sz w:val="30"/>
          <w:szCs w:val="30"/>
        </w:rPr>
        <w:t xml:space="preserve"> </w:t>
      </w:r>
      <w:r w:rsidRPr="00DC44EF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DC44EF">
        <w:rPr>
          <w:rFonts w:asciiTheme="majorBidi" w:hAnsiTheme="majorBidi" w:cstheme="majorBidi"/>
          <w:sz w:val="30"/>
          <w:szCs w:val="30"/>
          <w:cs/>
        </w:rPr>
        <w:t>ส่วนแบ่งกำไรจาก</w:t>
      </w:r>
      <w:r w:rsidRPr="00DC44EF">
        <w:rPr>
          <w:rFonts w:asciiTheme="majorBidi" w:hAnsiTheme="majorBidi" w:cstheme="majorBidi" w:hint="cs"/>
          <w:sz w:val="30"/>
          <w:szCs w:val="30"/>
          <w:cs/>
        </w:rPr>
        <w:t>เงินลงทุนใน</w:t>
      </w:r>
      <w:r w:rsidRPr="00DC44EF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="0014689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:rsidR="0089069A" w:rsidRPr="00DB4216" w:rsidRDefault="0089069A" w:rsidP="00032947">
      <w:pPr>
        <w:spacing w:after="0" w:line="240" w:lineRule="auto"/>
        <w:rPr>
          <w:sz w:val="30"/>
          <w:szCs w:val="30"/>
        </w:rPr>
      </w:pPr>
    </w:p>
    <w:p w:rsidR="0089069A" w:rsidRPr="0089069A" w:rsidRDefault="0089069A" w:rsidP="0089069A"/>
    <w:p w:rsidR="00A64ED0" w:rsidRPr="00DB4216" w:rsidRDefault="00A64ED0" w:rsidP="009F65FF">
      <w:pPr>
        <w:spacing w:after="0" w:line="240" w:lineRule="auto"/>
        <w:ind w:right="107"/>
        <w:rPr>
          <w:rFonts w:ascii="Angsana New" w:hAnsi="Angsana New" w:cs="Angsana New"/>
          <w:sz w:val="30"/>
          <w:szCs w:val="30"/>
          <w:cs/>
        </w:rPr>
        <w:sectPr w:rsidR="00A64ED0" w:rsidRPr="00DB4216" w:rsidSect="00EA5436">
          <w:type w:val="nextColumn"/>
          <w:pgSz w:w="11907" w:h="16840" w:code="9"/>
          <w:pgMar w:top="691" w:right="1152" w:bottom="576" w:left="1152" w:header="720" w:footer="720" w:gutter="0"/>
          <w:cols w:space="720"/>
        </w:sectPr>
      </w:pPr>
    </w:p>
    <w:p w:rsidR="0089069A" w:rsidRDefault="0089069A" w:rsidP="002672ED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4216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เงินลงทุนในบริษัทย่อย</w:t>
      </w:r>
    </w:p>
    <w:p w:rsidR="0089069A" w:rsidRPr="0089069A" w:rsidRDefault="0089069A" w:rsidP="00042EB4">
      <w:pPr>
        <w:pStyle w:val="a"/>
        <w:tabs>
          <w:tab w:val="clear" w:pos="1080"/>
        </w:tabs>
        <w:spacing w:after="0"/>
        <w:ind w:left="540" w:right="-25" w:hanging="450"/>
        <w:jc w:val="both"/>
        <w:rPr>
          <w:rFonts w:ascii="Angsana New" w:hAnsi="Angsana New" w:cs="Angsana New"/>
          <w:lang w:val="en-US"/>
        </w:rPr>
      </w:pPr>
    </w:p>
    <w:p w:rsidR="00F80828" w:rsidRPr="001C4F0E" w:rsidRDefault="00F80828" w:rsidP="008E3E4F">
      <w:pPr>
        <w:pStyle w:val="a"/>
        <w:tabs>
          <w:tab w:val="clear" w:pos="1080"/>
        </w:tabs>
        <w:spacing w:after="0"/>
        <w:ind w:left="540" w:right="-25" w:hanging="423"/>
        <w:jc w:val="both"/>
        <w:rPr>
          <w:rFonts w:ascii="Angsana New" w:hAnsi="Angsana New" w:cs="Angsana New"/>
          <w:spacing w:val="-6"/>
          <w:cs/>
        </w:rPr>
      </w:pPr>
      <w:r w:rsidRPr="001C4F0E">
        <w:rPr>
          <w:rFonts w:ascii="Angsana New" w:hAnsi="Angsana New" w:cs="Angsana New"/>
          <w:cs/>
        </w:rPr>
        <w:t>เงินลงทุนในบริษัทย่อย</w:t>
      </w:r>
      <w:r w:rsidR="00BB0B1C" w:rsidRPr="001C4F0E">
        <w:rPr>
          <w:rFonts w:ascii="Angsana New" w:hAnsi="Angsana New" w:cs="Angsana New"/>
          <w:spacing w:val="-6"/>
          <w:cs/>
        </w:rPr>
        <w:t xml:space="preserve"> ณ วันที่ </w:t>
      </w:r>
      <w:r w:rsidR="003B23C6">
        <w:rPr>
          <w:rFonts w:ascii="Angsana New" w:hAnsi="Angsana New" w:cs="Angsana New" w:hint="cs"/>
          <w:spacing w:val="-6"/>
          <w:cs/>
        </w:rPr>
        <w:t>30 กันยายน</w:t>
      </w:r>
      <w:r w:rsidRPr="001C4F0E">
        <w:rPr>
          <w:rFonts w:ascii="Angsana New" w:hAnsi="Angsana New" w:cs="Angsana New"/>
          <w:spacing w:val="-6"/>
          <w:cs/>
        </w:rPr>
        <w:t xml:space="preserve"> </w:t>
      </w:r>
      <w:r w:rsidR="00D26E54" w:rsidRPr="001C4F0E">
        <w:rPr>
          <w:rFonts w:ascii="Angsana New" w:hAnsi="Angsana New" w:cs="Angsana New" w:hint="cs"/>
          <w:spacing w:val="-6"/>
          <w:cs/>
        </w:rPr>
        <w:t>25</w:t>
      </w:r>
      <w:r w:rsidR="0080407C" w:rsidRPr="001C4F0E">
        <w:rPr>
          <w:rFonts w:ascii="Angsana New" w:hAnsi="Angsana New" w:cs="Angsana New" w:hint="cs"/>
          <w:spacing w:val="-6"/>
          <w:cs/>
        </w:rPr>
        <w:t>6</w:t>
      </w:r>
      <w:r w:rsidR="00340B73" w:rsidRPr="001C4F0E">
        <w:rPr>
          <w:rFonts w:ascii="Angsana New" w:hAnsi="Angsana New" w:cs="Angsana New" w:hint="cs"/>
          <w:spacing w:val="-6"/>
          <w:cs/>
        </w:rPr>
        <w:t>2</w:t>
      </w:r>
      <w:r w:rsidR="00D26E54" w:rsidRPr="001C4F0E">
        <w:rPr>
          <w:rFonts w:ascii="Angsana New" w:hAnsi="Angsana New" w:cs="Angsana New" w:hint="cs"/>
          <w:spacing w:val="-6"/>
          <w:cs/>
        </w:rPr>
        <w:t xml:space="preserve"> และ</w:t>
      </w:r>
      <w:r w:rsidR="00262E0E" w:rsidRPr="001C4F0E">
        <w:rPr>
          <w:rFonts w:ascii="Angsana New" w:hAnsi="Angsana New" w:cs="Angsana New" w:hint="cs"/>
          <w:spacing w:val="-6"/>
          <w:cs/>
        </w:rPr>
        <w:t xml:space="preserve"> </w:t>
      </w:r>
      <w:r w:rsidR="00262E0E" w:rsidRPr="001C4F0E">
        <w:rPr>
          <w:rFonts w:ascii="Angsana New" w:hAnsi="Angsana New" w:cs="Angsana New"/>
          <w:spacing w:val="-6"/>
          <w:lang w:val="en-US"/>
        </w:rPr>
        <w:t xml:space="preserve">31 </w:t>
      </w:r>
      <w:r w:rsidR="00262E0E" w:rsidRPr="001C4F0E">
        <w:rPr>
          <w:rFonts w:ascii="Angsana New" w:hAnsi="Angsana New" w:cs="Angsana New" w:hint="cs"/>
          <w:spacing w:val="-6"/>
          <w:cs/>
          <w:lang w:val="en-US"/>
        </w:rPr>
        <w:t>ธันวาคม</w:t>
      </w:r>
      <w:r w:rsidR="00D26E54" w:rsidRPr="001C4F0E">
        <w:rPr>
          <w:rFonts w:ascii="Angsana New" w:hAnsi="Angsana New" w:cs="Angsana New" w:hint="cs"/>
          <w:spacing w:val="-6"/>
          <w:cs/>
        </w:rPr>
        <w:t xml:space="preserve"> 25</w:t>
      </w:r>
      <w:r w:rsidR="00A53CD8" w:rsidRPr="001C4F0E">
        <w:rPr>
          <w:rFonts w:ascii="Angsana New" w:hAnsi="Angsana New" w:cs="Angsana New" w:hint="cs"/>
          <w:spacing w:val="-6"/>
          <w:cs/>
        </w:rPr>
        <w:t>6</w:t>
      </w:r>
      <w:r w:rsidR="00340B73" w:rsidRPr="001C4F0E">
        <w:rPr>
          <w:rFonts w:ascii="Angsana New" w:hAnsi="Angsana New" w:cs="Angsana New" w:hint="cs"/>
          <w:spacing w:val="-6"/>
          <w:cs/>
        </w:rPr>
        <w:t>1</w:t>
      </w:r>
      <w:r w:rsidR="00D1130E" w:rsidRPr="001C4F0E">
        <w:rPr>
          <w:rFonts w:ascii="Angsana New" w:hAnsi="Angsana New" w:cs="Angsana New"/>
          <w:spacing w:val="-6"/>
          <w:lang w:val="en-US"/>
        </w:rPr>
        <w:t xml:space="preserve"> </w:t>
      </w:r>
      <w:r w:rsidRPr="001C4F0E">
        <w:rPr>
          <w:rFonts w:ascii="Angsana New" w:hAnsi="Angsana New" w:cs="Angsana New"/>
          <w:spacing w:val="-6"/>
          <w:cs/>
        </w:rPr>
        <w:t>มีดังนี้</w:t>
      </w:r>
    </w:p>
    <w:p w:rsidR="00A53CD8" w:rsidRPr="001C4F0E" w:rsidRDefault="00A53CD8" w:rsidP="00042EB4">
      <w:pPr>
        <w:pStyle w:val="a"/>
        <w:tabs>
          <w:tab w:val="clear" w:pos="1080"/>
        </w:tabs>
        <w:spacing w:after="0"/>
        <w:ind w:left="540" w:right="-25" w:hanging="450"/>
        <w:jc w:val="both"/>
        <w:rPr>
          <w:rFonts w:ascii="Angsana New" w:hAnsi="Angsana New" w:cs="Angsana New"/>
          <w:spacing w:val="-6"/>
          <w:cs/>
        </w:rPr>
      </w:pPr>
    </w:p>
    <w:tbl>
      <w:tblPr>
        <w:tblW w:w="15042" w:type="dxa"/>
        <w:tblLayout w:type="fixed"/>
        <w:tblLook w:val="0000" w:firstRow="0" w:lastRow="0" w:firstColumn="0" w:lastColumn="0" w:noHBand="0" w:noVBand="0"/>
      </w:tblPr>
      <w:tblGrid>
        <w:gridCol w:w="2423"/>
        <w:gridCol w:w="17"/>
        <w:gridCol w:w="1168"/>
        <w:gridCol w:w="72"/>
        <w:gridCol w:w="647"/>
        <w:gridCol w:w="72"/>
        <w:gridCol w:w="647"/>
        <w:gridCol w:w="84"/>
        <w:gridCol w:w="814"/>
        <w:gridCol w:w="174"/>
        <w:gridCol w:w="814"/>
        <w:gridCol w:w="192"/>
        <w:gridCol w:w="78"/>
        <w:gridCol w:w="192"/>
        <w:gridCol w:w="814"/>
        <w:gridCol w:w="198"/>
        <w:gridCol w:w="72"/>
        <w:gridCol w:w="200"/>
        <w:gridCol w:w="788"/>
        <w:gridCol w:w="192"/>
        <w:gridCol w:w="8"/>
        <w:gridCol w:w="70"/>
        <w:gridCol w:w="171"/>
        <w:gridCol w:w="893"/>
        <w:gridCol w:w="204"/>
        <w:gridCol w:w="78"/>
        <w:gridCol w:w="192"/>
        <w:gridCol w:w="880"/>
        <w:gridCol w:w="6"/>
        <w:gridCol w:w="197"/>
        <w:gridCol w:w="67"/>
        <w:gridCol w:w="11"/>
        <w:gridCol w:w="192"/>
        <w:gridCol w:w="886"/>
        <w:gridCol w:w="197"/>
        <w:gridCol w:w="78"/>
        <w:gridCol w:w="196"/>
        <w:gridCol w:w="871"/>
        <w:gridCol w:w="11"/>
        <w:gridCol w:w="176"/>
      </w:tblGrid>
      <w:tr w:rsidR="00A53CD8" w:rsidRPr="001C4F0E" w:rsidTr="0089069A">
        <w:trPr>
          <w:gridAfter w:val="2"/>
          <w:wAfter w:w="187" w:type="dxa"/>
        </w:trPr>
        <w:tc>
          <w:tcPr>
            <w:tcW w:w="2440" w:type="dxa"/>
            <w:gridSpan w:val="2"/>
          </w:tcPr>
          <w:p w:rsidR="00A53CD8" w:rsidRPr="001C4F0E" w:rsidRDefault="00A53CD8" w:rsidP="0085661C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</w:tcPr>
          <w:p w:rsidR="00A53CD8" w:rsidRPr="001C4F0E" w:rsidRDefault="00A53CD8" w:rsidP="0085661C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47" w:type="dxa"/>
            <w:gridSpan w:val="35"/>
          </w:tcPr>
          <w:p w:rsidR="00A53CD8" w:rsidRPr="001C4F0E" w:rsidRDefault="00A53CD8" w:rsidP="0085661C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A53CD8" w:rsidRPr="001C4F0E" w:rsidTr="0089069A">
        <w:trPr>
          <w:gridAfter w:val="2"/>
          <w:wAfter w:w="187" w:type="dxa"/>
        </w:trPr>
        <w:tc>
          <w:tcPr>
            <w:tcW w:w="2440" w:type="dxa"/>
            <w:gridSpan w:val="2"/>
          </w:tcPr>
          <w:p w:rsidR="00A53CD8" w:rsidRPr="001C4F0E" w:rsidRDefault="00A53CD8" w:rsidP="0085661C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438" w:type="dxa"/>
            <w:gridSpan w:val="4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86" w:type="dxa"/>
            <w:gridSpan w:val="4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" w:type="dxa"/>
            <w:gridSpan w:val="2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4" w:type="dxa"/>
            <w:gridSpan w:val="6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8" w:type="dxa"/>
            <w:gridSpan w:val="6"/>
            <w:shd w:val="clear" w:color="auto" w:fill="auto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1" w:type="dxa"/>
            <w:gridSpan w:val="7"/>
            <w:shd w:val="clear" w:color="auto" w:fill="auto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ราคาทุน </w:t>
            </w: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</w:tr>
      <w:tr w:rsidR="003B23C6" w:rsidRPr="001C4F0E" w:rsidTr="0089069A">
        <w:trPr>
          <w:gridAfter w:val="1"/>
          <w:wAfter w:w="176" w:type="dxa"/>
        </w:trPr>
        <w:tc>
          <w:tcPr>
            <w:tcW w:w="2440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8" w:type="dxa"/>
          </w:tcPr>
          <w:p w:rsidR="003B23C6" w:rsidRPr="001C4F0E" w:rsidRDefault="003B23C6" w:rsidP="003B23C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9" w:type="dxa"/>
            <w:gridSpan w:val="2"/>
          </w:tcPr>
          <w:p w:rsidR="003B23C6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19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898" w:type="dxa"/>
            <w:gridSpan w:val="2"/>
          </w:tcPr>
          <w:p w:rsidR="003B23C6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88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31 </w:t>
            </w:r>
          </w:p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:rsidR="003B23C6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:rsidR="003B23C6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2" w:type="dxa"/>
            <w:gridSpan w:val="2"/>
            <w:shd w:val="clear" w:color="auto" w:fill="auto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5" w:type="dxa"/>
            <w:gridSpan w:val="3"/>
            <w:shd w:val="clear" w:color="auto" w:fill="auto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3B23C6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5" w:type="dxa"/>
            <w:gridSpan w:val="2"/>
            <w:shd w:val="clear" w:color="auto" w:fill="auto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</w:tc>
      </w:tr>
      <w:tr w:rsidR="003B23C6" w:rsidRPr="001C4F0E" w:rsidTr="0089069A">
        <w:trPr>
          <w:gridAfter w:val="1"/>
          <w:wAfter w:w="176" w:type="dxa"/>
        </w:trPr>
        <w:tc>
          <w:tcPr>
            <w:tcW w:w="2440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8" w:type="dxa"/>
          </w:tcPr>
          <w:p w:rsidR="003B23C6" w:rsidRPr="001C4F0E" w:rsidRDefault="003B23C6" w:rsidP="003B23C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9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719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898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988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82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5" w:type="dxa"/>
            <w:gridSpan w:val="3"/>
            <w:shd w:val="clear" w:color="auto" w:fill="auto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75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3B23C6" w:rsidRPr="001C4F0E" w:rsidTr="0089069A">
        <w:trPr>
          <w:gridAfter w:val="2"/>
          <w:wAfter w:w="187" w:type="dxa"/>
        </w:trPr>
        <w:tc>
          <w:tcPr>
            <w:tcW w:w="2440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8" w:type="dxa"/>
          </w:tcPr>
          <w:p w:rsidR="003B23C6" w:rsidRPr="001C4F0E" w:rsidRDefault="003B23C6" w:rsidP="003B23C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38" w:type="dxa"/>
            <w:gridSpan w:val="4"/>
          </w:tcPr>
          <w:p w:rsidR="003B23C6" w:rsidRPr="001C4F0E" w:rsidRDefault="003B23C6" w:rsidP="003B23C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809" w:type="dxa"/>
            <w:gridSpan w:val="31"/>
          </w:tcPr>
          <w:p w:rsidR="003B23C6" w:rsidRPr="001C4F0E" w:rsidRDefault="003B23C6" w:rsidP="003B23C6">
            <w:pPr>
              <w:tabs>
                <w:tab w:val="decimal" w:pos="954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B23C6" w:rsidRPr="001C4F0E" w:rsidTr="0089069A">
        <w:trPr>
          <w:gridAfter w:val="1"/>
          <w:wAfter w:w="176" w:type="dxa"/>
        </w:trPr>
        <w:tc>
          <w:tcPr>
            <w:tcW w:w="2440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left="-18" w:right="-28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68" w:type="dxa"/>
          </w:tcPr>
          <w:p w:rsidR="003B23C6" w:rsidRPr="001C4F0E" w:rsidRDefault="003B23C6" w:rsidP="003B23C6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3B23C6" w:rsidRPr="001C4F0E" w:rsidRDefault="003B23C6" w:rsidP="003B23C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9" w:type="dxa"/>
            <w:gridSpan w:val="2"/>
          </w:tcPr>
          <w:p w:rsidR="003B23C6" w:rsidRPr="001C4F0E" w:rsidRDefault="003B23C6" w:rsidP="003B23C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bottom w:val="nil"/>
            </w:tcBorders>
          </w:tcPr>
          <w:p w:rsidR="003B23C6" w:rsidRPr="001C4F0E" w:rsidRDefault="003B23C6" w:rsidP="003B23C6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</w:tcPr>
          <w:p w:rsidR="003B23C6" w:rsidRPr="001C4F0E" w:rsidRDefault="003B23C6" w:rsidP="003B23C6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3B23C6" w:rsidRPr="001C4F0E" w:rsidRDefault="003B23C6" w:rsidP="003B23C6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:rsidR="003B23C6" w:rsidRPr="001C4F0E" w:rsidRDefault="003B23C6" w:rsidP="003B23C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3B23C6" w:rsidRPr="001C4F0E" w:rsidRDefault="003B23C6" w:rsidP="003B23C6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:rsidR="003B23C6" w:rsidRPr="001C4F0E" w:rsidRDefault="003B23C6" w:rsidP="003B23C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:rsidR="003B23C6" w:rsidRPr="001C4F0E" w:rsidRDefault="003B23C6" w:rsidP="003B23C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:rsidR="003B23C6" w:rsidRPr="001C4F0E" w:rsidRDefault="003B23C6" w:rsidP="003B23C6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:rsidR="003B23C6" w:rsidRPr="001C4F0E" w:rsidRDefault="003B23C6" w:rsidP="003B23C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3B23C6" w:rsidRPr="001C4F0E" w:rsidRDefault="003B23C6" w:rsidP="003B23C6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5" w:type="dxa"/>
            <w:gridSpan w:val="3"/>
            <w:shd w:val="clear" w:color="auto" w:fill="auto"/>
          </w:tcPr>
          <w:p w:rsidR="003B23C6" w:rsidRPr="001C4F0E" w:rsidRDefault="003B23C6" w:rsidP="003B23C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3B23C6" w:rsidRPr="001C4F0E" w:rsidRDefault="003B23C6" w:rsidP="003B23C6">
            <w:pPr>
              <w:tabs>
                <w:tab w:val="decimal" w:pos="95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:rsidR="003B23C6" w:rsidRPr="001C4F0E" w:rsidRDefault="003B23C6" w:rsidP="003B23C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3B23C6" w:rsidRPr="001C4F0E" w:rsidRDefault="003B23C6" w:rsidP="003B23C6">
            <w:pPr>
              <w:tabs>
                <w:tab w:val="decimal" w:pos="9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C34BE" w:rsidRPr="001C4F0E" w:rsidTr="0089069A">
        <w:trPr>
          <w:gridAfter w:val="1"/>
          <w:wAfter w:w="176" w:type="dxa"/>
        </w:trPr>
        <w:tc>
          <w:tcPr>
            <w:tcW w:w="2440" w:type="dxa"/>
            <w:gridSpan w:val="2"/>
          </w:tcPr>
          <w:p w:rsidR="003C34BE" w:rsidRPr="001C4F0E" w:rsidRDefault="003C34BE" w:rsidP="003C34BE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บริษัท ซีอาร์ (ประเทศไทย) จำกัด</w:t>
            </w:r>
          </w:p>
        </w:tc>
        <w:tc>
          <w:tcPr>
            <w:tcW w:w="1168" w:type="dxa"/>
          </w:tcPr>
          <w:p w:rsidR="003C34BE" w:rsidRPr="001C4F0E" w:rsidRDefault="003C34BE" w:rsidP="003C34BE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บริษัทลงทุน</w:t>
            </w:r>
          </w:p>
        </w:tc>
        <w:tc>
          <w:tcPr>
            <w:tcW w:w="719" w:type="dxa"/>
            <w:gridSpan w:val="2"/>
          </w:tcPr>
          <w:p w:rsidR="003C34BE" w:rsidRPr="001C4F0E" w:rsidRDefault="003C34BE" w:rsidP="003C34BE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19" w:type="dxa"/>
            <w:gridSpan w:val="2"/>
          </w:tcPr>
          <w:p w:rsidR="003C34BE" w:rsidRPr="001C4F0E" w:rsidRDefault="003C34BE" w:rsidP="003C34BE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898" w:type="dxa"/>
            <w:gridSpan w:val="2"/>
          </w:tcPr>
          <w:p w:rsidR="003C34BE" w:rsidRPr="001C4F0E" w:rsidRDefault="003C34BE" w:rsidP="003C34BE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988" w:type="dxa"/>
            <w:gridSpan w:val="2"/>
          </w:tcPr>
          <w:p w:rsidR="003C34BE" w:rsidRPr="001C4F0E" w:rsidRDefault="003C34BE" w:rsidP="003C34BE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270" w:type="dxa"/>
            <w:gridSpan w:val="2"/>
          </w:tcPr>
          <w:p w:rsidR="003C34BE" w:rsidRPr="001C4F0E" w:rsidRDefault="003C34BE" w:rsidP="003C34BE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3C34BE" w:rsidRPr="001C4F0E" w:rsidRDefault="003C34BE" w:rsidP="003C34BE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3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275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</w:tr>
      <w:tr w:rsidR="003C34BE" w:rsidRPr="001C4F0E" w:rsidTr="0089069A">
        <w:trPr>
          <w:gridAfter w:val="1"/>
          <w:wAfter w:w="176" w:type="dxa"/>
        </w:trPr>
        <w:tc>
          <w:tcPr>
            <w:tcW w:w="2440" w:type="dxa"/>
            <w:gridSpan w:val="2"/>
          </w:tcPr>
          <w:p w:rsidR="003C34BE" w:rsidRPr="001C4F0E" w:rsidRDefault="003C34BE" w:rsidP="003C34BE">
            <w:pPr>
              <w:spacing w:after="0" w:line="240" w:lineRule="auto"/>
              <w:ind w:left="342" w:right="-288" w:hanging="3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บริษัท ซีอาร์ ราชบุรี</w:t>
            </w: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68" w:type="dxa"/>
          </w:tcPr>
          <w:p w:rsidR="003C34BE" w:rsidRPr="001C4F0E" w:rsidRDefault="003C34BE" w:rsidP="003C34BE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ห้างสรรพสินค้า</w:t>
            </w:r>
          </w:p>
        </w:tc>
        <w:tc>
          <w:tcPr>
            <w:tcW w:w="719" w:type="dxa"/>
            <w:gridSpan w:val="2"/>
          </w:tcPr>
          <w:p w:rsidR="003C34BE" w:rsidRPr="001C4F0E" w:rsidRDefault="003C34BE" w:rsidP="003C34BE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50.00</w:t>
            </w:r>
          </w:p>
        </w:tc>
        <w:tc>
          <w:tcPr>
            <w:tcW w:w="719" w:type="dxa"/>
            <w:gridSpan w:val="2"/>
          </w:tcPr>
          <w:p w:rsidR="003C34BE" w:rsidRPr="001C4F0E" w:rsidRDefault="003C34BE" w:rsidP="003C34BE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50.00</w:t>
            </w:r>
          </w:p>
        </w:tc>
        <w:tc>
          <w:tcPr>
            <w:tcW w:w="898" w:type="dxa"/>
            <w:gridSpan w:val="2"/>
          </w:tcPr>
          <w:p w:rsidR="003C34BE" w:rsidRPr="001C4F0E" w:rsidRDefault="003C34BE" w:rsidP="003C34BE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645,600</w:t>
            </w:r>
          </w:p>
        </w:tc>
        <w:tc>
          <w:tcPr>
            <w:tcW w:w="988" w:type="dxa"/>
            <w:gridSpan w:val="2"/>
          </w:tcPr>
          <w:p w:rsidR="003C34BE" w:rsidRPr="001C4F0E" w:rsidRDefault="003C34BE" w:rsidP="003C34BE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645,600</w:t>
            </w:r>
          </w:p>
        </w:tc>
        <w:tc>
          <w:tcPr>
            <w:tcW w:w="270" w:type="dxa"/>
            <w:gridSpan w:val="2"/>
          </w:tcPr>
          <w:p w:rsidR="003C34BE" w:rsidRPr="001C4F0E" w:rsidRDefault="003C34BE" w:rsidP="003C34BE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322,800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322,800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3C34BE" w:rsidRPr="001C4F0E" w:rsidRDefault="003C34BE" w:rsidP="003C34BE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3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322,800</w:t>
            </w:r>
          </w:p>
        </w:tc>
        <w:tc>
          <w:tcPr>
            <w:tcW w:w="275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322,800</w:t>
            </w:r>
          </w:p>
        </w:tc>
      </w:tr>
      <w:tr w:rsidR="003C34BE" w:rsidRPr="001C4F0E" w:rsidTr="0089069A">
        <w:trPr>
          <w:gridAfter w:val="1"/>
          <w:wAfter w:w="176" w:type="dxa"/>
        </w:trPr>
        <w:tc>
          <w:tcPr>
            <w:tcW w:w="2440" w:type="dxa"/>
            <w:gridSpan w:val="2"/>
          </w:tcPr>
          <w:p w:rsidR="003C34BE" w:rsidRPr="001C4F0E" w:rsidRDefault="003C34BE" w:rsidP="003C34BE">
            <w:pPr>
              <w:spacing w:after="0" w:line="240" w:lineRule="auto"/>
              <w:ind w:left="342" w:right="-288" w:hanging="3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(ประเทศไทย) </w:t>
            </w: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68" w:type="dxa"/>
          </w:tcPr>
          <w:p w:rsidR="003C34BE" w:rsidRPr="001C4F0E" w:rsidRDefault="003C34BE" w:rsidP="003C34BE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9" w:type="dxa"/>
            <w:gridSpan w:val="2"/>
          </w:tcPr>
          <w:p w:rsidR="003C34BE" w:rsidRPr="001C4F0E" w:rsidRDefault="003C34BE" w:rsidP="003C34BE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9" w:type="dxa"/>
            <w:gridSpan w:val="2"/>
          </w:tcPr>
          <w:p w:rsidR="003C34BE" w:rsidRPr="001C4F0E" w:rsidRDefault="003C34BE" w:rsidP="003C34BE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gridSpan w:val="2"/>
          </w:tcPr>
          <w:p w:rsidR="003C34BE" w:rsidRPr="001C4F0E" w:rsidRDefault="003C34BE" w:rsidP="003C34BE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</w:tcPr>
          <w:p w:rsidR="003C34BE" w:rsidRPr="001C4F0E" w:rsidRDefault="003C34BE" w:rsidP="003C34BE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3C34BE" w:rsidRPr="001C4F0E" w:rsidRDefault="003C34BE" w:rsidP="003C34BE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3C34BE" w:rsidRPr="001C4F0E" w:rsidRDefault="003C34BE" w:rsidP="003C34BE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dxa"/>
            <w:gridSpan w:val="3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C34BE" w:rsidRPr="001C4F0E" w:rsidTr="0089069A">
        <w:trPr>
          <w:gridAfter w:val="1"/>
          <w:wAfter w:w="176" w:type="dxa"/>
        </w:trPr>
        <w:tc>
          <w:tcPr>
            <w:tcW w:w="2440" w:type="dxa"/>
            <w:gridSpan w:val="2"/>
          </w:tcPr>
          <w:p w:rsidR="003C34BE" w:rsidRPr="001C4F0E" w:rsidRDefault="003C34BE" w:rsidP="003C34BE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บริษัท โรบินสันนครินทร์ จำกัด</w:t>
            </w:r>
          </w:p>
        </w:tc>
        <w:tc>
          <w:tcPr>
            <w:tcW w:w="1168" w:type="dxa"/>
          </w:tcPr>
          <w:p w:rsidR="003C34BE" w:rsidRPr="001C4F0E" w:rsidRDefault="003C34BE" w:rsidP="003C34BE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มิได้ดำเนินพาณิชยกิจ</w:t>
            </w:r>
          </w:p>
        </w:tc>
        <w:tc>
          <w:tcPr>
            <w:tcW w:w="719" w:type="dxa"/>
            <w:gridSpan w:val="2"/>
          </w:tcPr>
          <w:p w:rsidR="003C34BE" w:rsidRPr="001C4F0E" w:rsidRDefault="003C34BE" w:rsidP="003C34BE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99.86</w:t>
            </w:r>
          </w:p>
        </w:tc>
        <w:tc>
          <w:tcPr>
            <w:tcW w:w="719" w:type="dxa"/>
            <w:gridSpan w:val="2"/>
          </w:tcPr>
          <w:p w:rsidR="003C34BE" w:rsidRPr="001C4F0E" w:rsidRDefault="003C34BE" w:rsidP="003C34BE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99.86</w:t>
            </w:r>
          </w:p>
        </w:tc>
        <w:tc>
          <w:tcPr>
            <w:tcW w:w="898" w:type="dxa"/>
            <w:gridSpan w:val="2"/>
          </w:tcPr>
          <w:p w:rsidR="003C34BE" w:rsidRPr="001C4F0E" w:rsidRDefault="003C34BE" w:rsidP="003C34BE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105,000</w:t>
            </w:r>
          </w:p>
        </w:tc>
        <w:tc>
          <w:tcPr>
            <w:tcW w:w="988" w:type="dxa"/>
            <w:gridSpan w:val="2"/>
          </w:tcPr>
          <w:p w:rsidR="003C34BE" w:rsidRPr="001C4F0E" w:rsidRDefault="003C34BE" w:rsidP="003C34BE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105,000</w:t>
            </w:r>
          </w:p>
        </w:tc>
        <w:tc>
          <w:tcPr>
            <w:tcW w:w="270" w:type="dxa"/>
            <w:gridSpan w:val="2"/>
          </w:tcPr>
          <w:p w:rsidR="003C34BE" w:rsidRPr="001C4F0E" w:rsidRDefault="003C34BE" w:rsidP="003C34BE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104,850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104,850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3C34BE" w:rsidRPr="001C4F0E" w:rsidRDefault="003C34BE" w:rsidP="003C34BE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3C34BE" w:rsidRPr="001C4F0E" w:rsidRDefault="003C34BE" w:rsidP="003C34BE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3"/>
            <w:shd w:val="clear" w:color="auto" w:fill="auto"/>
          </w:tcPr>
          <w:p w:rsidR="003C34BE" w:rsidRPr="001C4F0E" w:rsidRDefault="003C34BE" w:rsidP="003C34BE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104,850</w:t>
            </w:r>
          </w:p>
        </w:tc>
        <w:tc>
          <w:tcPr>
            <w:tcW w:w="275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104,850</w:t>
            </w:r>
          </w:p>
        </w:tc>
      </w:tr>
      <w:tr w:rsidR="003C34BE" w:rsidRPr="001C4F0E" w:rsidTr="0089069A">
        <w:trPr>
          <w:gridAfter w:val="1"/>
          <w:wAfter w:w="176" w:type="dxa"/>
        </w:trPr>
        <w:tc>
          <w:tcPr>
            <w:tcW w:w="2440" w:type="dxa"/>
            <w:gridSpan w:val="2"/>
          </w:tcPr>
          <w:p w:rsidR="003C34BE" w:rsidRPr="001C4F0E" w:rsidRDefault="003C34BE" w:rsidP="003C34BE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บริษัท โรบินสันสุขุมวิท จำกัด</w:t>
            </w:r>
          </w:p>
        </w:tc>
        <w:tc>
          <w:tcPr>
            <w:tcW w:w="1168" w:type="dxa"/>
          </w:tcPr>
          <w:p w:rsidR="003C34BE" w:rsidRPr="001C4F0E" w:rsidRDefault="003C34BE" w:rsidP="003C34BE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ให้เช่าพื้นที่</w:t>
            </w:r>
          </w:p>
        </w:tc>
        <w:tc>
          <w:tcPr>
            <w:tcW w:w="719" w:type="dxa"/>
            <w:gridSpan w:val="2"/>
          </w:tcPr>
          <w:p w:rsidR="003C34BE" w:rsidRPr="001C4F0E" w:rsidRDefault="003C34BE" w:rsidP="003C34BE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19" w:type="dxa"/>
            <w:gridSpan w:val="2"/>
          </w:tcPr>
          <w:p w:rsidR="003C34BE" w:rsidRPr="001C4F0E" w:rsidRDefault="003C34BE" w:rsidP="003C34BE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898" w:type="dxa"/>
            <w:gridSpan w:val="2"/>
          </w:tcPr>
          <w:p w:rsidR="003C34BE" w:rsidRPr="001C4F0E" w:rsidRDefault="003C34BE" w:rsidP="003C34BE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988" w:type="dxa"/>
            <w:gridSpan w:val="2"/>
          </w:tcPr>
          <w:p w:rsidR="003C34BE" w:rsidRPr="001C4F0E" w:rsidRDefault="003C34BE" w:rsidP="003C34BE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  <w:gridSpan w:val="2"/>
          </w:tcPr>
          <w:p w:rsidR="003C34BE" w:rsidRPr="001C4F0E" w:rsidRDefault="003C34BE" w:rsidP="003C34BE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3C34BE" w:rsidRPr="001C4F0E" w:rsidRDefault="003C34BE" w:rsidP="003C34BE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3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275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</w:tr>
      <w:tr w:rsidR="003C34BE" w:rsidRPr="001C4F0E" w:rsidTr="0089069A">
        <w:trPr>
          <w:gridAfter w:val="1"/>
          <w:wAfter w:w="176" w:type="dxa"/>
        </w:trPr>
        <w:tc>
          <w:tcPr>
            <w:tcW w:w="2440" w:type="dxa"/>
            <w:gridSpan w:val="2"/>
          </w:tcPr>
          <w:p w:rsidR="003C34BE" w:rsidRPr="001C4F0E" w:rsidRDefault="003C34BE" w:rsidP="003C34BE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บริษัท โรบินสันรัชดา จำกัด</w:t>
            </w:r>
          </w:p>
        </w:tc>
        <w:tc>
          <w:tcPr>
            <w:tcW w:w="1168" w:type="dxa"/>
          </w:tcPr>
          <w:p w:rsidR="003C34BE" w:rsidRPr="001C4F0E" w:rsidRDefault="003C34BE" w:rsidP="003C34BE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มิได้ดำเนินพาณิชยกิจ</w:t>
            </w:r>
          </w:p>
        </w:tc>
        <w:tc>
          <w:tcPr>
            <w:tcW w:w="719" w:type="dxa"/>
            <w:gridSpan w:val="2"/>
          </w:tcPr>
          <w:p w:rsidR="003C34BE" w:rsidRPr="001C4F0E" w:rsidRDefault="003C34BE" w:rsidP="003C34BE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99.80</w:t>
            </w:r>
          </w:p>
        </w:tc>
        <w:tc>
          <w:tcPr>
            <w:tcW w:w="719" w:type="dxa"/>
            <w:gridSpan w:val="2"/>
          </w:tcPr>
          <w:p w:rsidR="003C34BE" w:rsidRPr="001C4F0E" w:rsidRDefault="003C34BE" w:rsidP="003C34BE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99.80</w:t>
            </w:r>
          </w:p>
        </w:tc>
        <w:tc>
          <w:tcPr>
            <w:tcW w:w="898" w:type="dxa"/>
            <w:gridSpan w:val="2"/>
          </w:tcPr>
          <w:p w:rsidR="003C34BE" w:rsidRPr="001C4F0E" w:rsidRDefault="003C34BE" w:rsidP="003C34BE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75,000</w:t>
            </w:r>
          </w:p>
        </w:tc>
        <w:tc>
          <w:tcPr>
            <w:tcW w:w="988" w:type="dxa"/>
            <w:gridSpan w:val="2"/>
          </w:tcPr>
          <w:p w:rsidR="003C34BE" w:rsidRPr="001C4F0E" w:rsidRDefault="003C34BE" w:rsidP="003C34BE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75,000</w:t>
            </w:r>
          </w:p>
        </w:tc>
        <w:tc>
          <w:tcPr>
            <w:tcW w:w="270" w:type="dxa"/>
            <w:gridSpan w:val="2"/>
          </w:tcPr>
          <w:p w:rsidR="003C34BE" w:rsidRPr="001C4F0E" w:rsidRDefault="003C34BE" w:rsidP="003C34BE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74,850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74,850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3C34BE" w:rsidRPr="001C4F0E" w:rsidRDefault="003C34BE" w:rsidP="003C34BE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3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74,850</w:t>
            </w:r>
          </w:p>
        </w:tc>
        <w:tc>
          <w:tcPr>
            <w:tcW w:w="275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74,850</w:t>
            </w:r>
          </w:p>
        </w:tc>
      </w:tr>
      <w:tr w:rsidR="003C34BE" w:rsidRPr="001C4F0E" w:rsidTr="0089069A">
        <w:trPr>
          <w:gridAfter w:val="1"/>
          <w:wAfter w:w="176" w:type="dxa"/>
        </w:trPr>
        <w:tc>
          <w:tcPr>
            <w:tcW w:w="2440" w:type="dxa"/>
            <w:gridSpan w:val="2"/>
          </w:tcPr>
          <w:p w:rsidR="003C34BE" w:rsidRPr="001C4F0E" w:rsidRDefault="003C34BE" w:rsidP="003C34BE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R</w:t>
            </w: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Trading </w:t>
            </w: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1C4F0E">
              <w:rPr>
                <w:rFonts w:ascii="Angsana New" w:hAnsi="Angsana New" w:cs="Angsana New"/>
                <w:sz w:val="26"/>
                <w:szCs w:val="26"/>
              </w:rPr>
              <w:t>L</w:t>
            </w: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 xml:space="preserve">) </w:t>
            </w:r>
            <w:r w:rsidRPr="001C4F0E">
              <w:rPr>
                <w:rFonts w:ascii="Angsana New" w:hAnsi="Angsana New" w:cs="Angsana New"/>
                <w:sz w:val="26"/>
                <w:szCs w:val="26"/>
              </w:rPr>
              <w:t>BHD</w:t>
            </w: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168" w:type="dxa"/>
          </w:tcPr>
          <w:p w:rsidR="003C34BE" w:rsidRPr="001C4F0E" w:rsidRDefault="003C34BE" w:rsidP="003C34BE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บริษัทลงทุน</w:t>
            </w:r>
          </w:p>
        </w:tc>
        <w:tc>
          <w:tcPr>
            <w:tcW w:w="719" w:type="dxa"/>
            <w:gridSpan w:val="2"/>
          </w:tcPr>
          <w:p w:rsidR="003C34BE" w:rsidRPr="001C4F0E" w:rsidRDefault="003C34BE" w:rsidP="003C34BE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99.92</w:t>
            </w:r>
          </w:p>
        </w:tc>
        <w:tc>
          <w:tcPr>
            <w:tcW w:w="719" w:type="dxa"/>
            <w:gridSpan w:val="2"/>
          </w:tcPr>
          <w:p w:rsidR="003C34BE" w:rsidRPr="001C4F0E" w:rsidRDefault="003C34BE" w:rsidP="003C34BE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99.92</w:t>
            </w:r>
          </w:p>
        </w:tc>
        <w:tc>
          <w:tcPr>
            <w:tcW w:w="898" w:type="dxa"/>
            <w:gridSpan w:val="2"/>
          </w:tcPr>
          <w:p w:rsidR="003C34BE" w:rsidRPr="001C4F0E" w:rsidRDefault="003C34BE" w:rsidP="003C34BE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988" w:type="dxa"/>
            <w:gridSpan w:val="2"/>
          </w:tcPr>
          <w:p w:rsidR="003C34BE" w:rsidRPr="001C4F0E" w:rsidRDefault="003C34BE" w:rsidP="003C34BE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gridSpan w:val="2"/>
          </w:tcPr>
          <w:p w:rsidR="003C34BE" w:rsidRPr="001C4F0E" w:rsidRDefault="003C34BE" w:rsidP="003C34BE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3C34BE" w:rsidRPr="001C4F0E" w:rsidRDefault="003C34BE" w:rsidP="003C34BE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3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75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3B23C6" w:rsidRPr="001C4F0E" w:rsidTr="0089069A">
        <w:trPr>
          <w:gridAfter w:val="1"/>
          <w:wAfter w:w="176" w:type="dxa"/>
        </w:trPr>
        <w:tc>
          <w:tcPr>
            <w:tcW w:w="2440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:rsidR="003B23C6" w:rsidRPr="001C4F0E" w:rsidRDefault="003B23C6" w:rsidP="003B23C6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19" w:type="dxa"/>
            <w:gridSpan w:val="2"/>
          </w:tcPr>
          <w:p w:rsidR="003B23C6" w:rsidRPr="001C4F0E" w:rsidRDefault="003B23C6" w:rsidP="003B23C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9" w:type="dxa"/>
            <w:gridSpan w:val="2"/>
          </w:tcPr>
          <w:p w:rsidR="003B23C6" w:rsidRPr="001C4F0E" w:rsidRDefault="003B23C6" w:rsidP="003B23C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gridSpan w:val="2"/>
          </w:tcPr>
          <w:p w:rsidR="003B23C6" w:rsidRPr="001C4F0E" w:rsidRDefault="003B23C6" w:rsidP="003B23C6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</w:tcPr>
          <w:p w:rsidR="003B23C6" w:rsidRPr="001C4F0E" w:rsidRDefault="003B23C6" w:rsidP="003B23C6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3B23C6" w:rsidRPr="001C4F0E" w:rsidRDefault="003B23C6" w:rsidP="003B23C6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:rsidR="003B23C6" w:rsidRPr="001C4F0E" w:rsidRDefault="003B23C6" w:rsidP="003B23C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3B23C6" w:rsidRPr="001C4F0E" w:rsidRDefault="003B23C6" w:rsidP="003B23C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:rsidR="003B23C6" w:rsidRPr="001C4F0E" w:rsidRDefault="003B23C6" w:rsidP="003B23C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:rsidR="003B23C6" w:rsidRPr="001C4F0E" w:rsidRDefault="003B23C6" w:rsidP="003B23C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:rsidR="003B23C6" w:rsidRPr="001C4F0E" w:rsidRDefault="003B23C6" w:rsidP="003B23C6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:rsidR="003B23C6" w:rsidRPr="001C4F0E" w:rsidRDefault="003B23C6" w:rsidP="003B23C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3B23C6" w:rsidRPr="001C4F0E" w:rsidRDefault="003B23C6" w:rsidP="003B23C6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dxa"/>
            <w:gridSpan w:val="3"/>
            <w:shd w:val="clear" w:color="auto" w:fill="auto"/>
          </w:tcPr>
          <w:p w:rsidR="003B23C6" w:rsidRPr="001C4F0E" w:rsidRDefault="003B23C6" w:rsidP="003B23C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3B23C6" w:rsidRPr="001C4F0E" w:rsidRDefault="003B23C6" w:rsidP="003B23C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:rsidR="003B23C6" w:rsidRPr="001C4F0E" w:rsidRDefault="003B23C6" w:rsidP="003B23C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3B23C6" w:rsidRPr="001C4F0E" w:rsidRDefault="003B23C6" w:rsidP="003B23C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23C6" w:rsidRPr="001C4F0E" w:rsidTr="0089069A">
        <w:tc>
          <w:tcPr>
            <w:tcW w:w="2423" w:type="dxa"/>
          </w:tcPr>
          <w:p w:rsidR="003B23C6" w:rsidRPr="001C4F0E" w:rsidRDefault="003B23C6" w:rsidP="003B23C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7" w:type="dxa"/>
            <w:gridSpan w:val="3"/>
          </w:tcPr>
          <w:p w:rsidR="003B23C6" w:rsidRPr="001C4F0E" w:rsidRDefault="003B23C6" w:rsidP="003B23C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62" w:type="dxa"/>
            <w:gridSpan w:val="36"/>
          </w:tcPr>
          <w:p w:rsidR="003B23C6" w:rsidRPr="001C4F0E" w:rsidRDefault="003B23C6" w:rsidP="003B23C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3B23C6" w:rsidRPr="001C4F0E" w:rsidTr="0089069A">
        <w:tc>
          <w:tcPr>
            <w:tcW w:w="2423" w:type="dxa"/>
          </w:tcPr>
          <w:p w:rsidR="003B23C6" w:rsidRPr="001C4F0E" w:rsidRDefault="003B23C6" w:rsidP="003B23C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7" w:type="dxa"/>
            <w:gridSpan w:val="3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450" w:type="dxa"/>
            <w:gridSpan w:val="4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994" w:type="dxa"/>
            <w:gridSpan w:val="4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4" w:type="dxa"/>
            <w:gridSpan w:val="6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49" w:type="dxa"/>
            <w:gridSpan w:val="3"/>
            <w:shd w:val="clear" w:color="auto" w:fill="auto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0" w:type="dxa"/>
            <w:gridSpan w:val="7"/>
            <w:shd w:val="clear" w:color="auto" w:fill="auto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5" w:type="dxa"/>
            <w:gridSpan w:val="7"/>
            <w:shd w:val="clear" w:color="auto" w:fill="auto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ราคาทุน </w:t>
            </w: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</w:tr>
      <w:tr w:rsidR="003B23C6" w:rsidRPr="001C4F0E" w:rsidTr="0089069A">
        <w:tc>
          <w:tcPr>
            <w:tcW w:w="2423" w:type="dxa"/>
          </w:tcPr>
          <w:p w:rsidR="003B23C6" w:rsidRPr="001C4F0E" w:rsidRDefault="003B23C6" w:rsidP="003B23C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7" w:type="dxa"/>
            <w:gridSpan w:val="3"/>
          </w:tcPr>
          <w:p w:rsidR="003B23C6" w:rsidRPr="001C4F0E" w:rsidRDefault="003B23C6" w:rsidP="003B23C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9" w:type="dxa"/>
            <w:gridSpan w:val="2"/>
          </w:tcPr>
          <w:p w:rsidR="003B23C6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31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31 </w:t>
            </w:r>
            <w:r w:rsidRPr="001C4F0E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88" w:type="dxa"/>
            <w:gridSpan w:val="2"/>
          </w:tcPr>
          <w:p w:rsidR="003B23C6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06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31 </w:t>
            </w:r>
          </w:p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  <w:gridSpan w:val="2"/>
          </w:tcPr>
          <w:p w:rsidR="003B23C6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2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3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31 </w:t>
            </w:r>
          </w:p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:rsidR="003B23C6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gridSpan w:val="3"/>
            <w:shd w:val="clear" w:color="auto" w:fill="auto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31 </w:t>
            </w:r>
          </w:p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:rsidR="003B23C6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gridSpan w:val="3"/>
            <w:shd w:val="clear" w:color="auto" w:fill="auto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31 </w:t>
            </w:r>
          </w:p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3B23C6" w:rsidRPr="001C4F0E" w:rsidTr="0089069A">
        <w:tc>
          <w:tcPr>
            <w:tcW w:w="2423" w:type="dxa"/>
          </w:tcPr>
          <w:p w:rsidR="003B23C6" w:rsidRPr="001C4F0E" w:rsidRDefault="003B23C6" w:rsidP="003B23C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7" w:type="dxa"/>
            <w:gridSpan w:val="3"/>
          </w:tcPr>
          <w:p w:rsidR="003B23C6" w:rsidRPr="001C4F0E" w:rsidRDefault="003B23C6" w:rsidP="003B23C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9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731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988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006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72" w:type="dxa"/>
            <w:gridSpan w:val="2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3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gridSpan w:val="3"/>
            <w:shd w:val="clear" w:color="auto" w:fill="auto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gridSpan w:val="3"/>
            <w:shd w:val="clear" w:color="auto" w:fill="auto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3B23C6" w:rsidRPr="001C4F0E" w:rsidTr="0089069A">
        <w:tc>
          <w:tcPr>
            <w:tcW w:w="2423" w:type="dxa"/>
          </w:tcPr>
          <w:p w:rsidR="003B23C6" w:rsidRPr="001C4F0E" w:rsidRDefault="003B23C6" w:rsidP="003B23C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7" w:type="dxa"/>
            <w:gridSpan w:val="3"/>
          </w:tcPr>
          <w:p w:rsidR="003B23C6" w:rsidRPr="001C4F0E" w:rsidRDefault="003B23C6" w:rsidP="003B23C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50" w:type="dxa"/>
            <w:gridSpan w:val="4"/>
          </w:tcPr>
          <w:p w:rsidR="003B23C6" w:rsidRPr="001C4F0E" w:rsidRDefault="003B23C6" w:rsidP="003B23C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994" w:type="dxa"/>
            <w:gridSpan w:val="4"/>
          </w:tcPr>
          <w:p w:rsidR="003B23C6" w:rsidRPr="001C4F0E" w:rsidRDefault="003B23C6" w:rsidP="003B23C6">
            <w:pPr>
              <w:tabs>
                <w:tab w:val="decimal" w:pos="954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1C4F0E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พันเวียดนามดอง)</w:t>
            </w:r>
          </w:p>
        </w:tc>
        <w:tc>
          <w:tcPr>
            <w:tcW w:w="7918" w:type="dxa"/>
            <w:gridSpan w:val="28"/>
          </w:tcPr>
          <w:p w:rsidR="003B23C6" w:rsidRPr="001C4F0E" w:rsidRDefault="003B23C6" w:rsidP="003B23C6">
            <w:pPr>
              <w:tabs>
                <w:tab w:val="decimal" w:pos="954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B23C6" w:rsidRPr="001C4F0E" w:rsidTr="0089069A">
        <w:tc>
          <w:tcPr>
            <w:tcW w:w="2423" w:type="dxa"/>
          </w:tcPr>
          <w:p w:rsidR="003B23C6" w:rsidRPr="001C4F0E" w:rsidRDefault="003B23C6" w:rsidP="003B23C6">
            <w:pPr>
              <w:spacing w:after="0" w:line="240" w:lineRule="auto"/>
              <w:ind w:right="-28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ROBINSON DEPARTMENT </w:t>
            </w:r>
          </w:p>
        </w:tc>
        <w:tc>
          <w:tcPr>
            <w:tcW w:w="1257" w:type="dxa"/>
            <w:gridSpan w:val="3"/>
          </w:tcPr>
          <w:p w:rsidR="003B23C6" w:rsidRPr="001C4F0E" w:rsidRDefault="003B23C6" w:rsidP="003B23C6">
            <w:pPr>
              <w:spacing w:after="0" w:line="240" w:lineRule="auto"/>
              <w:ind w:left="-9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3B23C6" w:rsidRPr="001C4F0E" w:rsidRDefault="003B23C6" w:rsidP="003B23C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gridSpan w:val="2"/>
          </w:tcPr>
          <w:p w:rsidR="003B23C6" w:rsidRPr="001C4F0E" w:rsidRDefault="003B23C6" w:rsidP="003B23C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</w:tcPr>
          <w:p w:rsidR="003B23C6" w:rsidRPr="001C4F0E" w:rsidRDefault="003B23C6" w:rsidP="003B23C6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:rsidR="003B23C6" w:rsidRPr="001C4F0E" w:rsidRDefault="003B23C6" w:rsidP="003B23C6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3B23C6" w:rsidRPr="001C4F0E" w:rsidRDefault="003B23C6" w:rsidP="003B23C6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:rsidR="003B23C6" w:rsidRPr="001C4F0E" w:rsidRDefault="003B23C6" w:rsidP="003B23C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:rsidR="003B23C6" w:rsidRPr="001C4F0E" w:rsidRDefault="003B23C6" w:rsidP="003B23C6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3"/>
            <w:shd w:val="clear" w:color="auto" w:fill="auto"/>
          </w:tcPr>
          <w:p w:rsidR="003B23C6" w:rsidRPr="001C4F0E" w:rsidRDefault="003B23C6" w:rsidP="003B23C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:rsidR="003B23C6" w:rsidRPr="001C4F0E" w:rsidRDefault="003B23C6" w:rsidP="003B23C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:rsidR="003B23C6" w:rsidRPr="001C4F0E" w:rsidRDefault="003B23C6" w:rsidP="003B23C6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3B23C6" w:rsidRPr="001C4F0E" w:rsidRDefault="003B23C6" w:rsidP="003B23C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gridSpan w:val="3"/>
            <w:shd w:val="clear" w:color="auto" w:fill="auto"/>
          </w:tcPr>
          <w:p w:rsidR="003B23C6" w:rsidRPr="001C4F0E" w:rsidRDefault="003B23C6" w:rsidP="003B23C6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:rsidR="003B23C6" w:rsidRPr="001C4F0E" w:rsidRDefault="003B23C6" w:rsidP="003B23C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:rsidR="003B23C6" w:rsidRPr="001C4F0E" w:rsidRDefault="003B23C6" w:rsidP="003B23C6">
            <w:pPr>
              <w:tabs>
                <w:tab w:val="decimal" w:pos="95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:rsidR="003B23C6" w:rsidRPr="001C4F0E" w:rsidRDefault="003B23C6" w:rsidP="003B23C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gridSpan w:val="3"/>
            <w:shd w:val="clear" w:color="auto" w:fill="auto"/>
          </w:tcPr>
          <w:p w:rsidR="003B23C6" w:rsidRPr="001C4F0E" w:rsidRDefault="003B23C6" w:rsidP="003B23C6">
            <w:pPr>
              <w:tabs>
                <w:tab w:val="decimal" w:pos="9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23C6" w:rsidRPr="001C4F0E" w:rsidTr="0089069A">
        <w:tc>
          <w:tcPr>
            <w:tcW w:w="2423" w:type="dxa"/>
          </w:tcPr>
          <w:p w:rsidR="003B23C6" w:rsidRPr="001C4F0E" w:rsidRDefault="003B23C6" w:rsidP="003B23C6">
            <w:pPr>
              <w:spacing w:after="0" w:line="240" w:lineRule="auto"/>
              <w:ind w:right="-28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1C4F0E">
              <w:rPr>
                <w:rFonts w:ascii="Angsana New" w:hAnsi="Angsana New" w:cs="Angsana New"/>
                <w:sz w:val="26"/>
                <w:szCs w:val="26"/>
              </w:rPr>
              <w:t>STORE (VIETNAM) JOINT</w:t>
            </w:r>
          </w:p>
        </w:tc>
        <w:tc>
          <w:tcPr>
            <w:tcW w:w="1257" w:type="dxa"/>
            <w:gridSpan w:val="3"/>
          </w:tcPr>
          <w:p w:rsidR="003B23C6" w:rsidRPr="001C4F0E" w:rsidRDefault="003B23C6" w:rsidP="003B23C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3B23C6" w:rsidRPr="001C4F0E" w:rsidRDefault="003B23C6" w:rsidP="003B23C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gridSpan w:val="2"/>
          </w:tcPr>
          <w:p w:rsidR="003B23C6" w:rsidRPr="001C4F0E" w:rsidRDefault="003B23C6" w:rsidP="003B23C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</w:tcPr>
          <w:p w:rsidR="003B23C6" w:rsidRPr="001C4F0E" w:rsidRDefault="003B23C6" w:rsidP="003B23C6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:rsidR="003B23C6" w:rsidRPr="001C4F0E" w:rsidRDefault="003B23C6" w:rsidP="003B23C6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3B23C6" w:rsidRPr="001C4F0E" w:rsidRDefault="003B23C6" w:rsidP="003B23C6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:rsidR="003B23C6" w:rsidRPr="001C4F0E" w:rsidRDefault="003B23C6" w:rsidP="003B23C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:rsidR="003B23C6" w:rsidRPr="001C4F0E" w:rsidRDefault="003B23C6" w:rsidP="003B23C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3"/>
            <w:shd w:val="clear" w:color="auto" w:fill="auto"/>
          </w:tcPr>
          <w:p w:rsidR="003B23C6" w:rsidRPr="001C4F0E" w:rsidRDefault="003B23C6" w:rsidP="003B23C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:rsidR="003B23C6" w:rsidRPr="001C4F0E" w:rsidRDefault="003B23C6" w:rsidP="003B23C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:rsidR="003B23C6" w:rsidRPr="001C4F0E" w:rsidRDefault="003B23C6" w:rsidP="003B23C6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3B23C6" w:rsidRPr="001C4F0E" w:rsidRDefault="003B23C6" w:rsidP="003B23C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gridSpan w:val="3"/>
            <w:shd w:val="clear" w:color="auto" w:fill="auto"/>
          </w:tcPr>
          <w:p w:rsidR="003B23C6" w:rsidRPr="001C4F0E" w:rsidRDefault="003B23C6" w:rsidP="003B23C6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:rsidR="003B23C6" w:rsidRPr="001C4F0E" w:rsidRDefault="003B23C6" w:rsidP="003B23C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:rsidR="003B23C6" w:rsidRPr="001C4F0E" w:rsidRDefault="003B23C6" w:rsidP="003B23C6">
            <w:pPr>
              <w:tabs>
                <w:tab w:val="decimal" w:pos="86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:rsidR="003B23C6" w:rsidRPr="001C4F0E" w:rsidRDefault="003B23C6" w:rsidP="003B23C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gridSpan w:val="3"/>
            <w:shd w:val="clear" w:color="auto" w:fill="auto"/>
          </w:tcPr>
          <w:p w:rsidR="003B23C6" w:rsidRPr="001C4F0E" w:rsidRDefault="003B23C6" w:rsidP="003B23C6">
            <w:pPr>
              <w:tabs>
                <w:tab w:val="decimal" w:pos="86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C34BE" w:rsidRPr="001C4F0E" w:rsidTr="0089069A">
        <w:tc>
          <w:tcPr>
            <w:tcW w:w="2423" w:type="dxa"/>
          </w:tcPr>
          <w:p w:rsidR="003C34BE" w:rsidRPr="001C4F0E" w:rsidRDefault="003C34BE" w:rsidP="003C34BE">
            <w:pPr>
              <w:spacing w:after="0" w:line="240" w:lineRule="auto"/>
              <w:ind w:right="-288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   STOCK COMPANY</w:t>
            </w:r>
          </w:p>
        </w:tc>
        <w:tc>
          <w:tcPr>
            <w:tcW w:w="1257" w:type="dxa"/>
            <w:gridSpan w:val="3"/>
          </w:tcPr>
          <w:p w:rsidR="003C34BE" w:rsidRPr="001C4F0E" w:rsidRDefault="003C34BE" w:rsidP="003C34BE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ห้างสรรพสินค้า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263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31" w:type="dxa"/>
            <w:gridSpan w:val="2"/>
          </w:tcPr>
          <w:p w:rsidR="003C34BE" w:rsidRPr="001C4F0E" w:rsidRDefault="003C34BE" w:rsidP="003C34BE">
            <w:pPr>
              <w:tabs>
                <w:tab w:val="decimal" w:pos="263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988" w:type="dxa"/>
            <w:gridSpan w:val="2"/>
          </w:tcPr>
          <w:p w:rsidR="003C34BE" w:rsidRPr="001C4F0E" w:rsidRDefault="003C34BE" w:rsidP="003C34BE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216,500,000</w:t>
            </w:r>
          </w:p>
        </w:tc>
        <w:tc>
          <w:tcPr>
            <w:tcW w:w="1006" w:type="dxa"/>
            <w:gridSpan w:val="2"/>
          </w:tcPr>
          <w:p w:rsidR="003C34BE" w:rsidRPr="001C4F0E" w:rsidRDefault="003C34BE" w:rsidP="003C34BE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216,500,000</w:t>
            </w:r>
          </w:p>
        </w:tc>
        <w:tc>
          <w:tcPr>
            <w:tcW w:w="270" w:type="dxa"/>
            <w:gridSpan w:val="2"/>
          </w:tcPr>
          <w:p w:rsidR="003C34BE" w:rsidRPr="001C4F0E" w:rsidRDefault="003C34BE" w:rsidP="003C34BE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339,500</w:t>
            </w:r>
          </w:p>
        </w:tc>
        <w:tc>
          <w:tcPr>
            <w:tcW w:w="272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3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339,500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502"/>
                <w:tab w:val="decimal" w:pos="783"/>
              </w:tabs>
              <w:spacing w:after="0" w:line="240" w:lineRule="auto"/>
              <w:ind w:left="-108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gridSpan w:val="3"/>
            <w:shd w:val="clear" w:color="auto" w:fill="auto"/>
          </w:tcPr>
          <w:p w:rsidR="003C34BE" w:rsidRPr="001C4F0E" w:rsidRDefault="003C34BE" w:rsidP="003C34BE">
            <w:pPr>
              <w:tabs>
                <w:tab w:val="decimal" w:pos="502"/>
                <w:tab w:val="decimal" w:pos="783"/>
              </w:tabs>
              <w:spacing w:after="0" w:line="240" w:lineRule="auto"/>
              <w:ind w:left="-108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846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339,500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86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gridSpan w:val="3"/>
            <w:shd w:val="clear" w:color="auto" w:fill="auto"/>
          </w:tcPr>
          <w:p w:rsidR="003C34BE" w:rsidRPr="001C4F0E" w:rsidRDefault="003C34BE" w:rsidP="003C34BE">
            <w:pPr>
              <w:tabs>
                <w:tab w:val="decimal" w:pos="846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339,500</w:t>
            </w:r>
          </w:p>
        </w:tc>
      </w:tr>
      <w:tr w:rsidR="003C34BE" w:rsidRPr="001C4F0E" w:rsidTr="0089069A">
        <w:tc>
          <w:tcPr>
            <w:tcW w:w="2423" w:type="dxa"/>
          </w:tcPr>
          <w:p w:rsidR="003C34BE" w:rsidRPr="001C4F0E" w:rsidRDefault="003C34BE" w:rsidP="003C34BE">
            <w:pPr>
              <w:spacing w:after="0" w:line="240" w:lineRule="auto"/>
              <w:ind w:left="-18" w:right="-28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7" w:type="dxa"/>
            <w:gridSpan w:val="3"/>
          </w:tcPr>
          <w:p w:rsidR="003C34BE" w:rsidRPr="001C4F0E" w:rsidRDefault="003C34BE" w:rsidP="003C34BE">
            <w:pPr>
              <w:spacing w:after="0" w:line="240" w:lineRule="auto"/>
              <w:ind w:right="-28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9" w:type="dxa"/>
            <w:gridSpan w:val="2"/>
          </w:tcPr>
          <w:p w:rsidR="003C34BE" w:rsidRPr="001C4F0E" w:rsidRDefault="003C34BE" w:rsidP="003C34BE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gridSpan w:val="2"/>
          </w:tcPr>
          <w:p w:rsidR="003C34BE" w:rsidRPr="001C4F0E" w:rsidRDefault="003C34BE" w:rsidP="003C34BE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bottom w:val="nil"/>
            </w:tcBorders>
          </w:tcPr>
          <w:p w:rsidR="003C34BE" w:rsidRPr="001C4F0E" w:rsidRDefault="003C34BE" w:rsidP="003C34BE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:rsidR="003C34BE" w:rsidRPr="001C4F0E" w:rsidRDefault="003C34BE" w:rsidP="003C34BE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3C34BE" w:rsidRPr="001C4F0E" w:rsidRDefault="003C34BE" w:rsidP="003C34BE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4,143,050</w:t>
            </w:r>
          </w:p>
        </w:tc>
        <w:tc>
          <w:tcPr>
            <w:tcW w:w="272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4,143,050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34BE" w:rsidRPr="001C4F0E" w:rsidRDefault="003C34BE" w:rsidP="003C34BE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34BE" w:rsidRPr="001C4F0E" w:rsidRDefault="003C34BE" w:rsidP="003C34BE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34BE" w:rsidRPr="001C4F0E" w:rsidRDefault="003C34BE" w:rsidP="003C34BE">
            <w:pPr>
              <w:tabs>
                <w:tab w:val="decimal" w:pos="86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4,143,050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3C34BE" w:rsidRPr="001C4F0E" w:rsidRDefault="003C34BE" w:rsidP="003C34BE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34BE" w:rsidRPr="001C4F0E" w:rsidRDefault="003C34BE" w:rsidP="003C34BE">
            <w:pPr>
              <w:tabs>
                <w:tab w:val="decimal" w:pos="86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4,143,050</w:t>
            </w:r>
          </w:p>
        </w:tc>
      </w:tr>
    </w:tbl>
    <w:p w:rsidR="00A53CD8" w:rsidRPr="00B72CCA" w:rsidRDefault="00A53CD8" w:rsidP="00042EB4">
      <w:pPr>
        <w:pStyle w:val="a"/>
        <w:tabs>
          <w:tab w:val="clear" w:pos="1080"/>
        </w:tabs>
        <w:spacing w:after="0"/>
        <w:ind w:left="540" w:right="-25" w:hanging="450"/>
        <w:jc w:val="both"/>
        <w:rPr>
          <w:rFonts w:ascii="Angsana New" w:hAnsi="Angsana New" w:cs="Angsana New"/>
          <w:spacing w:val="-6"/>
          <w:sz w:val="20"/>
          <w:szCs w:val="20"/>
          <w:cs/>
          <w:lang w:val="en-US"/>
        </w:rPr>
      </w:pPr>
    </w:p>
    <w:p w:rsidR="00B25040" w:rsidRDefault="00B909A7" w:rsidP="00323BBD">
      <w:pPr>
        <w:tabs>
          <w:tab w:val="left" w:pos="8550"/>
        </w:tabs>
        <w:spacing w:after="0" w:line="240" w:lineRule="auto"/>
        <w:ind w:left="90" w:right="-288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 xml:space="preserve">บริษัทย่อยทั้งหมดดำเนินธุรกิจในประเทศไทย ยกเว้นบริษัท </w:t>
      </w:r>
      <w:r w:rsidRPr="001C4F0E">
        <w:rPr>
          <w:rFonts w:ascii="Angsana New" w:hAnsi="Angsana New" w:cs="Angsana New"/>
          <w:sz w:val="30"/>
          <w:szCs w:val="30"/>
        </w:rPr>
        <w:t>R</w:t>
      </w:r>
      <w:r w:rsidRPr="001C4F0E">
        <w:rPr>
          <w:rFonts w:ascii="Angsana New" w:hAnsi="Angsana New" w:cs="Angsana New"/>
          <w:sz w:val="30"/>
          <w:szCs w:val="30"/>
          <w:cs/>
        </w:rPr>
        <w:t>-</w:t>
      </w:r>
      <w:r w:rsidRPr="001C4F0E">
        <w:rPr>
          <w:rFonts w:ascii="Angsana New" w:hAnsi="Angsana New" w:cs="Angsana New"/>
          <w:sz w:val="30"/>
          <w:szCs w:val="30"/>
        </w:rPr>
        <w:t xml:space="preserve">Trading </w:t>
      </w:r>
      <w:r w:rsidRPr="001C4F0E">
        <w:rPr>
          <w:rFonts w:ascii="Angsana New" w:hAnsi="Angsana New" w:cs="Angsana New"/>
          <w:sz w:val="30"/>
          <w:szCs w:val="30"/>
          <w:cs/>
        </w:rPr>
        <w:t>(</w:t>
      </w:r>
      <w:r w:rsidRPr="001C4F0E">
        <w:rPr>
          <w:rFonts w:ascii="Angsana New" w:hAnsi="Angsana New" w:cs="Angsana New"/>
          <w:sz w:val="30"/>
          <w:szCs w:val="30"/>
        </w:rPr>
        <w:t>L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) </w:t>
      </w:r>
      <w:r w:rsidRPr="001C4F0E">
        <w:rPr>
          <w:rFonts w:ascii="Angsana New" w:hAnsi="Angsana New" w:cs="Angsana New"/>
          <w:sz w:val="30"/>
          <w:szCs w:val="30"/>
        </w:rPr>
        <w:t>BHD</w:t>
      </w:r>
      <w:r w:rsidRPr="001C4F0E">
        <w:rPr>
          <w:rFonts w:ascii="Angsana New" w:hAnsi="Angsana New" w:cs="Angsana New"/>
          <w:sz w:val="30"/>
          <w:szCs w:val="30"/>
          <w:cs/>
        </w:rPr>
        <w:t>.</w:t>
      </w:r>
      <w:r w:rsidR="00EA4E8D" w:rsidRPr="001C4F0E">
        <w:rPr>
          <w:rFonts w:ascii="Angsana New" w:hAnsi="Angsana New" w:cs="Angsana New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z w:val="30"/>
          <w:szCs w:val="30"/>
          <w:cs/>
        </w:rPr>
        <w:t>ซึ่งดำเนินธุรกิจใน</w:t>
      </w:r>
      <w:r w:rsidRPr="001C4F0E">
        <w:rPr>
          <w:rFonts w:ascii="Angsana New" w:hAnsi="Angsana New" w:cs="Angsana New"/>
          <w:sz w:val="30"/>
          <w:szCs w:val="30"/>
        </w:rPr>
        <w:t xml:space="preserve"> British Virgin Islands 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67E72" w:rsidRPr="001C4F0E">
        <w:rPr>
          <w:rFonts w:ascii="Angsana New" w:hAnsi="Angsana New" w:cs="Angsana New"/>
          <w:sz w:val="30"/>
          <w:szCs w:val="30"/>
        </w:rPr>
        <w:t xml:space="preserve">ROBINSON DEPARTMENT STORE (VIETNAM) JOINT STOCK COMPANY </w:t>
      </w:r>
      <w:r w:rsidR="00905385" w:rsidRPr="001C4F0E">
        <w:rPr>
          <w:rFonts w:ascii="Angsana New" w:hAnsi="Angsana New" w:cs="Angsana New"/>
          <w:sz w:val="30"/>
          <w:szCs w:val="30"/>
          <w:cs/>
        </w:rPr>
        <w:t>ดำเนินธุรกิจในประเทศ</w:t>
      </w:r>
      <w:r w:rsidRPr="001C4F0E">
        <w:rPr>
          <w:rFonts w:ascii="Angsana New" w:hAnsi="Angsana New" w:cs="Angsana New"/>
          <w:sz w:val="30"/>
          <w:szCs w:val="30"/>
          <w:cs/>
        </w:rPr>
        <w:t>เวียดนาม</w:t>
      </w:r>
    </w:p>
    <w:p w:rsidR="00EB17F0" w:rsidRDefault="00EB17F0" w:rsidP="00323BBD">
      <w:pPr>
        <w:tabs>
          <w:tab w:val="left" w:pos="8550"/>
        </w:tabs>
        <w:spacing w:after="0" w:line="240" w:lineRule="auto"/>
        <w:ind w:left="90" w:right="-288"/>
        <w:rPr>
          <w:rFonts w:ascii="Angsana New" w:hAnsi="Angsana New" w:cs="Angsana New"/>
          <w:sz w:val="30"/>
          <w:szCs w:val="30"/>
        </w:rPr>
      </w:pPr>
    </w:p>
    <w:p w:rsidR="00EB17F0" w:rsidRPr="001C4F0E" w:rsidRDefault="00EB17F0" w:rsidP="00323BBD">
      <w:pPr>
        <w:tabs>
          <w:tab w:val="left" w:pos="8550"/>
        </w:tabs>
        <w:spacing w:after="0" w:line="240" w:lineRule="auto"/>
        <w:ind w:left="90" w:right="-288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ไม่มีการซื้อและจำหน่ายเงินลงทุนในบริษัทย่อยในระหว่างงวด</w:t>
      </w:r>
      <w:r w:rsidR="003B23C6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3B23C6">
        <w:rPr>
          <w:rFonts w:ascii="Angsana New" w:hAnsi="Angsana New" w:cs="Angsana New"/>
          <w:sz w:val="30"/>
          <w:szCs w:val="30"/>
        </w:rPr>
        <w:t xml:space="preserve">30 </w:t>
      </w:r>
      <w:r w:rsidR="003B23C6">
        <w:rPr>
          <w:rFonts w:ascii="Angsana New" w:hAnsi="Angsana New" w:cs="Angsana New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2562</w:t>
      </w:r>
    </w:p>
    <w:p w:rsidR="00A8376A" w:rsidRPr="001C4F0E" w:rsidRDefault="00A8376A" w:rsidP="00323BBD">
      <w:pPr>
        <w:tabs>
          <w:tab w:val="left" w:pos="8550"/>
        </w:tabs>
        <w:spacing w:after="0" w:line="240" w:lineRule="auto"/>
        <w:ind w:left="90" w:right="-288"/>
        <w:rPr>
          <w:rFonts w:ascii="Angsana New" w:hAnsi="Angsana New" w:cs="Angsana New"/>
          <w:sz w:val="30"/>
          <w:szCs w:val="30"/>
        </w:rPr>
      </w:pPr>
    </w:p>
    <w:p w:rsidR="00022C49" w:rsidRPr="001C4F0E" w:rsidRDefault="00022C49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  <w:cs/>
        </w:rPr>
      </w:pPr>
    </w:p>
    <w:p w:rsidR="00B25040" w:rsidRPr="001C4F0E" w:rsidRDefault="00B25040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</w:p>
    <w:p w:rsidR="00B25040" w:rsidRPr="001C4F0E" w:rsidRDefault="00B25040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</w:p>
    <w:p w:rsidR="0064639E" w:rsidRPr="001C4F0E" w:rsidRDefault="0064639E" w:rsidP="00D55D3F">
      <w:pPr>
        <w:spacing w:after="0" w:line="240" w:lineRule="auto"/>
        <w:ind w:left="540" w:right="-25"/>
        <w:rPr>
          <w:rFonts w:ascii="Angsana New" w:hAnsi="Angsana New" w:cs="Angsana New"/>
          <w:sz w:val="30"/>
          <w:szCs w:val="30"/>
        </w:rPr>
      </w:pPr>
    </w:p>
    <w:p w:rsidR="0072014C" w:rsidRPr="001C4F0E" w:rsidRDefault="0072014C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  <w:sectPr w:rsidR="0072014C" w:rsidRPr="001C4F0E" w:rsidSect="00AE0674">
          <w:footerReference w:type="default" r:id="rId10"/>
          <w:type w:val="nextColumn"/>
          <w:pgSz w:w="16840" w:h="11907" w:orient="landscape" w:code="9"/>
          <w:pgMar w:top="691" w:right="1152" w:bottom="576" w:left="1260" w:header="720" w:footer="720" w:gutter="0"/>
          <w:cols w:space="708"/>
          <w:docGrid w:linePitch="360"/>
        </w:sectPr>
      </w:pPr>
    </w:p>
    <w:p w:rsidR="00FA265A" w:rsidRPr="001C4F0E" w:rsidRDefault="00765721" w:rsidP="006B0E06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ที่ดิน อา</w:t>
      </w:r>
      <w:r w:rsidR="00656493"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คาร และอุปกรณ์</w:t>
      </w:r>
      <w:r w:rsidR="007C3CBA"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 </w:t>
      </w:r>
    </w:p>
    <w:p w:rsidR="003E69BF" w:rsidRPr="00881BB9" w:rsidRDefault="003E69BF" w:rsidP="003E69BF">
      <w:pPr>
        <w:spacing w:after="0" w:line="240" w:lineRule="auto"/>
        <w:ind w:left="340" w:right="-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AC4ADE" w:rsidRDefault="00504285" w:rsidP="00AC4ADE">
      <w:pPr>
        <w:pStyle w:val="BodyText"/>
        <w:tabs>
          <w:tab w:val="left" w:pos="450"/>
        </w:tabs>
        <w:spacing w:after="0" w:line="240" w:lineRule="auto"/>
        <w:ind w:left="540" w:right="29"/>
        <w:rPr>
          <w:rFonts w:ascii="Angsana New" w:hAnsi="Angsana New" w:cs="Angsana New"/>
          <w:b/>
          <w:spacing w:val="-4"/>
          <w:sz w:val="30"/>
          <w:szCs w:val="30"/>
        </w:rPr>
      </w:pPr>
      <w:r w:rsidRPr="00504285">
        <w:rPr>
          <w:rFonts w:ascii="Angsana New" w:hAnsi="Angsana New" w:cs="Angsana New"/>
          <w:b/>
          <w:spacing w:val="-4"/>
          <w:sz w:val="30"/>
          <w:szCs w:val="30"/>
          <w:cs/>
        </w:rPr>
        <w:t>การซื้อ จำหน่าย และโอนที่ดิน อาคาร และอุปกรณ์ระหว่างงวด</w:t>
      </w:r>
      <w:r w:rsidR="003B23C6">
        <w:rPr>
          <w:rFonts w:ascii="Angsana New" w:hAnsi="Angsana New" w:cs="Angsana New"/>
          <w:b/>
          <w:spacing w:val="-4"/>
          <w:sz w:val="30"/>
          <w:szCs w:val="30"/>
          <w:cs/>
        </w:rPr>
        <w:t>เก้าเดือน</w:t>
      </w:r>
      <w:r w:rsidRPr="00504285">
        <w:rPr>
          <w:rFonts w:ascii="Angsana New" w:hAnsi="Angsana New" w:cs="Angsana New"/>
          <w:b/>
          <w:spacing w:val="-4"/>
          <w:sz w:val="30"/>
          <w:szCs w:val="30"/>
          <w:cs/>
        </w:rPr>
        <w:t xml:space="preserve">สิ้นสุดวันที่ </w:t>
      </w:r>
      <w:r w:rsidR="003B23C6">
        <w:rPr>
          <w:rFonts w:ascii="Angsana New" w:hAnsi="Angsana New" w:cs="Angsana New"/>
          <w:b/>
          <w:spacing w:val="-4"/>
          <w:sz w:val="30"/>
          <w:szCs w:val="30"/>
          <w:cs/>
        </w:rPr>
        <w:t>30 กันยายน</w:t>
      </w:r>
      <w:r w:rsidRPr="00504285">
        <w:rPr>
          <w:rFonts w:ascii="Angsana New" w:hAnsi="Angsana New" w:cs="Angsana New"/>
          <w:b/>
          <w:spacing w:val="-4"/>
          <w:sz w:val="30"/>
          <w:szCs w:val="30"/>
          <w:cs/>
        </w:rPr>
        <w:t xml:space="preserve"> 2562 มีดังนี้</w:t>
      </w:r>
    </w:p>
    <w:p w:rsidR="00504285" w:rsidRDefault="00504285" w:rsidP="00AC4ADE">
      <w:pPr>
        <w:pStyle w:val="BodyText"/>
        <w:tabs>
          <w:tab w:val="left" w:pos="450"/>
        </w:tabs>
        <w:spacing w:after="0" w:line="240" w:lineRule="auto"/>
        <w:ind w:left="540" w:right="29"/>
        <w:rPr>
          <w:rFonts w:ascii="Angsana New" w:hAnsi="Angsana New" w:cs="Angsana New"/>
          <w:spacing w:val="-8"/>
          <w:sz w:val="30"/>
          <w:szCs w:val="30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1260"/>
        <w:gridCol w:w="236"/>
        <w:gridCol w:w="1294"/>
        <w:gridCol w:w="271"/>
        <w:gridCol w:w="1081"/>
        <w:gridCol w:w="271"/>
        <w:gridCol w:w="1254"/>
      </w:tblGrid>
      <w:tr w:rsidR="00504285" w:rsidRPr="00504285" w:rsidTr="002C251C">
        <w:trPr>
          <w:trHeight w:val="80"/>
        </w:trPr>
        <w:tc>
          <w:tcPr>
            <w:tcW w:w="1882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342" w:hanging="34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5" w:type="pct"/>
            <w:gridSpan w:val="3"/>
            <w:shd w:val="clear" w:color="auto" w:fill="auto"/>
          </w:tcPr>
          <w:p w:rsidR="00504285" w:rsidRPr="00504285" w:rsidRDefault="00504285" w:rsidP="00504285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42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:rsidR="00504285" w:rsidRPr="00504285" w:rsidRDefault="00504285" w:rsidP="00504285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4" w:type="pct"/>
            <w:gridSpan w:val="3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4285" w:rsidRPr="00504285" w:rsidTr="002C251C">
        <w:trPr>
          <w:trHeight w:val="80"/>
        </w:trPr>
        <w:tc>
          <w:tcPr>
            <w:tcW w:w="1882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9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504285" w:rsidRPr="00504285" w:rsidTr="002C251C">
        <w:trPr>
          <w:trHeight w:val="80"/>
        </w:trPr>
        <w:tc>
          <w:tcPr>
            <w:tcW w:w="1882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30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และการโอน </w:t>
            </w:r>
          </w:p>
        </w:tc>
        <w:tc>
          <w:tcPr>
            <w:tcW w:w="149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9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และการโอน </w:t>
            </w:r>
          </w:p>
        </w:tc>
      </w:tr>
      <w:tr w:rsidR="00504285" w:rsidRPr="00504285" w:rsidTr="002C251C">
        <w:trPr>
          <w:trHeight w:val="358"/>
        </w:trPr>
        <w:tc>
          <w:tcPr>
            <w:tcW w:w="1882" w:type="pct"/>
            <w:shd w:val="clear" w:color="auto" w:fill="auto"/>
          </w:tcPr>
          <w:p w:rsidR="00504285" w:rsidRPr="00504285" w:rsidRDefault="00504285" w:rsidP="00504285">
            <w:pPr>
              <w:tabs>
                <w:tab w:val="left" w:pos="261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Pr="00504285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130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ออก</w:t>
            </w:r>
            <w:r w:rsidRPr="0050428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F65FF" w:rsidRPr="00504285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50428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49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Pr="00504285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149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ออก</w:t>
            </w:r>
            <w:r w:rsidRPr="00504285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ราคาตาม</w:t>
            </w:r>
          </w:p>
        </w:tc>
      </w:tr>
      <w:tr w:rsidR="00504285" w:rsidRPr="00504285" w:rsidTr="002C251C">
        <w:trPr>
          <w:trHeight w:val="80"/>
        </w:trPr>
        <w:tc>
          <w:tcPr>
            <w:tcW w:w="1882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9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9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504285" w:rsidRPr="00504285" w:rsidTr="002C251C">
        <w:trPr>
          <w:trHeight w:val="80"/>
        </w:trPr>
        <w:tc>
          <w:tcPr>
            <w:tcW w:w="1882" w:type="pct"/>
          </w:tcPr>
          <w:p w:rsidR="00504285" w:rsidRPr="00504285" w:rsidRDefault="00504285" w:rsidP="00504285">
            <w:pPr>
              <w:spacing w:after="0" w:line="240" w:lineRule="auto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pct"/>
            <w:gridSpan w:val="7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428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4285" w:rsidRPr="00504285" w:rsidTr="002C251C">
        <w:tc>
          <w:tcPr>
            <w:tcW w:w="1882" w:type="pct"/>
          </w:tcPr>
          <w:p w:rsidR="00504285" w:rsidRPr="00504285" w:rsidRDefault="00504285" w:rsidP="00504285">
            <w:pPr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ที่ดินและส่วนปรับปรุง</w:t>
            </w:r>
          </w:p>
        </w:tc>
        <w:tc>
          <w:tcPr>
            <w:tcW w:w="693" w:type="pct"/>
            <w:shd w:val="clear" w:color="auto" w:fill="auto"/>
            <w:vAlign w:val="bottom"/>
          </w:tcPr>
          <w:p w:rsidR="00504285" w:rsidRPr="00504285" w:rsidRDefault="008E7D96" w:rsidP="002C251C">
            <w:pPr>
              <w:tabs>
                <w:tab w:val="decimal" w:pos="883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557,366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504285" w:rsidRPr="00504285" w:rsidRDefault="00504285" w:rsidP="002C251C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:rsidR="00504285" w:rsidRPr="00504285" w:rsidRDefault="002C251C" w:rsidP="00504285">
            <w:pPr>
              <w:tabs>
                <w:tab w:val="decimal" w:pos="602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:rsidR="00504285" w:rsidRPr="00504285" w:rsidRDefault="008E7D96" w:rsidP="00504285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557,366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auto"/>
            <w:vAlign w:val="bottom"/>
          </w:tcPr>
          <w:p w:rsidR="00504285" w:rsidRPr="00504285" w:rsidRDefault="0051534E" w:rsidP="0051534E">
            <w:pPr>
              <w:tabs>
                <w:tab w:val="decimal" w:pos="692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04285" w:rsidRPr="00504285" w:rsidTr="002C251C">
        <w:tc>
          <w:tcPr>
            <w:tcW w:w="1882" w:type="pct"/>
          </w:tcPr>
          <w:p w:rsidR="00504285" w:rsidRPr="00504285" w:rsidRDefault="00504285" w:rsidP="00504285">
            <w:pPr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อาคาร สิ่งปลูกสร้างและส่วนปรับปรุง</w:t>
            </w:r>
          </w:p>
        </w:tc>
        <w:tc>
          <w:tcPr>
            <w:tcW w:w="693" w:type="pct"/>
            <w:shd w:val="clear" w:color="auto" w:fill="auto"/>
            <w:vAlign w:val="bottom"/>
          </w:tcPr>
          <w:p w:rsidR="00504285" w:rsidRPr="00504285" w:rsidRDefault="002C251C" w:rsidP="002C251C">
            <w:pPr>
              <w:tabs>
                <w:tab w:val="decimal" w:pos="883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68,235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504285" w:rsidRPr="00504285" w:rsidRDefault="00504285" w:rsidP="002C251C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:rsidR="00504285" w:rsidRPr="00504285" w:rsidRDefault="00B027A8" w:rsidP="00504285">
            <w:pPr>
              <w:tabs>
                <w:tab w:val="decimal" w:pos="971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(1,384)</w:t>
            </w:r>
          </w:p>
        </w:tc>
        <w:tc>
          <w:tcPr>
            <w:tcW w:w="149" w:type="pct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:rsidR="00504285" w:rsidRPr="00504285" w:rsidRDefault="0051534E" w:rsidP="00504285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67,581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auto"/>
          </w:tcPr>
          <w:p w:rsidR="00504285" w:rsidRPr="00504285" w:rsidRDefault="00B027A8" w:rsidP="00504285">
            <w:pPr>
              <w:tabs>
                <w:tab w:val="decimal" w:pos="96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1534E">
              <w:rPr>
                <w:rFonts w:ascii="Angsana New" w:hAnsi="Angsana New" w:cs="Angsana New"/>
                <w:sz w:val="30"/>
                <w:szCs w:val="30"/>
              </w:rPr>
              <w:t>1,384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04285" w:rsidRPr="00504285" w:rsidTr="002C251C">
        <w:tc>
          <w:tcPr>
            <w:tcW w:w="1882" w:type="pct"/>
          </w:tcPr>
          <w:p w:rsidR="00504285" w:rsidRPr="00504285" w:rsidRDefault="00504285" w:rsidP="00504285">
            <w:pPr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อุปกรณ์ระบบสารสนเทศ</w:t>
            </w:r>
          </w:p>
        </w:tc>
        <w:tc>
          <w:tcPr>
            <w:tcW w:w="693" w:type="pct"/>
            <w:shd w:val="clear" w:color="auto" w:fill="auto"/>
            <w:vAlign w:val="bottom"/>
          </w:tcPr>
          <w:p w:rsidR="00504285" w:rsidRPr="00504285" w:rsidRDefault="002C251C" w:rsidP="002C251C">
            <w:pPr>
              <w:tabs>
                <w:tab w:val="decimal" w:pos="883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4,693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504285" w:rsidRPr="00504285" w:rsidRDefault="00504285" w:rsidP="002C251C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:rsidR="00504285" w:rsidRPr="00504285" w:rsidRDefault="00B027A8" w:rsidP="00504285">
            <w:pPr>
              <w:tabs>
                <w:tab w:val="decimal" w:pos="971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(29)</w:t>
            </w:r>
          </w:p>
        </w:tc>
        <w:tc>
          <w:tcPr>
            <w:tcW w:w="149" w:type="pct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:rsidR="00504285" w:rsidRPr="00504285" w:rsidRDefault="0051534E" w:rsidP="00504285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4,561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auto"/>
          </w:tcPr>
          <w:p w:rsidR="00504285" w:rsidRPr="00504285" w:rsidRDefault="00B027A8" w:rsidP="00504285">
            <w:pPr>
              <w:tabs>
                <w:tab w:val="decimal" w:pos="96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1534E">
              <w:rPr>
                <w:rFonts w:ascii="Angsana New" w:hAnsi="Angsana New" w:cs="Angsana New"/>
                <w:sz w:val="30"/>
                <w:szCs w:val="30"/>
              </w:rPr>
              <w:t>28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04285" w:rsidRPr="00504285" w:rsidTr="002C251C">
        <w:tc>
          <w:tcPr>
            <w:tcW w:w="1882" w:type="pct"/>
          </w:tcPr>
          <w:p w:rsidR="00504285" w:rsidRPr="00504285" w:rsidRDefault="00504285" w:rsidP="00504285">
            <w:pPr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อุปกรณ์ระบบงานอาคาร</w:t>
            </w:r>
          </w:p>
        </w:tc>
        <w:tc>
          <w:tcPr>
            <w:tcW w:w="693" w:type="pct"/>
            <w:shd w:val="clear" w:color="auto" w:fill="auto"/>
            <w:vAlign w:val="bottom"/>
          </w:tcPr>
          <w:p w:rsidR="00504285" w:rsidRPr="00504285" w:rsidRDefault="002C251C" w:rsidP="00B027A8">
            <w:pPr>
              <w:tabs>
                <w:tab w:val="decimal" w:pos="881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146,501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504285" w:rsidRPr="00504285" w:rsidRDefault="00504285" w:rsidP="002C251C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:rsidR="00504285" w:rsidRPr="00504285" w:rsidRDefault="00B027A8" w:rsidP="00504285">
            <w:pPr>
              <w:tabs>
                <w:tab w:val="decimal" w:pos="971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(1,229)</w:t>
            </w:r>
          </w:p>
        </w:tc>
        <w:tc>
          <w:tcPr>
            <w:tcW w:w="149" w:type="pct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:rsidR="00504285" w:rsidRPr="00504285" w:rsidRDefault="0051534E" w:rsidP="00504285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139,375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auto"/>
          </w:tcPr>
          <w:p w:rsidR="00504285" w:rsidRPr="00504285" w:rsidRDefault="00B027A8" w:rsidP="00504285">
            <w:pPr>
              <w:tabs>
                <w:tab w:val="decimal" w:pos="96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1534E">
              <w:rPr>
                <w:rFonts w:ascii="Angsana New" w:hAnsi="Angsana New" w:cs="Angsana New"/>
                <w:sz w:val="30"/>
                <w:szCs w:val="30"/>
              </w:rPr>
              <w:t>1,222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04285" w:rsidRPr="00504285" w:rsidTr="002C251C">
        <w:tc>
          <w:tcPr>
            <w:tcW w:w="1882" w:type="pct"/>
          </w:tcPr>
          <w:p w:rsidR="00504285" w:rsidRPr="00504285" w:rsidRDefault="00504285" w:rsidP="00504285">
            <w:pPr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693" w:type="pct"/>
            <w:shd w:val="clear" w:color="auto" w:fill="auto"/>
          </w:tcPr>
          <w:p w:rsidR="00504285" w:rsidRPr="00504285" w:rsidRDefault="00504285" w:rsidP="002C251C">
            <w:pPr>
              <w:tabs>
                <w:tab w:val="decimal" w:pos="883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:rsidR="00504285" w:rsidRPr="00504285" w:rsidRDefault="00504285" w:rsidP="002C251C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:rsidR="00504285" w:rsidRPr="00504285" w:rsidRDefault="00504285" w:rsidP="005042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auto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4285" w:rsidRPr="00504285" w:rsidTr="002C251C">
        <w:trPr>
          <w:trHeight w:val="297"/>
        </w:trPr>
        <w:tc>
          <w:tcPr>
            <w:tcW w:w="1882" w:type="pct"/>
          </w:tcPr>
          <w:p w:rsidR="00504285" w:rsidRPr="00504285" w:rsidRDefault="00504285" w:rsidP="00504285">
            <w:pPr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เครื่องใช้สำนักงาน</w:t>
            </w:r>
          </w:p>
        </w:tc>
        <w:tc>
          <w:tcPr>
            <w:tcW w:w="693" w:type="pct"/>
            <w:shd w:val="clear" w:color="auto" w:fill="auto"/>
          </w:tcPr>
          <w:p w:rsidR="00504285" w:rsidRPr="00504285" w:rsidRDefault="0086723C" w:rsidP="002C251C">
            <w:pPr>
              <w:tabs>
                <w:tab w:val="decimal" w:pos="883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55,684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504285" w:rsidRPr="00504285" w:rsidRDefault="00504285" w:rsidP="002C251C">
            <w:pPr>
              <w:tabs>
                <w:tab w:val="decimal" w:pos="855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:rsidR="00504285" w:rsidRPr="00504285" w:rsidRDefault="00B027A8" w:rsidP="00504285">
            <w:pPr>
              <w:tabs>
                <w:tab w:val="decimal" w:pos="971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(1,464)</w:t>
            </w:r>
          </w:p>
        </w:tc>
        <w:tc>
          <w:tcPr>
            <w:tcW w:w="149" w:type="pct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:rsidR="00504285" w:rsidRPr="00504285" w:rsidRDefault="00077E9D" w:rsidP="00504285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51,403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auto"/>
          </w:tcPr>
          <w:p w:rsidR="00504285" w:rsidRPr="00504285" w:rsidRDefault="00B027A8" w:rsidP="00504285">
            <w:pPr>
              <w:tabs>
                <w:tab w:val="decimal" w:pos="96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1534E">
              <w:rPr>
                <w:rFonts w:ascii="Angsana New" w:hAnsi="Angsana New" w:cs="Angsana New"/>
                <w:sz w:val="30"/>
                <w:szCs w:val="30"/>
              </w:rPr>
              <w:t>1,336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C251C" w:rsidRPr="00504285" w:rsidTr="002C251C">
        <w:tc>
          <w:tcPr>
            <w:tcW w:w="1882" w:type="pct"/>
          </w:tcPr>
          <w:p w:rsidR="002C251C" w:rsidRPr="00504285" w:rsidRDefault="002C251C" w:rsidP="002C251C">
            <w:pPr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:rsidR="002C251C" w:rsidRPr="00504285" w:rsidRDefault="0086723C" w:rsidP="002C251C">
            <w:pPr>
              <w:tabs>
                <w:tab w:val="decimal" w:pos="883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1,070,556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2C251C" w:rsidRPr="00504285" w:rsidRDefault="002C251C" w:rsidP="002C251C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</w:tcPr>
          <w:p w:rsidR="002C251C" w:rsidRPr="00504285" w:rsidRDefault="00B027A8" w:rsidP="002C251C">
            <w:pPr>
              <w:tabs>
                <w:tab w:val="decimal" w:pos="971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(135,933)</w:t>
            </w:r>
          </w:p>
        </w:tc>
        <w:tc>
          <w:tcPr>
            <w:tcW w:w="149" w:type="pct"/>
          </w:tcPr>
          <w:p w:rsidR="002C251C" w:rsidRPr="00504285" w:rsidRDefault="002C251C" w:rsidP="002C251C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251C" w:rsidRPr="00504285" w:rsidRDefault="00077E9D" w:rsidP="002C251C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1,067,076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2C251C" w:rsidRPr="00504285" w:rsidRDefault="002C251C" w:rsidP="002C251C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</w:tcPr>
          <w:p w:rsidR="002C251C" w:rsidRPr="00504285" w:rsidRDefault="00B027A8" w:rsidP="002C251C">
            <w:pPr>
              <w:tabs>
                <w:tab w:val="decimal" w:pos="96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C251C">
              <w:rPr>
                <w:rFonts w:ascii="Angsana New" w:hAnsi="Angsana New" w:cs="Angsana New"/>
                <w:sz w:val="30"/>
                <w:szCs w:val="30"/>
              </w:rPr>
              <w:t>135,770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C251C" w:rsidRPr="00504285" w:rsidTr="002C251C">
        <w:trPr>
          <w:trHeight w:val="418"/>
        </w:trPr>
        <w:tc>
          <w:tcPr>
            <w:tcW w:w="1882" w:type="pct"/>
          </w:tcPr>
          <w:p w:rsidR="002C251C" w:rsidRPr="00504285" w:rsidRDefault="002C251C" w:rsidP="002C251C">
            <w:pPr>
              <w:spacing w:after="0" w:line="240" w:lineRule="auto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251C" w:rsidRPr="002C251C" w:rsidRDefault="002C251C" w:rsidP="002C251C">
            <w:pPr>
              <w:tabs>
                <w:tab w:val="decimal" w:pos="883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25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8E7D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903,035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2C251C" w:rsidRPr="002C251C" w:rsidRDefault="002C251C" w:rsidP="002C251C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:rsidR="002C251C" w:rsidRPr="00504285" w:rsidRDefault="00B027A8" w:rsidP="002C251C">
            <w:pPr>
              <w:tabs>
                <w:tab w:val="decimal" w:pos="971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(140,039)</w:t>
            </w:r>
          </w:p>
        </w:tc>
        <w:tc>
          <w:tcPr>
            <w:tcW w:w="149" w:type="pct"/>
          </w:tcPr>
          <w:p w:rsidR="002C251C" w:rsidRPr="00504285" w:rsidRDefault="002C251C" w:rsidP="002C251C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251C" w:rsidRPr="00504285" w:rsidRDefault="008B5CA8" w:rsidP="002C251C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C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16292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,887,362</w:t>
            </w:r>
          </w:p>
        </w:tc>
        <w:tc>
          <w:tcPr>
            <w:tcW w:w="149" w:type="pct"/>
            <w:vAlign w:val="bottom"/>
          </w:tcPr>
          <w:p w:rsidR="002C251C" w:rsidRPr="00504285" w:rsidRDefault="002C251C" w:rsidP="002C251C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:rsidR="002C251C" w:rsidRPr="00504285" w:rsidRDefault="00B027A8" w:rsidP="002C251C">
            <w:pPr>
              <w:tabs>
                <w:tab w:val="decimal" w:pos="975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(</w:t>
            </w:r>
            <w:r w:rsidR="002C251C"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139,740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)</w:t>
            </w:r>
          </w:p>
        </w:tc>
      </w:tr>
    </w:tbl>
    <w:p w:rsidR="00504285" w:rsidRDefault="00504285" w:rsidP="00AC4ADE">
      <w:pPr>
        <w:pStyle w:val="BodyText"/>
        <w:tabs>
          <w:tab w:val="left" w:pos="450"/>
        </w:tabs>
        <w:spacing w:after="0" w:line="240" w:lineRule="auto"/>
        <w:ind w:left="540" w:right="29"/>
        <w:rPr>
          <w:rFonts w:ascii="Angsana New" w:hAnsi="Angsana New" w:cs="Angsana New"/>
          <w:spacing w:val="-8"/>
          <w:sz w:val="30"/>
          <w:szCs w:val="30"/>
        </w:rPr>
      </w:pPr>
    </w:p>
    <w:p w:rsidR="00C45DD7" w:rsidRDefault="006C4D76" w:rsidP="006B0E06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ภาระผูกพัน</w:t>
      </w:r>
      <w:r w:rsidR="00C45DD7" w:rsidRPr="00C45DD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ผลประโยชน์พนักงาน</w:t>
      </w:r>
    </w:p>
    <w:p w:rsidR="003A11E1" w:rsidRPr="003A11E1" w:rsidRDefault="003A11E1" w:rsidP="003A11E1"/>
    <w:p w:rsidR="00B15BF1" w:rsidRPr="008514A4" w:rsidRDefault="003A11E1" w:rsidP="008514A4">
      <w:pPr>
        <w:pStyle w:val="BodyText"/>
        <w:tabs>
          <w:tab w:val="left" w:pos="450"/>
        </w:tabs>
        <w:spacing w:after="0" w:line="240" w:lineRule="auto"/>
        <w:ind w:left="540" w:right="29"/>
        <w:jc w:val="thaiDistribute"/>
        <w:rPr>
          <w:rFonts w:ascii="Angsana New" w:hAnsi="Angsana New" w:cs="Angsana New"/>
          <w:sz w:val="30"/>
          <w:szCs w:val="30"/>
        </w:rPr>
      </w:pPr>
      <w:r w:rsidRPr="008514A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8514A4">
        <w:rPr>
          <w:rFonts w:ascii="Angsana New" w:hAnsi="Angsana New" w:cs="Angsana New"/>
          <w:sz w:val="30"/>
          <w:szCs w:val="30"/>
        </w:rPr>
        <w:t xml:space="preserve">5 </w:t>
      </w:r>
      <w:r w:rsidRPr="008514A4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8514A4">
        <w:rPr>
          <w:rFonts w:ascii="Angsana New" w:hAnsi="Angsana New" w:cs="Angsana New"/>
          <w:sz w:val="30"/>
          <w:szCs w:val="30"/>
        </w:rPr>
        <w:t xml:space="preserve">2562 </w:t>
      </w:r>
      <w:r w:rsidRPr="008514A4">
        <w:rPr>
          <w:rFonts w:ascii="Angsana New" w:hAnsi="Angsana New" w:cs="Angsana New"/>
          <w:sz w:val="30"/>
          <w:szCs w:val="30"/>
          <w:cs/>
        </w:rPr>
        <w:t xml:space="preserve"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8514A4">
        <w:rPr>
          <w:rFonts w:ascii="Angsana New" w:hAnsi="Angsana New" w:cs="Angsana New"/>
          <w:sz w:val="30"/>
          <w:szCs w:val="30"/>
        </w:rPr>
        <w:t xml:space="preserve">20 </w:t>
      </w:r>
      <w:r w:rsidRPr="008514A4">
        <w:rPr>
          <w:rFonts w:ascii="Angsana New" w:hAnsi="Angsana New" w:cs="Angsana New"/>
          <w:sz w:val="30"/>
          <w:szCs w:val="30"/>
          <w:cs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 w:rsidRPr="008514A4">
        <w:rPr>
          <w:rFonts w:ascii="Angsana New" w:hAnsi="Angsana New" w:cs="Angsana New"/>
          <w:sz w:val="30"/>
          <w:szCs w:val="30"/>
        </w:rPr>
        <w:t xml:space="preserve">400 </w:t>
      </w:r>
      <w:r w:rsidRPr="008514A4">
        <w:rPr>
          <w:rFonts w:ascii="Angsana New" w:hAnsi="Angsana New" w:cs="Angsana New"/>
          <w:sz w:val="30"/>
          <w:szCs w:val="30"/>
          <w:cs/>
        </w:rPr>
        <w:t xml:space="preserve">วัน 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 ปี </w:t>
      </w:r>
      <w:r w:rsidRPr="008514A4">
        <w:rPr>
          <w:rFonts w:ascii="Angsana New" w:hAnsi="Angsana New" w:cs="Angsana New"/>
          <w:sz w:val="30"/>
          <w:szCs w:val="30"/>
        </w:rPr>
        <w:t xml:space="preserve">2562 </w:t>
      </w:r>
      <w:r w:rsidRPr="008514A4">
        <w:rPr>
          <w:rFonts w:ascii="Angsana New" w:hAnsi="Angsana New" w:cs="Angsana New"/>
          <w:sz w:val="30"/>
          <w:szCs w:val="30"/>
          <w:cs/>
        </w:rPr>
        <w:t xml:space="preserve">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 </w:t>
      </w:r>
      <w:r w:rsidR="003B23C6">
        <w:rPr>
          <w:rFonts w:ascii="Angsana New" w:hAnsi="Angsana New" w:cs="Angsana New"/>
          <w:sz w:val="30"/>
          <w:szCs w:val="30"/>
        </w:rPr>
        <w:t xml:space="preserve">30 </w:t>
      </w:r>
      <w:r w:rsidR="003B23C6">
        <w:rPr>
          <w:rFonts w:ascii="Angsana New" w:hAnsi="Angsana New" w:cs="Angsana New"/>
          <w:sz w:val="30"/>
          <w:szCs w:val="30"/>
          <w:cs/>
        </w:rPr>
        <w:t>กันยายน</w:t>
      </w:r>
      <w:r w:rsidRPr="008514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514A4">
        <w:rPr>
          <w:rFonts w:ascii="Angsana New" w:hAnsi="Angsana New" w:cs="Angsana New"/>
          <w:sz w:val="30"/>
          <w:szCs w:val="30"/>
        </w:rPr>
        <w:t xml:space="preserve">2562 </w:t>
      </w:r>
      <w:r w:rsidRPr="008514A4">
        <w:rPr>
          <w:rFonts w:ascii="Angsana New" w:hAnsi="Angsana New" w:cs="Angsana New"/>
          <w:sz w:val="30"/>
          <w:szCs w:val="30"/>
          <w:cs/>
        </w:rPr>
        <w:t>และต้นทุนบริการในอดีตเพิ่มขึ้นสำหรับงวด</w:t>
      </w:r>
      <w:r w:rsidR="003B23C6">
        <w:rPr>
          <w:rFonts w:ascii="Angsana New" w:hAnsi="Angsana New" w:cs="Angsana New"/>
          <w:sz w:val="30"/>
          <w:szCs w:val="30"/>
          <w:cs/>
        </w:rPr>
        <w:t>เก้าเดือน</w:t>
      </w:r>
      <w:r w:rsidRPr="008514A4">
        <w:rPr>
          <w:rFonts w:ascii="Angsana New" w:hAnsi="Angsana New" w:cs="Angsana New"/>
          <w:sz w:val="30"/>
          <w:szCs w:val="30"/>
          <w:cs/>
        </w:rPr>
        <w:t xml:space="preserve">สิ้นสุดวันเดียวกันในงบการเงินรวมและงบการเงินเฉพาะกิจการจำนวน </w:t>
      </w:r>
      <w:r w:rsidR="000E04DE" w:rsidRPr="008514A4">
        <w:rPr>
          <w:rFonts w:ascii="Angsana New" w:hAnsi="Angsana New" w:cs="Angsana New"/>
          <w:sz w:val="30"/>
          <w:szCs w:val="30"/>
        </w:rPr>
        <w:t>49.79</w:t>
      </w:r>
      <w:r w:rsidR="000E04DE" w:rsidRPr="008514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514A4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0E04DE">
        <w:rPr>
          <w:rFonts w:ascii="Angsana New" w:hAnsi="Angsana New" w:cs="Angsana New"/>
          <w:sz w:val="30"/>
          <w:szCs w:val="30"/>
        </w:rPr>
        <w:t xml:space="preserve"> </w:t>
      </w:r>
      <w:r w:rsidR="000E04DE" w:rsidRPr="008514A4">
        <w:rPr>
          <w:rFonts w:ascii="Angsana New" w:hAnsi="Angsana New" w:cs="Angsana New"/>
          <w:sz w:val="30"/>
          <w:szCs w:val="30"/>
        </w:rPr>
        <w:t>41.25</w:t>
      </w:r>
      <w:r w:rsidR="000E04DE">
        <w:rPr>
          <w:rFonts w:ascii="Angsana New" w:hAnsi="Angsana New" w:cs="Angsana New"/>
          <w:sz w:val="30"/>
          <w:szCs w:val="30"/>
        </w:rPr>
        <w:t xml:space="preserve"> </w:t>
      </w:r>
      <w:r w:rsidRPr="008514A4">
        <w:rPr>
          <w:rFonts w:ascii="Angsana New" w:hAnsi="Angsana New" w:cs="Angsana New"/>
          <w:sz w:val="30"/>
          <w:szCs w:val="30"/>
          <w:cs/>
        </w:rPr>
        <w:t>ล้านบาท</w:t>
      </w:r>
      <w:r w:rsidR="008514A4" w:rsidRPr="008514A4">
        <w:rPr>
          <w:rFonts w:ascii="Angsana New" w:hAnsi="Angsana New" w:cs="Angsana New"/>
          <w:sz w:val="30"/>
          <w:szCs w:val="30"/>
        </w:rPr>
        <w:t xml:space="preserve"> </w:t>
      </w:r>
      <w:r w:rsidRPr="008514A4">
        <w:rPr>
          <w:rFonts w:ascii="Angsana New" w:hAnsi="Angsana New" w:cs="Angsana New"/>
          <w:sz w:val="30"/>
          <w:szCs w:val="30"/>
          <w:cs/>
        </w:rPr>
        <w:t>ตามลำดับ</w:t>
      </w:r>
      <w:r w:rsidR="000E04DE">
        <w:rPr>
          <w:rFonts w:ascii="Angsana New" w:hAnsi="Angsana New" w:cs="Angsana New"/>
          <w:sz w:val="30"/>
          <w:szCs w:val="30"/>
        </w:rPr>
        <w:t xml:space="preserve"> </w:t>
      </w:r>
    </w:p>
    <w:p w:rsidR="002B1750" w:rsidRPr="008514A4" w:rsidRDefault="002B1750" w:rsidP="003A11E1">
      <w:pPr>
        <w:pStyle w:val="BodyText"/>
        <w:tabs>
          <w:tab w:val="left" w:pos="450"/>
        </w:tabs>
        <w:spacing w:after="0" w:line="240" w:lineRule="auto"/>
        <w:ind w:left="540" w:right="29"/>
        <w:rPr>
          <w:rFonts w:ascii="Angsana New" w:hAnsi="Angsana New" w:cs="Angsana New"/>
          <w:b/>
          <w:spacing w:val="-4"/>
          <w:sz w:val="30"/>
          <w:szCs w:val="30"/>
          <w:cs/>
        </w:rPr>
      </w:pPr>
    </w:p>
    <w:p w:rsidR="001C4F0E" w:rsidRDefault="001C4F0E">
      <w:pPr>
        <w:spacing w:after="0" w:line="240" w:lineRule="auto"/>
        <w:rPr>
          <w:rFonts w:ascii="Angsana New" w:eastAsia="SimSun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14793A" w:rsidRPr="001C4F0E" w:rsidRDefault="0014793A" w:rsidP="006B0E06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ส่วนงาน</w:t>
      </w:r>
      <w:r w:rsidR="005C2876"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ดำเนินงาน</w:t>
      </w:r>
    </w:p>
    <w:p w:rsidR="0014793A" w:rsidRPr="00881BB9" w:rsidRDefault="0014793A" w:rsidP="00EA73C7">
      <w:pPr>
        <w:tabs>
          <w:tab w:val="left" w:pos="540"/>
        </w:tabs>
        <w:spacing w:after="0" w:line="240" w:lineRule="auto"/>
        <w:ind w:left="540" w:right="-25"/>
        <w:rPr>
          <w:rFonts w:ascii="Angsana New" w:hAnsi="Angsana New" w:cs="Angsana New"/>
          <w:b/>
          <w:bCs/>
          <w:sz w:val="30"/>
          <w:szCs w:val="30"/>
        </w:rPr>
      </w:pPr>
    </w:p>
    <w:p w:rsidR="001461A1" w:rsidRDefault="00A82216" w:rsidP="004E5CA9">
      <w:pPr>
        <w:shd w:val="clear" w:color="auto" w:fill="FFFFFF"/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ผู้บริหารเห็นว่า</w:t>
      </w:r>
      <w:r w:rsidR="001461A1" w:rsidRPr="001C4F0E">
        <w:rPr>
          <w:rFonts w:ascii="Angsana New" w:hAnsi="Angsana New" w:cs="Angsana New"/>
          <w:sz w:val="30"/>
          <w:szCs w:val="30"/>
          <w:cs/>
        </w:rPr>
        <w:t>กลุ่มบริษัทดำเนินกิจการในส่วนงานธุ</w:t>
      </w:r>
      <w:r w:rsidR="005C4171" w:rsidRPr="001C4F0E">
        <w:rPr>
          <w:rFonts w:ascii="Angsana New" w:hAnsi="Angsana New" w:cs="Angsana New"/>
          <w:sz w:val="30"/>
          <w:szCs w:val="30"/>
          <w:cs/>
        </w:rPr>
        <w:t>รกิจเดียวคือธุรกิจ</w:t>
      </w:r>
      <w:r w:rsidR="001461A1" w:rsidRPr="001C4F0E">
        <w:rPr>
          <w:rFonts w:ascii="Angsana New" w:hAnsi="Angsana New" w:cs="Angsana New"/>
          <w:sz w:val="30"/>
          <w:szCs w:val="30"/>
          <w:cs/>
        </w:rPr>
        <w:t>ห้างสรรพสินค้า ดังนั้นฝ่ายบริหารจึงพิจารณาว่ากลุ่มบริษัทมีส่วนงานธุรกิจเพียงส่วนงานเดียว</w:t>
      </w:r>
      <w:r w:rsidR="001461A1" w:rsidRPr="001C4F0E">
        <w:rPr>
          <w:rFonts w:ascii="Angsana New" w:hAnsi="Angsana New" w:cs="Angsana New"/>
          <w:sz w:val="30"/>
          <w:szCs w:val="30"/>
        </w:rPr>
        <w:t xml:space="preserve"> </w:t>
      </w:r>
      <w:r w:rsidR="00400ABF" w:rsidRPr="001C4F0E">
        <w:rPr>
          <w:rFonts w:ascii="Angsana New" w:hAnsi="Angsana New" w:cs="Angsana New"/>
          <w:sz w:val="30"/>
          <w:szCs w:val="30"/>
        </w:rPr>
        <w:tab/>
      </w:r>
    </w:p>
    <w:p w:rsidR="001C4F0E" w:rsidRPr="00881BB9" w:rsidRDefault="001C4F0E" w:rsidP="00881BB9">
      <w:pPr>
        <w:tabs>
          <w:tab w:val="left" w:pos="540"/>
        </w:tabs>
        <w:spacing w:after="0" w:line="240" w:lineRule="auto"/>
        <w:ind w:left="540" w:right="-25"/>
        <w:rPr>
          <w:rFonts w:ascii="Angsana New" w:hAnsi="Angsana New" w:cs="Angsana New"/>
          <w:b/>
          <w:bCs/>
          <w:sz w:val="30"/>
          <w:szCs w:val="30"/>
        </w:rPr>
      </w:pPr>
    </w:p>
    <w:p w:rsidR="00A0251A" w:rsidRPr="007E475C" w:rsidRDefault="00A0251A" w:rsidP="001C4F0E">
      <w:pPr>
        <w:shd w:val="clear" w:color="auto" w:fill="FFFFFF"/>
        <w:spacing w:after="0"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E475C">
        <w:rPr>
          <w:rFonts w:ascii="Angsana New" w:hAnsi="Angsana New" w:cs="Angsana New"/>
          <w:i/>
          <w:iCs/>
          <w:sz w:val="30"/>
          <w:szCs w:val="30"/>
          <w:cs/>
        </w:rPr>
        <w:t>ส่วนงานภูมิศาสตร์</w:t>
      </w:r>
      <w:r w:rsidRPr="007E475C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:rsidR="00A0251A" w:rsidRPr="007A59EA" w:rsidRDefault="00A0251A" w:rsidP="00881BB9">
      <w:pPr>
        <w:tabs>
          <w:tab w:val="left" w:pos="540"/>
        </w:tabs>
        <w:spacing w:after="0" w:line="240" w:lineRule="auto"/>
        <w:ind w:left="540" w:right="-25"/>
        <w:rPr>
          <w:rFonts w:ascii="Angsana New" w:hAnsi="Angsana New" w:cs="Angsana New"/>
          <w:b/>
          <w:bCs/>
          <w:sz w:val="24"/>
          <w:szCs w:val="24"/>
        </w:rPr>
      </w:pPr>
    </w:p>
    <w:p w:rsidR="00A0251A" w:rsidRPr="001C4F0E" w:rsidRDefault="00A0251A" w:rsidP="00945942">
      <w:pPr>
        <w:spacing w:after="0" w:line="240" w:lineRule="auto"/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1C4F0E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:rsidR="006D2ED4" w:rsidRPr="007A59EA" w:rsidRDefault="006D2ED4" w:rsidP="00881BB9">
      <w:pPr>
        <w:tabs>
          <w:tab w:val="left" w:pos="540"/>
        </w:tabs>
        <w:spacing w:after="0" w:line="240" w:lineRule="auto"/>
        <w:ind w:left="540" w:right="-25"/>
        <w:rPr>
          <w:rFonts w:ascii="Angsana New" w:hAnsi="Angsana New" w:cs="Angsana New"/>
          <w:b/>
          <w:bCs/>
          <w:sz w:val="24"/>
          <w:szCs w:val="24"/>
        </w:rPr>
      </w:pPr>
    </w:p>
    <w:p w:rsidR="002F4CB0" w:rsidRDefault="006B0E06" w:rsidP="006B0E06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การจำแนก</w:t>
      </w:r>
      <w:r w:rsidR="002F4CB0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รายได้</w:t>
      </w:r>
    </w:p>
    <w:p w:rsidR="0056085F" w:rsidRPr="007A59EA" w:rsidRDefault="0056085F" w:rsidP="00732FA9">
      <w:pPr>
        <w:tabs>
          <w:tab w:val="left" w:pos="540"/>
        </w:tabs>
        <w:spacing w:after="0" w:line="240" w:lineRule="auto"/>
        <w:ind w:left="540" w:right="-25"/>
        <w:rPr>
          <w:rFonts w:ascii="Angsana New" w:hAnsi="Angsana New" w:cs="Angsana New"/>
          <w:b/>
          <w:bCs/>
          <w:sz w:val="24"/>
          <w:szCs w:val="24"/>
          <w:cs/>
        </w:rPr>
      </w:pPr>
    </w:p>
    <w:p w:rsidR="0056085F" w:rsidRDefault="0056085F" w:rsidP="005608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0D26">
        <w:rPr>
          <w:rFonts w:asciiTheme="majorBidi" w:hAnsiTheme="majorBidi" w:cstheme="majorBidi"/>
          <w:sz w:val="30"/>
          <w:szCs w:val="30"/>
          <w:cs/>
        </w:rPr>
        <w:t>ตาราง</w:t>
      </w:r>
      <w:r w:rsidRPr="00160D26">
        <w:rPr>
          <w:rFonts w:asciiTheme="majorBidi" w:hAnsiTheme="majorBidi" w:cstheme="majorBidi" w:hint="cs"/>
          <w:sz w:val="30"/>
          <w:szCs w:val="30"/>
          <w:cs/>
        </w:rPr>
        <w:t>ต่อไปนี้แสดง</w:t>
      </w:r>
      <w:r w:rsidRPr="00160D26">
        <w:rPr>
          <w:rFonts w:asciiTheme="majorBidi" w:hAnsiTheme="majorBidi" w:cstheme="majorBidi"/>
          <w:sz w:val="30"/>
          <w:szCs w:val="30"/>
          <w:cs/>
        </w:rPr>
        <w:t>ข้อมูลรายได้</w:t>
      </w:r>
      <w:r w:rsidRPr="00160D26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160D26">
        <w:rPr>
          <w:rFonts w:asciiTheme="majorBidi" w:hAnsiTheme="majorBidi" w:cstheme="majorBidi"/>
          <w:sz w:val="30"/>
          <w:szCs w:val="30"/>
          <w:cs/>
        </w:rPr>
        <w:t xml:space="preserve">ถูกจำแนกตามส่วนงานภูมิศาสตร์หลัก </w:t>
      </w:r>
      <w:r w:rsidR="007E475C">
        <w:rPr>
          <w:rFonts w:asciiTheme="majorBidi" w:hAnsiTheme="majorBidi" w:cstheme="majorBidi" w:hint="cs"/>
          <w:sz w:val="30"/>
          <w:szCs w:val="30"/>
          <w:cs/>
        </w:rPr>
        <w:t>ประเภทของผลิตภัณฑ์</w:t>
      </w:r>
      <w:r w:rsidR="00950E1B">
        <w:rPr>
          <w:rFonts w:asciiTheme="majorBidi" w:hAnsiTheme="majorBidi" w:cstheme="majorBidi" w:hint="cs"/>
          <w:sz w:val="30"/>
          <w:szCs w:val="30"/>
          <w:cs/>
        </w:rPr>
        <w:t>หลัก</w:t>
      </w:r>
      <w:r w:rsidRPr="00160D26">
        <w:rPr>
          <w:rFonts w:asciiTheme="majorBidi" w:hAnsiTheme="majorBidi" w:cstheme="majorBidi"/>
          <w:sz w:val="30"/>
          <w:szCs w:val="30"/>
          <w:cs/>
        </w:rPr>
        <w:t xml:space="preserve">และจังหวะเวลาในการรับรู้รายได้ </w:t>
      </w:r>
    </w:p>
    <w:tbl>
      <w:tblPr>
        <w:tblW w:w="9167" w:type="dxa"/>
        <w:tblInd w:w="540" w:type="dxa"/>
        <w:tblLook w:val="04A0" w:firstRow="1" w:lastRow="0" w:firstColumn="1" w:lastColumn="0" w:noHBand="0" w:noVBand="1"/>
      </w:tblPr>
      <w:tblGrid>
        <w:gridCol w:w="2830"/>
        <w:gridCol w:w="1491"/>
        <w:gridCol w:w="274"/>
        <w:gridCol w:w="1296"/>
        <w:gridCol w:w="404"/>
        <w:gridCol w:w="1274"/>
        <w:gridCol w:w="261"/>
        <w:gridCol w:w="1337"/>
      </w:tblGrid>
      <w:tr w:rsidR="00C44E3F" w:rsidRPr="002F4CB0" w:rsidTr="003D408B">
        <w:trPr>
          <w:trHeight w:val="20"/>
          <w:tblHeader/>
        </w:trPr>
        <w:tc>
          <w:tcPr>
            <w:tcW w:w="2830" w:type="dxa"/>
          </w:tcPr>
          <w:p w:rsidR="0056085F" w:rsidRPr="00BB4A5C" w:rsidRDefault="0041749B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4A5C">
              <w:rPr>
                <w:rFonts w:asciiTheme="majorBidi" w:hAnsiTheme="majorBidi" w:cstheme="majorBidi"/>
                <w:sz w:val="30"/>
                <w:szCs w:val="30"/>
              </w:rPr>
              <w:br w:type="column"/>
            </w:r>
            <w:r w:rsidR="0056085F" w:rsidRPr="00BB4A5C">
              <w:rPr>
                <w:rFonts w:asciiTheme="majorBidi" w:hAnsiTheme="majorBidi" w:cstheme="majorBidi"/>
                <w:sz w:val="30"/>
                <w:szCs w:val="30"/>
                <w:cs/>
              </w:rPr>
              <w:br w:type="column"/>
            </w:r>
          </w:p>
        </w:tc>
        <w:tc>
          <w:tcPr>
            <w:tcW w:w="3061" w:type="dxa"/>
            <w:gridSpan w:val="3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-18" w:right="-6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04" w:type="dxa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-18" w:right="-6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72" w:type="dxa"/>
            <w:gridSpan w:val="3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-18" w:right="-6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C44E3F" w:rsidRPr="00BB4A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</w:t>
            </w: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าร</w:t>
            </w:r>
          </w:p>
        </w:tc>
      </w:tr>
      <w:tr w:rsidR="00C44E3F" w:rsidRPr="002F4CB0" w:rsidTr="003D408B">
        <w:trPr>
          <w:trHeight w:val="20"/>
          <w:tblHeader/>
        </w:trPr>
        <w:tc>
          <w:tcPr>
            <w:tcW w:w="2830" w:type="dxa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-18" w:right="-6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1" w:type="dxa"/>
            <w:gridSpan w:val="3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-18" w:right="-6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  <w:cs/>
              </w:rPr>
              <w:t>ธุรกิจห้างสรรพสินค้า</w:t>
            </w:r>
          </w:p>
        </w:tc>
        <w:tc>
          <w:tcPr>
            <w:tcW w:w="404" w:type="dxa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-18" w:right="-6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72" w:type="dxa"/>
            <w:gridSpan w:val="3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-18" w:right="-6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  <w:cs/>
              </w:rPr>
              <w:t>ธุรกิจห้างสรรพสินค้า</w:t>
            </w:r>
          </w:p>
        </w:tc>
      </w:tr>
      <w:tr w:rsidR="00C44E3F" w:rsidRPr="002F4CB0" w:rsidTr="003D408B">
        <w:trPr>
          <w:trHeight w:val="20"/>
          <w:tblHeader/>
        </w:trPr>
        <w:tc>
          <w:tcPr>
            <w:tcW w:w="2830" w:type="dxa"/>
            <w:vAlign w:val="bottom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162" w:right="-693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14822218"/>
          </w:p>
        </w:tc>
        <w:tc>
          <w:tcPr>
            <w:tcW w:w="1491" w:type="dxa"/>
            <w:vAlign w:val="bottom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-18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4" w:type="dxa"/>
            <w:vAlign w:val="bottom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-18" w:right="-6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-18" w:right="-15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404" w:type="dxa"/>
            <w:vAlign w:val="bottom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-18" w:right="-6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-18"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1" w:type="dxa"/>
            <w:vAlign w:val="bottom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-18" w:right="-6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-18" w:right="-1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C44E3F" w:rsidRPr="002F4CB0" w:rsidTr="003D408B">
        <w:trPr>
          <w:trHeight w:val="20"/>
          <w:tblHeader/>
        </w:trPr>
        <w:tc>
          <w:tcPr>
            <w:tcW w:w="2830" w:type="dxa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37" w:type="dxa"/>
            <w:gridSpan w:val="7"/>
            <w:vAlign w:val="bottom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-18" w:right="-69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B4A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B4A5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56DCE" w:rsidRPr="002F4CB0" w:rsidTr="003D408B">
        <w:trPr>
          <w:trHeight w:val="20"/>
        </w:trPr>
        <w:tc>
          <w:tcPr>
            <w:tcW w:w="2830" w:type="dxa"/>
          </w:tcPr>
          <w:p w:rsidR="00356DCE" w:rsidRPr="00356DCE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4A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B4A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BB4A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3B23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6337" w:type="dxa"/>
            <w:gridSpan w:val="7"/>
            <w:vAlign w:val="bottom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356DCE" w:rsidRPr="00BB4A5C" w:rsidTr="003D408B">
        <w:trPr>
          <w:trHeight w:val="20"/>
        </w:trPr>
        <w:tc>
          <w:tcPr>
            <w:tcW w:w="2830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1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4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</w:tcPr>
          <w:p w:rsidR="00356DCE" w:rsidRPr="00BB4A5C" w:rsidRDefault="00356DCE" w:rsidP="00356DCE">
            <w:pPr>
              <w:pStyle w:val="BodyText"/>
              <w:tabs>
                <w:tab w:val="left" w:pos="1000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56DCE" w:rsidRPr="00BB4A5C" w:rsidTr="003D408B">
        <w:trPr>
          <w:trHeight w:val="20"/>
        </w:trPr>
        <w:tc>
          <w:tcPr>
            <w:tcW w:w="2830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  <w:r w:rsidRPr="00BB4A5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91" w:type="dxa"/>
          </w:tcPr>
          <w:p w:rsidR="00356DCE" w:rsidRPr="0030308B" w:rsidRDefault="00912AA5" w:rsidP="00356DCE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2,678,931</w:t>
            </w:r>
          </w:p>
        </w:tc>
        <w:tc>
          <w:tcPr>
            <w:tcW w:w="274" w:type="dxa"/>
          </w:tcPr>
          <w:p w:rsidR="00356DCE" w:rsidRPr="0030308B" w:rsidRDefault="00356DCE" w:rsidP="00356DCE">
            <w:pPr>
              <w:pStyle w:val="BodyText"/>
              <w:tabs>
                <w:tab w:val="decimal" w:pos="1062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356DCE" w:rsidRPr="0030308B" w:rsidRDefault="00912AA5" w:rsidP="00356DCE">
            <w:pPr>
              <w:pStyle w:val="BodyText"/>
              <w:tabs>
                <w:tab w:val="decimal" w:pos="1059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2,786,907</w:t>
            </w:r>
          </w:p>
        </w:tc>
        <w:tc>
          <w:tcPr>
            <w:tcW w:w="404" w:type="dxa"/>
          </w:tcPr>
          <w:p w:rsidR="00356DCE" w:rsidRPr="0030308B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356DCE" w:rsidRPr="0030308B" w:rsidRDefault="00912AA5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2,196,150</w:t>
            </w:r>
          </w:p>
        </w:tc>
        <w:tc>
          <w:tcPr>
            <w:tcW w:w="261" w:type="dxa"/>
          </w:tcPr>
          <w:p w:rsidR="00356DCE" w:rsidRPr="0030308B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:rsidR="00356DCE" w:rsidRPr="0030308B" w:rsidRDefault="00912AA5" w:rsidP="00356DCE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2,244,967</w:t>
            </w:r>
          </w:p>
        </w:tc>
      </w:tr>
      <w:tr w:rsidR="00356DCE" w:rsidRPr="00BB4A5C" w:rsidTr="003D408B">
        <w:trPr>
          <w:trHeight w:val="20"/>
        </w:trPr>
        <w:tc>
          <w:tcPr>
            <w:tcW w:w="2830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:rsidR="00356DCE" w:rsidRPr="0030308B" w:rsidRDefault="00912AA5" w:rsidP="00356DCE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7,633</w:t>
            </w:r>
          </w:p>
        </w:tc>
        <w:tc>
          <w:tcPr>
            <w:tcW w:w="274" w:type="dxa"/>
          </w:tcPr>
          <w:p w:rsidR="00356DCE" w:rsidRPr="0030308B" w:rsidRDefault="00356DCE" w:rsidP="00356DCE">
            <w:pPr>
              <w:pStyle w:val="BodyText"/>
              <w:tabs>
                <w:tab w:val="decimal" w:pos="1062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356DCE" w:rsidRPr="0030308B" w:rsidRDefault="00912AA5" w:rsidP="00356DCE">
            <w:pPr>
              <w:pStyle w:val="BodyText"/>
              <w:tabs>
                <w:tab w:val="decimal" w:pos="1062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8,106</w:t>
            </w:r>
          </w:p>
        </w:tc>
        <w:tc>
          <w:tcPr>
            <w:tcW w:w="404" w:type="dxa"/>
          </w:tcPr>
          <w:p w:rsidR="00356DCE" w:rsidRPr="0030308B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356DCE" w:rsidRPr="0030308B" w:rsidRDefault="00912AA5" w:rsidP="00356DCE">
            <w:pPr>
              <w:pStyle w:val="BodyText"/>
              <w:tabs>
                <w:tab w:val="decimal" w:pos="72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356DCE" w:rsidRPr="0030308B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356DCE" w:rsidRPr="0030308B" w:rsidRDefault="00912AA5" w:rsidP="00723778">
            <w:pPr>
              <w:pStyle w:val="BodyText"/>
              <w:tabs>
                <w:tab w:val="decimal" w:pos="790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56DCE" w:rsidRPr="00BB4A5C" w:rsidTr="003D408B">
        <w:trPr>
          <w:trHeight w:val="20"/>
        </w:trPr>
        <w:tc>
          <w:tcPr>
            <w:tcW w:w="2830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</w:tcPr>
          <w:p w:rsidR="00356DCE" w:rsidRPr="0030308B" w:rsidRDefault="00912AA5" w:rsidP="00356DCE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2,686,564</w:t>
            </w:r>
          </w:p>
        </w:tc>
        <w:tc>
          <w:tcPr>
            <w:tcW w:w="274" w:type="dxa"/>
          </w:tcPr>
          <w:p w:rsidR="00356DCE" w:rsidRPr="0030308B" w:rsidRDefault="00356DCE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356DCE" w:rsidRPr="0030308B" w:rsidRDefault="00912AA5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2,795,013</w:t>
            </w:r>
          </w:p>
        </w:tc>
        <w:tc>
          <w:tcPr>
            <w:tcW w:w="404" w:type="dxa"/>
          </w:tcPr>
          <w:p w:rsidR="00356DCE" w:rsidRPr="0030308B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356DCE" w:rsidRPr="0030308B" w:rsidRDefault="00912AA5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2,196,150</w:t>
            </w:r>
          </w:p>
        </w:tc>
        <w:tc>
          <w:tcPr>
            <w:tcW w:w="261" w:type="dxa"/>
          </w:tcPr>
          <w:p w:rsidR="00356DCE" w:rsidRPr="0030308B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:rsidR="00356DCE" w:rsidRPr="0030308B" w:rsidRDefault="00912AA5" w:rsidP="00356DCE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2,244,967</w:t>
            </w:r>
          </w:p>
        </w:tc>
      </w:tr>
      <w:tr w:rsidR="00356DCE" w:rsidRPr="00356DCE" w:rsidTr="003D408B">
        <w:trPr>
          <w:trHeight w:val="134"/>
        </w:trPr>
        <w:tc>
          <w:tcPr>
            <w:tcW w:w="2830" w:type="dxa"/>
          </w:tcPr>
          <w:p w:rsidR="00356DCE" w:rsidRPr="00356DCE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91" w:type="dxa"/>
            <w:tcBorders>
              <w:top w:val="double" w:sz="4" w:space="0" w:color="auto"/>
            </w:tcBorders>
          </w:tcPr>
          <w:p w:rsidR="00356DCE" w:rsidRPr="00356DCE" w:rsidRDefault="00356DCE" w:rsidP="00356DCE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274" w:type="dxa"/>
          </w:tcPr>
          <w:p w:rsidR="00356DCE" w:rsidRPr="00356DCE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:rsidR="00356DCE" w:rsidRPr="00356DCE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356DCE" w:rsidRPr="00356DCE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:rsidR="00356DCE" w:rsidRPr="00356DCE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261" w:type="dxa"/>
          </w:tcPr>
          <w:p w:rsidR="00356DCE" w:rsidRPr="00356DCE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</w:tcPr>
          <w:p w:rsidR="00356DCE" w:rsidRPr="00356DCE" w:rsidRDefault="00356DCE" w:rsidP="00356DCE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</w:tr>
      <w:tr w:rsidR="00356DCE" w:rsidRPr="00BB4A5C" w:rsidTr="003D408B">
        <w:trPr>
          <w:trHeight w:val="20"/>
        </w:trPr>
        <w:tc>
          <w:tcPr>
            <w:tcW w:w="2830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ประเภทของสินค้าและบริการหลัก</w:t>
            </w:r>
          </w:p>
        </w:tc>
        <w:tc>
          <w:tcPr>
            <w:tcW w:w="1491" w:type="dxa"/>
          </w:tcPr>
          <w:p w:rsidR="00356DCE" w:rsidRPr="00356DCE" w:rsidRDefault="00356DCE" w:rsidP="00356DCE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4" w:type="dxa"/>
          </w:tcPr>
          <w:p w:rsidR="00356DCE" w:rsidRPr="00356DCE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96" w:type="dxa"/>
          </w:tcPr>
          <w:p w:rsidR="00356DCE" w:rsidRPr="00356DCE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404" w:type="dxa"/>
          </w:tcPr>
          <w:p w:rsidR="00356DCE" w:rsidRPr="00356DCE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4" w:type="dxa"/>
          </w:tcPr>
          <w:p w:rsidR="00356DCE" w:rsidRPr="00356DCE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1" w:type="dxa"/>
          </w:tcPr>
          <w:p w:rsidR="00356DCE" w:rsidRPr="00356DCE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</w:tcPr>
          <w:p w:rsidR="00356DCE" w:rsidRPr="00356DCE" w:rsidRDefault="00356DCE" w:rsidP="00356DCE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356DCE" w:rsidRPr="00BB4A5C" w:rsidTr="003D408B">
        <w:trPr>
          <w:trHeight w:val="20"/>
        </w:trPr>
        <w:tc>
          <w:tcPr>
            <w:tcW w:w="2830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4A5C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91" w:type="dxa"/>
          </w:tcPr>
          <w:p w:rsidR="00356DCE" w:rsidRPr="00512D89" w:rsidRDefault="00912AA5" w:rsidP="00356DCE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2,652,193</w:t>
            </w:r>
          </w:p>
        </w:tc>
        <w:tc>
          <w:tcPr>
            <w:tcW w:w="274" w:type="dxa"/>
          </w:tcPr>
          <w:p w:rsidR="00356DCE" w:rsidRPr="00512D89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356DCE" w:rsidRPr="00512D89" w:rsidRDefault="00912AA5" w:rsidP="00356DCE">
            <w:pPr>
              <w:pStyle w:val="BodyText"/>
              <w:tabs>
                <w:tab w:val="decimal" w:pos="1059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2,763,637</w:t>
            </w:r>
          </w:p>
        </w:tc>
        <w:tc>
          <w:tcPr>
            <w:tcW w:w="404" w:type="dxa"/>
          </w:tcPr>
          <w:p w:rsidR="00356DCE" w:rsidRPr="00512D89" w:rsidRDefault="00356DCE" w:rsidP="00356DCE">
            <w:pPr>
              <w:pStyle w:val="BodyText"/>
              <w:tabs>
                <w:tab w:val="decimal" w:pos="1059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356DCE" w:rsidRPr="00512D89" w:rsidRDefault="00912AA5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2,164,897</w:t>
            </w:r>
          </w:p>
        </w:tc>
        <w:tc>
          <w:tcPr>
            <w:tcW w:w="261" w:type="dxa"/>
          </w:tcPr>
          <w:p w:rsidR="00356DCE" w:rsidRPr="00512D89" w:rsidRDefault="00356DCE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:rsidR="00356DCE" w:rsidRPr="00512D89" w:rsidRDefault="00912AA5" w:rsidP="00356DCE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2,216,592</w:t>
            </w:r>
          </w:p>
        </w:tc>
      </w:tr>
      <w:tr w:rsidR="00356DCE" w:rsidRPr="00BB4A5C" w:rsidTr="003D408B">
        <w:trPr>
          <w:trHeight w:val="20"/>
        </w:trPr>
        <w:tc>
          <w:tcPr>
            <w:tcW w:w="2830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รายได้ศูนย์อาหาร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:rsidR="00356DCE" w:rsidRPr="00512D89" w:rsidRDefault="00912AA5" w:rsidP="00356DCE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34,371</w:t>
            </w:r>
          </w:p>
        </w:tc>
        <w:tc>
          <w:tcPr>
            <w:tcW w:w="274" w:type="dxa"/>
          </w:tcPr>
          <w:p w:rsidR="00356DCE" w:rsidRPr="00512D89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356DCE" w:rsidRPr="00512D89" w:rsidRDefault="00912AA5" w:rsidP="00356DCE">
            <w:pPr>
              <w:pStyle w:val="BodyText"/>
              <w:tabs>
                <w:tab w:val="decimal" w:pos="1080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31,376</w:t>
            </w:r>
          </w:p>
        </w:tc>
        <w:tc>
          <w:tcPr>
            <w:tcW w:w="404" w:type="dxa"/>
          </w:tcPr>
          <w:p w:rsidR="00356DCE" w:rsidRPr="00512D89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356DCE" w:rsidRPr="00512D89" w:rsidRDefault="00912AA5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31,253</w:t>
            </w:r>
          </w:p>
        </w:tc>
        <w:tc>
          <w:tcPr>
            <w:tcW w:w="261" w:type="dxa"/>
          </w:tcPr>
          <w:p w:rsidR="00356DCE" w:rsidRPr="00512D89" w:rsidRDefault="00356DCE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356DCE" w:rsidRPr="00512D89" w:rsidRDefault="00912AA5" w:rsidP="00356DCE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28,375</w:t>
            </w:r>
          </w:p>
        </w:tc>
      </w:tr>
      <w:tr w:rsidR="00912AA5" w:rsidRPr="00BB4A5C" w:rsidTr="003D408B">
        <w:trPr>
          <w:trHeight w:val="20"/>
        </w:trPr>
        <w:tc>
          <w:tcPr>
            <w:tcW w:w="2830" w:type="dxa"/>
          </w:tcPr>
          <w:p w:rsidR="00912AA5" w:rsidRPr="00BB4A5C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</w:tcPr>
          <w:p w:rsidR="00912AA5" w:rsidRPr="0030308B" w:rsidRDefault="00912AA5" w:rsidP="00912AA5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2,686,564</w:t>
            </w:r>
          </w:p>
        </w:tc>
        <w:tc>
          <w:tcPr>
            <w:tcW w:w="274" w:type="dxa"/>
          </w:tcPr>
          <w:p w:rsidR="00912AA5" w:rsidRPr="0030308B" w:rsidRDefault="00912AA5" w:rsidP="00912AA5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912AA5" w:rsidRPr="0030308B" w:rsidRDefault="00912AA5" w:rsidP="00912AA5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2,795,013</w:t>
            </w:r>
          </w:p>
        </w:tc>
        <w:tc>
          <w:tcPr>
            <w:tcW w:w="404" w:type="dxa"/>
          </w:tcPr>
          <w:p w:rsidR="00912AA5" w:rsidRPr="0030308B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912AA5" w:rsidRPr="0030308B" w:rsidRDefault="00912AA5" w:rsidP="00912AA5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2,196,150</w:t>
            </w:r>
          </w:p>
        </w:tc>
        <w:tc>
          <w:tcPr>
            <w:tcW w:w="261" w:type="dxa"/>
          </w:tcPr>
          <w:p w:rsidR="00912AA5" w:rsidRPr="0030308B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:rsidR="00912AA5" w:rsidRPr="0030308B" w:rsidRDefault="00912AA5" w:rsidP="00912AA5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2,244,967</w:t>
            </w:r>
          </w:p>
        </w:tc>
      </w:tr>
      <w:tr w:rsidR="00912AA5" w:rsidRPr="00356DCE" w:rsidTr="003D408B">
        <w:trPr>
          <w:trHeight w:val="20"/>
        </w:trPr>
        <w:tc>
          <w:tcPr>
            <w:tcW w:w="2830" w:type="dxa"/>
          </w:tcPr>
          <w:p w:rsidR="00912AA5" w:rsidRPr="00356DCE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91" w:type="dxa"/>
            <w:tcBorders>
              <w:top w:val="double" w:sz="4" w:space="0" w:color="auto"/>
            </w:tcBorders>
          </w:tcPr>
          <w:p w:rsidR="00912AA5" w:rsidRPr="00512D89" w:rsidRDefault="00912AA5" w:rsidP="00912AA5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4" w:type="dxa"/>
          </w:tcPr>
          <w:p w:rsidR="00912AA5" w:rsidRPr="00512D89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:rsidR="00912AA5" w:rsidRPr="00512D89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04" w:type="dxa"/>
          </w:tcPr>
          <w:p w:rsidR="00912AA5" w:rsidRPr="00512D89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:rsidR="00912AA5" w:rsidRPr="00512D89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1" w:type="dxa"/>
          </w:tcPr>
          <w:p w:rsidR="00912AA5" w:rsidRPr="00512D89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</w:tcPr>
          <w:p w:rsidR="00912AA5" w:rsidRPr="00512D89" w:rsidRDefault="00912AA5" w:rsidP="00912AA5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12AA5" w:rsidRPr="00BB4A5C" w:rsidTr="003D408B">
        <w:trPr>
          <w:trHeight w:val="20"/>
        </w:trPr>
        <w:tc>
          <w:tcPr>
            <w:tcW w:w="2830" w:type="dxa"/>
          </w:tcPr>
          <w:p w:rsidR="00912AA5" w:rsidRPr="00BB4A5C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491" w:type="dxa"/>
          </w:tcPr>
          <w:p w:rsidR="00912AA5" w:rsidRPr="00512D89" w:rsidRDefault="00912AA5" w:rsidP="00912AA5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912AA5" w:rsidRPr="00512D89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912AA5" w:rsidRPr="00512D89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4" w:type="dxa"/>
          </w:tcPr>
          <w:p w:rsidR="00912AA5" w:rsidRPr="00512D89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912AA5" w:rsidRPr="00512D89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912AA5" w:rsidRPr="00512D89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:rsidR="00912AA5" w:rsidRPr="00512D89" w:rsidRDefault="00912AA5" w:rsidP="00912AA5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2AA5" w:rsidRPr="00BB4A5C" w:rsidTr="003D408B">
        <w:trPr>
          <w:trHeight w:val="20"/>
        </w:trPr>
        <w:tc>
          <w:tcPr>
            <w:tcW w:w="2830" w:type="dxa"/>
            <w:vAlign w:val="bottom"/>
          </w:tcPr>
          <w:p w:rsidR="00912AA5" w:rsidRPr="00BB4A5C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491" w:type="dxa"/>
            <w:tcBorders>
              <w:bottom w:val="double" w:sz="4" w:space="0" w:color="auto"/>
            </w:tcBorders>
          </w:tcPr>
          <w:p w:rsidR="00912AA5" w:rsidRPr="0030308B" w:rsidRDefault="00912AA5" w:rsidP="00912AA5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2,686,564</w:t>
            </w:r>
          </w:p>
        </w:tc>
        <w:tc>
          <w:tcPr>
            <w:tcW w:w="274" w:type="dxa"/>
          </w:tcPr>
          <w:p w:rsidR="00912AA5" w:rsidRPr="0030308B" w:rsidRDefault="00912AA5" w:rsidP="00912AA5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:rsidR="00912AA5" w:rsidRPr="0030308B" w:rsidRDefault="00912AA5" w:rsidP="00912AA5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2,795,013</w:t>
            </w:r>
          </w:p>
        </w:tc>
        <w:tc>
          <w:tcPr>
            <w:tcW w:w="404" w:type="dxa"/>
          </w:tcPr>
          <w:p w:rsidR="00912AA5" w:rsidRPr="0030308B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:rsidR="00912AA5" w:rsidRPr="0030308B" w:rsidRDefault="00912AA5" w:rsidP="00912AA5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2,196,150</w:t>
            </w:r>
          </w:p>
        </w:tc>
        <w:tc>
          <w:tcPr>
            <w:tcW w:w="261" w:type="dxa"/>
          </w:tcPr>
          <w:p w:rsidR="00912AA5" w:rsidRPr="0030308B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</w:tcPr>
          <w:p w:rsidR="00912AA5" w:rsidRPr="0030308B" w:rsidRDefault="00912AA5" w:rsidP="00912AA5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2,244,967</w:t>
            </w:r>
          </w:p>
        </w:tc>
      </w:tr>
      <w:tr w:rsidR="00912AA5" w:rsidRPr="002F4CB0" w:rsidTr="003D408B">
        <w:trPr>
          <w:trHeight w:val="20"/>
        </w:trPr>
        <w:tc>
          <w:tcPr>
            <w:tcW w:w="2830" w:type="dxa"/>
          </w:tcPr>
          <w:p w:rsidR="00912AA5" w:rsidRPr="00356DCE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4A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BB4A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BB4A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6337" w:type="dxa"/>
            <w:gridSpan w:val="7"/>
            <w:vAlign w:val="bottom"/>
          </w:tcPr>
          <w:p w:rsidR="00912AA5" w:rsidRPr="00BB4A5C" w:rsidRDefault="00912AA5" w:rsidP="00912AA5">
            <w:pPr>
              <w:pStyle w:val="BodyText"/>
              <w:spacing w:after="0" w:line="240" w:lineRule="auto"/>
              <w:ind w:left="-18" w:right="-69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912AA5" w:rsidRPr="00D516F9" w:rsidTr="003D408B">
        <w:trPr>
          <w:trHeight w:val="20"/>
        </w:trPr>
        <w:tc>
          <w:tcPr>
            <w:tcW w:w="2830" w:type="dxa"/>
          </w:tcPr>
          <w:p w:rsidR="00912AA5" w:rsidRPr="00BB4A5C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3" w:name="_Hlk14822311"/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1" w:type="dxa"/>
          </w:tcPr>
          <w:p w:rsidR="00912AA5" w:rsidRPr="00BB4A5C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912AA5" w:rsidRPr="00BB4A5C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:rsidR="00912AA5" w:rsidRPr="00BB4A5C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4" w:type="dxa"/>
          </w:tcPr>
          <w:p w:rsidR="00912AA5" w:rsidRPr="00BB4A5C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:rsidR="00912AA5" w:rsidRPr="00BB4A5C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912AA5" w:rsidRPr="00BB4A5C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</w:tcPr>
          <w:p w:rsidR="00912AA5" w:rsidRPr="00BB4A5C" w:rsidRDefault="00912AA5" w:rsidP="00912AA5">
            <w:pPr>
              <w:pStyle w:val="BodyText"/>
              <w:tabs>
                <w:tab w:val="left" w:pos="1000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12AA5" w:rsidRPr="002F4CB0" w:rsidTr="003D408B">
        <w:trPr>
          <w:trHeight w:val="20"/>
        </w:trPr>
        <w:tc>
          <w:tcPr>
            <w:tcW w:w="2830" w:type="dxa"/>
          </w:tcPr>
          <w:p w:rsidR="00912AA5" w:rsidRPr="00BB4A5C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  <w:r w:rsidRPr="00BB4A5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91" w:type="dxa"/>
          </w:tcPr>
          <w:p w:rsidR="00912AA5" w:rsidRPr="00BB4A5C" w:rsidRDefault="004E3EA9" w:rsidP="00912AA5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8,353,942</w:t>
            </w:r>
          </w:p>
        </w:tc>
        <w:tc>
          <w:tcPr>
            <w:tcW w:w="274" w:type="dxa"/>
          </w:tcPr>
          <w:p w:rsidR="00912AA5" w:rsidRPr="00BB4A5C" w:rsidRDefault="00912AA5" w:rsidP="00912AA5">
            <w:pPr>
              <w:pStyle w:val="BodyText"/>
              <w:tabs>
                <w:tab w:val="decimal" w:pos="1062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912AA5" w:rsidRPr="00BB4A5C" w:rsidRDefault="004E3EA9" w:rsidP="00912AA5">
            <w:pPr>
              <w:pStyle w:val="BodyText"/>
              <w:tabs>
                <w:tab w:val="decimal" w:pos="1059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8,239,228</w:t>
            </w:r>
          </w:p>
        </w:tc>
        <w:tc>
          <w:tcPr>
            <w:tcW w:w="404" w:type="dxa"/>
          </w:tcPr>
          <w:p w:rsidR="00912AA5" w:rsidRPr="00BB4A5C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912AA5" w:rsidRPr="00BB4A5C" w:rsidRDefault="004E3EA9" w:rsidP="00912AA5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6,831,097</w:t>
            </w:r>
          </w:p>
        </w:tc>
        <w:tc>
          <w:tcPr>
            <w:tcW w:w="261" w:type="dxa"/>
          </w:tcPr>
          <w:p w:rsidR="00912AA5" w:rsidRPr="00BB4A5C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:rsidR="00912AA5" w:rsidRPr="00BB4A5C" w:rsidRDefault="004E3EA9" w:rsidP="00912AA5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6,608,752</w:t>
            </w:r>
          </w:p>
        </w:tc>
      </w:tr>
      <w:tr w:rsidR="00912AA5" w:rsidRPr="002F4CB0" w:rsidTr="003D408B">
        <w:trPr>
          <w:trHeight w:val="20"/>
        </w:trPr>
        <w:tc>
          <w:tcPr>
            <w:tcW w:w="2830" w:type="dxa"/>
          </w:tcPr>
          <w:p w:rsidR="00912AA5" w:rsidRPr="00BB4A5C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:rsidR="00912AA5" w:rsidRPr="00BB4A5C" w:rsidRDefault="004E3EA9" w:rsidP="00912AA5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23,16</w:t>
            </w:r>
            <w:r w:rsidR="002B796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4" w:type="dxa"/>
          </w:tcPr>
          <w:p w:rsidR="00912AA5" w:rsidRPr="00BB4A5C" w:rsidRDefault="00912AA5" w:rsidP="00912AA5">
            <w:pPr>
              <w:pStyle w:val="BodyText"/>
              <w:tabs>
                <w:tab w:val="decimal" w:pos="1062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912AA5" w:rsidRPr="00BB4A5C" w:rsidRDefault="004E3EA9" w:rsidP="00912AA5">
            <w:pPr>
              <w:pStyle w:val="BodyText"/>
              <w:tabs>
                <w:tab w:val="decimal" w:pos="1062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25,086</w:t>
            </w:r>
          </w:p>
        </w:tc>
        <w:tc>
          <w:tcPr>
            <w:tcW w:w="404" w:type="dxa"/>
          </w:tcPr>
          <w:p w:rsidR="00912AA5" w:rsidRPr="00BB4A5C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912AA5" w:rsidRPr="00BB4A5C" w:rsidRDefault="004E3EA9" w:rsidP="00912AA5">
            <w:pPr>
              <w:pStyle w:val="BodyText"/>
              <w:tabs>
                <w:tab w:val="decimal" w:pos="72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912AA5" w:rsidRPr="00BB4A5C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912AA5" w:rsidRPr="00BB4A5C" w:rsidRDefault="004E3EA9" w:rsidP="007A7500">
            <w:pPr>
              <w:pStyle w:val="BodyText"/>
              <w:tabs>
                <w:tab w:val="decimal" w:pos="790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12AA5" w:rsidRPr="002F4CB0" w:rsidTr="003D408B">
        <w:trPr>
          <w:trHeight w:val="20"/>
        </w:trPr>
        <w:tc>
          <w:tcPr>
            <w:tcW w:w="2830" w:type="dxa"/>
          </w:tcPr>
          <w:p w:rsidR="00912AA5" w:rsidRPr="00BB4A5C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</w:tcPr>
          <w:p w:rsidR="00912AA5" w:rsidRPr="00EE51B4" w:rsidRDefault="004E3EA9" w:rsidP="00912AA5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8,377,</w:t>
            </w:r>
            <w:r w:rsidR="007A7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274" w:type="dxa"/>
          </w:tcPr>
          <w:p w:rsidR="00912AA5" w:rsidRPr="00BB4A5C" w:rsidRDefault="00912AA5" w:rsidP="00912AA5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912AA5" w:rsidRPr="00BB4A5C" w:rsidRDefault="004E3EA9" w:rsidP="00912AA5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8,264,314</w:t>
            </w:r>
          </w:p>
        </w:tc>
        <w:tc>
          <w:tcPr>
            <w:tcW w:w="404" w:type="dxa"/>
          </w:tcPr>
          <w:p w:rsidR="00912AA5" w:rsidRPr="00BB4A5C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912AA5" w:rsidRPr="00BB4A5C" w:rsidRDefault="004E3EA9" w:rsidP="00912AA5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6,831,097</w:t>
            </w:r>
          </w:p>
        </w:tc>
        <w:tc>
          <w:tcPr>
            <w:tcW w:w="261" w:type="dxa"/>
          </w:tcPr>
          <w:p w:rsidR="00912AA5" w:rsidRPr="00BB4A5C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:rsidR="00912AA5" w:rsidRPr="00BB4A5C" w:rsidRDefault="004E3EA9" w:rsidP="00912AA5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6,608,752</w:t>
            </w:r>
          </w:p>
        </w:tc>
      </w:tr>
      <w:tr w:rsidR="00912AA5" w:rsidRPr="00F46BFF" w:rsidTr="003D408B">
        <w:trPr>
          <w:trHeight w:val="20"/>
        </w:trPr>
        <w:tc>
          <w:tcPr>
            <w:tcW w:w="2830" w:type="dxa"/>
          </w:tcPr>
          <w:p w:rsidR="00912AA5" w:rsidRPr="00F46BFF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3"/>
                <w:szCs w:val="13"/>
                <w:cs/>
              </w:rPr>
            </w:pPr>
          </w:p>
        </w:tc>
        <w:tc>
          <w:tcPr>
            <w:tcW w:w="1491" w:type="dxa"/>
            <w:tcBorders>
              <w:top w:val="double" w:sz="4" w:space="0" w:color="auto"/>
            </w:tcBorders>
          </w:tcPr>
          <w:p w:rsidR="00912AA5" w:rsidRPr="00F46BFF" w:rsidRDefault="00912AA5" w:rsidP="00912AA5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13"/>
                <w:szCs w:val="13"/>
              </w:rPr>
            </w:pPr>
          </w:p>
        </w:tc>
        <w:tc>
          <w:tcPr>
            <w:tcW w:w="274" w:type="dxa"/>
          </w:tcPr>
          <w:p w:rsidR="00912AA5" w:rsidRPr="00F46BFF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3"/>
                <w:szCs w:val="13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:rsidR="00912AA5" w:rsidRPr="00F46BFF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3"/>
                <w:szCs w:val="13"/>
              </w:rPr>
            </w:pPr>
          </w:p>
        </w:tc>
        <w:tc>
          <w:tcPr>
            <w:tcW w:w="404" w:type="dxa"/>
          </w:tcPr>
          <w:p w:rsidR="00912AA5" w:rsidRPr="00F46BFF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3"/>
                <w:szCs w:val="13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:rsidR="00912AA5" w:rsidRPr="00F46BFF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3"/>
                <w:szCs w:val="13"/>
              </w:rPr>
            </w:pPr>
          </w:p>
        </w:tc>
        <w:tc>
          <w:tcPr>
            <w:tcW w:w="261" w:type="dxa"/>
          </w:tcPr>
          <w:p w:rsidR="00912AA5" w:rsidRPr="00F46BFF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3"/>
                <w:szCs w:val="13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</w:tcPr>
          <w:p w:rsidR="00912AA5" w:rsidRPr="00F46BFF" w:rsidRDefault="00912AA5" w:rsidP="00912AA5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13"/>
                <w:szCs w:val="13"/>
              </w:rPr>
            </w:pPr>
          </w:p>
        </w:tc>
      </w:tr>
      <w:tr w:rsidR="00912AA5" w:rsidRPr="00D516F9" w:rsidTr="003D408B">
        <w:trPr>
          <w:trHeight w:val="20"/>
        </w:trPr>
        <w:tc>
          <w:tcPr>
            <w:tcW w:w="2830" w:type="dxa"/>
          </w:tcPr>
          <w:p w:rsidR="00912AA5" w:rsidRPr="00BB4A5C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ประเภทของสินค้าและบริการหลัก</w:t>
            </w:r>
          </w:p>
        </w:tc>
        <w:tc>
          <w:tcPr>
            <w:tcW w:w="1491" w:type="dxa"/>
          </w:tcPr>
          <w:p w:rsidR="00912AA5" w:rsidRPr="00BB4A5C" w:rsidRDefault="00912AA5" w:rsidP="00912AA5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912AA5" w:rsidRPr="00BB4A5C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:rsidR="00912AA5" w:rsidRPr="00BB4A5C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4" w:type="dxa"/>
          </w:tcPr>
          <w:p w:rsidR="00912AA5" w:rsidRPr="00BB4A5C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:rsidR="00912AA5" w:rsidRPr="00BB4A5C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912AA5" w:rsidRPr="00BB4A5C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</w:tcPr>
          <w:p w:rsidR="00912AA5" w:rsidRPr="00BB4A5C" w:rsidRDefault="00912AA5" w:rsidP="00912AA5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2AA5" w:rsidRPr="00D32B3E" w:rsidTr="003D408B">
        <w:trPr>
          <w:trHeight w:val="20"/>
        </w:trPr>
        <w:tc>
          <w:tcPr>
            <w:tcW w:w="2830" w:type="dxa"/>
          </w:tcPr>
          <w:p w:rsidR="00912AA5" w:rsidRPr="00BB4A5C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4A5C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91" w:type="dxa"/>
          </w:tcPr>
          <w:p w:rsidR="00912AA5" w:rsidRPr="00BB4A5C" w:rsidRDefault="004E3EA9" w:rsidP="00912AA5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8,267,771</w:t>
            </w:r>
          </w:p>
        </w:tc>
        <w:tc>
          <w:tcPr>
            <w:tcW w:w="274" w:type="dxa"/>
          </w:tcPr>
          <w:p w:rsidR="00912AA5" w:rsidRPr="00BB4A5C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912AA5" w:rsidRPr="00BB4A5C" w:rsidRDefault="004E3EA9" w:rsidP="00912AA5">
            <w:pPr>
              <w:pStyle w:val="BodyText"/>
              <w:tabs>
                <w:tab w:val="decimal" w:pos="1059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8,173,343</w:t>
            </w:r>
          </w:p>
        </w:tc>
        <w:tc>
          <w:tcPr>
            <w:tcW w:w="404" w:type="dxa"/>
          </w:tcPr>
          <w:p w:rsidR="00912AA5" w:rsidRPr="00BB4A5C" w:rsidRDefault="00912AA5" w:rsidP="00912AA5">
            <w:pPr>
              <w:pStyle w:val="BodyText"/>
              <w:tabs>
                <w:tab w:val="decimal" w:pos="1059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912AA5" w:rsidRPr="00BB4A5C" w:rsidRDefault="004E3EA9" w:rsidP="00912AA5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6,731,491</w:t>
            </w:r>
          </w:p>
        </w:tc>
        <w:tc>
          <w:tcPr>
            <w:tcW w:w="261" w:type="dxa"/>
          </w:tcPr>
          <w:p w:rsidR="00912AA5" w:rsidRPr="00BB4A5C" w:rsidRDefault="00912AA5" w:rsidP="00912AA5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:rsidR="00912AA5" w:rsidRPr="00BB4A5C" w:rsidRDefault="004E3EA9" w:rsidP="00912AA5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6,527,078</w:t>
            </w:r>
          </w:p>
        </w:tc>
      </w:tr>
      <w:tr w:rsidR="00912AA5" w:rsidRPr="00D32B3E" w:rsidTr="003D408B">
        <w:trPr>
          <w:trHeight w:val="20"/>
        </w:trPr>
        <w:tc>
          <w:tcPr>
            <w:tcW w:w="2830" w:type="dxa"/>
          </w:tcPr>
          <w:p w:rsidR="00912AA5" w:rsidRPr="00BB4A5C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รายได้ศูนย์อาหาร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:rsidR="00912AA5" w:rsidRPr="00BB4A5C" w:rsidRDefault="004E3EA9" w:rsidP="00912AA5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109,335</w:t>
            </w:r>
          </w:p>
        </w:tc>
        <w:tc>
          <w:tcPr>
            <w:tcW w:w="274" w:type="dxa"/>
          </w:tcPr>
          <w:p w:rsidR="00912AA5" w:rsidRPr="00BB4A5C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912AA5" w:rsidRPr="00BB4A5C" w:rsidRDefault="004E3EA9" w:rsidP="00912AA5">
            <w:pPr>
              <w:pStyle w:val="BodyText"/>
              <w:tabs>
                <w:tab w:val="decimal" w:pos="1080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90,971</w:t>
            </w:r>
          </w:p>
        </w:tc>
        <w:tc>
          <w:tcPr>
            <w:tcW w:w="404" w:type="dxa"/>
          </w:tcPr>
          <w:p w:rsidR="00912AA5" w:rsidRPr="00BB4A5C" w:rsidRDefault="00912AA5" w:rsidP="00912AA5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912AA5" w:rsidRPr="00BB4A5C" w:rsidRDefault="004E3EA9" w:rsidP="00912AA5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99,606</w:t>
            </w:r>
          </w:p>
        </w:tc>
        <w:tc>
          <w:tcPr>
            <w:tcW w:w="261" w:type="dxa"/>
          </w:tcPr>
          <w:p w:rsidR="00912AA5" w:rsidRPr="00BB4A5C" w:rsidRDefault="00912AA5" w:rsidP="00912AA5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912AA5" w:rsidRPr="00BB4A5C" w:rsidRDefault="004E3EA9" w:rsidP="00912AA5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81,674</w:t>
            </w:r>
          </w:p>
        </w:tc>
      </w:tr>
      <w:tr w:rsidR="004E3EA9" w:rsidRPr="00D32B3E" w:rsidTr="003D408B">
        <w:trPr>
          <w:trHeight w:val="20"/>
        </w:trPr>
        <w:tc>
          <w:tcPr>
            <w:tcW w:w="2830" w:type="dxa"/>
          </w:tcPr>
          <w:p w:rsidR="004E3EA9" w:rsidRPr="00BB4A5C" w:rsidRDefault="004E3EA9" w:rsidP="004E3EA9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</w:tcPr>
          <w:p w:rsidR="004E3EA9" w:rsidRPr="00EE51B4" w:rsidRDefault="004E3EA9" w:rsidP="004E3EA9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8,377,</w:t>
            </w:r>
            <w:r w:rsidR="007A7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274" w:type="dxa"/>
          </w:tcPr>
          <w:p w:rsidR="004E3EA9" w:rsidRPr="00BB4A5C" w:rsidRDefault="004E3EA9" w:rsidP="004E3EA9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4E3EA9" w:rsidRPr="00BB4A5C" w:rsidRDefault="004E3EA9" w:rsidP="004E3EA9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8,264,314</w:t>
            </w:r>
          </w:p>
        </w:tc>
        <w:tc>
          <w:tcPr>
            <w:tcW w:w="404" w:type="dxa"/>
          </w:tcPr>
          <w:p w:rsidR="004E3EA9" w:rsidRPr="00BB4A5C" w:rsidRDefault="004E3EA9" w:rsidP="004E3EA9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4E3EA9" w:rsidRPr="00BB4A5C" w:rsidRDefault="004E3EA9" w:rsidP="004E3EA9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6,831,097</w:t>
            </w:r>
          </w:p>
        </w:tc>
        <w:tc>
          <w:tcPr>
            <w:tcW w:w="261" w:type="dxa"/>
          </w:tcPr>
          <w:p w:rsidR="004E3EA9" w:rsidRPr="00BB4A5C" w:rsidRDefault="004E3EA9" w:rsidP="004E3EA9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:rsidR="004E3EA9" w:rsidRPr="00BB4A5C" w:rsidRDefault="004E3EA9" w:rsidP="004E3EA9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6,608,752</w:t>
            </w:r>
          </w:p>
        </w:tc>
      </w:tr>
      <w:tr w:rsidR="004E3EA9" w:rsidRPr="00F46BFF" w:rsidTr="003D408B">
        <w:trPr>
          <w:trHeight w:val="20"/>
        </w:trPr>
        <w:tc>
          <w:tcPr>
            <w:tcW w:w="2830" w:type="dxa"/>
          </w:tcPr>
          <w:p w:rsidR="004E3EA9" w:rsidRPr="00F46BFF" w:rsidRDefault="004E3EA9" w:rsidP="004E3EA9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3"/>
                <w:szCs w:val="13"/>
                <w:cs/>
              </w:rPr>
            </w:pPr>
          </w:p>
        </w:tc>
        <w:tc>
          <w:tcPr>
            <w:tcW w:w="1491" w:type="dxa"/>
            <w:tcBorders>
              <w:top w:val="double" w:sz="4" w:space="0" w:color="auto"/>
            </w:tcBorders>
          </w:tcPr>
          <w:p w:rsidR="004E3EA9" w:rsidRPr="00F46BFF" w:rsidRDefault="004E3EA9" w:rsidP="004E3EA9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13"/>
                <w:szCs w:val="13"/>
                <w:cs/>
              </w:rPr>
            </w:pPr>
          </w:p>
        </w:tc>
        <w:tc>
          <w:tcPr>
            <w:tcW w:w="274" w:type="dxa"/>
          </w:tcPr>
          <w:p w:rsidR="004E3EA9" w:rsidRPr="00F46BFF" w:rsidRDefault="004E3EA9" w:rsidP="004E3EA9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3"/>
                <w:szCs w:val="13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:rsidR="004E3EA9" w:rsidRPr="00F46BFF" w:rsidRDefault="004E3EA9" w:rsidP="004E3EA9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3"/>
                <w:szCs w:val="13"/>
              </w:rPr>
            </w:pPr>
          </w:p>
        </w:tc>
        <w:tc>
          <w:tcPr>
            <w:tcW w:w="404" w:type="dxa"/>
          </w:tcPr>
          <w:p w:rsidR="004E3EA9" w:rsidRPr="00F46BFF" w:rsidRDefault="004E3EA9" w:rsidP="004E3EA9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3"/>
                <w:szCs w:val="13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:rsidR="004E3EA9" w:rsidRPr="00F46BFF" w:rsidRDefault="004E3EA9" w:rsidP="004E3EA9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3"/>
                <w:szCs w:val="13"/>
              </w:rPr>
            </w:pPr>
          </w:p>
        </w:tc>
        <w:tc>
          <w:tcPr>
            <w:tcW w:w="261" w:type="dxa"/>
          </w:tcPr>
          <w:p w:rsidR="004E3EA9" w:rsidRPr="00F46BFF" w:rsidRDefault="004E3EA9" w:rsidP="004E3EA9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3"/>
                <w:szCs w:val="13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</w:tcPr>
          <w:p w:rsidR="004E3EA9" w:rsidRPr="00F46BFF" w:rsidRDefault="004E3EA9" w:rsidP="004E3EA9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13"/>
                <w:szCs w:val="13"/>
              </w:rPr>
            </w:pPr>
          </w:p>
        </w:tc>
      </w:tr>
      <w:tr w:rsidR="004E3EA9" w:rsidRPr="002F4CB0" w:rsidTr="002B7961">
        <w:trPr>
          <w:trHeight w:val="20"/>
        </w:trPr>
        <w:tc>
          <w:tcPr>
            <w:tcW w:w="2830" w:type="dxa"/>
          </w:tcPr>
          <w:p w:rsidR="004E3EA9" w:rsidRPr="00BB4A5C" w:rsidRDefault="004E3EA9" w:rsidP="004E3EA9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491" w:type="dxa"/>
          </w:tcPr>
          <w:p w:rsidR="004E3EA9" w:rsidRPr="00BB4A5C" w:rsidRDefault="004E3EA9" w:rsidP="004E3EA9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4E3EA9" w:rsidRPr="00BB4A5C" w:rsidRDefault="004E3EA9" w:rsidP="004E3EA9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4E3EA9" w:rsidRPr="00BB4A5C" w:rsidRDefault="004E3EA9" w:rsidP="004E3EA9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4" w:type="dxa"/>
          </w:tcPr>
          <w:p w:rsidR="004E3EA9" w:rsidRPr="00BB4A5C" w:rsidRDefault="004E3EA9" w:rsidP="004E3EA9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4E3EA9" w:rsidRPr="00BB4A5C" w:rsidRDefault="004E3EA9" w:rsidP="004E3EA9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4E3EA9" w:rsidRPr="00BB4A5C" w:rsidRDefault="004E3EA9" w:rsidP="004E3EA9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:rsidR="004E3EA9" w:rsidRPr="00BB4A5C" w:rsidRDefault="004E3EA9" w:rsidP="004E3EA9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E3EA9" w:rsidRPr="007C2F09" w:rsidTr="002B7961">
        <w:trPr>
          <w:trHeight w:val="20"/>
        </w:trPr>
        <w:tc>
          <w:tcPr>
            <w:tcW w:w="2830" w:type="dxa"/>
            <w:vAlign w:val="bottom"/>
          </w:tcPr>
          <w:p w:rsidR="004E3EA9" w:rsidRPr="00BB4A5C" w:rsidRDefault="004E3EA9" w:rsidP="004E3EA9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491" w:type="dxa"/>
            <w:tcBorders>
              <w:bottom w:val="double" w:sz="4" w:space="0" w:color="auto"/>
            </w:tcBorders>
          </w:tcPr>
          <w:p w:rsidR="004E3EA9" w:rsidRPr="007C2F09" w:rsidRDefault="004E3EA9" w:rsidP="007C2F09">
            <w:pPr>
              <w:pStyle w:val="BodyText"/>
              <w:tabs>
                <w:tab w:val="decimal" w:pos="1187"/>
              </w:tabs>
              <w:spacing w:after="0" w:line="240" w:lineRule="auto"/>
              <w:ind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F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8,377,</w:t>
            </w:r>
            <w:r w:rsidR="007A7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274" w:type="dxa"/>
          </w:tcPr>
          <w:p w:rsidR="004E3EA9" w:rsidRPr="007C2F09" w:rsidRDefault="004E3EA9" w:rsidP="004E3EA9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:rsidR="004E3EA9" w:rsidRPr="007C2F09" w:rsidRDefault="004E3EA9" w:rsidP="004E3EA9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F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8,264,314</w:t>
            </w:r>
          </w:p>
        </w:tc>
        <w:tc>
          <w:tcPr>
            <w:tcW w:w="404" w:type="dxa"/>
          </w:tcPr>
          <w:p w:rsidR="004E3EA9" w:rsidRPr="007C2F09" w:rsidRDefault="004E3EA9" w:rsidP="004E3EA9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:rsidR="004E3EA9" w:rsidRPr="007C2F09" w:rsidRDefault="004E3EA9" w:rsidP="004E3EA9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F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6,831,097</w:t>
            </w:r>
          </w:p>
        </w:tc>
        <w:tc>
          <w:tcPr>
            <w:tcW w:w="261" w:type="dxa"/>
          </w:tcPr>
          <w:p w:rsidR="004E3EA9" w:rsidRPr="007C2F09" w:rsidRDefault="004E3EA9" w:rsidP="004E3EA9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</w:tcPr>
          <w:p w:rsidR="004E3EA9" w:rsidRPr="007C2F09" w:rsidRDefault="004E3EA9" w:rsidP="004E3EA9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F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6,608,752</w:t>
            </w:r>
          </w:p>
        </w:tc>
      </w:tr>
      <w:bookmarkEnd w:id="2"/>
      <w:bookmarkEnd w:id="3"/>
    </w:tbl>
    <w:p w:rsidR="00A454DB" w:rsidRDefault="00A454DB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7108A4" w:rsidRDefault="00BF4F37" w:rsidP="006B0E06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17A4B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เงินปันผล</w:t>
      </w:r>
    </w:p>
    <w:p w:rsidR="00881BB9" w:rsidRPr="00881BB9" w:rsidRDefault="00881BB9" w:rsidP="00881BB9">
      <w:pPr>
        <w:tabs>
          <w:tab w:val="left" w:pos="540"/>
        </w:tabs>
        <w:spacing w:after="0" w:line="240" w:lineRule="auto"/>
        <w:ind w:left="540" w:right="-25"/>
        <w:rPr>
          <w:rFonts w:ascii="Angsana New" w:hAnsi="Angsana New" w:cs="Angsana New"/>
          <w:b/>
          <w:bCs/>
          <w:sz w:val="30"/>
          <w:szCs w:val="30"/>
        </w:rPr>
      </w:pPr>
    </w:p>
    <w:p w:rsidR="007108A4" w:rsidRPr="007108A4" w:rsidRDefault="007108A4" w:rsidP="00881BB9">
      <w:pPr>
        <w:tabs>
          <w:tab w:val="left" w:pos="540"/>
        </w:tabs>
        <w:spacing w:after="0" w:line="240" w:lineRule="auto"/>
        <w:ind w:left="540" w:right="-25"/>
        <w:rPr>
          <w:sz w:val="4"/>
          <w:szCs w:val="4"/>
        </w:rPr>
      </w:pPr>
    </w:p>
    <w:p w:rsidR="00F0519C" w:rsidRDefault="00F0519C" w:rsidP="007108A4">
      <w:pPr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8514A4">
        <w:rPr>
          <w:rFonts w:ascii="Angsana New" w:hAnsi="Angsana New" w:cs="Angsana New"/>
          <w:sz w:val="30"/>
          <w:szCs w:val="30"/>
          <w:cs/>
        </w:rPr>
        <w:t>เงินปันผลที่</w:t>
      </w:r>
      <w:r w:rsidR="007108A4" w:rsidRPr="008514A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514A4">
        <w:rPr>
          <w:rFonts w:ascii="Angsana New" w:hAnsi="Angsana New" w:cs="Angsana New"/>
          <w:sz w:val="30"/>
          <w:szCs w:val="30"/>
          <w:cs/>
        </w:rPr>
        <w:t>จ่ายให้ผู้ถือหุ้น มีดังนี้</w:t>
      </w:r>
      <w:r w:rsidRPr="00F0519C">
        <w:rPr>
          <w:rFonts w:ascii="Angsana New" w:hAnsi="Angsana New" w:cs="Angsana New"/>
          <w:sz w:val="30"/>
          <w:szCs w:val="30"/>
        </w:rPr>
        <w:t> </w:t>
      </w:r>
    </w:p>
    <w:tbl>
      <w:tblPr>
        <w:tblStyle w:val="TableGrid3"/>
        <w:tblW w:w="90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245"/>
        <w:gridCol w:w="1621"/>
        <w:gridCol w:w="268"/>
        <w:gridCol w:w="1497"/>
        <w:gridCol w:w="236"/>
        <w:gridCol w:w="1331"/>
        <w:gridCol w:w="270"/>
        <w:gridCol w:w="1440"/>
      </w:tblGrid>
      <w:tr w:rsidR="0089069A" w:rsidRPr="007108A4" w:rsidTr="006C4D76">
        <w:tc>
          <w:tcPr>
            <w:tcW w:w="2160" w:type="dxa"/>
            <w:vAlign w:val="bottom"/>
          </w:tcPr>
          <w:p w:rsidR="0089069A" w:rsidRPr="007108A4" w:rsidRDefault="0089069A" w:rsidP="007108A4">
            <w:pPr>
              <w:spacing w:after="0"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45" w:type="dxa"/>
            <w:tcBorders>
              <w:left w:val="nil"/>
            </w:tcBorders>
            <w:vAlign w:val="bottom"/>
          </w:tcPr>
          <w:p w:rsidR="0089069A" w:rsidRPr="007108A4" w:rsidRDefault="0089069A" w:rsidP="007108A4">
            <w:pPr>
              <w:spacing w:after="0"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21" w:type="dxa"/>
            <w:vAlign w:val="bottom"/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08A4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68" w:type="dxa"/>
            <w:vAlign w:val="bottom"/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08A4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08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36" w:type="dxa"/>
            <w:vAlign w:val="bottom"/>
          </w:tcPr>
          <w:p w:rsidR="0089069A" w:rsidRDefault="0089069A" w:rsidP="007108A4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  <w:p w:rsidR="0089069A" w:rsidRPr="007108A4" w:rsidRDefault="0089069A" w:rsidP="0089069A">
            <w:pPr>
              <w:tabs>
                <w:tab w:val="left" w:pos="540"/>
              </w:tabs>
              <w:spacing w:after="0" w:line="240" w:lineRule="auto"/>
              <w:ind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1" w:type="dxa"/>
            <w:tcBorders>
              <w:left w:val="nil"/>
            </w:tcBorders>
            <w:vAlign w:val="bottom"/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08A4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7108A4">
              <w:rPr>
                <w:rFonts w:ascii="Angsana New" w:hAnsi="Angsana New" w:cs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:rsidR="0089069A" w:rsidRPr="007108A4" w:rsidRDefault="0089069A" w:rsidP="007108A4">
            <w:pPr>
              <w:spacing w:after="0"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89069A" w:rsidRPr="007108A4" w:rsidDel="00D43E7A" w:rsidRDefault="0089069A" w:rsidP="007108A4">
            <w:pPr>
              <w:tabs>
                <w:tab w:val="left" w:pos="540"/>
              </w:tabs>
              <w:spacing w:after="0"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08A4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89069A" w:rsidRPr="007108A4" w:rsidTr="006C4D76">
        <w:tc>
          <w:tcPr>
            <w:tcW w:w="2160" w:type="dxa"/>
          </w:tcPr>
          <w:p w:rsidR="0089069A" w:rsidRPr="007108A4" w:rsidRDefault="0089069A" w:rsidP="007108A4">
            <w:pPr>
              <w:spacing w:after="0"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5" w:type="dxa"/>
            <w:tcBorders>
              <w:left w:val="nil"/>
            </w:tcBorders>
          </w:tcPr>
          <w:p w:rsidR="0089069A" w:rsidRPr="007108A4" w:rsidRDefault="0089069A" w:rsidP="007108A4">
            <w:pPr>
              <w:spacing w:after="0"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21" w:type="dxa"/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</w:tcPr>
          <w:p w:rsidR="0089069A" w:rsidRPr="007108A4" w:rsidRDefault="0089069A" w:rsidP="007108A4">
            <w:pPr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89069A" w:rsidRPr="007108A4" w:rsidRDefault="0089069A" w:rsidP="0089069A">
            <w:pPr>
              <w:spacing w:after="0" w:line="240" w:lineRule="auto"/>
              <w:ind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1" w:type="dxa"/>
            <w:tcBorders>
              <w:left w:val="nil"/>
            </w:tcBorders>
          </w:tcPr>
          <w:p w:rsidR="0089069A" w:rsidRPr="007108A4" w:rsidRDefault="0089069A" w:rsidP="007108A4">
            <w:pPr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108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:rsidR="0089069A" w:rsidRPr="007108A4" w:rsidRDefault="0089069A" w:rsidP="007108A4">
            <w:pPr>
              <w:spacing w:after="0"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108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9069A" w:rsidRPr="007108A4" w:rsidTr="006C4D76">
        <w:tc>
          <w:tcPr>
            <w:tcW w:w="2160" w:type="dxa"/>
            <w:shd w:val="clear" w:color="auto" w:fill="auto"/>
          </w:tcPr>
          <w:p w:rsidR="0089069A" w:rsidRPr="007108A4" w:rsidRDefault="0089069A" w:rsidP="007108A4">
            <w:pPr>
              <w:spacing w:after="0"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108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7108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45" w:type="dxa"/>
            <w:tcBorders>
              <w:left w:val="nil"/>
            </w:tcBorders>
            <w:shd w:val="clear" w:color="auto" w:fill="auto"/>
          </w:tcPr>
          <w:p w:rsidR="0089069A" w:rsidRPr="007108A4" w:rsidRDefault="0089069A" w:rsidP="0089069A">
            <w:pPr>
              <w:spacing w:after="0"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21" w:type="dxa"/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68" w:type="dxa"/>
            <w:tcBorders>
              <w:left w:val="nil"/>
            </w:tcBorders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97" w:type="dxa"/>
          </w:tcPr>
          <w:p w:rsidR="0089069A" w:rsidRPr="007108A4" w:rsidRDefault="0089069A" w:rsidP="007108A4">
            <w:pPr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89069A" w:rsidRPr="007108A4" w:rsidRDefault="0089069A" w:rsidP="007108A4">
            <w:pPr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31" w:type="dxa"/>
            <w:tcBorders>
              <w:left w:val="nil"/>
            </w:tcBorders>
          </w:tcPr>
          <w:p w:rsidR="0089069A" w:rsidRPr="007108A4" w:rsidRDefault="0089069A" w:rsidP="007108A4">
            <w:pPr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89069A" w:rsidRPr="007108A4" w:rsidRDefault="0089069A" w:rsidP="007108A4">
            <w:pPr>
              <w:spacing w:after="0"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89069A" w:rsidRPr="007108A4" w:rsidTr="00D91A16">
        <w:trPr>
          <w:trHeight w:val="335"/>
        </w:trPr>
        <w:tc>
          <w:tcPr>
            <w:tcW w:w="2160" w:type="dxa"/>
            <w:shd w:val="clear" w:color="auto" w:fill="auto"/>
          </w:tcPr>
          <w:p w:rsidR="0089069A" w:rsidRPr="007108A4" w:rsidRDefault="0089069A" w:rsidP="007108A4">
            <w:pPr>
              <w:spacing w:after="0"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08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45" w:type="dxa"/>
            <w:tcBorders>
              <w:left w:val="nil"/>
            </w:tcBorders>
            <w:shd w:val="clear" w:color="auto" w:fill="auto"/>
          </w:tcPr>
          <w:p w:rsidR="0089069A" w:rsidRPr="007108A4" w:rsidRDefault="0089069A" w:rsidP="0089069A">
            <w:pPr>
              <w:spacing w:after="0"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1" w:type="dxa"/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08A4">
              <w:rPr>
                <w:rFonts w:ascii="Angsana New" w:hAnsi="Angsana New" w:cs="Angsana New"/>
                <w:sz w:val="30"/>
                <w:szCs w:val="30"/>
              </w:rPr>
              <w:t xml:space="preserve">25 </w:t>
            </w:r>
            <w:r w:rsidRPr="007108A4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7108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108A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  <w:tcBorders>
              <w:left w:val="nil"/>
            </w:tcBorders>
          </w:tcPr>
          <w:p w:rsidR="0089069A" w:rsidRPr="007108A4" w:rsidRDefault="0089069A" w:rsidP="0089069A">
            <w:pPr>
              <w:tabs>
                <w:tab w:val="left" w:pos="540"/>
              </w:tabs>
              <w:spacing w:after="0"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08A4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Pr="007108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108A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89069A" w:rsidRPr="007108A4" w:rsidRDefault="0089069A" w:rsidP="0089069A">
            <w:pPr>
              <w:tabs>
                <w:tab w:val="left" w:pos="540"/>
              </w:tabs>
              <w:spacing w:after="0" w:line="240" w:lineRule="auto"/>
              <w:ind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tcBorders>
              <w:left w:val="nil"/>
              <w:bottom w:val="single" w:sz="4" w:space="0" w:color="auto"/>
            </w:tcBorders>
          </w:tcPr>
          <w:p w:rsidR="0089069A" w:rsidRPr="007108A4" w:rsidRDefault="007276D0" w:rsidP="007108A4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1.35</w:t>
            </w:r>
          </w:p>
        </w:tc>
        <w:tc>
          <w:tcPr>
            <w:tcW w:w="270" w:type="dxa"/>
          </w:tcPr>
          <w:p w:rsidR="0089069A" w:rsidRPr="007108A4" w:rsidRDefault="0089069A" w:rsidP="007108A4">
            <w:pPr>
              <w:spacing w:after="0"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9069A" w:rsidRPr="00D84699" w:rsidRDefault="007276D0" w:rsidP="00994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decimal" w:pos="904"/>
              </w:tabs>
              <w:spacing w:after="0"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1,499.18</w:t>
            </w:r>
          </w:p>
        </w:tc>
      </w:tr>
      <w:tr w:rsidR="0089069A" w:rsidRPr="007108A4" w:rsidTr="006C4D76">
        <w:tc>
          <w:tcPr>
            <w:tcW w:w="2160" w:type="dxa"/>
          </w:tcPr>
          <w:p w:rsidR="0089069A" w:rsidRPr="007108A4" w:rsidRDefault="0089069A" w:rsidP="007108A4">
            <w:pPr>
              <w:spacing w:after="0" w:line="240" w:lineRule="auto"/>
              <w:ind w:right="-52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45" w:type="dxa"/>
            <w:tcBorders>
              <w:left w:val="nil"/>
            </w:tcBorders>
          </w:tcPr>
          <w:p w:rsidR="0089069A" w:rsidRPr="007108A4" w:rsidRDefault="0089069A" w:rsidP="007108A4">
            <w:pPr>
              <w:spacing w:after="0" w:line="240" w:lineRule="auto"/>
              <w:ind w:right="-52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621" w:type="dxa"/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68" w:type="dxa"/>
            <w:tcBorders>
              <w:left w:val="nil"/>
            </w:tcBorders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97" w:type="dxa"/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31" w:type="dxa"/>
            <w:tcBorders>
              <w:top w:val="double" w:sz="4" w:space="0" w:color="auto"/>
              <w:left w:val="nil"/>
            </w:tcBorders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:rsidR="0089069A" w:rsidRPr="007108A4" w:rsidRDefault="0089069A" w:rsidP="007108A4">
            <w:pPr>
              <w:spacing w:after="0"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89069A" w:rsidRPr="007108A4" w:rsidRDefault="0089069A" w:rsidP="00994714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89069A" w:rsidRPr="007108A4" w:rsidTr="006C4D76">
        <w:tc>
          <w:tcPr>
            <w:tcW w:w="2160" w:type="dxa"/>
          </w:tcPr>
          <w:p w:rsidR="0089069A" w:rsidRPr="007108A4" w:rsidRDefault="0089069A" w:rsidP="007108A4">
            <w:pPr>
              <w:spacing w:after="0"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</w:rPr>
            </w:pPr>
            <w:r w:rsidRPr="007108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7108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245" w:type="dxa"/>
            <w:tcBorders>
              <w:left w:val="nil"/>
            </w:tcBorders>
          </w:tcPr>
          <w:p w:rsidR="0089069A" w:rsidRPr="007108A4" w:rsidRDefault="0089069A" w:rsidP="0089069A">
            <w:pPr>
              <w:spacing w:after="0"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21" w:type="dxa"/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68" w:type="dxa"/>
            <w:tcBorders>
              <w:left w:val="nil"/>
            </w:tcBorders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97" w:type="dxa"/>
          </w:tcPr>
          <w:p w:rsidR="0089069A" w:rsidRPr="007108A4" w:rsidRDefault="0089069A" w:rsidP="007108A4">
            <w:pPr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89069A" w:rsidRPr="007108A4" w:rsidRDefault="0089069A" w:rsidP="007108A4">
            <w:pPr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31" w:type="dxa"/>
            <w:tcBorders>
              <w:left w:val="nil"/>
            </w:tcBorders>
          </w:tcPr>
          <w:p w:rsidR="0089069A" w:rsidRPr="007108A4" w:rsidRDefault="0089069A" w:rsidP="007108A4">
            <w:pPr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89069A" w:rsidRPr="007108A4" w:rsidRDefault="0089069A" w:rsidP="007108A4">
            <w:pPr>
              <w:spacing w:after="0"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:rsidR="0089069A" w:rsidRPr="007108A4" w:rsidRDefault="0089069A" w:rsidP="00994714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89069A" w:rsidRPr="007108A4" w:rsidTr="001B6F2C">
        <w:trPr>
          <w:trHeight w:val="416"/>
        </w:trPr>
        <w:tc>
          <w:tcPr>
            <w:tcW w:w="2160" w:type="dxa"/>
          </w:tcPr>
          <w:p w:rsidR="0089069A" w:rsidRPr="007108A4" w:rsidRDefault="0089069A" w:rsidP="007108A4">
            <w:pPr>
              <w:spacing w:after="0"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08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45" w:type="dxa"/>
            <w:tcBorders>
              <w:left w:val="nil"/>
            </w:tcBorders>
          </w:tcPr>
          <w:p w:rsidR="0089069A" w:rsidRPr="007108A4" w:rsidRDefault="0089069A" w:rsidP="0089069A">
            <w:pPr>
              <w:spacing w:after="0"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1" w:type="dxa"/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08A4">
              <w:rPr>
                <w:rFonts w:ascii="Angsana New" w:hAnsi="Angsana New" w:cs="Angsana New"/>
                <w:sz w:val="30"/>
                <w:szCs w:val="30"/>
              </w:rPr>
              <w:t xml:space="preserve">19 </w:t>
            </w:r>
            <w:r w:rsidRPr="007108A4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7108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108A4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68" w:type="dxa"/>
            <w:tcBorders>
              <w:left w:val="nil"/>
            </w:tcBorders>
          </w:tcPr>
          <w:p w:rsidR="0089069A" w:rsidRPr="007108A4" w:rsidRDefault="0089069A" w:rsidP="0089069A">
            <w:pPr>
              <w:tabs>
                <w:tab w:val="left" w:pos="540"/>
              </w:tabs>
              <w:spacing w:after="0"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</w:tcPr>
          <w:p w:rsidR="0089069A" w:rsidRPr="007108A4" w:rsidRDefault="0089069A" w:rsidP="007108A4">
            <w:pPr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08A4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Pr="007108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108A4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bottom w:val="nil"/>
            </w:tcBorders>
          </w:tcPr>
          <w:p w:rsidR="0089069A" w:rsidRPr="007108A4" w:rsidRDefault="0089069A" w:rsidP="0089069A">
            <w:pPr>
              <w:spacing w:after="0" w:line="240" w:lineRule="auto"/>
              <w:ind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tcBorders>
              <w:left w:val="nil"/>
              <w:bottom w:val="double" w:sz="4" w:space="0" w:color="auto"/>
            </w:tcBorders>
          </w:tcPr>
          <w:p w:rsidR="0089069A" w:rsidRPr="007108A4" w:rsidRDefault="00653F86" w:rsidP="007108A4">
            <w:pPr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1.25</w:t>
            </w:r>
          </w:p>
        </w:tc>
        <w:tc>
          <w:tcPr>
            <w:tcW w:w="270" w:type="dxa"/>
          </w:tcPr>
          <w:p w:rsidR="0089069A" w:rsidRPr="007108A4" w:rsidRDefault="0089069A" w:rsidP="007108A4">
            <w:pPr>
              <w:spacing w:after="0"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89069A" w:rsidRPr="00D84699" w:rsidRDefault="00653F86" w:rsidP="00994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1,388.3</w:t>
            </w:r>
            <w:r w:rsidR="0013553C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</w:t>
            </w:r>
          </w:p>
        </w:tc>
      </w:tr>
    </w:tbl>
    <w:p w:rsidR="007108A4" w:rsidRPr="00F0519C" w:rsidRDefault="007108A4" w:rsidP="007108A4">
      <w:pPr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:rsidR="0033275B" w:rsidRPr="00B01273" w:rsidRDefault="002E5139" w:rsidP="006B0E06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r w:rsidRPr="00B0127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ภาระผูกพัน</w:t>
      </w:r>
      <w:r w:rsidR="00B47D69" w:rsidRPr="00B0127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กับ</w:t>
      </w:r>
      <w:r w:rsidR="0033275B" w:rsidRPr="00B0127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กิจการที่ไม่เกี่ยวข้องกั</w:t>
      </w:r>
      <w:r w:rsidR="0033275B" w:rsidRPr="00B01273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น</w:t>
      </w:r>
    </w:p>
    <w:p w:rsidR="00AA0727" w:rsidRPr="00881BB9" w:rsidRDefault="00AA0727" w:rsidP="00D55D3F">
      <w:pPr>
        <w:spacing w:after="0"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2"/>
        <w:gridCol w:w="1618"/>
        <w:gridCol w:w="248"/>
        <w:gridCol w:w="1372"/>
      </w:tblGrid>
      <w:tr w:rsidR="00504285" w:rsidRPr="00504285" w:rsidTr="00F46BFF">
        <w:trPr>
          <w:trHeight w:val="659"/>
          <w:tblHeader/>
        </w:trPr>
        <w:tc>
          <w:tcPr>
            <w:tcW w:w="3201" w:type="pct"/>
            <w:vAlign w:val="bottom"/>
          </w:tcPr>
          <w:p w:rsidR="00504285" w:rsidRPr="00504285" w:rsidRDefault="00504285" w:rsidP="00504285">
            <w:pPr>
              <w:spacing w:after="0"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bookmarkStart w:id="4" w:name="_Hlk14830185"/>
            <w:r w:rsidRPr="0050428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B23C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B23C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50428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042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899" w:type="pct"/>
            <w:vAlign w:val="bottom"/>
          </w:tcPr>
          <w:p w:rsidR="00504285" w:rsidRPr="00504285" w:rsidRDefault="00504285" w:rsidP="00504285">
            <w:pPr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42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vAlign w:val="bottom"/>
          </w:tcPr>
          <w:p w:rsidR="00504285" w:rsidRPr="00504285" w:rsidRDefault="00504285" w:rsidP="00504285">
            <w:pPr>
              <w:spacing w:after="0" w:line="240" w:lineRule="atLeast"/>
              <w:ind w:left="-108" w:right="-110" w:hanging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63" w:type="pct"/>
            <w:vAlign w:val="bottom"/>
          </w:tcPr>
          <w:p w:rsidR="00504285" w:rsidRPr="00504285" w:rsidRDefault="00504285" w:rsidP="00504285">
            <w:pPr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42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504285" w:rsidRPr="00504285" w:rsidRDefault="00504285" w:rsidP="00504285">
            <w:pPr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42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04285" w:rsidRPr="00504285" w:rsidTr="00F46BFF">
        <w:trPr>
          <w:tblHeader/>
        </w:trPr>
        <w:tc>
          <w:tcPr>
            <w:tcW w:w="3201" w:type="pct"/>
          </w:tcPr>
          <w:p w:rsidR="00504285" w:rsidRPr="00504285" w:rsidRDefault="00504285" w:rsidP="00504285">
            <w:pPr>
              <w:spacing w:after="0" w:line="240" w:lineRule="atLeas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99" w:type="pct"/>
            <w:gridSpan w:val="3"/>
          </w:tcPr>
          <w:p w:rsidR="00504285" w:rsidRPr="00504285" w:rsidRDefault="00504285" w:rsidP="00504285">
            <w:pPr>
              <w:spacing w:after="0"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</w:pPr>
            <w:r w:rsidRPr="005042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04285" w:rsidRPr="00504285" w:rsidTr="00F46BFF">
        <w:tc>
          <w:tcPr>
            <w:tcW w:w="3201" w:type="pct"/>
          </w:tcPr>
          <w:p w:rsidR="00504285" w:rsidRPr="00504285" w:rsidRDefault="00504285" w:rsidP="00504285">
            <w:pPr>
              <w:spacing w:after="0" w:line="240" w:lineRule="atLeas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99" w:type="pct"/>
          </w:tcPr>
          <w:p w:rsidR="00504285" w:rsidRPr="00504285" w:rsidRDefault="00504285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8" w:type="pct"/>
          </w:tcPr>
          <w:p w:rsidR="00504285" w:rsidRPr="00504285" w:rsidRDefault="00504285" w:rsidP="00504285">
            <w:pPr>
              <w:spacing w:after="0" w:line="240" w:lineRule="atLeas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63" w:type="pct"/>
          </w:tcPr>
          <w:p w:rsidR="00504285" w:rsidRPr="00504285" w:rsidRDefault="00504285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504285" w:rsidRPr="00504285" w:rsidTr="00F46BFF">
        <w:tc>
          <w:tcPr>
            <w:tcW w:w="3201" w:type="pct"/>
          </w:tcPr>
          <w:p w:rsidR="00504285" w:rsidRPr="00504285" w:rsidRDefault="00504285" w:rsidP="00504285">
            <w:pPr>
              <w:spacing w:after="0" w:line="240" w:lineRule="atLeas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สัญญาที่ยังไม่ได้รับรู้</w:t>
            </w:r>
            <w:r w:rsidRPr="00504285"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899" w:type="pct"/>
          </w:tcPr>
          <w:p w:rsidR="00504285" w:rsidRPr="00714778" w:rsidRDefault="00944E53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10,000</w:t>
            </w:r>
          </w:p>
        </w:tc>
        <w:tc>
          <w:tcPr>
            <w:tcW w:w="138" w:type="pct"/>
          </w:tcPr>
          <w:p w:rsidR="00504285" w:rsidRPr="00714778" w:rsidRDefault="00504285" w:rsidP="00504285">
            <w:pPr>
              <w:spacing w:after="0" w:line="240" w:lineRule="atLeas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63" w:type="pct"/>
          </w:tcPr>
          <w:p w:rsidR="00504285" w:rsidRPr="00714778" w:rsidRDefault="00944E53" w:rsidP="00944E53">
            <w:pPr>
              <w:spacing w:after="0" w:line="240" w:lineRule="atLeast"/>
              <w:ind w:right="330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504285" w:rsidRPr="00504285" w:rsidTr="00F46BFF">
        <w:tc>
          <w:tcPr>
            <w:tcW w:w="3201" w:type="pct"/>
          </w:tcPr>
          <w:p w:rsidR="00504285" w:rsidRPr="00504285" w:rsidRDefault="00504285" w:rsidP="00504285">
            <w:pPr>
              <w:spacing w:after="0" w:line="240" w:lineRule="atLeas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899" w:type="pct"/>
          </w:tcPr>
          <w:p w:rsidR="00504285" w:rsidRPr="00714778" w:rsidRDefault="00DF72F6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857,672</w:t>
            </w:r>
          </w:p>
        </w:tc>
        <w:tc>
          <w:tcPr>
            <w:tcW w:w="138" w:type="pct"/>
          </w:tcPr>
          <w:p w:rsidR="00504285" w:rsidRPr="00714778" w:rsidRDefault="00504285" w:rsidP="00504285">
            <w:pPr>
              <w:spacing w:after="0" w:line="240" w:lineRule="atLeas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63" w:type="pct"/>
          </w:tcPr>
          <w:p w:rsidR="00504285" w:rsidRPr="00714778" w:rsidRDefault="00DF72F6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856,93</w:t>
            </w:r>
            <w:r w:rsidR="000E30B1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</w:t>
            </w:r>
          </w:p>
        </w:tc>
      </w:tr>
      <w:tr w:rsidR="00504285" w:rsidRPr="00504285" w:rsidTr="00F46BFF">
        <w:tc>
          <w:tcPr>
            <w:tcW w:w="3201" w:type="pct"/>
          </w:tcPr>
          <w:p w:rsidR="00504285" w:rsidRPr="00504285" w:rsidRDefault="00504285" w:rsidP="00504285">
            <w:pPr>
              <w:spacing w:after="0" w:line="240" w:lineRule="atLeas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9" w:type="pct"/>
            <w:tcBorders>
              <w:top w:val="single" w:sz="4" w:space="0" w:color="auto"/>
              <w:bottom w:val="double" w:sz="4" w:space="0" w:color="auto"/>
            </w:tcBorders>
          </w:tcPr>
          <w:p w:rsidR="00504285" w:rsidRPr="00714778" w:rsidRDefault="00944E53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867,672</w:t>
            </w:r>
          </w:p>
        </w:tc>
        <w:tc>
          <w:tcPr>
            <w:tcW w:w="138" w:type="pct"/>
          </w:tcPr>
          <w:p w:rsidR="00504285" w:rsidRPr="00714778" w:rsidRDefault="00504285" w:rsidP="00504285">
            <w:pPr>
              <w:spacing w:after="0"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63" w:type="pct"/>
            <w:tcBorders>
              <w:top w:val="single" w:sz="4" w:space="0" w:color="auto"/>
              <w:bottom w:val="double" w:sz="4" w:space="0" w:color="auto"/>
            </w:tcBorders>
          </w:tcPr>
          <w:p w:rsidR="00504285" w:rsidRPr="00714778" w:rsidRDefault="00944E53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944E53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856,934</w:t>
            </w:r>
          </w:p>
        </w:tc>
      </w:tr>
      <w:tr w:rsidR="004B4C14" w:rsidRPr="00504285" w:rsidTr="00F46BFF">
        <w:tc>
          <w:tcPr>
            <w:tcW w:w="3201" w:type="pct"/>
          </w:tcPr>
          <w:p w:rsidR="004B4C14" w:rsidRPr="00504285" w:rsidRDefault="004B4C14" w:rsidP="00504285">
            <w:pPr>
              <w:spacing w:after="0" w:line="240" w:lineRule="atLeast"/>
              <w:ind w:left="162" w:right="-111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pct"/>
          </w:tcPr>
          <w:p w:rsidR="004B4C14" w:rsidRPr="00504285" w:rsidRDefault="004B4C14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8" w:type="pct"/>
          </w:tcPr>
          <w:p w:rsidR="004B4C14" w:rsidRPr="00504285" w:rsidRDefault="004B4C14" w:rsidP="00504285">
            <w:pPr>
              <w:spacing w:after="0" w:line="240" w:lineRule="atLeas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63" w:type="pct"/>
          </w:tcPr>
          <w:p w:rsidR="004B4C14" w:rsidRPr="00504285" w:rsidRDefault="004B4C14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504285" w:rsidRPr="00504285" w:rsidTr="00F46BFF">
        <w:tc>
          <w:tcPr>
            <w:tcW w:w="3201" w:type="pct"/>
          </w:tcPr>
          <w:p w:rsidR="00504285" w:rsidRPr="00504285" w:rsidRDefault="00504285" w:rsidP="00504285">
            <w:pPr>
              <w:spacing w:after="0" w:line="240" w:lineRule="atLeast"/>
              <w:ind w:left="162" w:right="-11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0428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5042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 w:rsidRPr="0050428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ยก</w:t>
            </w:r>
            <w:r w:rsidRPr="005042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899" w:type="pct"/>
          </w:tcPr>
          <w:p w:rsidR="00504285" w:rsidRPr="00504285" w:rsidRDefault="00504285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8" w:type="pct"/>
          </w:tcPr>
          <w:p w:rsidR="00504285" w:rsidRPr="00504285" w:rsidRDefault="00504285" w:rsidP="00504285">
            <w:pPr>
              <w:spacing w:after="0" w:line="240" w:lineRule="atLeas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63" w:type="pct"/>
          </w:tcPr>
          <w:p w:rsidR="00504285" w:rsidRPr="00504285" w:rsidRDefault="00504285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504285" w:rsidRPr="00504285" w:rsidTr="00F46BFF">
        <w:tc>
          <w:tcPr>
            <w:tcW w:w="3201" w:type="pct"/>
          </w:tcPr>
          <w:p w:rsidR="00504285" w:rsidRPr="00504285" w:rsidRDefault="00504285" w:rsidP="00504285">
            <w:pPr>
              <w:spacing w:after="0" w:line="240" w:lineRule="atLeas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899" w:type="pct"/>
          </w:tcPr>
          <w:p w:rsidR="00504285" w:rsidRPr="00504285" w:rsidRDefault="009A0303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267,024</w:t>
            </w:r>
          </w:p>
        </w:tc>
        <w:tc>
          <w:tcPr>
            <w:tcW w:w="138" w:type="pct"/>
          </w:tcPr>
          <w:p w:rsidR="00504285" w:rsidRPr="00504285" w:rsidRDefault="00504285" w:rsidP="00504285">
            <w:pPr>
              <w:spacing w:after="0" w:line="240" w:lineRule="atLeas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63" w:type="pct"/>
          </w:tcPr>
          <w:p w:rsidR="00504285" w:rsidRPr="00504285" w:rsidRDefault="009A0303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213,573</w:t>
            </w:r>
          </w:p>
        </w:tc>
      </w:tr>
      <w:tr w:rsidR="00504285" w:rsidRPr="00504285" w:rsidTr="00F46BFF">
        <w:tc>
          <w:tcPr>
            <w:tcW w:w="3201" w:type="pct"/>
          </w:tcPr>
          <w:p w:rsidR="00504285" w:rsidRPr="00504285" w:rsidRDefault="00504285" w:rsidP="00504285">
            <w:pPr>
              <w:spacing w:after="0" w:line="240" w:lineRule="atLeas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899" w:type="pct"/>
          </w:tcPr>
          <w:p w:rsidR="00504285" w:rsidRPr="00504285" w:rsidRDefault="00944E53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881,839</w:t>
            </w:r>
          </w:p>
        </w:tc>
        <w:tc>
          <w:tcPr>
            <w:tcW w:w="138" w:type="pct"/>
          </w:tcPr>
          <w:p w:rsidR="00504285" w:rsidRPr="00504285" w:rsidRDefault="00504285" w:rsidP="00504285">
            <w:pPr>
              <w:spacing w:after="0" w:line="240" w:lineRule="atLeas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63" w:type="pct"/>
          </w:tcPr>
          <w:p w:rsidR="00504285" w:rsidRPr="00504285" w:rsidRDefault="00944E53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688,756</w:t>
            </w:r>
          </w:p>
        </w:tc>
      </w:tr>
      <w:tr w:rsidR="00504285" w:rsidRPr="00504285" w:rsidTr="00F46BFF">
        <w:tc>
          <w:tcPr>
            <w:tcW w:w="3201" w:type="pct"/>
          </w:tcPr>
          <w:p w:rsidR="00504285" w:rsidRPr="00504285" w:rsidRDefault="00504285" w:rsidP="00504285">
            <w:pPr>
              <w:spacing w:after="0" w:line="240" w:lineRule="atLeas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899" w:type="pct"/>
            <w:tcBorders>
              <w:bottom w:val="single" w:sz="4" w:space="0" w:color="auto"/>
            </w:tcBorders>
          </w:tcPr>
          <w:p w:rsidR="00504285" w:rsidRPr="00504285" w:rsidRDefault="009A0303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1,</w:t>
            </w:r>
            <w:r w:rsidR="00944E53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955,</w:t>
            </w:r>
            <w:r w:rsidR="00010EBC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411</w:t>
            </w:r>
          </w:p>
        </w:tc>
        <w:tc>
          <w:tcPr>
            <w:tcW w:w="138" w:type="pct"/>
          </w:tcPr>
          <w:p w:rsidR="00504285" w:rsidRPr="00504285" w:rsidRDefault="00504285" w:rsidP="00504285">
            <w:pPr>
              <w:spacing w:after="0" w:line="240" w:lineRule="atLeas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:rsidR="00504285" w:rsidRPr="00504285" w:rsidRDefault="009A0303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1,</w:t>
            </w:r>
            <w:r w:rsidR="00944E53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542,868</w:t>
            </w:r>
          </w:p>
        </w:tc>
      </w:tr>
      <w:tr w:rsidR="00504285" w:rsidRPr="00504285" w:rsidTr="00F46BFF">
        <w:tc>
          <w:tcPr>
            <w:tcW w:w="3201" w:type="pct"/>
          </w:tcPr>
          <w:p w:rsidR="00504285" w:rsidRPr="00504285" w:rsidRDefault="00504285" w:rsidP="00504285">
            <w:pPr>
              <w:spacing w:after="0" w:line="240" w:lineRule="atLeas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42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9" w:type="pct"/>
            <w:tcBorders>
              <w:top w:val="single" w:sz="4" w:space="0" w:color="auto"/>
              <w:bottom w:val="double" w:sz="4" w:space="0" w:color="auto"/>
            </w:tcBorders>
          </w:tcPr>
          <w:p w:rsidR="00504285" w:rsidRPr="00504285" w:rsidRDefault="00944E53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3,104,</w:t>
            </w:r>
            <w:r w:rsidR="00010EBC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274</w:t>
            </w:r>
          </w:p>
        </w:tc>
        <w:tc>
          <w:tcPr>
            <w:tcW w:w="138" w:type="pct"/>
          </w:tcPr>
          <w:p w:rsidR="00504285" w:rsidRPr="00504285" w:rsidRDefault="00504285" w:rsidP="00504285">
            <w:pPr>
              <w:spacing w:after="0"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63" w:type="pct"/>
            <w:tcBorders>
              <w:top w:val="single" w:sz="4" w:space="0" w:color="auto"/>
              <w:bottom w:val="double" w:sz="4" w:space="0" w:color="auto"/>
            </w:tcBorders>
          </w:tcPr>
          <w:p w:rsidR="00504285" w:rsidRPr="00504285" w:rsidRDefault="009A0303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2</w:t>
            </w:r>
            <w:r w:rsidR="00944E53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,445,197</w:t>
            </w:r>
          </w:p>
        </w:tc>
      </w:tr>
      <w:tr w:rsidR="00504285" w:rsidRPr="00504285" w:rsidTr="00F46BFF">
        <w:tc>
          <w:tcPr>
            <w:tcW w:w="3201" w:type="pct"/>
          </w:tcPr>
          <w:p w:rsidR="00504285" w:rsidRPr="00504285" w:rsidRDefault="00504285" w:rsidP="00504285">
            <w:pPr>
              <w:spacing w:after="0" w:line="240" w:lineRule="atLeast"/>
              <w:ind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double" w:sz="4" w:space="0" w:color="auto"/>
            </w:tcBorders>
          </w:tcPr>
          <w:p w:rsidR="00504285" w:rsidRPr="00504285" w:rsidRDefault="00504285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8" w:type="pct"/>
          </w:tcPr>
          <w:p w:rsidR="00504285" w:rsidRPr="00504285" w:rsidRDefault="00504285" w:rsidP="00504285">
            <w:pPr>
              <w:spacing w:after="0" w:line="240" w:lineRule="atLeast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63" w:type="pct"/>
            <w:tcBorders>
              <w:top w:val="double" w:sz="4" w:space="0" w:color="auto"/>
            </w:tcBorders>
          </w:tcPr>
          <w:p w:rsidR="00504285" w:rsidRPr="00504285" w:rsidRDefault="00504285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</w:tr>
    </w:tbl>
    <w:bookmarkEnd w:id="4"/>
    <w:p w:rsidR="009D687E" w:rsidRDefault="00294876" w:rsidP="009D687E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กลุ่มบริษัทได้ทำสัญญาเช่า</w:t>
      </w:r>
      <w:r w:rsidR="001464F0">
        <w:rPr>
          <w:rFonts w:ascii="Angsana New" w:hAnsi="Angsana New" w:cs="Angsana New" w:hint="cs"/>
          <w:sz w:val="30"/>
          <w:szCs w:val="30"/>
          <w:cs/>
        </w:rPr>
        <w:t xml:space="preserve">ที่ดิน </w:t>
      </w:r>
      <w:r w:rsidR="007A6C13" w:rsidRPr="001C4F0E">
        <w:rPr>
          <w:rFonts w:ascii="Angsana New" w:hAnsi="Angsana New" w:cs="Angsana New" w:hint="cs"/>
          <w:sz w:val="30"/>
          <w:szCs w:val="30"/>
          <w:cs/>
        </w:rPr>
        <w:t>อาคาร</w:t>
      </w:r>
      <w:r w:rsidR="00E14203" w:rsidRPr="001C4F0E">
        <w:rPr>
          <w:rFonts w:ascii="Angsana New" w:hAnsi="Angsana New" w:cs="Angsana New"/>
          <w:sz w:val="30"/>
          <w:szCs w:val="30"/>
          <w:cs/>
        </w:rPr>
        <w:t>และ</w:t>
      </w:r>
      <w:r w:rsidR="007A6C13" w:rsidRPr="001C4F0E">
        <w:rPr>
          <w:rFonts w:ascii="Angsana New" w:hAnsi="Angsana New" w:cs="Angsana New" w:hint="cs"/>
          <w:sz w:val="30"/>
          <w:szCs w:val="30"/>
          <w:cs/>
        </w:rPr>
        <w:t>บริการ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กับบริษัทในประเทศหลายแห่ง โดยมีกำหนดระยะเวลาในการเช่าจนถึงปี </w:t>
      </w:r>
      <w:r w:rsidR="00CD2C64" w:rsidRPr="001C4F0E">
        <w:rPr>
          <w:rFonts w:ascii="Angsana New" w:hAnsi="Angsana New" w:cs="Angsana New"/>
          <w:sz w:val="30"/>
          <w:szCs w:val="30"/>
        </w:rPr>
        <w:t>25</w:t>
      </w:r>
      <w:r w:rsidR="008B7F1C">
        <w:rPr>
          <w:rFonts w:ascii="Angsana New" w:hAnsi="Angsana New" w:cs="Angsana New"/>
          <w:sz w:val="30"/>
          <w:szCs w:val="30"/>
        </w:rPr>
        <w:t>93</w:t>
      </w:r>
    </w:p>
    <w:p w:rsidR="00B018F6" w:rsidRDefault="00B018F6" w:rsidP="009D687E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:rsidR="00617A67" w:rsidRPr="0016412E" w:rsidRDefault="00617A67" w:rsidP="00617A67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16412E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เหตุการณ์ภายหลังรอบระยะเวลารายงาน</w:t>
      </w:r>
    </w:p>
    <w:p w:rsidR="00617A67" w:rsidRDefault="00617A67">
      <w:pPr>
        <w:spacing w:after="0" w:line="240" w:lineRule="auto"/>
        <w:rPr>
          <w:rFonts w:ascii="Angsana New" w:hAnsi="Angsana New" w:cs="Angsana New"/>
          <w:sz w:val="24"/>
          <w:szCs w:val="24"/>
        </w:rPr>
      </w:pPr>
    </w:p>
    <w:p w:rsidR="00617A67" w:rsidRDefault="00933D5B" w:rsidP="009E09B4">
      <w:pPr>
        <w:pStyle w:val="BodyText"/>
        <w:tabs>
          <w:tab w:val="left" w:pos="450"/>
        </w:tabs>
        <w:spacing w:after="0" w:line="240" w:lineRule="auto"/>
        <w:ind w:left="540" w:right="29"/>
        <w:jc w:val="thaiDistribute"/>
        <w:rPr>
          <w:rFonts w:ascii="Angsana New" w:hAnsi="Angsana New" w:cs="Angsana New"/>
          <w:sz w:val="24"/>
          <w:szCs w:val="24"/>
          <w:cs/>
        </w:rPr>
      </w:pPr>
      <w:r w:rsidRPr="00933D5B">
        <w:rPr>
          <w:rFonts w:ascii="Angsana New" w:hAnsi="Angsana New" w:cs="Angsana New"/>
          <w:sz w:val="30"/>
          <w:szCs w:val="30"/>
          <w:cs/>
        </w:rPr>
        <w:t>ที่ประชุมคณะกรรมการบริษัท ในวันที่ 4 พฤศจิกายน 2562 มีมติอนุมัติการร่วมให้การสนับสนุนทางการเงินตามแผนปรับโครงสร้างเงินทุนแก่บริษัท เพาเวอร์บาย จำกัด และ บริษัท ซี อาร์ ซี สปอร์ต จำกัด โดยการให้กู้ยืมเงิน</w:t>
      </w:r>
      <w:r>
        <w:rPr>
          <w:rFonts w:ascii="Angsana New" w:hAnsi="Angsana New" w:cs="Angsana New"/>
          <w:sz w:val="30"/>
          <w:szCs w:val="30"/>
        </w:rPr>
        <w:br/>
      </w:r>
      <w:r w:rsidRPr="00933D5B">
        <w:rPr>
          <w:rFonts w:ascii="Angsana New" w:hAnsi="Angsana New" w:cs="Angsana New"/>
          <w:sz w:val="30"/>
          <w:szCs w:val="30"/>
          <w:cs/>
        </w:rPr>
        <w:t>ไม่เกินจำนวนเงิน 2</w:t>
      </w:r>
      <w:r w:rsidRPr="00933D5B">
        <w:rPr>
          <w:rFonts w:ascii="Angsana New" w:hAnsi="Angsana New" w:cs="Angsana New"/>
          <w:sz w:val="30"/>
          <w:szCs w:val="30"/>
        </w:rPr>
        <w:t>,</w:t>
      </w:r>
      <w:r w:rsidRPr="00933D5B">
        <w:rPr>
          <w:rFonts w:ascii="Angsana New" w:hAnsi="Angsana New" w:cs="Angsana New"/>
          <w:sz w:val="30"/>
          <w:szCs w:val="30"/>
          <w:cs/>
        </w:rPr>
        <w:t>800 ล้านบาท และ 1</w:t>
      </w:r>
      <w:r w:rsidRPr="00933D5B">
        <w:rPr>
          <w:rFonts w:ascii="Angsana New" w:hAnsi="Angsana New" w:cs="Angsana New"/>
          <w:sz w:val="30"/>
          <w:szCs w:val="30"/>
        </w:rPr>
        <w:t>,</w:t>
      </w:r>
      <w:r w:rsidRPr="00933D5B">
        <w:rPr>
          <w:rFonts w:ascii="Angsana New" w:hAnsi="Angsana New" w:cs="Angsana New"/>
          <w:sz w:val="30"/>
          <w:szCs w:val="30"/>
          <w:cs/>
        </w:rPr>
        <w:t>200 ล้านบาท ตามลำดับ อัตราดอกเบี้ยร้อยละ 2.00 ต่อปี ทั้งนี้ อัตราดอกเบี้ยอาจมีการเปลี่ยนแปลงหากต้นทุนเงินกู้ของบริษัทเปลี่ยนแปลงไป โดยบริษัทจะแจ้งล่วงหน้า 1 เดือน โดยเป็นเงินกู้ยืมระยะสั้นแบบเรียกชำระคืนเมื่อทวงถาม</w:t>
      </w:r>
      <w:r w:rsidR="00617A67">
        <w:rPr>
          <w:rFonts w:ascii="Angsana New" w:hAnsi="Angsana New" w:cs="Angsana New"/>
          <w:sz w:val="24"/>
          <w:szCs w:val="24"/>
          <w:cs/>
        </w:rPr>
        <w:br w:type="page"/>
      </w:r>
    </w:p>
    <w:p w:rsidR="00845295" w:rsidRPr="00845295" w:rsidRDefault="00BD7636" w:rsidP="006B0E06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1C4F0E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845295" w:rsidRPr="008A4355" w:rsidRDefault="00845295" w:rsidP="00BD7636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:rsidR="00BD7636" w:rsidRDefault="00BD7636" w:rsidP="00BD7636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1C4F0E">
        <w:rPr>
          <w:rFonts w:ascii="Angsana New" w:hAnsi="Angsana New" w:cs="Angsana New" w:hint="cs"/>
          <w:sz w:val="30"/>
          <w:szCs w:val="30"/>
          <w:cs/>
        </w:rPr>
        <w:t>ที่ออกใหม่</w:t>
      </w:r>
      <w:r w:rsidR="00FD02FE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1C4F0E">
        <w:rPr>
          <w:rFonts w:ascii="Angsana New" w:hAnsi="Angsana New" w:cs="Angsana New" w:hint="cs"/>
          <w:sz w:val="30"/>
          <w:szCs w:val="30"/>
          <w:cs/>
        </w:rPr>
        <w:t xml:space="preserve">เกี่ยวกับการดำเนินงานของกลุ่มบริษัท </w:t>
      </w:r>
      <w:r w:rsidR="00FD02FE">
        <w:rPr>
          <w:rFonts w:ascii="Angsana New" w:hAnsi="Angsana New" w:cs="Angsana New" w:hint="cs"/>
          <w:sz w:val="30"/>
          <w:szCs w:val="30"/>
          <w:cs/>
        </w:rPr>
        <w:t>และ</w:t>
      </w:r>
      <w:r w:rsidRPr="001C4F0E">
        <w:rPr>
          <w:rFonts w:ascii="Angsana New" w:hAnsi="Angsana New" w:cs="Angsana New" w:hint="cs"/>
          <w:sz w:val="30"/>
          <w:szCs w:val="30"/>
          <w:cs/>
        </w:rPr>
        <w:t>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1C4F0E">
        <w:rPr>
          <w:rFonts w:ascii="Angsana New" w:hAnsi="Angsana New" w:cs="Angsana New"/>
          <w:sz w:val="30"/>
          <w:szCs w:val="30"/>
        </w:rPr>
        <w:t xml:space="preserve"> </w:t>
      </w:r>
      <w:r w:rsidR="00FD02FE">
        <w:rPr>
          <w:rFonts w:ascii="Angsana New" w:hAnsi="Angsana New" w:cs="Angsana New" w:hint="cs"/>
          <w:sz w:val="30"/>
          <w:szCs w:val="30"/>
          <w:cs/>
        </w:rPr>
        <w:t>โดย</w:t>
      </w:r>
      <w:r w:rsidRPr="001C4F0E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1C4F0E">
        <w:rPr>
          <w:rFonts w:ascii="Angsana New" w:hAnsi="Angsana New" w:cs="Angsana New" w:hint="cs"/>
          <w:sz w:val="30"/>
          <w:szCs w:val="30"/>
          <w:cs/>
        </w:rPr>
        <w:t>ดังกล่าวกำหนดให้ถือปฏิบัติกับงบการเงิน</w:t>
      </w:r>
      <w:r w:rsidRPr="001C4F0E">
        <w:rPr>
          <w:rFonts w:ascii="Angsana New" w:hAnsi="Angsana New" w:cs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1C4F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C4F0E">
        <w:rPr>
          <w:rFonts w:ascii="Angsana New" w:hAnsi="Angsana New" w:cs="Angsana New"/>
          <w:sz w:val="30"/>
          <w:szCs w:val="30"/>
        </w:rPr>
        <w:t>1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1C4F0E">
        <w:rPr>
          <w:rFonts w:ascii="Angsana New" w:hAnsi="Angsana New" w:cs="Angsana New"/>
          <w:sz w:val="30"/>
          <w:szCs w:val="30"/>
        </w:rPr>
        <w:t xml:space="preserve">2563 </w:t>
      </w:r>
      <w:r w:rsidRPr="001C4F0E">
        <w:rPr>
          <w:rFonts w:ascii="Angsana New" w:hAnsi="Angsana New" w:cs="Angsana New" w:hint="cs"/>
          <w:sz w:val="30"/>
          <w:szCs w:val="30"/>
          <w:cs/>
        </w:rPr>
        <w:t>ซึ่งมีดังต่อไปนี้</w:t>
      </w:r>
    </w:p>
    <w:p w:rsidR="00617A67" w:rsidRPr="001C4F0E" w:rsidRDefault="00617A67" w:rsidP="00BD7636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9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955"/>
      </w:tblGrid>
      <w:tr w:rsidR="00BD7636" w:rsidRPr="001C4F0E" w:rsidTr="00A26AA7">
        <w:trPr>
          <w:tblHeader/>
        </w:trPr>
        <w:tc>
          <w:tcPr>
            <w:tcW w:w="3960" w:type="dxa"/>
            <w:vAlign w:val="bottom"/>
          </w:tcPr>
          <w:p w:rsidR="00BD7636" w:rsidRPr="001C4F0E" w:rsidRDefault="00BD7636" w:rsidP="00A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C4F0E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:rsidR="00BD7636" w:rsidRPr="001C4F0E" w:rsidRDefault="00BD7636" w:rsidP="00A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BD7636" w:rsidRPr="001C4F0E" w:rsidTr="003952AA">
        <w:trPr>
          <w:trHeight w:val="245"/>
        </w:trPr>
        <w:tc>
          <w:tcPr>
            <w:tcW w:w="3960" w:type="dxa"/>
          </w:tcPr>
          <w:p w:rsidR="00BD7636" w:rsidRPr="001C4F0E" w:rsidRDefault="00BD7636" w:rsidP="00C37A81">
            <w:pPr>
              <w:pStyle w:val="NoSpacing"/>
              <w:tabs>
                <w:tab w:val="clear" w:pos="227"/>
                <w:tab w:val="left" w:pos="0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F0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C4F0E">
              <w:rPr>
                <w:rFonts w:asciiTheme="majorBidi" w:eastAsia="Calibri" w:hAnsiTheme="majorBidi" w:cstheme="majorBidi"/>
                <w:sz w:val="30"/>
                <w:szCs w:val="30"/>
              </w:rPr>
              <w:t>7*</w:t>
            </w:r>
          </w:p>
        </w:tc>
        <w:tc>
          <w:tcPr>
            <w:tcW w:w="4955" w:type="dxa"/>
          </w:tcPr>
          <w:p w:rsidR="00BD7636" w:rsidRPr="001C4F0E" w:rsidRDefault="00BD7636" w:rsidP="003952AA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BD7636" w:rsidRPr="001C4F0E" w:rsidTr="00A26AA7">
        <w:tc>
          <w:tcPr>
            <w:tcW w:w="3960" w:type="dxa"/>
          </w:tcPr>
          <w:p w:rsidR="00BD7636" w:rsidRPr="001C4F0E" w:rsidRDefault="00BD7636" w:rsidP="003952AA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C4F0E">
              <w:rPr>
                <w:rFonts w:asciiTheme="majorBidi" w:hAnsiTheme="majorBidi" w:cstheme="majorBidi"/>
                <w:sz w:val="30"/>
                <w:szCs w:val="30"/>
              </w:rPr>
              <w:t>9*</w:t>
            </w:r>
          </w:p>
        </w:tc>
        <w:tc>
          <w:tcPr>
            <w:tcW w:w="4955" w:type="dxa"/>
          </w:tcPr>
          <w:p w:rsidR="00BD7636" w:rsidRPr="001C4F0E" w:rsidRDefault="00BD7636" w:rsidP="003952AA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D7636" w:rsidRPr="001C4F0E" w:rsidTr="00A26AA7">
        <w:tc>
          <w:tcPr>
            <w:tcW w:w="3960" w:type="dxa"/>
          </w:tcPr>
          <w:p w:rsidR="00BD7636" w:rsidRPr="001C4F0E" w:rsidRDefault="00BD7636" w:rsidP="003952AA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F0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C4F0E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4955" w:type="dxa"/>
          </w:tcPr>
          <w:p w:rsidR="00BD7636" w:rsidRPr="001C4F0E" w:rsidRDefault="00BD7636" w:rsidP="003952AA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C4F0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สัญญาเช่า</w:t>
            </w:r>
            <w:r w:rsidRPr="001C4F0E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D7636" w:rsidRPr="001C4F0E" w:rsidTr="00A26AA7">
        <w:tc>
          <w:tcPr>
            <w:tcW w:w="3960" w:type="dxa"/>
          </w:tcPr>
          <w:p w:rsidR="00BD7636" w:rsidRPr="001C4F0E" w:rsidRDefault="00BD7636" w:rsidP="003952AA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1C4F0E">
              <w:rPr>
                <w:rFonts w:asciiTheme="majorBidi" w:hAnsiTheme="majorBidi" w:cstheme="majorBidi"/>
                <w:sz w:val="30"/>
                <w:szCs w:val="30"/>
              </w:rPr>
              <w:t>32*</w:t>
            </w:r>
          </w:p>
        </w:tc>
        <w:tc>
          <w:tcPr>
            <w:tcW w:w="4955" w:type="dxa"/>
          </w:tcPr>
          <w:p w:rsidR="00BD7636" w:rsidRPr="001C4F0E" w:rsidRDefault="00BD7636" w:rsidP="003952AA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BD7636" w:rsidRPr="001C4F0E" w:rsidTr="00A26AA7">
        <w:tc>
          <w:tcPr>
            <w:tcW w:w="3960" w:type="dxa"/>
          </w:tcPr>
          <w:p w:rsidR="007E475C" w:rsidRDefault="00BD7636" w:rsidP="003952AA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>การต</w:t>
            </w:r>
            <w:r w:rsidR="007E475C">
              <w:rPr>
                <w:rFonts w:asciiTheme="majorBidi" w:hAnsiTheme="majorBidi" w:cstheme="majorBidi"/>
                <w:sz w:val="30"/>
                <w:szCs w:val="30"/>
                <w:cs/>
              </w:rPr>
              <w:t>ีความมาตรฐานการรายงานทางการเงิ</w:t>
            </w:r>
            <w:r w:rsidR="007E475C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  <w:p w:rsidR="00BD7636" w:rsidRPr="001C4F0E" w:rsidRDefault="00BD7636" w:rsidP="007E475C">
            <w:pPr>
              <w:pStyle w:val="NoSpacing"/>
              <w:ind w:left="2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ฉบับที่ </w:t>
            </w:r>
            <w:r w:rsidRPr="001C4F0E">
              <w:rPr>
                <w:rFonts w:asciiTheme="majorBidi" w:hAnsiTheme="majorBidi" w:cstheme="majorBidi"/>
                <w:sz w:val="30"/>
                <w:szCs w:val="30"/>
              </w:rPr>
              <w:t>16*</w:t>
            </w:r>
          </w:p>
        </w:tc>
        <w:tc>
          <w:tcPr>
            <w:tcW w:w="4955" w:type="dxa"/>
          </w:tcPr>
          <w:p w:rsidR="007E475C" w:rsidRDefault="00BD7636" w:rsidP="007E475C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</w:t>
            </w:r>
            <w:r w:rsidR="007E475C">
              <w:rPr>
                <w:rFonts w:asciiTheme="majorBidi" w:hAnsiTheme="majorBidi" w:cstheme="majorBidi"/>
                <w:sz w:val="30"/>
                <w:szCs w:val="30"/>
                <w:cs/>
              </w:rPr>
              <w:t>สี่ยงของเงินลงทุนสุทธิในหน่วยง</w:t>
            </w:r>
            <w:r w:rsidR="007E475C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าน</w:t>
            </w:r>
          </w:p>
          <w:p w:rsidR="00BD7636" w:rsidRPr="001C4F0E" w:rsidRDefault="00BD7636" w:rsidP="007E475C">
            <w:pPr>
              <w:pStyle w:val="NoSpacing"/>
              <w:ind w:left="2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</w:tr>
      <w:tr w:rsidR="00BD7636" w:rsidRPr="001C4F0E" w:rsidTr="00A26AA7">
        <w:tc>
          <w:tcPr>
            <w:tcW w:w="3960" w:type="dxa"/>
          </w:tcPr>
          <w:p w:rsidR="007E475C" w:rsidRDefault="00BD7636" w:rsidP="003952A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>การต</w:t>
            </w:r>
            <w:r w:rsidR="007E475C">
              <w:rPr>
                <w:rFonts w:asciiTheme="majorBidi" w:hAnsiTheme="majorBidi" w:cstheme="majorBidi"/>
                <w:sz w:val="30"/>
                <w:szCs w:val="30"/>
                <w:cs/>
              </w:rPr>
              <w:t>ีความมาตรฐานการรายงานทางการเงิ</w:t>
            </w:r>
            <w:r w:rsidR="007E475C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  <w:p w:rsidR="00BD7636" w:rsidRPr="001C4F0E" w:rsidRDefault="00BD7636" w:rsidP="007E475C">
            <w:pPr>
              <w:pStyle w:val="NoSpacing"/>
              <w:ind w:left="2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ฉบับที่ </w:t>
            </w:r>
            <w:r w:rsidRPr="001C4F0E">
              <w:rPr>
                <w:rFonts w:asciiTheme="majorBidi" w:hAnsiTheme="majorBidi" w:cstheme="majorBidi"/>
                <w:sz w:val="30"/>
                <w:szCs w:val="30"/>
              </w:rPr>
              <w:t>19*</w:t>
            </w:r>
          </w:p>
        </w:tc>
        <w:tc>
          <w:tcPr>
            <w:tcW w:w="4955" w:type="dxa"/>
          </w:tcPr>
          <w:p w:rsidR="00BD7636" w:rsidRPr="001C4F0E" w:rsidRDefault="00BD7636" w:rsidP="003952AA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445143" w:rsidRDefault="00E60D0C" w:rsidP="00E60D0C">
      <w:pPr>
        <w:spacing w:after="0"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1C4F0E">
        <w:rPr>
          <w:rFonts w:ascii="Angsana New" w:hAnsi="Angsana New" w:cs="Angsana New"/>
          <w:i/>
          <w:iCs/>
          <w:sz w:val="30"/>
          <w:szCs w:val="30"/>
        </w:rPr>
        <w:t xml:space="preserve">* </w:t>
      </w:r>
      <w:r w:rsidRPr="001C4F0E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A6057F" w:rsidRDefault="00A6057F" w:rsidP="00A6057F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A6057F" w:rsidRPr="00A6057F" w:rsidRDefault="00A6057F" w:rsidP="00A6057F">
      <w:pPr>
        <w:pStyle w:val="ListParagraph"/>
        <w:numPr>
          <w:ilvl w:val="0"/>
          <w:numId w:val="19"/>
        </w:numPr>
        <w:tabs>
          <w:tab w:val="left" w:pos="227"/>
          <w:tab w:val="left" w:pos="540"/>
          <w:tab w:val="left" w:pos="630"/>
          <w:tab w:val="decimal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057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A6057F" w:rsidRPr="00A6057F" w:rsidRDefault="00A6057F" w:rsidP="00A6057F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A6057F" w:rsidRPr="00A6057F" w:rsidRDefault="00A6057F" w:rsidP="00A6057F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6057F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:rsidR="00617A67" w:rsidRDefault="00617A67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A6057F" w:rsidRPr="00A6057F" w:rsidRDefault="00A6057F" w:rsidP="00A6057F">
      <w:pPr>
        <w:pStyle w:val="ListParagraph"/>
        <w:numPr>
          <w:ilvl w:val="0"/>
          <w:numId w:val="19"/>
        </w:numPr>
        <w:tabs>
          <w:tab w:val="left" w:pos="227"/>
          <w:tab w:val="left" w:pos="540"/>
          <w:tab w:val="left" w:pos="630"/>
          <w:tab w:val="decimal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057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A6057F">
        <w:rPr>
          <w:rFonts w:asciiTheme="majorBidi" w:hAnsiTheme="majorBidi" w:cstheme="majorBidi"/>
          <w:b/>
          <w:bCs/>
          <w:i/>
          <w:iCs/>
          <w:sz w:val="30"/>
          <w:szCs w:val="30"/>
        </w:rPr>
        <w:t>16</w:t>
      </w:r>
      <w:r w:rsidRPr="00A6057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เรื่อง สัญญาเช่า</w:t>
      </w:r>
    </w:p>
    <w:p w:rsidR="00A6057F" w:rsidRPr="00A6057F" w:rsidRDefault="00A6057F" w:rsidP="00A6057F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A6057F" w:rsidRPr="00A6057F" w:rsidRDefault="00A6057F" w:rsidP="00A6057F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6057F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A6057F">
        <w:rPr>
          <w:rFonts w:asciiTheme="majorBidi" w:hAnsiTheme="majorBidi" w:cstheme="majorBidi"/>
          <w:sz w:val="30"/>
          <w:szCs w:val="30"/>
        </w:rPr>
        <w:t>16</w:t>
      </w:r>
      <w:r w:rsidRPr="00A6057F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A6057F" w:rsidRPr="00A6057F" w:rsidRDefault="00A6057F" w:rsidP="00A6057F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445143" w:rsidRPr="00A6057F" w:rsidRDefault="00A6057F" w:rsidP="00A6057F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6057F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p w:rsidR="00A6057F" w:rsidRPr="00A6057F" w:rsidRDefault="00A6057F" w:rsidP="00A6057F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:rsidR="00BD7636" w:rsidRPr="004C56F9" w:rsidRDefault="00BD7636" w:rsidP="006B0E06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4C56F9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การจัดประเภทรายการใหม่</w:t>
      </w:r>
    </w:p>
    <w:p w:rsidR="00E60D0C" w:rsidRPr="007A59EA" w:rsidRDefault="00E60D0C" w:rsidP="001A6746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22"/>
          <w:szCs w:val="22"/>
        </w:rPr>
      </w:pPr>
    </w:p>
    <w:p w:rsidR="00BD7636" w:rsidRPr="009E1F9D" w:rsidRDefault="00E60D0C" w:rsidP="009E1F9D">
      <w:pPr>
        <w:spacing w:after="0" w:line="240" w:lineRule="auto"/>
        <w:ind w:left="540" w:right="-2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รายการบางรายการในงบแสดงฐานะการเงิน ณ วันที่ </w:t>
      </w:r>
      <w:r w:rsidRPr="009E1F9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31 </w:t>
      </w: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ธันวาคม </w:t>
      </w:r>
      <w:r w:rsidRPr="009E1F9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2561 </w:t>
      </w: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และงบกำไรขาดทุนเบ็ดเสร็จสำหรับงวด</w:t>
      </w:r>
      <w:r w:rsidR="0064189E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สามเดือนและ</w:t>
      </w:r>
      <w:r w:rsidR="003B23C6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เก้าเดือน</w:t>
      </w: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สิ้นสุดวันที่ </w:t>
      </w:r>
      <w:r w:rsidR="003B23C6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30 กันยายน</w:t>
      </w: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="007E475C" w:rsidRPr="009E1F9D">
        <w:rPr>
          <w:rFonts w:ascii="Angsana New" w:hAnsi="Angsana New" w:cs="Angsana New"/>
          <w:snapToGrid w:val="0"/>
          <w:sz w:val="30"/>
          <w:szCs w:val="30"/>
          <w:lang w:eastAsia="th-TH"/>
        </w:rPr>
        <w:t>2561</w:t>
      </w:r>
      <w:r w:rsidRPr="009E1F9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ซึ่งรวมอยู่ใน</w:t>
      </w:r>
      <w:r w:rsidRPr="009E1F9D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งบ</w:t>
      </w: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การเงินระหว่างกาลปี</w:t>
      </w:r>
      <w:r w:rsidRPr="009E1F9D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9E1F9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2562 </w:t>
      </w: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เพื่อวัตถุประสงค์ในการเปรียบเทียบ</w:t>
      </w:r>
      <w:r w:rsidRPr="009E1F9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ได้มีการจัดประเภทรายการใหม่เพื่อให้สอดคล้องกับการนำเสนอ</w:t>
      </w:r>
      <w:r w:rsidRPr="009E1F9D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งบ</w:t>
      </w: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การเงินระหว่างกาลปี </w:t>
      </w:r>
      <w:r w:rsidRPr="009E1F9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2562 </w:t>
      </w: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มีดังนี้</w:t>
      </w:r>
    </w:p>
    <w:p w:rsidR="004105AF" w:rsidRDefault="004105AF" w:rsidP="00E60D0C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25"/>
        <w:jc w:val="thaiDistribute"/>
        <w:rPr>
          <w:rFonts w:asciiTheme="majorBidi" w:hAnsiTheme="majorBidi" w:cstheme="majorBidi"/>
          <w:spacing w:val="2"/>
          <w:sz w:val="30"/>
          <w:szCs w:val="30"/>
        </w:rPr>
        <w:sectPr w:rsidR="004105AF" w:rsidSect="00EA5436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94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1026"/>
        <w:gridCol w:w="240"/>
        <w:gridCol w:w="1080"/>
        <w:gridCol w:w="264"/>
        <w:gridCol w:w="894"/>
        <w:gridCol w:w="270"/>
        <w:gridCol w:w="1062"/>
        <w:gridCol w:w="236"/>
        <w:gridCol w:w="1080"/>
        <w:gridCol w:w="270"/>
        <w:gridCol w:w="981"/>
      </w:tblGrid>
      <w:tr w:rsidR="00A262B1" w:rsidRPr="00A262B1" w:rsidTr="00A87690">
        <w:tc>
          <w:tcPr>
            <w:tcW w:w="2070" w:type="dxa"/>
          </w:tcPr>
          <w:p w:rsidR="00A262B1" w:rsidRPr="00A262B1" w:rsidRDefault="00A262B1" w:rsidP="00A262B1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bookmarkStart w:id="5" w:name="_Hlk8151347"/>
          </w:p>
        </w:tc>
        <w:tc>
          <w:tcPr>
            <w:tcW w:w="7399" w:type="dxa"/>
            <w:gridSpan w:val="11"/>
          </w:tcPr>
          <w:p w:rsidR="00A262B1" w:rsidRPr="00AA5685" w:rsidRDefault="00A262B1" w:rsidP="00A262B1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AA5685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A262B1" w:rsidRPr="00A262B1" w:rsidTr="00A87690">
        <w:tc>
          <w:tcPr>
            <w:tcW w:w="2070" w:type="dxa"/>
          </w:tcPr>
          <w:p w:rsidR="00A262B1" w:rsidRPr="00A262B1" w:rsidRDefault="00A262B1" w:rsidP="00A262B1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500" w:type="dxa"/>
            <w:gridSpan w:val="5"/>
            <w:tcBorders>
              <w:bottom w:val="single" w:sz="4" w:space="0" w:color="auto"/>
            </w:tcBorders>
            <w:vAlign w:val="bottom"/>
          </w:tcPr>
          <w:p w:rsidR="00A262B1" w:rsidRPr="00A262B1" w:rsidRDefault="00A262B1" w:rsidP="00A262B1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141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A262B1" w:rsidRPr="00A262B1" w:rsidRDefault="00A262B1" w:rsidP="00A262B1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629" w:type="dxa"/>
            <w:gridSpan w:val="5"/>
            <w:tcBorders>
              <w:bottom w:val="single" w:sz="4" w:space="0" w:color="auto"/>
            </w:tcBorders>
            <w:vAlign w:val="bottom"/>
          </w:tcPr>
          <w:p w:rsidR="00A262B1" w:rsidRPr="00A262B1" w:rsidRDefault="00A262B1" w:rsidP="00A262B1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141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262B1" w:rsidRPr="00A262B1" w:rsidTr="00A87690">
        <w:tc>
          <w:tcPr>
            <w:tcW w:w="2070" w:type="dxa"/>
            <w:vAlign w:val="bottom"/>
          </w:tcPr>
          <w:p w:rsidR="00A262B1" w:rsidRPr="00A262B1" w:rsidRDefault="00A262B1" w:rsidP="00923EA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:rsidR="00A262B1" w:rsidRPr="00A262B1" w:rsidRDefault="00AD307B" w:rsidP="00923EA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ก่อน</w:t>
            </w:r>
            <w:r w:rsidR="00221BED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:rsidR="00A262B1" w:rsidRPr="00A262B1" w:rsidRDefault="00A262B1" w:rsidP="00923EA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A262B1" w:rsidRPr="00A262B1" w:rsidRDefault="00A262B1" w:rsidP="00923EA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:rsidR="00A262B1" w:rsidRPr="00A262B1" w:rsidRDefault="00A262B1" w:rsidP="00923EAC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262B1" w:rsidRPr="00A262B1" w:rsidRDefault="00A262B1" w:rsidP="00923EAC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:rsidR="00A262B1" w:rsidRPr="00A262B1" w:rsidRDefault="00A262B1" w:rsidP="00923EA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hAnsiTheme="majorBidi" w:cstheme="majorBidi"/>
                <w:sz w:val="24"/>
                <w:szCs w:val="24"/>
                <w:cs/>
              </w:rPr>
              <w:t>หลังจัดประเภทใหม่</w:t>
            </w:r>
          </w:p>
        </w:tc>
        <w:tc>
          <w:tcPr>
            <w:tcW w:w="270" w:type="dxa"/>
            <w:vAlign w:val="bottom"/>
          </w:tcPr>
          <w:p w:rsidR="00A262B1" w:rsidRPr="00A262B1" w:rsidRDefault="00A262B1" w:rsidP="00923EA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:rsidR="00A262B1" w:rsidRPr="00A262B1" w:rsidRDefault="00221BED" w:rsidP="00923EA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ก่อนจัดประเภทใหม่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A262B1" w:rsidRPr="00A262B1" w:rsidRDefault="00A262B1" w:rsidP="00923EA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A262B1" w:rsidRPr="00A262B1" w:rsidRDefault="00A262B1" w:rsidP="00923EA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A262B1" w:rsidRPr="00A262B1" w:rsidRDefault="00A262B1" w:rsidP="00923EAC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262B1" w:rsidRPr="00A262B1" w:rsidRDefault="00A262B1" w:rsidP="00923EAC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:rsidR="00A262B1" w:rsidRPr="00A262B1" w:rsidRDefault="00A262B1" w:rsidP="00923EA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hAnsiTheme="majorBidi" w:cstheme="majorBidi"/>
                <w:sz w:val="24"/>
                <w:szCs w:val="24"/>
                <w:cs/>
              </w:rPr>
              <w:t>หลังจัดประเภทใหม่</w:t>
            </w:r>
          </w:p>
        </w:tc>
      </w:tr>
      <w:tr w:rsidR="00A262B1" w:rsidRPr="00A262B1" w:rsidTr="00A87690">
        <w:tc>
          <w:tcPr>
            <w:tcW w:w="2070" w:type="dxa"/>
          </w:tcPr>
          <w:p w:rsidR="00A262B1" w:rsidRPr="00A262B1" w:rsidRDefault="00A262B1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399" w:type="dxa"/>
            <w:gridSpan w:val="11"/>
          </w:tcPr>
          <w:p w:rsidR="00A262B1" w:rsidRPr="00A262B1" w:rsidRDefault="00A262B1" w:rsidP="00A262B1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i/>
                <w:iCs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F5D68" w:rsidRPr="00A262B1" w:rsidTr="00A87690">
        <w:tc>
          <w:tcPr>
            <w:tcW w:w="207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026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9F5D68" w:rsidRPr="00A262B1" w:rsidTr="00A87690">
        <w:tc>
          <w:tcPr>
            <w:tcW w:w="207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31 ธันวาคม </w:t>
            </w:r>
          </w:p>
        </w:tc>
        <w:tc>
          <w:tcPr>
            <w:tcW w:w="1026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decimal" w:pos="79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E82D8F" w:rsidRPr="00A262B1" w:rsidTr="00A87690">
        <w:tc>
          <w:tcPr>
            <w:tcW w:w="2070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26" w:type="dxa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1,089,959</w:t>
            </w:r>
          </w:p>
        </w:tc>
        <w:tc>
          <w:tcPr>
            <w:tcW w:w="240" w:type="dxa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E82D8F" w:rsidRPr="00A262B1" w:rsidRDefault="00E82D8F" w:rsidP="00E82D8F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593,359</w:t>
            </w: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64" w:type="dxa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:rsidR="00E82D8F" w:rsidRPr="00A262B1" w:rsidRDefault="00E82D8F" w:rsidP="00E82D8F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496,600</w:t>
            </w:r>
          </w:p>
        </w:tc>
        <w:tc>
          <w:tcPr>
            <w:tcW w:w="270" w:type="dxa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965,306</w:t>
            </w:r>
          </w:p>
        </w:tc>
        <w:tc>
          <w:tcPr>
            <w:tcW w:w="236" w:type="dxa"/>
          </w:tcPr>
          <w:p w:rsidR="00E82D8F" w:rsidRPr="00A262B1" w:rsidRDefault="00E82D8F" w:rsidP="00E82D8F">
            <w:pPr>
              <w:pStyle w:val="NoSpacing"/>
              <w:spacing w:line="240" w:lineRule="atLeast"/>
              <w:ind w:right="-18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E82D8F" w:rsidRPr="00A262B1" w:rsidRDefault="00E82D8F" w:rsidP="00E82D8F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506,444</w:t>
            </w: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:rsidR="00E82D8F" w:rsidRPr="00A262B1" w:rsidRDefault="00E82D8F" w:rsidP="00E82D8F">
            <w:pPr>
              <w:pStyle w:val="NoSpacing"/>
              <w:spacing w:line="240" w:lineRule="atLeast"/>
              <w:ind w:right="-1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E82D8F" w:rsidRPr="00A262B1" w:rsidRDefault="00E82D8F" w:rsidP="00E82D8F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458,862</w:t>
            </w:r>
          </w:p>
        </w:tc>
      </w:tr>
      <w:tr w:rsidR="00E82D8F" w:rsidRPr="00A262B1" w:rsidTr="00A87690">
        <w:tc>
          <w:tcPr>
            <w:tcW w:w="2070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026" w:type="dxa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389,661</w:t>
            </w:r>
          </w:p>
        </w:tc>
        <w:tc>
          <w:tcPr>
            <w:tcW w:w="240" w:type="dxa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E82D8F" w:rsidRPr="00A262B1" w:rsidRDefault="00E82D8F" w:rsidP="00E82D8F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434,882</w:t>
            </w:r>
          </w:p>
        </w:tc>
        <w:tc>
          <w:tcPr>
            <w:tcW w:w="264" w:type="dxa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:rsidR="00E82D8F" w:rsidRPr="00A262B1" w:rsidRDefault="00E82D8F" w:rsidP="00E82D8F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24,543</w:t>
            </w:r>
          </w:p>
        </w:tc>
        <w:tc>
          <w:tcPr>
            <w:tcW w:w="270" w:type="dxa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270,852</w:t>
            </w:r>
          </w:p>
        </w:tc>
        <w:tc>
          <w:tcPr>
            <w:tcW w:w="236" w:type="dxa"/>
          </w:tcPr>
          <w:p w:rsidR="00E82D8F" w:rsidRPr="00A262B1" w:rsidRDefault="00E82D8F" w:rsidP="00E82D8F">
            <w:pPr>
              <w:pStyle w:val="NoSpacing"/>
              <w:spacing w:line="240" w:lineRule="atLeast"/>
              <w:ind w:right="-18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E82D8F" w:rsidRPr="00A262B1" w:rsidRDefault="00E82D8F" w:rsidP="00E82D8F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35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6,562</w:t>
            </w:r>
          </w:p>
        </w:tc>
        <w:tc>
          <w:tcPr>
            <w:tcW w:w="270" w:type="dxa"/>
          </w:tcPr>
          <w:p w:rsidR="00E82D8F" w:rsidRPr="00A262B1" w:rsidRDefault="00E82D8F" w:rsidP="00E82D8F">
            <w:pPr>
              <w:pStyle w:val="NoSpacing"/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E82D8F" w:rsidRPr="00A262B1" w:rsidRDefault="00E82D8F" w:rsidP="00E82D8F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62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7,414</w:t>
            </w:r>
          </w:p>
        </w:tc>
      </w:tr>
      <w:tr w:rsidR="00E82D8F" w:rsidRPr="00A262B1" w:rsidTr="00A87690">
        <w:tc>
          <w:tcPr>
            <w:tcW w:w="2070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026" w:type="dxa"/>
            <w:vAlign w:val="bottom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1,001,529</w:t>
            </w:r>
          </w:p>
        </w:tc>
        <w:tc>
          <w:tcPr>
            <w:tcW w:w="240" w:type="dxa"/>
            <w:vAlign w:val="bottom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decimal" w:pos="86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E82D8F" w:rsidRPr="00A262B1" w:rsidRDefault="00E82D8F" w:rsidP="00E82D8F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78,035</w:t>
            </w:r>
          </w:p>
        </w:tc>
        <w:tc>
          <w:tcPr>
            <w:tcW w:w="264" w:type="dxa"/>
            <w:vAlign w:val="bottom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decimal" w:pos="86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:rsidR="00E82D8F" w:rsidRPr="00A262B1" w:rsidRDefault="00E82D8F" w:rsidP="00E82D8F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1,079,564</w:t>
            </w:r>
          </w:p>
        </w:tc>
        <w:tc>
          <w:tcPr>
            <w:tcW w:w="270" w:type="dxa"/>
            <w:vAlign w:val="bottom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vAlign w:val="bottom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854,323</w:t>
            </w:r>
          </w:p>
        </w:tc>
        <w:tc>
          <w:tcPr>
            <w:tcW w:w="236" w:type="dxa"/>
            <w:vAlign w:val="bottom"/>
          </w:tcPr>
          <w:p w:rsidR="00E82D8F" w:rsidRPr="00A262B1" w:rsidRDefault="00E82D8F" w:rsidP="00E82D8F">
            <w:pPr>
              <w:pStyle w:val="NoSpacing"/>
              <w:spacing w:line="240" w:lineRule="atLeast"/>
              <w:ind w:right="-18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E82D8F" w:rsidRPr="00A262B1" w:rsidRDefault="00E82D8F" w:rsidP="00E82D8F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72,510</w:t>
            </w:r>
          </w:p>
        </w:tc>
        <w:tc>
          <w:tcPr>
            <w:tcW w:w="270" w:type="dxa"/>
            <w:vAlign w:val="bottom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:rsidR="00E82D8F" w:rsidRPr="00A262B1" w:rsidRDefault="00E82D8F" w:rsidP="00E82D8F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926,833</w:t>
            </w:r>
          </w:p>
        </w:tc>
      </w:tr>
      <w:tr w:rsidR="00E82D8F" w:rsidRPr="00A262B1" w:rsidTr="00A87690">
        <w:tc>
          <w:tcPr>
            <w:tcW w:w="2070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026" w:type="dxa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(3,223,586)</w:t>
            </w:r>
          </w:p>
        </w:tc>
        <w:tc>
          <w:tcPr>
            <w:tcW w:w="240" w:type="dxa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E82D8F" w:rsidRPr="00A262B1" w:rsidRDefault="00E82D8F" w:rsidP="00E82D8F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1,190,377</w:t>
            </w:r>
          </w:p>
        </w:tc>
        <w:tc>
          <w:tcPr>
            <w:tcW w:w="264" w:type="dxa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:rsidR="00E82D8F" w:rsidRPr="00A262B1" w:rsidRDefault="00E82D8F" w:rsidP="00E82D8F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(2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,033,209</w:t>
            </w: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(2,798,079)</w:t>
            </w:r>
          </w:p>
        </w:tc>
        <w:tc>
          <w:tcPr>
            <w:tcW w:w="236" w:type="dxa"/>
          </w:tcPr>
          <w:p w:rsidR="00E82D8F" w:rsidRPr="00A262B1" w:rsidRDefault="00E82D8F" w:rsidP="00E82D8F">
            <w:pPr>
              <w:pStyle w:val="NoSpacing"/>
              <w:spacing w:line="240" w:lineRule="atLeast"/>
              <w:ind w:right="-18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E82D8F" w:rsidRPr="00A262B1" w:rsidRDefault="00E82D8F" w:rsidP="00E82D8F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1,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060,210</w:t>
            </w:r>
          </w:p>
        </w:tc>
        <w:tc>
          <w:tcPr>
            <w:tcW w:w="270" w:type="dxa"/>
          </w:tcPr>
          <w:p w:rsidR="00E82D8F" w:rsidRPr="00A262B1" w:rsidRDefault="00E82D8F" w:rsidP="00E82D8F">
            <w:pPr>
              <w:pStyle w:val="NoSpacing"/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E82D8F" w:rsidRPr="00A262B1" w:rsidRDefault="00E82D8F" w:rsidP="00E82D8F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(1,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737,869</w:t>
            </w: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</w:tr>
      <w:tr w:rsidR="00E82D8F" w:rsidRPr="00A262B1" w:rsidTr="00A87690">
        <w:tc>
          <w:tcPr>
            <w:tcW w:w="2070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hanging="162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26" w:type="dxa"/>
            <w:vAlign w:val="bottom"/>
          </w:tcPr>
          <w:p w:rsidR="00E82D8F" w:rsidRPr="00A262B1" w:rsidRDefault="00E82D8F" w:rsidP="00E82D8F">
            <w:pPr>
              <w:pStyle w:val="NoSpacing"/>
              <w:tabs>
                <w:tab w:val="decimal" w:pos="52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E82D8F" w:rsidRDefault="00E82D8F" w:rsidP="00E82D8F">
            <w:pPr>
              <w:pStyle w:val="NoSpacing"/>
              <w:tabs>
                <w:tab w:val="decimal" w:pos="52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:rsidR="00E82D8F" w:rsidRPr="00A262B1" w:rsidRDefault="00E82D8F" w:rsidP="00E82D8F">
            <w:pPr>
              <w:pStyle w:val="NoSpacing"/>
              <w:tabs>
                <w:tab w:val="decimal" w:pos="52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:rsidR="00E82D8F" w:rsidRPr="00A262B1" w:rsidRDefault="00E82D8F" w:rsidP="00E82D8F">
            <w:pPr>
              <w:pStyle w:val="NoSpacing"/>
              <w:tabs>
                <w:tab w:val="decimal" w:pos="61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vAlign w:val="bottom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(6,802,509)</w:t>
            </w:r>
          </w:p>
        </w:tc>
        <w:tc>
          <w:tcPr>
            <w:tcW w:w="236" w:type="dxa"/>
            <w:vAlign w:val="bottom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E82D8F" w:rsidRPr="00A262B1" w:rsidRDefault="00E82D8F" w:rsidP="00E82D8F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8,845</w:t>
            </w:r>
          </w:p>
        </w:tc>
        <w:tc>
          <w:tcPr>
            <w:tcW w:w="270" w:type="dxa"/>
            <w:vAlign w:val="bottom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:rsidR="00E82D8F" w:rsidRPr="00A262B1" w:rsidRDefault="00E82D8F" w:rsidP="00E82D8F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(6,793,664)</w:t>
            </w:r>
          </w:p>
        </w:tc>
      </w:tr>
      <w:tr w:rsidR="00E82D8F" w:rsidRPr="00A262B1" w:rsidTr="00A87690">
        <w:tc>
          <w:tcPr>
            <w:tcW w:w="2070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hanging="162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026" w:type="dxa"/>
          </w:tcPr>
          <w:p w:rsidR="00E82D8F" w:rsidRPr="00A262B1" w:rsidRDefault="00E82D8F" w:rsidP="00E82D8F">
            <w:pPr>
              <w:pStyle w:val="NoSpacing"/>
              <w:tabs>
                <w:tab w:val="decimal" w:pos="52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E82D8F" w:rsidRPr="00A262B1" w:rsidRDefault="00E82D8F" w:rsidP="00E82D8F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1,109,935</w:t>
            </w: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64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:rsidR="00E82D8F" w:rsidRPr="00A262B1" w:rsidRDefault="00E82D8F" w:rsidP="00E82D8F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1,109,935</w:t>
            </w: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</w:tcPr>
          <w:p w:rsidR="00E82D8F" w:rsidRPr="00A262B1" w:rsidRDefault="00E82D8F" w:rsidP="00E82D8F">
            <w:pPr>
              <w:pStyle w:val="NoSpacing"/>
              <w:tabs>
                <w:tab w:val="decimal" w:pos="6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E82D8F" w:rsidRPr="00A262B1" w:rsidRDefault="00E82D8F" w:rsidP="00E82D8F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991,683</w:t>
            </w: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E82D8F" w:rsidRPr="00A262B1" w:rsidRDefault="00E82D8F" w:rsidP="00E82D8F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991,683</w:t>
            </w: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</w:tr>
      <w:tr w:rsidR="00E82D8F" w:rsidRPr="00A262B1" w:rsidTr="00A87690">
        <w:trPr>
          <w:trHeight w:val="20"/>
        </w:trPr>
        <w:tc>
          <w:tcPr>
            <w:tcW w:w="2070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decimal" w:pos="70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E82D8F" w:rsidRPr="00A262B1" w:rsidRDefault="00E82D8F" w:rsidP="00E82D8F">
            <w:pPr>
              <w:pStyle w:val="NoSpacing"/>
              <w:tabs>
                <w:tab w:val="decimal" w:pos="792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decimal" w:pos="70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E82D8F" w:rsidRPr="00A262B1" w:rsidRDefault="00E82D8F" w:rsidP="00E82D8F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E82D8F" w:rsidRPr="00A262B1" w:rsidRDefault="00E82D8F" w:rsidP="00E82D8F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E82D8F" w:rsidRPr="00A262B1" w:rsidTr="00A87690">
        <w:tc>
          <w:tcPr>
            <w:tcW w:w="2070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งบกำไรขาดทุนเบ็ดเสร็จ</w:t>
            </w:r>
          </w:p>
        </w:tc>
        <w:tc>
          <w:tcPr>
            <w:tcW w:w="1026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decimal" w:pos="70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E82D8F" w:rsidRPr="00A262B1" w:rsidRDefault="00E82D8F" w:rsidP="00E82D8F">
            <w:pPr>
              <w:pStyle w:val="NoSpacing"/>
              <w:tabs>
                <w:tab w:val="decimal" w:pos="792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decimal" w:pos="70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E82D8F" w:rsidRPr="00A262B1" w:rsidRDefault="00E82D8F" w:rsidP="00E82D8F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E82D8F" w:rsidRPr="00A262B1" w:rsidRDefault="00E82D8F" w:rsidP="00E82D8F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E82D8F" w:rsidRPr="00A262B1" w:rsidTr="00A87690">
        <w:trPr>
          <w:trHeight w:val="68"/>
        </w:trPr>
        <w:tc>
          <w:tcPr>
            <w:tcW w:w="2070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262B1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A262B1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  <w:r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br/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   </w:t>
            </w:r>
            <w:r w:rsidRPr="00A262B1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30 กันยายน</w:t>
            </w:r>
            <w:r w:rsidRPr="00A262B1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26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decimal" w:pos="70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E82D8F" w:rsidRPr="00A262B1" w:rsidRDefault="00E82D8F" w:rsidP="00E82D8F">
            <w:pPr>
              <w:pStyle w:val="NoSpacing"/>
              <w:tabs>
                <w:tab w:val="decimal" w:pos="792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decimal" w:pos="70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E82D8F" w:rsidRPr="00A262B1" w:rsidRDefault="00E82D8F" w:rsidP="00E82D8F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E82D8F" w:rsidRPr="00A262B1" w:rsidRDefault="00E82D8F" w:rsidP="00E82D8F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E82D8F" w:rsidRPr="00A262B1" w:rsidTr="00A87690">
        <w:trPr>
          <w:trHeight w:val="68"/>
        </w:trPr>
        <w:tc>
          <w:tcPr>
            <w:tcW w:w="2070" w:type="dxa"/>
          </w:tcPr>
          <w:p w:rsidR="00E82D8F" w:rsidRPr="00260CBD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026" w:type="dxa"/>
          </w:tcPr>
          <w:p w:rsidR="00E82D8F" w:rsidRPr="009564D2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346345">
              <w:rPr>
                <w:rFonts w:asciiTheme="majorBidi" w:eastAsia="Calibri" w:hAnsiTheme="majorBidi" w:cstheme="majorBidi"/>
                <w:sz w:val="24"/>
                <w:szCs w:val="24"/>
              </w:rPr>
              <w:t>2,854,218</w:t>
            </w:r>
          </w:p>
        </w:tc>
        <w:tc>
          <w:tcPr>
            <w:tcW w:w="240" w:type="dxa"/>
          </w:tcPr>
          <w:p w:rsidR="00E82D8F" w:rsidRPr="009564D2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2D8F" w:rsidRPr="009C1D41" w:rsidRDefault="00E82D8F" w:rsidP="00E82D8F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 w:rsidRPr="009C1D41">
              <w:rPr>
                <w:rFonts w:asciiTheme="majorBidi" w:eastAsia="Calibri" w:hAnsiTheme="majorBidi" w:cstheme="majorBidi"/>
                <w:sz w:val="24"/>
                <w:szCs w:val="24"/>
              </w:rPr>
              <w:t>59,205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4" w:type="dxa"/>
          </w:tcPr>
          <w:p w:rsidR="00E82D8F" w:rsidRPr="009564D2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:rsidR="00E82D8F" w:rsidRPr="009564D2" w:rsidRDefault="00E82D8F" w:rsidP="00E82D8F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2,795,013</w:t>
            </w:r>
          </w:p>
        </w:tc>
        <w:tc>
          <w:tcPr>
            <w:tcW w:w="270" w:type="dxa"/>
          </w:tcPr>
          <w:p w:rsidR="00E82D8F" w:rsidRPr="009564D2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</w:tcPr>
          <w:p w:rsidR="00E82D8F" w:rsidRPr="009564D2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346345">
              <w:rPr>
                <w:rFonts w:asciiTheme="majorBidi" w:eastAsia="Calibri" w:hAnsiTheme="majorBidi" w:cstheme="majorBidi"/>
                <w:sz w:val="24"/>
                <w:szCs w:val="24"/>
              </w:rPr>
              <w:t>2,293,775</w:t>
            </w:r>
          </w:p>
        </w:tc>
        <w:tc>
          <w:tcPr>
            <w:tcW w:w="236" w:type="dxa"/>
          </w:tcPr>
          <w:p w:rsidR="00E82D8F" w:rsidRPr="009564D2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2D8F" w:rsidRPr="009C1D41" w:rsidRDefault="00E82D8F" w:rsidP="00E82D8F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 w:rsidRPr="009C1D41">
              <w:rPr>
                <w:rFonts w:asciiTheme="majorBidi" w:eastAsia="Calibri" w:hAnsiTheme="majorBidi" w:cstheme="majorBidi"/>
                <w:sz w:val="24"/>
                <w:szCs w:val="24"/>
              </w:rPr>
              <w:t>48,808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:rsidR="00E82D8F" w:rsidRPr="009564D2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E82D8F" w:rsidRPr="009564D2" w:rsidRDefault="00E82D8F" w:rsidP="00E82D8F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2,244,967</w:t>
            </w:r>
          </w:p>
        </w:tc>
      </w:tr>
      <w:tr w:rsidR="00E82D8F" w:rsidRPr="00A262B1" w:rsidTr="00A87690">
        <w:tc>
          <w:tcPr>
            <w:tcW w:w="2070" w:type="dxa"/>
            <w:vAlign w:val="bottom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026" w:type="dxa"/>
          </w:tcPr>
          <w:p w:rsidR="00E82D8F" w:rsidRPr="009564D2" w:rsidRDefault="00E82D8F" w:rsidP="00E82D8F">
            <w:pPr>
              <w:pStyle w:val="NoSpacing"/>
              <w:tabs>
                <w:tab w:val="decimal" w:pos="52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E82D8F" w:rsidRPr="009564D2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2D8F" w:rsidRPr="009C1D41" w:rsidRDefault="00E82D8F" w:rsidP="00E82D8F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C1D41">
              <w:rPr>
                <w:rFonts w:asciiTheme="majorBidi" w:eastAsia="Calibri" w:hAnsiTheme="majorBidi" w:cstheme="majorBidi"/>
                <w:sz w:val="24"/>
                <w:szCs w:val="24"/>
              </w:rPr>
              <w:t>946,648</w:t>
            </w:r>
          </w:p>
        </w:tc>
        <w:tc>
          <w:tcPr>
            <w:tcW w:w="264" w:type="dxa"/>
            <w:shd w:val="clear" w:color="auto" w:fill="auto"/>
          </w:tcPr>
          <w:p w:rsidR="00E82D8F" w:rsidRPr="009564D2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:rsidR="00E82D8F" w:rsidRPr="009564D2" w:rsidRDefault="00E82D8F" w:rsidP="00E82D8F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C1D41">
              <w:rPr>
                <w:rFonts w:asciiTheme="majorBidi" w:eastAsia="Calibri" w:hAnsiTheme="majorBidi" w:cstheme="majorBidi"/>
                <w:sz w:val="24"/>
                <w:szCs w:val="24"/>
              </w:rPr>
              <w:t>946,648</w:t>
            </w:r>
          </w:p>
        </w:tc>
        <w:tc>
          <w:tcPr>
            <w:tcW w:w="270" w:type="dxa"/>
            <w:shd w:val="clear" w:color="auto" w:fill="auto"/>
          </w:tcPr>
          <w:p w:rsidR="00E82D8F" w:rsidRPr="009564D2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</w:tcPr>
          <w:p w:rsidR="00E82D8F" w:rsidRPr="009564D2" w:rsidRDefault="00E82D8F" w:rsidP="00E82D8F">
            <w:pPr>
              <w:pStyle w:val="NoSpacing"/>
              <w:tabs>
                <w:tab w:val="decimal" w:pos="6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82D8F" w:rsidRPr="009564D2" w:rsidRDefault="00E82D8F" w:rsidP="00E82D8F">
            <w:pPr>
              <w:pStyle w:val="NoSpacing"/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2D8F" w:rsidRPr="009C1D41" w:rsidRDefault="00E82D8F" w:rsidP="00E82D8F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C1D41">
              <w:rPr>
                <w:rFonts w:asciiTheme="majorBidi" w:eastAsia="Calibri" w:hAnsiTheme="majorBidi" w:cstheme="majorBidi"/>
                <w:sz w:val="24"/>
                <w:szCs w:val="24"/>
              </w:rPr>
              <w:t>839,982</w:t>
            </w:r>
          </w:p>
        </w:tc>
        <w:tc>
          <w:tcPr>
            <w:tcW w:w="270" w:type="dxa"/>
          </w:tcPr>
          <w:p w:rsidR="00E82D8F" w:rsidRPr="009564D2" w:rsidRDefault="00E82D8F" w:rsidP="00E82D8F">
            <w:pPr>
              <w:pStyle w:val="NoSpacing"/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E82D8F" w:rsidRPr="009564D2" w:rsidRDefault="00E82D8F" w:rsidP="00E82D8F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392EE3">
              <w:rPr>
                <w:rFonts w:asciiTheme="majorBidi" w:eastAsia="Calibri" w:hAnsiTheme="majorBidi" w:cstheme="majorBidi"/>
                <w:sz w:val="24"/>
                <w:szCs w:val="24"/>
              </w:rPr>
              <w:t>839,982</w:t>
            </w:r>
          </w:p>
        </w:tc>
      </w:tr>
      <w:tr w:rsidR="00E82D8F" w:rsidRPr="00A262B1" w:rsidTr="00A87690">
        <w:tc>
          <w:tcPr>
            <w:tcW w:w="2070" w:type="dxa"/>
            <w:vAlign w:val="bottom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รายได้จากการลงทุน</w:t>
            </w:r>
          </w:p>
        </w:tc>
        <w:tc>
          <w:tcPr>
            <w:tcW w:w="1026" w:type="dxa"/>
          </w:tcPr>
          <w:p w:rsidR="00E82D8F" w:rsidRPr="009564D2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01611">
              <w:rPr>
                <w:rFonts w:asciiTheme="majorBidi" w:eastAsia="Calibri" w:hAnsiTheme="majorBidi" w:cstheme="majorBidi"/>
                <w:sz w:val="24"/>
                <w:szCs w:val="24"/>
              </w:rPr>
              <w:t>952,547</w:t>
            </w:r>
          </w:p>
        </w:tc>
        <w:tc>
          <w:tcPr>
            <w:tcW w:w="240" w:type="dxa"/>
            <w:shd w:val="clear" w:color="auto" w:fill="auto"/>
          </w:tcPr>
          <w:p w:rsidR="00E82D8F" w:rsidRPr="009564D2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2D8F" w:rsidRPr="009C1D41" w:rsidRDefault="00E82D8F" w:rsidP="00E82D8F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 w:rsidRPr="009C1D41">
              <w:rPr>
                <w:rFonts w:asciiTheme="majorBidi" w:eastAsia="Calibri" w:hAnsiTheme="majorBidi" w:cstheme="majorBidi"/>
                <w:sz w:val="24"/>
                <w:szCs w:val="24"/>
              </w:rPr>
              <w:t>946,648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E82D8F" w:rsidRPr="009564D2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:rsidR="00E82D8F" w:rsidRPr="009564D2" w:rsidRDefault="00E82D8F" w:rsidP="00E82D8F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5,899</w:t>
            </w:r>
          </w:p>
        </w:tc>
        <w:tc>
          <w:tcPr>
            <w:tcW w:w="270" w:type="dxa"/>
            <w:shd w:val="clear" w:color="auto" w:fill="auto"/>
          </w:tcPr>
          <w:p w:rsidR="00E82D8F" w:rsidRPr="009564D2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</w:tcPr>
          <w:p w:rsidR="00E82D8F" w:rsidRPr="009564D2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842,941</w:t>
            </w:r>
          </w:p>
        </w:tc>
        <w:tc>
          <w:tcPr>
            <w:tcW w:w="236" w:type="dxa"/>
            <w:shd w:val="clear" w:color="auto" w:fill="auto"/>
          </w:tcPr>
          <w:p w:rsidR="00E82D8F" w:rsidRPr="009564D2" w:rsidRDefault="00E82D8F" w:rsidP="00E82D8F">
            <w:pPr>
              <w:pStyle w:val="NoSpacing"/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2D8F" w:rsidRPr="009C1D41" w:rsidRDefault="00E82D8F" w:rsidP="00E82D8F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 w:rsidRPr="009C1D41">
              <w:rPr>
                <w:rFonts w:asciiTheme="majorBidi" w:eastAsia="Calibri" w:hAnsiTheme="majorBidi" w:cstheme="majorBidi"/>
                <w:sz w:val="24"/>
                <w:szCs w:val="24"/>
              </w:rPr>
              <w:t>839,982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:rsidR="00E82D8F" w:rsidRPr="009564D2" w:rsidRDefault="00E82D8F" w:rsidP="00E82D8F">
            <w:pPr>
              <w:pStyle w:val="NoSpacing"/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E82D8F" w:rsidRPr="009564D2" w:rsidRDefault="00E82D8F" w:rsidP="00E82D8F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2,959</w:t>
            </w:r>
          </w:p>
        </w:tc>
      </w:tr>
      <w:tr w:rsidR="00E82D8F" w:rsidRPr="00A262B1" w:rsidTr="00A87690">
        <w:tc>
          <w:tcPr>
            <w:tcW w:w="2070" w:type="dxa"/>
            <w:vAlign w:val="bottom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26" w:type="dxa"/>
          </w:tcPr>
          <w:p w:rsidR="00E82D8F" w:rsidRPr="009564D2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01611">
              <w:rPr>
                <w:rFonts w:asciiTheme="majorBidi" w:eastAsia="Calibri" w:hAnsiTheme="majorBidi" w:cstheme="majorBidi"/>
                <w:sz w:val="24"/>
                <w:szCs w:val="24"/>
              </w:rPr>
              <w:t>251,249</w:t>
            </w:r>
          </w:p>
        </w:tc>
        <w:tc>
          <w:tcPr>
            <w:tcW w:w="240" w:type="dxa"/>
            <w:shd w:val="clear" w:color="auto" w:fill="auto"/>
          </w:tcPr>
          <w:p w:rsidR="00E82D8F" w:rsidRPr="009564D2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2D8F" w:rsidRPr="009C1D41" w:rsidRDefault="00E82D8F" w:rsidP="00E82D8F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 w:rsidRPr="009C1D41">
              <w:rPr>
                <w:rFonts w:asciiTheme="majorBidi" w:eastAsia="Calibri" w:hAnsiTheme="majorBidi" w:cstheme="majorBidi"/>
                <w:sz w:val="24"/>
                <w:szCs w:val="24"/>
              </w:rPr>
              <w:t>16,133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E82D8F" w:rsidRPr="009564D2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:rsidR="00E82D8F" w:rsidRPr="009564D2" w:rsidRDefault="00E82D8F" w:rsidP="00E82D8F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235,116</w:t>
            </w:r>
          </w:p>
        </w:tc>
        <w:tc>
          <w:tcPr>
            <w:tcW w:w="270" w:type="dxa"/>
            <w:shd w:val="clear" w:color="auto" w:fill="auto"/>
          </w:tcPr>
          <w:p w:rsidR="00E82D8F" w:rsidRPr="009564D2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</w:tcPr>
          <w:p w:rsidR="00E82D8F" w:rsidRPr="009564D2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255,478</w:t>
            </w:r>
          </w:p>
        </w:tc>
        <w:tc>
          <w:tcPr>
            <w:tcW w:w="236" w:type="dxa"/>
            <w:shd w:val="clear" w:color="auto" w:fill="auto"/>
          </w:tcPr>
          <w:p w:rsidR="00E82D8F" w:rsidRPr="009564D2" w:rsidRDefault="00E82D8F" w:rsidP="00E82D8F">
            <w:pPr>
              <w:pStyle w:val="NoSpacing"/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2D8F" w:rsidRPr="009C1D41" w:rsidRDefault="00E82D8F" w:rsidP="00E82D8F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 w:rsidRPr="009C1D41">
              <w:rPr>
                <w:rFonts w:asciiTheme="majorBidi" w:eastAsia="Calibri" w:hAnsiTheme="majorBidi" w:cstheme="majorBidi"/>
                <w:sz w:val="24"/>
                <w:szCs w:val="24"/>
              </w:rPr>
              <w:t>12,804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:rsidR="00E82D8F" w:rsidRPr="009564D2" w:rsidRDefault="00E82D8F" w:rsidP="00E82D8F">
            <w:pPr>
              <w:pStyle w:val="NoSpacing"/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E82D8F" w:rsidRPr="009564D2" w:rsidRDefault="00E82D8F" w:rsidP="00E82D8F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242,674</w:t>
            </w:r>
          </w:p>
        </w:tc>
      </w:tr>
      <w:tr w:rsidR="00E82D8F" w:rsidRPr="00A262B1" w:rsidTr="00A87690">
        <w:tc>
          <w:tcPr>
            <w:tcW w:w="2070" w:type="dxa"/>
            <w:vAlign w:val="bottom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026" w:type="dxa"/>
          </w:tcPr>
          <w:p w:rsidR="00E82D8F" w:rsidRPr="009564D2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346345">
              <w:rPr>
                <w:rFonts w:asciiTheme="majorBidi" w:eastAsia="Calibri" w:hAnsiTheme="majorBidi" w:cstheme="majorBidi"/>
                <w:sz w:val="24"/>
                <w:szCs w:val="24"/>
              </w:rPr>
              <w:t>(1,254,326)</w:t>
            </w:r>
          </w:p>
        </w:tc>
        <w:tc>
          <w:tcPr>
            <w:tcW w:w="240" w:type="dxa"/>
            <w:shd w:val="clear" w:color="auto" w:fill="auto"/>
          </w:tcPr>
          <w:p w:rsidR="00E82D8F" w:rsidRPr="009564D2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2D8F" w:rsidRPr="009C1D41" w:rsidRDefault="00E82D8F" w:rsidP="00E82D8F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C1D41">
              <w:rPr>
                <w:rFonts w:asciiTheme="majorBidi" w:eastAsia="Calibri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264" w:type="dxa"/>
            <w:shd w:val="clear" w:color="auto" w:fill="auto"/>
          </w:tcPr>
          <w:p w:rsidR="00E82D8F" w:rsidRPr="009564D2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:rsidR="00E82D8F" w:rsidRPr="009564D2" w:rsidRDefault="00E82D8F" w:rsidP="00E82D8F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(1,254,254)</w:t>
            </w:r>
          </w:p>
        </w:tc>
        <w:tc>
          <w:tcPr>
            <w:tcW w:w="270" w:type="dxa"/>
            <w:shd w:val="clear" w:color="auto" w:fill="auto"/>
          </w:tcPr>
          <w:p w:rsidR="00E82D8F" w:rsidRPr="009564D2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</w:tcPr>
          <w:p w:rsidR="00E82D8F" w:rsidRPr="009564D2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346345">
              <w:rPr>
                <w:rFonts w:asciiTheme="majorBidi" w:eastAsia="Calibri" w:hAnsiTheme="majorBidi" w:cstheme="majorBidi"/>
                <w:sz w:val="24"/>
                <w:szCs w:val="24"/>
              </w:rPr>
              <w:t>(1,064,018)</w:t>
            </w:r>
          </w:p>
        </w:tc>
        <w:tc>
          <w:tcPr>
            <w:tcW w:w="236" w:type="dxa"/>
          </w:tcPr>
          <w:p w:rsidR="00E82D8F" w:rsidRPr="009564D2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2D8F" w:rsidRPr="009C1D41" w:rsidRDefault="00E82D8F" w:rsidP="00E82D8F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C1D41">
              <w:rPr>
                <w:rFonts w:asciiTheme="majorBidi" w:eastAsia="Calibri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270" w:type="dxa"/>
          </w:tcPr>
          <w:p w:rsidR="00E82D8F" w:rsidRPr="009564D2" w:rsidRDefault="00E82D8F" w:rsidP="00E82D8F">
            <w:pPr>
              <w:pStyle w:val="NoSpacing"/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E82D8F" w:rsidRPr="009564D2" w:rsidRDefault="00E82D8F" w:rsidP="00E82D8F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(1,063,946)</w:t>
            </w:r>
          </w:p>
        </w:tc>
      </w:tr>
      <w:tr w:rsidR="00E82D8F" w:rsidRPr="00A262B1" w:rsidTr="00A87690">
        <w:tc>
          <w:tcPr>
            <w:tcW w:w="2070" w:type="dxa"/>
            <w:vAlign w:val="bottom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026" w:type="dxa"/>
          </w:tcPr>
          <w:p w:rsidR="00E82D8F" w:rsidRPr="009564D2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(1,715,926)</w:t>
            </w:r>
          </w:p>
        </w:tc>
        <w:tc>
          <w:tcPr>
            <w:tcW w:w="240" w:type="dxa"/>
          </w:tcPr>
          <w:p w:rsidR="00E82D8F" w:rsidRPr="009564D2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2D8F" w:rsidRPr="009C1D41" w:rsidRDefault="00E82D8F" w:rsidP="00E82D8F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C1D41">
              <w:rPr>
                <w:rFonts w:asciiTheme="majorBidi" w:eastAsia="Calibri" w:hAnsiTheme="majorBidi" w:cstheme="majorBidi"/>
                <w:sz w:val="24"/>
                <w:szCs w:val="24"/>
              </w:rPr>
              <w:t>67,215</w:t>
            </w:r>
          </w:p>
        </w:tc>
        <w:tc>
          <w:tcPr>
            <w:tcW w:w="264" w:type="dxa"/>
          </w:tcPr>
          <w:p w:rsidR="00E82D8F" w:rsidRPr="009564D2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:rsidR="00E82D8F" w:rsidRPr="009564D2" w:rsidRDefault="00E82D8F" w:rsidP="00E82D8F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(1,648,711)</w:t>
            </w:r>
          </w:p>
        </w:tc>
        <w:tc>
          <w:tcPr>
            <w:tcW w:w="270" w:type="dxa"/>
          </w:tcPr>
          <w:p w:rsidR="00E82D8F" w:rsidRPr="009564D2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</w:tcPr>
          <w:p w:rsidR="00E82D8F" w:rsidRPr="009564D2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(1,418,507)</w:t>
            </w:r>
          </w:p>
        </w:tc>
        <w:tc>
          <w:tcPr>
            <w:tcW w:w="236" w:type="dxa"/>
          </w:tcPr>
          <w:p w:rsidR="00E82D8F" w:rsidRPr="009564D2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2D8F" w:rsidRPr="009C1D41" w:rsidRDefault="00E82D8F" w:rsidP="00E82D8F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C1D41">
              <w:rPr>
                <w:rFonts w:asciiTheme="majorBidi" w:eastAsia="Calibri" w:hAnsiTheme="majorBidi" w:cstheme="majorBidi"/>
                <w:sz w:val="24"/>
                <w:szCs w:val="24"/>
              </w:rPr>
              <w:t>54,648</w:t>
            </w:r>
          </w:p>
        </w:tc>
        <w:tc>
          <w:tcPr>
            <w:tcW w:w="270" w:type="dxa"/>
          </w:tcPr>
          <w:p w:rsidR="00E82D8F" w:rsidRPr="009564D2" w:rsidRDefault="00E82D8F" w:rsidP="00E82D8F">
            <w:pPr>
              <w:pStyle w:val="NoSpacing"/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E82D8F" w:rsidRPr="009564D2" w:rsidRDefault="00E82D8F" w:rsidP="00E82D8F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(1,363,859)</w:t>
            </w:r>
          </w:p>
        </w:tc>
      </w:tr>
      <w:tr w:rsidR="00E82D8F" w:rsidRPr="00A262B1" w:rsidTr="00A87690">
        <w:tc>
          <w:tcPr>
            <w:tcW w:w="2070" w:type="dxa"/>
            <w:vAlign w:val="bottom"/>
          </w:tcPr>
          <w:p w:rsidR="00E82D8F" w:rsidRPr="00A262B1" w:rsidRDefault="00E82D8F" w:rsidP="00E82D8F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26" w:type="dxa"/>
          </w:tcPr>
          <w:p w:rsidR="00E82D8F" w:rsidRPr="009564D2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(344,158)</w:t>
            </w:r>
          </w:p>
        </w:tc>
        <w:tc>
          <w:tcPr>
            <w:tcW w:w="240" w:type="dxa"/>
          </w:tcPr>
          <w:p w:rsidR="00E82D8F" w:rsidRPr="009564D2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2D8F" w:rsidRPr="009C1D41" w:rsidRDefault="00E82D8F" w:rsidP="00E82D8F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C1D41">
              <w:rPr>
                <w:rFonts w:asciiTheme="majorBidi" w:eastAsia="Calibri" w:hAnsiTheme="majorBidi" w:cstheme="majorBidi"/>
                <w:sz w:val="24"/>
                <w:szCs w:val="24"/>
              </w:rPr>
              <w:t>8,051</w:t>
            </w:r>
          </w:p>
        </w:tc>
        <w:tc>
          <w:tcPr>
            <w:tcW w:w="264" w:type="dxa"/>
          </w:tcPr>
          <w:p w:rsidR="00E82D8F" w:rsidRPr="009564D2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:rsidR="00E82D8F" w:rsidRPr="009564D2" w:rsidRDefault="00E82D8F" w:rsidP="00E82D8F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(336,107)</w:t>
            </w:r>
          </w:p>
        </w:tc>
        <w:tc>
          <w:tcPr>
            <w:tcW w:w="270" w:type="dxa"/>
          </w:tcPr>
          <w:p w:rsidR="00E82D8F" w:rsidRPr="009564D2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</w:tcPr>
          <w:p w:rsidR="00E82D8F" w:rsidRPr="009564D2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(328,387)</w:t>
            </w:r>
          </w:p>
        </w:tc>
        <w:tc>
          <w:tcPr>
            <w:tcW w:w="236" w:type="dxa"/>
          </w:tcPr>
          <w:p w:rsidR="00E82D8F" w:rsidRPr="009564D2" w:rsidRDefault="00E82D8F" w:rsidP="00E82D8F">
            <w:pPr>
              <w:pStyle w:val="BodyText"/>
              <w:tabs>
                <w:tab w:val="decimal" w:pos="864"/>
              </w:tabs>
              <w:spacing w:after="0" w:line="340" w:lineRule="exac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2D8F" w:rsidRPr="009C1D41" w:rsidRDefault="00E82D8F" w:rsidP="00E82D8F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C1D41">
              <w:rPr>
                <w:rFonts w:asciiTheme="majorBidi" w:eastAsia="Calibri" w:hAnsiTheme="majorBidi" w:cstheme="majorBidi"/>
                <w:sz w:val="24"/>
                <w:szCs w:val="24"/>
              </w:rPr>
              <w:t>6,892</w:t>
            </w:r>
          </w:p>
        </w:tc>
        <w:tc>
          <w:tcPr>
            <w:tcW w:w="270" w:type="dxa"/>
          </w:tcPr>
          <w:p w:rsidR="00E82D8F" w:rsidRPr="009564D2" w:rsidRDefault="00E82D8F" w:rsidP="00E82D8F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E82D8F" w:rsidRPr="009564D2" w:rsidRDefault="00E82D8F" w:rsidP="00E82D8F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(321,495)</w:t>
            </w:r>
          </w:p>
        </w:tc>
      </w:tr>
      <w:tr w:rsidR="00E82D8F" w:rsidRPr="00A262B1" w:rsidTr="00A87690">
        <w:tc>
          <w:tcPr>
            <w:tcW w:w="2070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decimal" w:pos="70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E82D8F" w:rsidRPr="00A262B1" w:rsidRDefault="00E82D8F" w:rsidP="00E82D8F">
            <w:pPr>
              <w:pStyle w:val="NoSpacing"/>
              <w:tabs>
                <w:tab w:val="decimal" w:pos="792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decimal" w:pos="70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E82D8F" w:rsidRPr="00A262B1" w:rsidRDefault="00E82D8F" w:rsidP="00E82D8F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E82D8F" w:rsidRPr="00A262B1" w:rsidRDefault="00E82D8F" w:rsidP="00E82D8F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E82D8F" w:rsidRPr="00A262B1" w:rsidTr="00A87690">
        <w:trPr>
          <w:trHeight w:val="68"/>
        </w:trPr>
        <w:tc>
          <w:tcPr>
            <w:tcW w:w="2070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" w:hanging="2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bookmarkStart w:id="6" w:name="_Hlk14817099"/>
            <w:r w:rsidRPr="00A262B1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เก้าเดือน</w:t>
            </w:r>
            <w:r w:rsidRPr="00A262B1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สิ้นสุด</w:t>
            </w:r>
            <w:r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br/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   </w:t>
            </w:r>
            <w:r w:rsidRPr="00A262B1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30 กันยายน</w:t>
            </w:r>
            <w:r w:rsidRPr="00A262B1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26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decimal" w:pos="70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E82D8F" w:rsidRPr="00A262B1" w:rsidRDefault="00E82D8F" w:rsidP="00E82D8F">
            <w:pPr>
              <w:pStyle w:val="NoSpacing"/>
              <w:tabs>
                <w:tab w:val="decimal" w:pos="792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decimal" w:pos="70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E82D8F" w:rsidRPr="00A262B1" w:rsidRDefault="00E82D8F" w:rsidP="00E82D8F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E82D8F" w:rsidRPr="00A262B1" w:rsidRDefault="00E82D8F" w:rsidP="00E82D8F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E82D8F" w:rsidRPr="00A262B1" w:rsidTr="00A87690">
        <w:trPr>
          <w:trHeight w:val="68"/>
        </w:trPr>
        <w:tc>
          <w:tcPr>
            <w:tcW w:w="2070" w:type="dxa"/>
          </w:tcPr>
          <w:p w:rsidR="00E82D8F" w:rsidRPr="00260CBD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026" w:type="dxa"/>
          </w:tcPr>
          <w:p w:rsidR="00E82D8F" w:rsidRPr="002B0873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EA3E51">
              <w:rPr>
                <w:rFonts w:asciiTheme="majorBidi" w:eastAsia="Calibri" w:hAnsiTheme="majorBidi" w:cstheme="majorBidi"/>
                <w:sz w:val="24"/>
                <w:szCs w:val="24"/>
              </w:rPr>
              <w:t>8,428,143</w:t>
            </w:r>
          </w:p>
        </w:tc>
        <w:tc>
          <w:tcPr>
            <w:tcW w:w="240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E82D8F" w:rsidRPr="00A262B1" w:rsidRDefault="00E82D8F" w:rsidP="00E82D8F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 w:rsidRPr="00EA3E51">
              <w:rPr>
                <w:rFonts w:asciiTheme="majorBidi" w:eastAsia="Calibri" w:hAnsiTheme="majorBidi" w:cstheme="majorBidi"/>
                <w:sz w:val="24"/>
                <w:szCs w:val="24"/>
              </w:rPr>
              <w:t>163,829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4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:rsidR="00E82D8F" w:rsidRPr="00A262B1" w:rsidRDefault="00E82D8F" w:rsidP="00E82D8F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8,264,314</w:t>
            </w:r>
          </w:p>
        </w:tc>
        <w:tc>
          <w:tcPr>
            <w:tcW w:w="270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EA3E51">
              <w:rPr>
                <w:rFonts w:asciiTheme="majorBidi" w:eastAsia="Calibri" w:hAnsiTheme="majorBidi" w:cstheme="majorBidi"/>
                <w:sz w:val="24"/>
                <w:szCs w:val="24"/>
              </w:rPr>
              <w:t>6,736,510</w:t>
            </w:r>
          </w:p>
        </w:tc>
        <w:tc>
          <w:tcPr>
            <w:tcW w:w="236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E82D8F" w:rsidRPr="00A262B1" w:rsidRDefault="00E82D8F" w:rsidP="00E82D8F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 w:rsidRPr="00EA3E51">
              <w:rPr>
                <w:rFonts w:asciiTheme="majorBidi" w:eastAsia="Calibri" w:hAnsiTheme="majorBidi" w:cstheme="majorBidi"/>
                <w:sz w:val="24"/>
                <w:szCs w:val="24"/>
              </w:rPr>
              <w:t>127,758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E82D8F" w:rsidRPr="00A262B1" w:rsidRDefault="00E82D8F" w:rsidP="00E82D8F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6,608,752</w:t>
            </w:r>
          </w:p>
        </w:tc>
      </w:tr>
      <w:tr w:rsidR="00E82D8F" w:rsidRPr="00A262B1" w:rsidTr="00A87690">
        <w:tc>
          <w:tcPr>
            <w:tcW w:w="2070" w:type="dxa"/>
            <w:vAlign w:val="bottom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026" w:type="dxa"/>
          </w:tcPr>
          <w:p w:rsidR="00E82D8F" w:rsidRPr="00A262B1" w:rsidRDefault="00E82D8F" w:rsidP="00E82D8F">
            <w:pPr>
              <w:pStyle w:val="NoSpacing"/>
              <w:tabs>
                <w:tab w:val="decimal" w:pos="52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E82D8F" w:rsidRPr="00A262B1" w:rsidRDefault="00E82D8F" w:rsidP="00E82D8F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2,731,655</w:t>
            </w:r>
          </w:p>
        </w:tc>
        <w:tc>
          <w:tcPr>
            <w:tcW w:w="264" w:type="dxa"/>
            <w:shd w:val="clear" w:color="auto" w:fill="auto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:rsidR="00E82D8F" w:rsidRPr="00A262B1" w:rsidRDefault="00E82D8F" w:rsidP="00E82D8F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2,731,655</w:t>
            </w:r>
          </w:p>
        </w:tc>
        <w:tc>
          <w:tcPr>
            <w:tcW w:w="270" w:type="dxa"/>
            <w:shd w:val="clear" w:color="auto" w:fill="auto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</w:tcPr>
          <w:p w:rsidR="00E82D8F" w:rsidRPr="00A262B1" w:rsidRDefault="00E82D8F" w:rsidP="00E82D8F">
            <w:pPr>
              <w:pStyle w:val="NoSpacing"/>
              <w:tabs>
                <w:tab w:val="decimal" w:pos="6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82D8F" w:rsidRPr="00A262B1" w:rsidRDefault="00E82D8F" w:rsidP="00E82D8F">
            <w:pPr>
              <w:pStyle w:val="NoSpacing"/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E82D8F" w:rsidRPr="00A262B1" w:rsidRDefault="00E82D8F" w:rsidP="00E82D8F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34335B">
              <w:rPr>
                <w:rFonts w:asciiTheme="majorBidi" w:eastAsia="Calibri" w:hAnsiTheme="majorBidi" w:cstheme="majorBidi"/>
                <w:sz w:val="24"/>
                <w:szCs w:val="24"/>
              </w:rPr>
              <w:t>2,408,423</w:t>
            </w:r>
          </w:p>
        </w:tc>
        <w:tc>
          <w:tcPr>
            <w:tcW w:w="270" w:type="dxa"/>
          </w:tcPr>
          <w:p w:rsidR="00E82D8F" w:rsidRPr="00A262B1" w:rsidRDefault="00E82D8F" w:rsidP="00E82D8F">
            <w:pPr>
              <w:pStyle w:val="NoSpacing"/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E82D8F" w:rsidRPr="00A262B1" w:rsidRDefault="00E82D8F" w:rsidP="00E82D8F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2,408,423</w:t>
            </w:r>
          </w:p>
        </w:tc>
      </w:tr>
      <w:tr w:rsidR="00E82D8F" w:rsidRPr="00A262B1" w:rsidTr="00A87690">
        <w:tc>
          <w:tcPr>
            <w:tcW w:w="2070" w:type="dxa"/>
            <w:vAlign w:val="bottom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รายได้จากการลงทุน</w:t>
            </w:r>
          </w:p>
        </w:tc>
        <w:tc>
          <w:tcPr>
            <w:tcW w:w="1026" w:type="dxa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0317A">
              <w:rPr>
                <w:rFonts w:asciiTheme="majorBidi" w:eastAsia="Calibri" w:hAnsiTheme="majorBidi" w:cstheme="majorBidi"/>
                <w:sz w:val="24"/>
                <w:szCs w:val="24"/>
              </w:rPr>
              <w:t>2,748,588</w:t>
            </w:r>
          </w:p>
        </w:tc>
        <w:tc>
          <w:tcPr>
            <w:tcW w:w="240" w:type="dxa"/>
            <w:shd w:val="clear" w:color="auto" w:fill="auto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E82D8F" w:rsidRPr="00A262B1" w:rsidRDefault="00E82D8F" w:rsidP="00E82D8F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(2,731,655)</w:t>
            </w:r>
          </w:p>
        </w:tc>
        <w:tc>
          <w:tcPr>
            <w:tcW w:w="264" w:type="dxa"/>
            <w:shd w:val="clear" w:color="auto" w:fill="auto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:rsidR="00E82D8F" w:rsidRPr="00A262B1" w:rsidRDefault="00E82D8F" w:rsidP="00E82D8F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16,933</w:t>
            </w:r>
          </w:p>
        </w:tc>
        <w:tc>
          <w:tcPr>
            <w:tcW w:w="270" w:type="dxa"/>
            <w:shd w:val="clear" w:color="auto" w:fill="auto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0317A">
              <w:rPr>
                <w:rFonts w:asciiTheme="majorBidi" w:eastAsia="Calibri" w:hAnsiTheme="majorBidi" w:cstheme="majorBidi"/>
                <w:sz w:val="24"/>
                <w:szCs w:val="24"/>
              </w:rPr>
              <w:t>2,422,379</w:t>
            </w:r>
          </w:p>
        </w:tc>
        <w:tc>
          <w:tcPr>
            <w:tcW w:w="236" w:type="dxa"/>
            <w:shd w:val="clear" w:color="auto" w:fill="auto"/>
          </w:tcPr>
          <w:p w:rsidR="00E82D8F" w:rsidRPr="00A262B1" w:rsidRDefault="00E82D8F" w:rsidP="00E82D8F">
            <w:pPr>
              <w:pStyle w:val="NoSpacing"/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E82D8F" w:rsidRPr="00A262B1" w:rsidRDefault="00E82D8F" w:rsidP="00E82D8F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 w:rsidRPr="0034335B">
              <w:rPr>
                <w:rFonts w:asciiTheme="majorBidi" w:eastAsia="Calibri" w:hAnsiTheme="majorBidi" w:cstheme="majorBidi"/>
                <w:sz w:val="24"/>
                <w:szCs w:val="24"/>
              </w:rPr>
              <w:t>2,408,423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:rsidR="00E82D8F" w:rsidRPr="00A262B1" w:rsidRDefault="00E82D8F" w:rsidP="00E82D8F">
            <w:pPr>
              <w:pStyle w:val="NoSpacing"/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E82D8F" w:rsidRPr="00A262B1" w:rsidRDefault="00E82D8F" w:rsidP="00E82D8F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13,956</w:t>
            </w:r>
          </w:p>
        </w:tc>
      </w:tr>
      <w:tr w:rsidR="00E82D8F" w:rsidRPr="00A262B1" w:rsidTr="00A87690">
        <w:tc>
          <w:tcPr>
            <w:tcW w:w="2070" w:type="dxa"/>
            <w:vAlign w:val="bottom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26" w:type="dxa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0317A">
              <w:rPr>
                <w:rFonts w:asciiTheme="majorBidi" w:eastAsia="Calibri" w:hAnsiTheme="majorBidi" w:cstheme="majorBidi"/>
                <w:sz w:val="24"/>
                <w:szCs w:val="24"/>
              </w:rPr>
              <w:t>730,354</w:t>
            </w:r>
          </w:p>
        </w:tc>
        <w:tc>
          <w:tcPr>
            <w:tcW w:w="240" w:type="dxa"/>
            <w:shd w:val="clear" w:color="auto" w:fill="auto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E82D8F" w:rsidRPr="00A262B1" w:rsidRDefault="00E82D8F" w:rsidP="00E82D8F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(51,427)</w:t>
            </w:r>
          </w:p>
        </w:tc>
        <w:tc>
          <w:tcPr>
            <w:tcW w:w="264" w:type="dxa"/>
            <w:shd w:val="clear" w:color="auto" w:fill="auto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:rsidR="00E82D8F" w:rsidRPr="00A262B1" w:rsidRDefault="00E82D8F" w:rsidP="00E82D8F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678,927</w:t>
            </w:r>
          </w:p>
        </w:tc>
        <w:tc>
          <w:tcPr>
            <w:tcW w:w="270" w:type="dxa"/>
            <w:shd w:val="clear" w:color="auto" w:fill="auto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0317A">
              <w:rPr>
                <w:rFonts w:asciiTheme="majorBidi" w:eastAsia="Calibri" w:hAnsiTheme="majorBidi" w:cstheme="majorBidi"/>
                <w:sz w:val="24"/>
                <w:szCs w:val="24"/>
              </w:rPr>
              <w:t>730,326</w:t>
            </w:r>
          </w:p>
        </w:tc>
        <w:tc>
          <w:tcPr>
            <w:tcW w:w="236" w:type="dxa"/>
            <w:shd w:val="clear" w:color="auto" w:fill="auto"/>
          </w:tcPr>
          <w:p w:rsidR="00E82D8F" w:rsidRPr="00A262B1" w:rsidRDefault="00E82D8F" w:rsidP="00E82D8F">
            <w:pPr>
              <w:pStyle w:val="NoSpacing"/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E82D8F" w:rsidRPr="00A262B1" w:rsidRDefault="00E82D8F" w:rsidP="00E82D8F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(41,782)</w:t>
            </w:r>
          </w:p>
        </w:tc>
        <w:tc>
          <w:tcPr>
            <w:tcW w:w="270" w:type="dxa"/>
          </w:tcPr>
          <w:p w:rsidR="00E82D8F" w:rsidRPr="00A262B1" w:rsidRDefault="00E82D8F" w:rsidP="00E82D8F">
            <w:pPr>
              <w:pStyle w:val="NoSpacing"/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E82D8F" w:rsidRPr="00A262B1" w:rsidRDefault="00E82D8F" w:rsidP="00E82D8F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688,544</w:t>
            </w:r>
          </w:p>
        </w:tc>
      </w:tr>
      <w:tr w:rsidR="00E82D8F" w:rsidRPr="00A262B1" w:rsidTr="00A87690">
        <w:tc>
          <w:tcPr>
            <w:tcW w:w="2070" w:type="dxa"/>
            <w:vAlign w:val="bottom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026" w:type="dxa"/>
          </w:tcPr>
          <w:p w:rsidR="00E82D8F" w:rsidRPr="00082D6A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highlight w:val="yellow"/>
                <w:cs/>
              </w:rPr>
            </w:pPr>
            <w:r w:rsidRPr="00EA3E51">
              <w:rPr>
                <w:rFonts w:asciiTheme="majorBidi" w:eastAsia="Calibri" w:hAnsiTheme="majorBidi" w:cstheme="majorBidi"/>
                <w:sz w:val="24"/>
                <w:szCs w:val="24"/>
              </w:rPr>
              <w:t>(3,633,633)</w:t>
            </w:r>
          </w:p>
        </w:tc>
        <w:tc>
          <w:tcPr>
            <w:tcW w:w="240" w:type="dxa"/>
            <w:shd w:val="clear" w:color="auto" w:fill="auto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E82D8F" w:rsidRPr="00A262B1" w:rsidRDefault="00E82D8F" w:rsidP="00E82D8F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EA3E51">
              <w:rPr>
                <w:rFonts w:asciiTheme="majorBidi" w:eastAsia="Calibri" w:hAnsiTheme="majorBidi" w:cstheme="majorBidi"/>
                <w:sz w:val="24"/>
                <w:szCs w:val="24"/>
              </w:rPr>
              <w:t>4,393</w:t>
            </w:r>
          </w:p>
        </w:tc>
        <w:tc>
          <w:tcPr>
            <w:tcW w:w="264" w:type="dxa"/>
            <w:shd w:val="clear" w:color="auto" w:fill="auto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:rsidR="00E82D8F" w:rsidRPr="00A262B1" w:rsidRDefault="00E82D8F" w:rsidP="00E82D8F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(3,629,240)</w:t>
            </w:r>
          </w:p>
        </w:tc>
        <w:tc>
          <w:tcPr>
            <w:tcW w:w="270" w:type="dxa"/>
            <w:shd w:val="clear" w:color="auto" w:fill="auto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EA3E51">
              <w:rPr>
                <w:rFonts w:asciiTheme="majorBidi" w:eastAsia="Calibri" w:hAnsiTheme="majorBidi" w:cstheme="majorBidi"/>
                <w:sz w:val="24"/>
                <w:szCs w:val="24"/>
              </w:rPr>
              <w:t>(3,057,180)</w:t>
            </w:r>
          </w:p>
        </w:tc>
        <w:tc>
          <w:tcPr>
            <w:tcW w:w="236" w:type="dxa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E82D8F" w:rsidRPr="00A262B1" w:rsidRDefault="00E82D8F" w:rsidP="00E82D8F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EA3E51">
              <w:rPr>
                <w:rFonts w:asciiTheme="majorBidi" w:eastAsia="Calibri" w:hAnsiTheme="majorBidi" w:cstheme="majorBidi"/>
                <w:sz w:val="24"/>
                <w:szCs w:val="24"/>
              </w:rPr>
              <w:t>4,393</w:t>
            </w:r>
          </w:p>
        </w:tc>
        <w:tc>
          <w:tcPr>
            <w:tcW w:w="270" w:type="dxa"/>
          </w:tcPr>
          <w:p w:rsidR="00E82D8F" w:rsidRPr="00A262B1" w:rsidRDefault="00E82D8F" w:rsidP="00E82D8F">
            <w:pPr>
              <w:pStyle w:val="NoSpacing"/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E82D8F" w:rsidRPr="00A262B1" w:rsidRDefault="00E82D8F" w:rsidP="00E82D8F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(3,052,787)</w:t>
            </w:r>
          </w:p>
        </w:tc>
      </w:tr>
      <w:tr w:rsidR="00E82D8F" w:rsidRPr="00A262B1" w:rsidTr="00A87690">
        <w:tc>
          <w:tcPr>
            <w:tcW w:w="2070" w:type="dxa"/>
            <w:vAlign w:val="bottom"/>
          </w:tcPr>
          <w:p w:rsidR="00E82D8F" w:rsidRPr="00A262B1" w:rsidRDefault="00E82D8F" w:rsidP="00E82D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026" w:type="dxa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 w:rsidRPr="00C0317A">
              <w:rPr>
                <w:rFonts w:asciiTheme="majorBidi" w:eastAsia="Calibri" w:hAnsiTheme="majorBidi" w:cstheme="majorBidi"/>
                <w:sz w:val="24"/>
                <w:szCs w:val="24"/>
              </w:rPr>
              <w:t>4,900,209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0" w:type="dxa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E82D8F" w:rsidRPr="00A262B1" w:rsidRDefault="00E82D8F" w:rsidP="00E82D8F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187,322</w:t>
            </w:r>
          </w:p>
        </w:tc>
        <w:tc>
          <w:tcPr>
            <w:tcW w:w="264" w:type="dxa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:rsidR="00E82D8F" w:rsidRPr="00A262B1" w:rsidRDefault="00E82D8F" w:rsidP="00E82D8F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(4,712,887)</w:t>
            </w:r>
          </w:p>
        </w:tc>
        <w:tc>
          <w:tcPr>
            <w:tcW w:w="270" w:type="dxa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 w:rsidRPr="00C0317A">
              <w:rPr>
                <w:rFonts w:asciiTheme="majorBidi" w:eastAsia="Calibri" w:hAnsiTheme="majorBidi" w:cstheme="majorBidi"/>
                <w:sz w:val="24"/>
                <w:szCs w:val="24"/>
              </w:rPr>
              <w:t>4,019,932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E82D8F" w:rsidRPr="00A262B1" w:rsidRDefault="00E82D8F" w:rsidP="00E82D8F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145,212</w:t>
            </w:r>
          </w:p>
        </w:tc>
        <w:tc>
          <w:tcPr>
            <w:tcW w:w="270" w:type="dxa"/>
          </w:tcPr>
          <w:p w:rsidR="00E82D8F" w:rsidRPr="00A262B1" w:rsidRDefault="00E82D8F" w:rsidP="00E82D8F">
            <w:pPr>
              <w:pStyle w:val="NoSpacing"/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E82D8F" w:rsidRPr="00A262B1" w:rsidRDefault="00E82D8F" w:rsidP="00E82D8F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(3,874,720)</w:t>
            </w:r>
          </w:p>
        </w:tc>
      </w:tr>
      <w:tr w:rsidR="00E82D8F" w:rsidRPr="00A262B1" w:rsidTr="00A87690">
        <w:tc>
          <w:tcPr>
            <w:tcW w:w="2070" w:type="dxa"/>
            <w:vAlign w:val="bottom"/>
          </w:tcPr>
          <w:p w:rsidR="00E82D8F" w:rsidRPr="00A262B1" w:rsidRDefault="00E82D8F" w:rsidP="00E82D8F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26" w:type="dxa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 w:rsidRPr="00C0317A">
              <w:rPr>
                <w:rFonts w:asciiTheme="majorBidi" w:eastAsia="Calibri" w:hAnsiTheme="majorBidi" w:cstheme="majorBidi"/>
                <w:sz w:val="24"/>
                <w:szCs w:val="24"/>
              </w:rPr>
              <w:t>1,078,776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0" w:type="dxa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E82D8F" w:rsidRPr="00A262B1" w:rsidRDefault="00E82D8F" w:rsidP="00E82D8F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23,541</w:t>
            </w:r>
          </w:p>
        </w:tc>
        <w:tc>
          <w:tcPr>
            <w:tcW w:w="264" w:type="dxa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:rsidR="00E82D8F" w:rsidRPr="00A262B1" w:rsidRDefault="00E82D8F" w:rsidP="00E82D8F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(1,055,235)</w:t>
            </w:r>
          </w:p>
        </w:tc>
        <w:tc>
          <w:tcPr>
            <w:tcW w:w="270" w:type="dxa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</w:tcPr>
          <w:p w:rsidR="00E82D8F" w:rsidRPr="00A262B1" w:rsidRDefault="00E82D8F" w:rsidP="00E82D8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 w:rsidRPr="00C0317A">
              <w:rPr>
                <w:rFonts w:asciiTheme="majorBidi" w:eastAsia="Calibri" w:hAnsiTheme="majorBidi" w:cstheme="majorBidi"/>
                <w:sz w:val="24"/>
                <w:szCs w:val="24"/>
              </w:rPr>
              <w:t>1,013,831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:rsidR="00E82D8F" w:rsidRPr="00A262B1" w:rsidRDefault="00E82D8F" w:rsidP="00E82D8F">
            <w:pPr>
              <w:pStyle w:val="BodyText"/>
              <w:tabs>
                <w:tab w:val="decimal" w:pos="864"/>
              </w:tabs>
              <w:spacing w:after="0" w:line="340" w:lineRule="exac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E82D8F" w:rsidRPr="00A262B1" w:rsidRDefault="00E82D8F" w:rsidP="00E82D8F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19,935</w:t>
            </w:r>
          </w:p>
        </w:tc>
        <w:tc>
          <w:tcPr>
            <w:tcW w:w="270" w:type="dxa"/>
          </w:tcPr>
          <w:p w:rsidR="00E82D8F" w:rsidRPr="00A262B1" w:rsidRDefault="00E82D8F" w:rsidP="00E82D8F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E82D8F" w:rsidRPr="00A262B1" w:rsidRDefault="00E82D8F" w:rsidP="00E82D8F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(993,896)</w:t>
            </w:r>
          </w:p>
        </w:tc>
      </w:tr>
      <w:bookmarkEnd w:id="6"/>
      <w:tr w:rsidR="00E82D8F" w:rsidRPr="00A262B1" w:rsidTr="00A87690">
        <w:tc>
          <w:tcPr>
            <w:tcW w:w="2070" w:type="dxa"/>
          </w:tcPr>
          <w:p w:rsidR="00E82D8F" w:rsidRPr="00A262B1" w:rsidRDefault="00E82D8F" w:rsidP="00E82D8F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:rsidR="00E82D8F" w:rsidRPr="00A262B1" w:rsidRDefault="00E82D8F" w:rsidP="00E82D8F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:rsidR="00E82D8F" w:rsidRPr="00A262B1" w:rsidRDefault="00E82D8F" w:rsidP="00E82D8F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2D8F" w:rsidRPr="00E82D8F" w:rsidRDefault="00E82D8F" w:rsidP="00E82D8F">
            <w:pPr>
              <w:pStyle w:val="NoSpacing"/>
              <w:tabs>
                <w:tab w:val="decimal" w:pos="52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E82D8F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:rsidR="00E82D8F" w:rsidRPr="00E82D8F" w:rsidRDefault="00E82D8F" w:rsidP="00E82D8F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4" w:type="dxa"/>
          </w:tcPr>
          <w:p w:rsidR="00E82D8F" w:rsidRPr="00E82D8F" w:rsidRDefault="00E82D8F" w:rsidP="00E82D8F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82D8F" w:rsidRPr="00E82D8F" w:rsidRDefault="00E82D8F" w:rsidP="00E82D8F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E82D8F" w:rsidRPr="00E82D8F" w:rsidRDefault="00E82D8F" w:rsidP="00E82D8F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E82D8F" w:rsidRPr="00E82D8F" w:rsidRDefault="00E82D8F" w:rsidP="00E82D8F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82D8F" w:rsidRPr="00E82D8F" w:rsidRDefault="00E82D8F" w:rsidP="00E82D8F">
            <w:pPr>
              <w:pStyle w:val="BodyText"/>
              <w:tabs>
                <w:tab w:val="decimal" w:pos="522"/>
              </w:tabs>
              <w:spacing w:after="0" w:line="340" w:lineRule="exact"/>
              <w:ind w:right="-15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2D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82D8F" w:rsidRPr="00A262B1" w:rsidRDefault="00E82D8F" w:rsidP="00E82D8F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E82D8F" w:rsidRPr="00A262B1" w:rsidRDefault="00E82D8F" w:rsidP="00E82D8F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5"/>
    </w:tbl>
    <w:p w:rsidR="00186B61" w:rsidRPr="004B0718" w:rsidRDefault="00186B61" w:rsidP="00762081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25"/>
        <w:jc w:val="thaiDistribute"/>
        <w:rPr>
          <w:rFonts w:asciiTheme="majorBidi" w:hAnsiTheme="majorBidi" w:cstheme="majorBidi"/>
          <w:spacing w:val="2"/>
        </w:rPr>
      </w:pPr>
    </w:p>
    <w:p w:rsidR="00032947" w:rsidRPr="004B0718" w:rsidRDefault="004B0718" w:rsidP="004B0718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4B0718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การจัดประเภทรายการใหม่นี้</w:t>
      </w:r>
      <w:r w:rsidRPr="004B0718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4B0718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เนื่องจากผู้บริหารเห็นว่ามีความเหมาะสมกับธุรกิจของกลุ่มบริษัทมากกว่า</w:t>
      </w:r>
    </w:p>
    <w:sectPr w:rsidR="00032947" w:rsidRPr="004B0718" w:rsidSect="009F5D68">
      <w:pgSz w:w="11909" w:h="16834" w:code="9"/>
      <w:pgMar w:top="691" w:right="1152" w:bottom="576" w:left="1152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D02" w:rsidRDefault="007B4D02">
      <w:r>
        <w:separator/>
      </w:r>
    </w:p>
  </w:endnote>
  <w:endnote w:type="continuationSeparator" w:id="0">
    <w:p w:rsidR="007B4D02" w:rsidRDefault="007B4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Univers 45 Light">
    <w:panose1 w:val="020B0403020202020204"/>
    <w:charset w:val="00"/>
    <w:family w:val="swiss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30"/>
        <w:szCs w:val="30"/>
      </w:rPr>
      <w:id w:val="18233898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B5E8F" w:rsidRPr="0057435F" w:rsidRDefault="00CB5E8F" w:rsidP="0057435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20F6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20F6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20F6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A5C1F">
          <w:rPr>
            <w:rFonts w:asciiTheme="majorBidi" w:hAnsiTheme="majorBidi" w:cstheme="majorBidi"/>
            <w:noProof/>
            <w:sz w:val="30"/>
            <w:szCs w:val="30"/>
          </w:rPr>
          <w:t>16</w:t>
        </w:r>
        <w:r w:rsidRPr="00620F6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E8F" w:rsidRPr="001C3E91" w:rsidRDefault="00CB5E8F" w:rsidP="009D60C0">
    <w:pPr>
      <w:tabs>
        <w:tab w:val="left" w:pos="4500"/>
        <w:tab w:val="left" w:pos="4860"/>
        <w:tab w:val="left" w:pos="6300"/>
        <w:tab w:val="left" w:pos="6750"/>
        <w:tab w:val="center" w:pos="7783"/>
      </w:tabs>
      <w:ind w:right="360"/>
      <w:jc w:val="center"/>
      <w:rPr>
        <w:rFonts w:ascii="Angsana New" w:hAnsi="Angsana New"/>
        <w:i/>
        <w:iCs/>
        <w:color w:val="0000FF"/>
        <w:sz w:val="30"/>
        <w:szCs w:val="30"/>
        <w:lang w:val="fr-FR"/>
      </w:rPr>
    </w:pPr>
    <w:r w:rsidRPr="001C3E91">
      <w:rPr>
        <w:rFonts w:ascii="Angsana New" w:hAnsi="Angsana New" w:cs="Angsana New"/>
        <w:sz w:val="30"/>
        <w:szCs w:val="30"/>
        <w:cs/>
      </w:rPr>
      <w:fldChar w:fldCharType="begin"/>
    </w:r>
    <w:r w:rsidRPr="001C3E91">
      <w:rPr>
        <w:rFonts w:ascii="Angsana New" w:hAnsi="Angsana New" w:cs="Angsana New"/>
        <w:sz w:val="30"/>
        <w:szCs w:val="30"/>
        <w:cs/>
      </w:rPr>
      <w:instrText xml:space="preserve"> </w:instrText>
    </w:r>
    <w:r w:rsidRPr="001C3E91">
      <w:rPr>
        <w:rFonts w:ascii="Angsana New" w:hAnsi="Angsana New" w:cs="Angsana New"/>
        <w:sz w:val="30"/>
        <w:szCs w:val="30"/>
      </w:rPr>
      <w:instrText>PAGE  \* Arabic  \* MERGEFORMAT</w:instrText>
    </w:r>
    <w:r w:rsidRPr="001C3E91">
      <w:rPr>
        <w:rFonts w:ascii="Angsana New" w:hAnsi="Angsana New" w:cs="Angsana New"/>
        <w:sz w:val="30"/>
        <w:szCs w:val="30"/>
        <w:cs/>
      </w:rPr>
      <w:instrText xml:space="preserve"> </w:instrText>
    </w:r>
    <w:r w:rsidRPr="001C3E91">
      <w:rPr>
        <w:rFonts w:ascii="Angsana New" w:hAnsi="Angsana New" w:cs="Angsana New"/>
        <w:sz w:val="30"/>
        <w:szCs w:val="30"/>
        <w:cs/>
      </w:rPr>
      <w:fldChar w:fldCharType="separate"/>
    </w:r>
    <w:r>
      <w:rPr>
        <w:rFonts w:ascii="Angsana New" w:hAnsi="Angsana New" w:cs="Angsana New"/>
        <w:noProof/>
        <w:sz w:val="30"/>
        <w:szCs w:val="30"/>
        <w:cs/>
      </w:rPr>
      <w:t>38</w:t>
    </w:r>
    <w:r w:rsidRPr="001C3E91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E8F" w:rsidRPr="00770317" w:rsidRDefault="00CB5E8F">
    <w:pPr>
      <w:pStyle w:val="Footer"/>
      <w:jc w:val="center"/>
      <w:rPr>
        <w:rFonts w:ascii="Angsana New" w:hAnsi="Angsana New"/>
        <w:sz w:val="30"/>
        <w:szCs w:val="30"/>
      </w:rPr>
    </w:pPr>
    <w:r w:rsidRPr="00770317">
      <w:rPr>
        <w:rFonts w:ascii="Angsana New" w:hAnsi="Angsana New"/>
        <w:sz w:val="30"/>
        <w:szCs w:val="30"/>
      </w:rPr>
      <w:fldChar w:fldCharType="begin"/>
    </w:r>
    <w:r w:rsidRPr="00770317">
      <w:rPr>
        <w:rFonts w:ascii="Angsana New" w:hAnsi="Angsana New"/>
        <w:sz w:val="30"/>
        <w:szCs w:val="30"/>
      </w:rPr>
      <w:instrText xml:space="preserve"> PAGE   \* MERGEFORMAT </w:instrText>
    </w:r>
    <w:r w:rsidRPr="00770317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42</w:t>
    </w:r>
    <w:r w:rsidRPr="00770317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D02" w:rsidRDefault="007B4D02">
      <w:r>
        <w:separator/>
      </w:r>
    </w:p>
  </w:footnote>
  <w:footnote w:type="continuationSeparator" w:id="0">
    <w:p w:rsidR="007B4D02" w:rsidRDefault="007B4D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E8F" w:rsidRDefault="00CB5E8F" w:rsidP="001F15BA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>บ</w:t>
    </w:r>
    <w:r>
      <w:rPr>
        <w:rFonts w:ascii="Angsana New" w:hAnsi="Angsana New" w:cs="Angsana New"/>
        <w:b/>
        <w:bCs/>
        <w:sz w:val="32"/>
        <w:szCs w:val="32"/>
        <w:cs/>
      </w:rPr>
      <w:t xml:space="preserve">ริษัท </w:t>
    </w:r>
    <w:r w:rsidRPr="00DD4A4E">
      <w:rPr>
        <w:rFonts w:ascii="Angsana New" w:hAnsi="Angsana New" w:cs="Angsana New"/>
        <w:b/>
        <w:bCs/>
        <w:sz w:val="32"/>
        <w:szCs w:val="32"/>
        <w:cs/>
      </w:rPr>
      <w:t xml:space="preserve">โรบินสัน จำกัด </w:t>
    </w:r>
    <w:r w:rsidRPr="00DD4A4E">
      <w:rPr>
        <w:rFonts w:ascii="Angsana New" w:hAnsi="Angsana New" w:cs="Angsana New"/>
        <w:b/>
        <w:bCs/>
        <w:sz w:val="32"/>
        <w:szCs w:val="32"/>
      </w:rPr>
      <w:t>(</w:t>
    </w:r>
    <w:r w:rsidRPr="00DD4A4E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DD4A4E">
      <w:rPr>
        <w:rFonts w:ascii="Angsana New" w:hAnsi="Angsana New" w:cs="Angsana New"/>
        <w:b/>
        <w:bCs/>
        <w:sz w:val="32"/>
        <w:szCs w:val="32"/>
      </w:rPr>
      <w:t xml:space="preserve">) </w:t>
    </w:r>
    <w:r w:rsidRPr="00DD4A4E"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:rsidR="00CB5E8F" w:rsidRDefault="00CB5E8F" w:rsidP="001F15BA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:rsidR="00CB5E8F" w:rsidRDefault="00CB5E8F" w:rsidP="001F15B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สิ้นสุดวันที่</w:t>
    </w:r>
    <w:r w:rsidRPr="001F428C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30 กันยายน</w:t>
    </w:r>
    <w:r w:rsidRPr="004E44FE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62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CB5E8F" w:rsidRPr="001F15BA" w:rsidRDefault="00CB5E8F" w:rsidP="000805FA">
    <w:pPr>
      <w:tabs>
        <w:tab w:val="left" w:pos="540"/>
        <w:tab w:val="left" w:pos="900"/>
      </w:tabs>
      <w:spacing w:after="0" w:line="240" w:lineRule="auto"/>
      <w:ind w:left="540" w:hanging="468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E8F" w:rsidRDefault="00CB5E8F" w:rsidP="001F15BA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>บ</w:t>
    </w:r>
    <w:r>
      <w:rPr>
        <w:rFonts w:ascii="Angsana New" w:hAnsi="Angsana New" w:cs="Angsana New"/>
        <w:b/>
        <w:bCs/>
        <w:sz w:val="32"/>
        <w:szCs w:val="32"/>
        <w:cs/>
      </w:rPr>
      <w:t xml:space="preserve">ริษัท </w:t>
    </w:r>
    <w:r w:rsidRPr="00DD4A4E">
      <w:rPr>
        <w:rFonts w:ascii="Angsana New" w:hAnsi="Angsana New" w:cs="Angsana New"/>
        <w:b/>
        <w:bCs/>
        <w:sz w:val="32"/>
        <w:szCs w:val="32"/>
        <w:cs/>
      </w:rPr>
      <w:t xml:space="preserve">โรบินสัน จำกัด </w:t>
    </w:r>
    <w:r w:rsidRPr="00DD4A4E">
      <w:rPr>
        <w:rFonts w:ascii="Angsana New" w:hAnsi="Angsana New" w:cs="Angsana New"/>
        <w:b/>
        <w:bCs/>
        <w:sz w:val="32"/>
        <w:szCs w:val="32"/>
      </w:rPr>
      <w:t>(</w:t>
    </w:r>
    <w:r w:rsidRPr="00DD4A4E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DD4A4E">
      <w:rPr>
        <w:rFonts w:ascii="Angsana New" w:hAnsi="Angsana New" w:cs="Angsana New"/>
        <w:b/>
        <w:bCs/>
        <w:sz w:val="32"/>
        <w:szCs w:val="32"/>
      </w:rPr>
      <w:t xml:space="preserve">) </w:t>
    </w:r>
    <w:r w:rsidRPr="00DD4A4E"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:rsidR="00CB5E8F" w:rsidRDefault="00CB5E8F" w:rsidP="001F15BA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:rsidR="00CB5E8F" w:rsidRDefault="00CB5E8F" w:rsidP="001F15B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สิ้นสุดวันที่</w:t>
    </w:r>
    <w:r w:rsidRPr="001F428C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30 กันยายน</w:t>
    </w:r>
    <w:r w:rsidRPr="004E44FE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62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CB5E8F" w:rsidRPr="001F15BA" w:rsidRDefault="00CB5E8F" w:rsidP="00EA543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2582A91"/>
    <w:multiLevelType w:val="hybridMultilevel"/>
    <w:tmpl w:val="8D7AEA9C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DC0631"/>
    <w:multiLevelType w:val="hybridMultilevel"/>
    <w:tmpl w:val="AAC27BCA"/>
    <w:lvl w:ilvl="0" w:tplc="52564878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0CC91A15"/>
    <w:multiLevelType w:val="hybridMultilevel"/>
    <w:tmpl w:val="D462636A"/>
    <w:lvl w:ilvl="0" w:tplc="CE809488">
      <w:start w:val="1"/>
      <w:numFmt w:val="thaiLetters"/>
      <w:lvlText w:val="%1"/>
      <w:lvlJc w:val="left"/>
      <w:pPr>
        <w:ind w:left="54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119834CA"/>
    <w:multiLevelType w:val="hybridMultilevel"/>
    <w:tmpl w:val="9C84EAA6"/>
    <w:lvl w:ilvl="0" w:tplc="EE62C9B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0F17324"/>
    <w:multiLevelType w:val="hybridMultilevel"/>
    <w:tmpl w:val="34AE5B1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717507B"/>
    <w:multiLevelType w:val="hybridMultilevel"/>
    <w:tmpl w:val="AA528566"/>
    <w:lvl w:ilvl="0" w:tplc="9C0C1B44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F7E3E73"/>
    <w:multiLevelType w:val="hybridMultilevel"/>
    <w:tmpl w:val="76D68BE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>
    <w:nsid w:val="3CC765AD"/>
    <w:multiLevelType w:val="multilevel"/>
    <w:tmpl w:val="76946EF8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3FC94AA7"/>
    <w:multiLevelType w:val="hybridMultilevel"/>
    <w:tmpl w:val="4FD63600"/>
    <w:lvl w:ilvl="0" w:tplc="EC369504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24">
    <w:nsid w:val="40787E12"/>
    <w:multiLevelType w:val="hybridMultilevel"/>
    <w:tmpl w:val="893EA328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BF22CC"/>
    <w:multiLevelType w:val="hybridMultilevel"/>
    <w:tmpl w:val="42CE39A8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1F1C1B"/>
    <w:multiLevelType w:val="hybridMultilevel"/>
    <w:tmpl w:val="0FDCC062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E42595"/>
    <w:multiLevelType w:val="hybridMultilevel"/>
    <w:tmpl w:val="3E86EB96"/>
    <w:lvl w:ilvl="0" w:tplc="DE60C2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>
    <w:nsid w:val="76863DE5"/>
    <w:multiLevelType w:val="hybridMultilevel"/>
    <w:tmpl w:val="6B0AC748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3874EA"/>
    <w:multiLevelType w:val="hybridMultilevel"/>
    <w:tmpl w:val="67F0D96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28"/>
  </w:num>
  <w:num w:numId="14">
    <w:abstractNumId w:val="22"/>
  </w:num>
  <w:num w:numId="15">
    <w:abstractNumId w:val="11"/>
  </w:num>
  <w:num w:numId="16">
    <w:abstractNumId w:val="23"/>
  </w:num>
  <w:num w:numId="17">
    <w:abstractNumId w:val="23"/>
  </w:num>
  <w:num w:numId="18">
    <w:abstractNumId w:val="18"/>
  </w:num>
  <w:num w:numId="19">
    <w:abstractNumId w:val="12"/>
  </w:num>
  <w:num w:numId="20">
    <w:abstractNumId w:val="14"/>
  </w:num>
  <w:num w:numId="21">
    <w:abstractNumId w:val="13"/>
  </w:num>
  <w:num w:numId="22">
    <w:abstractNumId w:val="29"/>
  </w:num>
  <w:num w:numId="23">
    <w:abstractNumId w:val="27"/>
  </w:num>
  <w:num w:numId="24">
    <w:abstractNumId w:val="21"/>
  </w:num>
  <w:num w:numId="25">
    <w:abstractNumId w:val="15"/>
  </w:num>
  <w:num w:numId="26">
    <w:abstractNumId w:val="32"/>
  </w:num>
  <w:num w:numId="27">
    <w:abstractNumId w:val="19"/>
  </w:num>
  <w:num w:numId="28">
    <w:abstractNumId w:val="24"/>
  </w:num>
  <w:num w:numId="29">
    <w:abstractNumId w:val="30"/>
  </w:num>
  <w:num w:numId="30">
    <w:abstractNumId w:val="26"/>
  </w:num>
  <w:num w:numId="31">
    <w:abstractNumId w:val="25"/>
  </w:num>
  <w:num w:numId="32">
    <w:abstractNumId w:val="16"/>
  </w:num>
  <w:num w:numId="33">
    <w:abstractNumId w:val="31"/>
  </w:num>
  <w:num w:numId="34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8AA"/>
    <w:rsid w:val="00000120"/>
    <w:rsid w:val="000008BA"/>
    <w:rsid w:val="000008C6"/>
    <w:rsid w:val="000010BB"/>
    <w:rsid w:val="00001374"/>
    <w:rsid w:val="00001424"/>
    <w:rsid w:val="00001B74"/>
    <w:rsid w:val="00001FC7"/>
    <w:rsid w:val="00001FE4"/>
    <w:rsid w:val="00001FED"/>
    <w:rsid w:val="0000212D"/>
    <w:rsid w:val="00002E13"/>
    <w:rsid w:val="00003970"/>
    <w:rsid w:val="00004096"/>
    <w:rsid w:val="000046B4"/>
    <w:rsid w:val="0000470A"/>
    <w:rsid w:val="000047A5"/>
    <w:rsid w:val="00004CF7"/>
    <w:rsid w:val="00005BC6"/>
    <w:rsid w:val="00005CF3"/>
    <w:rsid w:val="00005DE0"/>
    <w:rsid w:val="000062B8"/>
    <w:rsid w:val="000063E8"/>
    <w:rsid w:val="000064FA"/>
    <w:rsid w:val="00006644"/>
    <w:rsid w:val="00006828"/>
    <w:rsid w:val="00006A6E"/>
    <w:rsid w:val="00006D8B"/>
    <w:rsid w:val="0000743B"/>
    <w:rsid w:val="00010EBC"/>
    <w:rsid w:val="00010F27"/>
    <w:rsid w:val="00010FFA"/>
    <w:rsid w:val="000112E7"/>
    <w:rsid w:val="00011653"/>
    <w:rsid w:val="000116BF"/>
    <w:rsid w:val="00011D73"/>
    <w:rsid w:val="00011FBF"/>
    <w:rsid w:val="000121DE"/>
    <w:rsid w:val="0001238B"/>
    <w:rsid w:val="000125A6"/>
    <w:rsid w:val="000128E7"/>
    <w:rsid w:val="00013E05"/>
    <w:rsid w:val="000140AE"/>
    <w:rsid w:val="00014507"/>
    <w:rsid w:val="0001498C"/>
    <w:rsid w:val="00014BB3"/>
    <w:rsid w:val="000150C3"/>
    <w:rsid w:val="00015E48"/>
    <w:rsid w:val="00016156"/>
    <w:rsid w:val="00016203"/>
    <w:rsid w:val="00016688"/>
    <w:rsid w:val="000166E2"/>
    <w:rsid w:val="00016AB4"/>
    <w:rsid w:val="00016E0A"/>
    <w:rsid w:val="00017231"/>
    <w:rsid w:val="00017245"/>
    <w:rsid w:val="000177DB"/>
    <w:rsid w:val="00017AD8"/>
    <w:rsid w:val="00017B3F"/>
    <w:rsid w:val="00020280"/>
    <w:rsid w:val="0002085A"/>
    <w:rsid w:val="00020D30"/>
    <w:rsid w:val="000217C1"/>
    <w:rsid w:val="00021F87"/>
    <w:rsid w:val="000220CB"/>
    <w:rsid w:val="00022512"/>
    <w:rsid w:val="000225A2"/>
    <w:rsid w:val="000228FE"/>
    <w:rsid w:val="00022C49"/>
    <w:rsid w:val="00022E75"/>
    <w:rsid w:val="00022F5F"/>
    <w:rsid w:val="00022F64"/>
    <w:rsid w:val="000239E2"/>
    <w:rsid w:val="00023DF8"/>
    <w:rsid w:val="00024262"/>
    <w:rsid w:val="00024399"/>
    <w:rsid w:val="00024576"/>
    <w:rsid w:val="00024B4B"/>
    <w:rsid w:val="00025279"/>
    <w:rsid w:val="00025606"/>
    <w:rsid w:val="00025792"/>
    <w:rsid w:val="00025D9D"/>
    <w:rsid w:val="0002601E"/>
    <w:rsid w:val="00026361"/>
    <w:rsid w:val="000265F1"/>
    <w:rsid w:val="00026B15"/>
    <w:rsid w:val="0002717B"/>
    <w:rsid w:val="00027226"/>
    <w:rsid w:val="00027362"/>
    <w:rsid w:val="000273E7"/>
    <w:rsid w:val="00027917"/>
    <w:rsid w:val="00027C54"/>
    <w:rsid w:val="00027D6C"/>
    <w:rsid w:val="00030417"/>
    <w:rsid w:val="00030A6B"/>
    <w:rsid w:val="00030B7E"/>
    <w:rsid w:val="00030BBC"/>
    <w:rsid w:val="0003107B"/>
    <w:rsid w:val="00031240"/>
    <w:rsid w:val="00031AA7"/>
    <w:rsid w:val="00031B45"/>
    <w:rsid w:val="0003212D"/>
    <w:rsid w:val="0003242D"/>
    <w:rsid w:val="00032551"/>
    <w:rsid w:val="00032761"/>
    <w:rsid w:val="00032947"/>
    <w:rsid w:val="000336AA"/>
    <w:rsid w:val="000339D4"/>
    <w:rsid w:val="0003402F"/>
    <w:rsid w:val="000345FB"/>
    <w:rsid w:val="00035110"/>
    <w:rsid w:val="00035A14"/>
    <w:rsid w:val="00035CF4"/>
    <w:rsid w:val="000361D1"/>
    <w:rsid w:val="00036256"/>
    <w:rsid w:val="0003716C"/>
    <w:rsid w:val="00037184"/>
    <w:rsid w:val="00037264"/>
    <w:rsid w:val="0003741C"/>
    <w:rsid w:val="000374A0"/>
    <w:rsid w:val="000377AC"/>
    <w:rsid w:val="0004015B"/>
    <w:rsid w:val="0004076C"/>
    <w:rsid w:val="0004091F"/>
    <w:rsid w:val="00040F5B"/>
    <w:rsid w:val="00041ACE"/>
    <w:rsid w:val="00041D71"/>
    <w:rsid w:val="00041F1F"/>
    <w:rsid w:val="00042620"/>
    <w:rsid w:val="00042EB4"/>
    <w:rsid w:val="00043392"/>
    <w:rsid w:val="00043819"/>
    <w:rsid w:val="00043E97"/>
    <w:rsid w:val="00043FE1"/>
    <w:rsid w:val="0004402A"/>
    <w:rsid w:val="00044151"/>
    <w:rsid w:val="000441DA"/>
    <w:rsid w:val="00044233"/>
    <w:rsid w:val="00044490"/>
    <w:rsid w:val="00044960"/>
    <w:rsid w:val="00044C36"/>
    <w:rsid w:val="00045260"/>
    <w:rsid w:val="00045879"/>
    <w:rsid w:val="0004597B"/>
    <w:rsid w:val="00045987"/>
    <w:rsid w:val="0004679E"/>
    <w:rsid w:val="00046DFF"/>
    <w:rsid w:val="00046EDB"/>
    <w:rsid w:val="00050781"/>
    <w:rsid w:val="00050AC1"/>
    <w:rsid w:val="000512EF"/>
    <w:rsid w:val="00051541"/>
    <w:rsid w:val="00051D70"/>
    <w:rsid w:val="00052077"/>
    <w:rsid w:val="00052396"/>
    <w:rsid w:val="00052411"/>
    <w:rsid w:val="000525BF"/>
    <w:rsid w:val="00052699"/>
    <w:rsid w:val="000527A5"/>
    <w:rsid w:val="00052EB2"/>
    <w:rsid w:val="00053069"/>
    <w:rsid w:val="00053186"/>
    <w:rsid w:val="0005321E"/>
    <w:rsid w:val="000532C3"/>
    <w:rsid w:val="000537F3"/>
    <w:rsid w:val="00053C57"/>
    <w:rsid w:val="00053E52"/>
    <w:rsid w:val="00054043"/>
    <w:rsid w:val="000549BB"/>
    <w:rsid w:val="000549F2"/>
    <w:rsid w:val="00054D7D"/>
    <w:rsid w:val="00054E19"/>
    <w:rsid w:val="00055376"/>
    <w:rsid w:val="00055BC0"/>
    <w:rsid w:val="00055F89"/>
    <w:rsid w:val="0005604F"/>
    <w:rsid w:val="00056451"/>
    <w:rsid w:val="00056605"/>
    <w:rsid w:val="0005687E"/>
    <w:rsid w:val="00057AE3"/>
    <w:rsid w:val="00060185"/>
    <w:rsid w:val="000602F2"/>
    <w:rsid w:val="000604CF"/>
    <w:rsid w:val="00060511"/>
    <w:rsid w:val="00060916"/>
    <w:rsid w:val="00061227"/>
    <w:rsid w:val="00061904"/>
    <w:rsid w:val="0006196F"/>
    <w:rsid w:val="00061A41"/>
    <w:rsid w:val="00061BB0"/>
    <w:rsid w:val="000629EB"/>
    <w:rsid w:val="00063126"/>
    <w:rsid w:val="000632BA"/>
    <w:rsid w:val="000634CF"/>
    <w:rsid w:val="00063A4E"/>
    <w:rsid w:val="00063FA8"/>
    <w:rsid w:val="00064A06"/>
    <w:rsid w:val="0006502D"/>
    <w:rsid w:val="00065064"/>
    <w:rsid w:val="000650B6"/>
    <w:rsid w:val="0006552F"/>
    <w:rsid w:val="00065903"/>
    <w:rsid w:val="000659B8"/>
    <w:rsid w:val="00067203"/>
    <w:rsid w:val="00067C21"/>
    <w:rsid w:val="00067C87"/>
    <w:rsid w:val="00070147"/>
    <w:rsid w:val="00070317"/>
    <w:rsid w:val="000706C3"/>
    <w:rsid w:val="00070A53"/>
    <w:rsid w:val="00070C7A"/>
    <w:rsid w:val="00070E51"/>
    <w:rsid w:val="00070E8A"/>
    <w:rsid w:val="00071458"/>
    <w:rsid w:val="000714F4"/>
    <w:rsid w:val="00071802"/>
    <w:rsid w:val="000718AB"/>
    <w:rsid w:val="000721F9"/>
    <w:rsid w:val="00072266"/>
    <w:rsid w:val="000726BF"/>
    <w:rsid w:val="000729EA"/>
    <w:rsid w:val="00072DFC"/>
    <w:rsid w:val="00072ED3"/>
    <w:rsid w:val="000734DE"/>
    <w:rsid w:val="00073819"/>
    <w:rsid w:val="00073CBD"/>
    <w:rsid w:val="00073E8E"/>
    <w:rsid w:val="00073F9A"/>
    <w:rsid w:val="00074372"/>
    <w:rsid w:val="00074442"/>
    <w:rsid w:val="0007467F"/>
    <w:rsid w:val="00074D34"/>
    <w:rsid w:val="00075286"/>
    <w:rsid w:val="00075EB3"/>
    <w:rsid w:val="000768B5"/>
    <w:rsid w:val="000772BF"/>
    <w:rsid w:val="00077521"/>
    <w:rsid w:val="000775A5"/>
    <w:rsid w:val="000777C8"/>
    <w:rsid w:val="00077835"/>
    <w:rsid w:val="00077C1E"/>
    <w:rsid w:val="00077DA1"/>
    <w:rsid w:val="00077E9D"/>
    <w:rsid w:val="000800E1"/>
    <w:rsid w:val="000802BD"/>
    <w:rsid w:val="0008042F"/>
    <w:rsid w:val="000805FA"/>
    <w:rsid w:val="00080B25"/>
    <w:rsid w:val="00080B69"/>
    <w:rsid w:val="0008115C"/>
    <w:rsid w:val="0008186F"/>
    <w:rsid w:val="00081FA4"/>
    <w:rsid w:val="00082B7C"/>
    <w:rsid w:val="00082C22"/>
    <w:rsid w:val="000837B7"/>
    <w:rsid w:val="00083B36"/>
    <w:rsid w:val="000846D8"/>
    <w:rsid w:val="00084C5D"/>
    <w:rsid w:val="0008527F"/>
    <w:rsid w:val="000854CF"/>
    <w:rsid w:val="00085E9A"/>
    <w:rsid w:val="00085FFB"/>
    <w:rsid w:val="000866CF"/>
    <w:rsid w:val="0008693A"/>
    <w:rsid w:val="00086A81"/>
    <w:rsid w:val="000874AB"/>
    <w:rsid w:val="000902BB"/>
    <w:rsid w:val="00090335"/>
    <w:rsid w:val="0009063E"/>
    <w:rsid w:val="00091262"/>
    <w:rsid w:val="0009129B"/>
    <w:rsid w:val="0009189A"/>
    <w:rsid w:val="000918C2"/>
    <w:rsid w:val="000919CA"/>
    <w:rsid w:val="00091A97"/>
    <w:rsid w:val="00091B50"/>
    <w:rsid w:val="00091BD6"/>
    <w:rsid w:val="00091E63"/>
    <w:rsid w:val="00092309"/>
    <w:rsid w:val="0009260E"/>
    <w:rsid w:val="00092643"/>
    <w:rsid w:val="000926E3"/>
    <w:rsid w:val="00092C02"/>
    <w:rsid w:val="00092CF8"/>
    <w:rsid w:val="0009305C"/>
    <w:rsid w:val="000937C4"/>
    <w:rsid w:val="00093934"/>
    <w:rsid w:val="00093F55"/>
    <w:rsid w:val="000945DB"/>
    <w:rsid w:val="000948E4"/>
    <w:rsid w:val="00094E36"/>
    <w:rsid w:val="00094E91"/>
    <w:rsid w:val="0009508A"/>
    <w:rsid w:val="000954A5"/>
    <w:rsid w:val="00095853"/>
    <w:rsid w:val="000959B4"/>
    <w:rsid w:val="00095B29"/>
    <w:rsid w:val="00096349"/>
    <w:rsid w:val="00096396"/>
    <w:rsid w:val="00096A5B"/>
    <w:rsid w:val="00096D1D"/>
    <w:rsid w:val="000975B2"/>
    <w:rsid w:val="000976F9"/>
    <w:rsid w:val="00097AA9"/>
    <w:rsid w:val="00097B05"/>
    <w:rsid w:val="00097C3E"/>
    <w:rsid w:val="000A000F"/>
    <w:rsid w:val="000A0103"/>
    <w:rsid w:val="000A0209"/>
    <w:rsid w:val="000A03B6"/>
    <w:rsid w:val="000A0F74"/>
    <w:rsid w:val="000A10F3"/>
    <w:rsid w:val="000A11A0"/>
    <w:rsid w:val="000A1838"/>
    <w:rsid w:val="000A1ADA"/>
    <w:rsid w:val="000A1D9D"/>
    <w:rsid w:val="000A28EC"/>
    <w:rsid w:val="000A2FBD"/>
    <w:rsid w:val="000A3591"/>
    <w:rsid w:val="000A3762"/>
    <w:rsid w:val="000A3C75"/>
    <w:rsid w:val="000A41FE"/>
    <w:rsid w:val="000A42AD"/>
    <w:rsid w:val="000A4C0D"/>
    <w:rsid w:val="000A4E6B"/>
    <w:rsid w:val="000A4F83"/>
    <w:rsid w:val="000A55CD"/>
    <w:rsid w:val="000A5815"/>
    <w:rsid w:val="000A5974"/>
    <w:rsid w:val="000A59D0"/>
    <w:rsid w:val="000A5E51"/>
    <w:rsid w:val="000A60C6"/>
    <w:rsid w:val="000A6526"/>
    <w:rsid w:val="000A674B"/>
    <w:rsid w:val="000A674C"/>
    <w:rsid w:val="000A6825"/>
    <w:rsid w:val="000A7768"/>
    <w:rsid w:val="000A7849"/>
    <w:rsid w:val="000A7C0D"/>
    <w:rsid w:val="000B08D1"/>
    <w:rsid w:val="000B1F39"/>
    <w:rsid w:val="000B2706"/>
    <w:rsid w:val="000B2911"/>
    <w:rsid w:val="000B2E08"/>
    <w:rsid w:val="000B2EEF"/>
    <w:rsid w:val="000B3372"/>
    <w:rsid w:val="000B4134"/>
    <w:rsid w:val="000B4D02"/>
    <w:rsid w:val="000B51D9"/>
    <w:rsid w:val="000B577E"/>
    <w:rsid w:val="000B5A47"/>
    <w:rsid w:val="000B6A76"/>
    <w:rsid w:val="000B707D"/>
    <w:rsid w:val="000B7184"/>
    <w:rsid w:val="000B7222"/>
    <w:rsid w:val="000B795D"/>
    <w:rsid w:val="000B7A98"/>
    <w:rsid w:val="000B7B67"/>
    <w:rsid w:val="000B7E09"/>
    <w:rsid w:val="000B7F87"/>
    <w:rsid w:val="000C00C3"/>
    <w:rsid w:val="000C0A52"/>
    <w:rsid w:val="000C0B42"/>
    <w:rsid w:val="000C0BB2"/>
    <w:rsid w:val="000C0D27"/>
    <w:rsid w:val="000C0E28"/>
    <w:rsid w:val="000C128D"/>
    <w:rsid w:val="000C1C7E"/>
    <w:rsid w:val="000C2312"/>
    <w:rsid w:val="000C23BB"/>
    <w:rsid w:val="000C2FAA"/>
    <w:rsid w:val="000C308D"/>
    <w:rsid w:val="000C30F5"/>
    <w:rsid w:val="000C31A9"/>
    <w:rsid w:val="000C324A"/>
    <w:rsid w:val="000C383A"/>
    <w:rsid w:val="000C3A1A"/>
    <w:rsid w:val="000C4233"/>
    <w:rsid w:val="000C4740"/>
    <w:rsid w:val="000C4917"/>
    <w:rsid w:val="000C4C87"/>
    <w:rsid w:val="000C4D92"/>
    <w:rsid w:val="000C4E1A"/>
    <w:rsid w:val="000C4F5A"/>
    <w:rsid w:val="000C5102"/>
    <w:rsid w:val="000C63E2"/>
    <w:rsid w:val="000C66CD"/>
    <w:rsid w:val="000C7120"/>
    <w:rsid w:val="000C7613"/>
    <w:rsid w:val="000C7BD5"/>
    <w:rsid w:val="000C7BF9"/>
    <w:rsid w:val="000C7C39"/>
    <w:rsid w:val="000C7E1A"/>
    <w:rsid w:val="000D0144"/>
    <w:rsid w:val="000D05BA"/>
    <w:rsid w:val="000D06C8"/>
    <w:rsid w:val="000D0C75"/>
    <w:rsid w:val="000D0FDD"/>
    <w:rsid w:val="000D1265"/>
    <w:rsid w:val="000D16ED"/>
    <w:rsid w:val="000D1818"/>
    <w:rsid w:val="000D1BC2"/>
    <w:rsid w:val="000D1FD1"/>
    <w:rsid w:val="000D20D9"/>
    <w:rsid w:val="000D25A2"/>
    <w:rsid w:val="000D2E14"/>
    <w:rsid w:val="000D3187"/>
    <w:rsid w:val="000D3372"/>
    <w:rsid w:val="000D3CF3"/>
    <w:rsid w:val="000D41EE"/>
    <w:rsid w:val="000D42AE"/>
    <w:rsid w:val="000D4452"/>
    <w:rsid w:val="000D463F"/>
    <w:rsid w:val="000D46BF"/>
    <w:rsid w:val="000D475B"/>
    <w:rsid w:val="000D51C3"/>
    <w:rsid w:val="000D64AF"/>
    <w:rsid w:val="000D66F4"/>
    <w:rsid w:val="000D681C"/>
    <w:rsid w:val="000D6E2B"/>
    <w:rsid w:val="000D6EA4"/>
    <w:rsid w:val="000D6EE0"/>
    <w:rsid w:val="000D70E9"/>
    <w:rsid w:val="000D7732"/>
    <w:rsid w:val="000D7E34"/>
    <w:rsid w:val="000D7E5A"/>
    <w:rsid w:val="000E0051"/>
    <w:rsid w:val="000E04DE"/>
    <w:rsid w:val="000E07B8"/>
    <w:rsid w:val="000E09C4"/>
    <w:rsid w:val="000E0C1E"/>
    <w:rsid w:val="000E1AB2"/>
    <w:rsid w:val="000E1E16"/>
    <w:rsid w:val="000E1EC5"/>
    <w:rsid w:val="000E1F73"/>
    <w:rsid w:val="000E2023"/>
    <w:rsid w:val="000E2103"/>
    <w:rsid w:val="000E27A7"/>
    <w:rsid w:val="000E2F12"/>
    <w:rsid w:val="000E2F28"/>
    <w:rsid w:val="000E307E"/>
    <w:rsid w:val="000E30B1"/>
    <w:rsid w:val="000E32ED"/>
    <w:rsid w:val="000E35C3"/>
    <w:rsid w:val="000E39BC"/>
    <w:rsid w:val="000E3A1B"/>
    <w:rsid w:val="000E3D01"/>
    <w:rsid w:val="000E4592"/>
    <w:rsid w:val="000E4637"/>
    <w:rsid w:val="000E4E68"/>
    <w:rsid w:val="000E582E"/>
    <w:rsid w:val="000E5A65"/>
    <w:rsid w:val="000E5C3E"/>
    <w:rsid w:val="000E5F86"/>
    <w:rsid w:val="000E656B"/>
    <w:rsid w:val="000E6912"/>
    <w:rsid w:val="000E73DD"/>
    <w:rsid w:val="000E7A84"/>
    <w:rsid w:val="000E7BCD"/>
    <w:rsid w:val="000E7D18"/>
    <w:rsid w:val="000E7DD5"/>
    <w:rsid w:val="000F00C6"/>
    <w:rsid w:val="000F0149"/>
    <w:rsid w:val="000F0859"/>
    <w:rsid w:val="000F10E8"/>
    <w:rsid w:val="000F117D"/>
    <w:rsid w:val="000F1937"/>
    <w:rsid w:val="000F1D9C"/>
    <w:rsid w:val="000F1F73"/>
    <w:rsid w:val="000F2207"/>
    <w:rsid w:val="000F297A"/>
    <w:rsid w:val="000F2A66"/>
    <w:rsid w:val="000F2C9B"/>
    <w:rsid w:val="000F2D07"/>
    <w:rsid w:val="000F324D"/>
    <w:rsid w:val="000F39DB"/>
    <w:rsid w:val="000F3B79"/>
    <w:rsid w:val="000F3C64"/>
    <w:rsid w:val="000F3F2A"/>
    <w:rsid w:val="000F4028"/>
    <w:rsid w:val="000F40B7"/>
    <w:rsid w:val="000F40C7"/>
    <w:rsid w:val="000F41D6"/>
    <w:rsid w:val="000F4EE3"/>
    <w:rsid w:val="000F5510"/>
    <w:rsid w:val="000F58E3"/>
    <w:rsid w:val="000F72C3"/>
    <w:rsid w:val="000F79E8"/>
    <w:rsid w:val="000F7CAC"/>
    <w:rsid w:val="000F7E36"/>
    <w:rsid w:val="001000AF"/>
    <w:rsid w:val="0010033D"/>
    <w:rsid w:val="00100956"/>
    <w:rsid w:val="00100E77"/>
    <w:rsid w:val="00101027"/>
    <w:rsid w:val="0010103B"/>
    <w:rsid w:val="00101342"/>
    <w:rsid w:val="00101CDF"/>
    <w:rsid w:val="0010201C"/>
    <w:rsid w:val="0010206F"/>
    <w:rsid w:val="0010231D"/>
    <w:rsid w:val="00102346"/>
    <w:rsid w:val="0010241E"/>
    <w:rsid w:val="00102B7A"/>
    <w:rsid w:val="001031E1"/>
    <w:rsid w:val="00103261"/>
    <w:rsid w:val="0010331E"/>
    <w:rsid w:val="001033F1"/>
    <w:rsid w:val="0010345A"/>
    <w:rsid w:val="001039AD"/>
    <w:rsid w:val="00104153"/>
    <w:rsid w:val="001046D3"/>
    <w:rsid w:val="001047BB"/>
    <w:rsid w:val="00104D3C"/>
    <w:rsid w:val="001063BB"/>
    <w:rsid w:val="00106C99"/>
    <w:rsid w:val="00107276"/>
    <w:rsid w:val="001075F0"/>
    <w:rsid w:val="00107A19"/>
    <w:rsid w:val="00107D5F"/>
    <w:rsid w:val="001104F6"/>
    <w:rsid w:val="00110503"/>
    <w:rsid w:val="001107A1"/>
    <w:rsid w:val="001109C6"/>
    <w:rsid w:val="001109ED"/>
    <w:rsid w:val="00110AFA"/>
    <w:rsid w:val="00110FC3"/>
    <w:rsid w:val="00111309"/>
    <w:rsid w:val="00112020"/>
    <w:rsid w:val="00112068"/>
    <w:rsid w:val="00112274"/>
    <w:rsid w:val="00112CCF"/>
    <w:rsid w:val="00113064"/>
    <w:rsid w:val="001139F6"/>
    <w:rsid w:val="00114976"/>
    <w:rsid w:val="00115011"/>
    <w:rsid w:val="001155EB"/>
    <w:rsid w:val="00115652"/>
    <w:rsid w:val="00115763"/>
    <w:rsid w:val="00115804"/>
    <w:rsid w:val="0011588E"/>
    <w:rsid w:val="0011591F"/>
    <w:rsid w:val="0011599C"/>
    <w:rsid w:val="00115AE4"/>
    <w:rsid w:val="00115C0D"/>
    <w:rsid w:val="00115C3D"/>
    <w:rsid w:val="00115D8D"/>
    <w:rsid w:val="001162BB"/>
    <w:rsid w:val="001162F1"/>
    <w:rsid w:val="00116558"/>
    <w:rsid w:val="001165BB"/>
    <w:rsid w:val="001169A2"/>
    <w:rsid w:val="00116CBA"/>
    <w:rsid w:val="00116CBF"/>
    <w:rsid w:val="00117470"/>
    <w:rsid w:val="00120880"/>
    <w:rsid w:val="001208E6"/>
    <w:rsid w:val="00120CF1"/>
    <w:rsid w:val="00121194"/>
    <w:rsid w:val="001216DF"/>
    <w:rsid w:val="0012173C"/>
    <w:rsid w:val="00121C0A"/>
    <w:rsid w:val="00122D4C"/>
    <w:rsid w:val="0012317C"/>
    <w:rsid w:val="001232DA"/>
    <w:rsid w:val="001233A1"/>
    <w:rsid w:val="00123B78"/>
    <w:rsid w:val="00123DAE"/>
    <w:rsid w:val="00123E5D"/>
    <w:rsid w:val="00124513"/>
    <w:rsid w:val="0012473B"/>
    <w:rsid w:val="0012489A"/>
    <w:rsid w:val="00124C2C"/>
    <w:rsid w:val="00124F3E"/>
    <w:rsid w:val="00125071"/>
    <w:rsid w:val="0012515B"/>
    <w:rsid w:val="001251C6"/>
    <w:rsid w:val="00125369"/>
    <w:rsid w:val="0012548A"/>
    <w:rsid w:val="00125CBF"/>
    <w:rsid w:val="001260BA"/>
    <w:rsid w:val="001260E7"/>
    <w:rsid w:val="00126383"/>
    <w:rsid w:val="00126838"/>
    <w:rsid w:val="00126919"/>
    <w:rsid w:val="001269CD"/>
    <w:rsid w:val="00126CDD"/>
    <w:rsid w:val="00126DDF"/>
    <w:rsid w:val="00127691"/>
    <w:rsid w:val="0012778B"/>
    <w:rsid w:val="0013025A"/>
    <w:rsid w:val="001302DF"/>
    <w:rsid w:val="001308A4"/>
    <w:rsid w:val="00130CA9"/>
    <w:rsid w:val="00130D9A"/>
    <w:rsid w:val="00131E85"/>
    <w:rsid w:val="0013226F"/>
    <w:rsid w:val="001322B0"/>
    <w:rsid w:val="00132304"/>
    <w:rsid w:val="001323EF"/>
    <w:rsid w:val="0013263F"/>
    <w:rsid w:val="001329DA"/>
    <w:rsid w:val="00132BD3"/>
    <w:rsid w:val="00132E81"/>
    <w:rsid w:val="00132F69"/>
    <w:rsid w:val="001330A3"/>
    <w:rsid w:val="00133909"/>
    <w:rsid w:val="00133A17"/>
    <w:rsid w:val="00133A49"/>
    <w:rsid w:val="001344C5"/>
    <w:rsid w:val="001349FC"/>
    <w:rsid w:val="00134CB9"/>
    <w:rsid w:val="001350B3"/>
    <w:rsid w:val="0013553C"/>
    <w:rsid w:val="00135B0A"/>
    <w:rsid w:val="00135E3F"/>
    <w:rsid w:val="001368F9"/>
    <w:rsid w:val="00136A59"/>
    <w:rsid w:val="00136E87"/>
    <w:rsid w:val="001377C6"/>
    <w:rsid w:val="00137A47"/>
    <w:rsid w:val="00140448"/>
    <w:rsid w:val="001406C1"/>
    <w:rsid w:val="001413BA"/>
    <w:rsid w:val="00141B92"/>
    <w:rsid w:val="00142608"/>
    <w:rsid w:val="00142B76"/>
    <w:rsid w:val="00142B8F"/>
    <w:rsid w:val="00142C10"/>
    <w:rsid w:val="00142DA5"/>
    <w:rsid w:val="001430CB"/>
    <w:rsid w:val="0014322B"/>
    <w:rsid w:val="00143506"/>
    <w:rsid w:val="00143567"/>
    <w:rsid w:val="00143E1B"/>
    <w:rsid w:val="0014427F"/>
    <w:rsid w:val="0014431F"/>
    <w:rsid w:val="001461A1"/>
    <w:rsid w:val="001464F0"/>
    <w:rsid w:val="0014671F"/>
    <w:rsid w:val="0014689E"/>
    <w:rsid w:val="00146B9D"/>
    <w:rsid w:val="00146BE1"/>
    <w:rsid w:val="0014715B"/>
    <w:rsid w:val="0014793A"/>
    <w:rsid w:val="00147DA7"/>
    <w:rsid w:val="00147EF2"/>
    <w:rsid w:val="0015025B"/>
    <w:rsid w:val="00150662"/>
    <w:rsid w:val="00150A4F"/>
    <w:rsid w:val="001517FF"/>
    <w:rsid w:val="001518FC"/>
    <w:rsid w:val="0015224D"/>
    <w:rsid w:val="001525DF"/>
    <w:rsid w:val="001526A9"/>
    <w:rsid w:val="0015274A"/>
    <w:rsid w:val="00152F31"/>
    <w:rsid w:val="00153694"/>
    <w:rsid w:val="00153812"/>
    <w:rsid w:val="00153BFD"/>
    <w:rsid w:val="00153CDD"/>
    <w:rsid w:val="0015492F"/>
    <w:rsid w:val="00155089"/>
    <w:rsid w:val="001551C1"/>
    <w:rsid w:val="001556CE"/>
    <w:rsid w:val="00155C39"/>
    <w:rsid w:val="00155CBE"/>
    <w:rsid w:val="001562B4"/>
    <w:rsid w:val="0015636C"/>
    <w:rsid w:val="00156768"/>
    <w:rsid w:val="00156F1B"/>
    <w:rsid w:val="00156F7E"/>
    <w:rsid w:val="00157277"/>
    <w:rsid w:val="001572CA"/>
    <w:rsid w:val="001573C4"/>
    <w:rsid w:val="00157455"/>
    <w:rsid w:val="00157505"/>
    <w:rsid w:val="00157663"/>
    <w:rsid w:val="00157669"/>
    <w:rsid w:val="00157B99"/>
    <w:rsid w:val="00157ED4"/>
    <w:rsid w:val="001605A8"/>
    <w:rsid w:val="00160921"/>
    <w:rsid w:val="001611DD"/>
    <w:rsid w:val="001612EB"/>
    <w:rsid w:val="00161951"/>
    <w:rsid w:val="001621D7"/>
    <w:rsid w:val="001624F8"/>
    <w:rsid w:val="0016281B"/>
    <w:rsid w:val="0016292C"/>
    <w:rsid w:val="00162F58"/>
    <w:rsid w:val="00163669"/>
    <w:rsid w:val="00163AA9"/>
    <w:rsid w:val="0016412E"/>
    <w:rsid w:val="001649CE"/>
    <w:rsid w:val="001649FF"/>
    <w:rsid w:val="0016533A"/>
    <w:rsid w:val="0016552D"/>
    <w:rsid w:val="0016578B"/>
    <w:rsid w:val="001659DC"/>
    <w:rsid w:val="00165A57"/>
    <w:rsid w:val="0016607B"/>
    <w:rsid w:val="00166257"/>
    <w:rsid w:val="00166368"/>
    <w:rsid w:val="00166394"/>
    <w:rsid w:val="0016654E"/>
    <w:rsid w:val="001666EC"/>
    <w:rsid w:val="00166892"/>
    <w:rsid w:val="00166D34"/>
    <w:rsid w:val="00166D76"/>
    <w:rsid w:val="00167BE8"/>
    <w:rsid w:val="00167EAB"/>
    <w:rsid w:val="001702C9"/>
    <w:rsid w:val="001705E8"/>
    <w:rsid w:val="001707D4"/>
    <w:rsid w:val="00170CFD"/>
    <w:rsid w:val="00170ECB"/>
    <w:rsid w:val="00171034"/>
    <w:rsid w:val="00171250"/>
    <w:rsid w:val="00171355"/>
    <w:rsid w:val="00171594"/>
    <w:rsid w:val="001723C3"/>
    <w:rsid w:val="0017280E"/>
    <w:rsid w:val="00172CF8"/>
    <w:rsid w:val="00172F91"/>
    <w:rsid w:val="00173443"/>
    <w:rsid w:val="00173808"/>
    <w:rsid w:val="00173AC4"/>
    <w:rsid w:val="0017419C"/>
    <w:rsid w:val="00175220"/>
    <w:rsid w:val="001758A7"/>
    <w:rsid w:val="0017594B"/>
    <w:rsid w:val="0017633B"/>
    <w:rsid w:val="001766BB"/>
    <w:rsid w:val="001769D5"/>
    <w:rsid w:val="00176C9A"/>
    <w:rsid w:val="00177038"/>
    <w:rsid w:val="0017708A"/>
    <w:rsid w:val="00180046"/>
    <w:rsid w:val="001808F2"/>
    <w:rsid w:val="00180BE9"/>
    <w:rsid w:val="001813E5"/>
    <w:rsid w:val="00181A74"/>
    <w:rsid w:val="00181C2B"/>
    <w:rsid w:val="00181CBF"/>
    <w:rsid w:val="00181DEE"/>
    <w:rsid w:val="00181F9C"/>
    <w:rsid w:val="0018202D"/>
    <w:rsid w:val="001820A9"/>
    <w:rsid w:val="001822F2"/>
    <w:rsid w:val="0018230C"/>
    <w:rsid w:val="00182525"/>
    <w:rsid w:val="001826C4"/>
    <w:rsid w:val="00182994"/>
    <w:rsid w:val="00182D5E"/>
    <w:rsid w:val="00182D76"/>
    <w:rsid w:val="00182EB7"/>
    <w:rsid w:val="00182F83"/>
    <w:rsid w:val="00183600"/>
    <w:rsid w:val="00183676"/>
    <w:rsid w:val="00183CC3"/>
    <w:rsid w:val="00183F41"/>
    <w:rsid w:val="00184137"/>
    <w:rsid w:val="0018413B"/>
    <w:rsid w:val="001845F0"/>
    <w:rsid w:val="001846DB"/>
    <w:rsid w:val="001848E4"/>
    <w:rsid w:val="0018512C"/>
    <w:rsid w:val="00185191"/>
    <w:rsid w:val="001858FF"/>
    <w:rsid w:val="0018599F"/>
    <w:rsid w:val="00186167"/>
    <w:rsid w:val="00186247"/>
    <w:rsid w:val="001864DE"/>
    <w:rsid w:val="00186B61"/>
    <w:rsid w:val="001901FE"/>
    <w:rsid w:val="0019089F"/>
    <w:rsid w:val="00190F65"/>
    <w:rsid w:val="001912C6"/>
    <w:rsid w:val="0019137B"/>
    <w:rsid w:val="001916E2"/>
    <w:rsid w:val="0019208B"/>
    <w:rsid w:val="00192BCC"/>
    <w:rsid w:val="001933C1"/>
    <w:rsid w:val="0019351F"/>
    <w:rsid w:val="001935D8"/>
    <w:rsid w:val="00193A75"/>
    <w:rsid w:val="00193FA4"/>
    <w:rsid w:val="00194448"/>
    <w:rsid w:val="00194F2E"/>
    <w:rsid w:val="0019502E"/>
    <w:rsid w:val="001950C6"/>
    <w:rsid w:val="00195221"/>
    <w:rsid w:val="001952CB"/>
    <w:rsid w:val="00195972"/>
    <w:rsid w:val="00196731"/>
    <w:rsid w:val="001967DB"/>
    <w:rsid w:val="001967E0"/>
    <w:rsid w:val="00196BEF"/>
    <w:rsid w:val="0019739C"/>
    <w:rsid w:val="001975A9"/>
    <w:rsid w:val="00197A40"/>
    <w:rsid w:val="00197AD2"/>
    <w:rsid w:val="00197B67"/>
    <w:rsid w:val="00197C0A"/>
    <w:rsid w:val="00197DB3"/>
    <w:rsid w:val="00197ED3"/>
    <w:rsid w:val="001A0602"/>
    <w:rsid w:val="001A0743"/>
    <w:rsid w:val="001A0F6B"/>
    <w:rsid w:val="001A1029"/>
    <w:rsid w:val="001A15B2"/>
    <w:rsid w:val="001A1DC9"/>
    <w:rsid w:val="001A2423"/>
    <w:rsid w:val="001A26AC"/>
    <w:rsid w:val="001A2BF1"/>
    <w:rsid w:val="001A2E5D"/>
    <w:rsid w:val="001A3023"/>
    <w:rsid w:val="001A31C0"/>
    <w:rsid w:val="001A346D"/>
    <w:rsid w:val="001A369A"/>
    <w:rsid w:val="001A37E4"/>
    <w:rsid w:val="001A41EE"/>
    <w:rsid w:val="001A4A9E"/>
    <w:rsid w:val="001A4C0A"/>
    <w:rsid w:val="001A4DF3"/>
    <w:rsid w:val="001A5306"/>
    <w:rsid w:val="001A5329"/>
    <w:rsid w:val="001A5556"/>
    <w:rsid w:val="001A6232"/>
    <w:rsid w:val="001A6614"/>
    <w:rsid w:val="001A6746"/>
    <w:rsid w:val="001A682B"/>
    <w:rsid w:val="001A6BFF"/>
    <w:rsid w:val="001A71E9"/>
    <w:rsid w:val="001A72C2"/>
    <w:rsid w:val="001A738D"/>
    <w:rsid w:val="001A756D"/>
    <w:rsid w:val="001A784D"/>
    <w:rsid w:val="001A7B70"/>
    <w:rsid w:val="001A7B82"/>
    <w:rsid w:val="001B0176"/>
    <w:rsid w:val="001B11B4"/>
    <w:rsid w:val="001B11EC"/>
    <w:rsid w:val="001B13BC"/>
    <w:rsid w:val="001B1627"/>
    <w:rsid w:val="001B1920"/>
    <w:rsid w:val="001B1A48"/>
    <w:rsid w:val="001B1FF0"/>
    <w:rsid w:val="001B20D5"/>
    <w:rsid w:val="001B2A37"/>
    <w:rsid w:val="001B2D1C"/>
    <w:rsid w:val="001B3173"/>
    <w:rsid w:val="001B417B"/>
    <w:rsid w:val="001B42C0"/>
    <w:rsid w:val="001B440E"/>
    <w:rsid w:val="001B462A"/>
    <w:rsid w:val="001B4693"/>
    <w:rsid w:val="001B57A2"/>
    <w:rsid w:val="001B5BF2"/>
    <w:rsid w:val="001B6BA0"/>
    <w:rsid w:val="001B6F2C"/>
    <w:rsid w:val="001B6FD4"/>
    <w:rsid w:val="001B7B9A"/>
    <w:rsid w:val="001C020B"/>
    <w:rsid w:val="001C0613"/>
    <w:rsid w:val="001C082A"/>
    <w:rsid w:val="001C0B74"/>
    <w:rsid w:val="001C0BD8"/>
    <w:rsid w:val="001C10A6"/>
    <w:rsid w:val="001C1D33"/>
    <w:rsid w:val="001C1D64"/>
    <w:rsid w:val="001C22F5"/>
    <w:rsid w:val="001C2561"/>
    <w:rsid w:val="001C2713"/>
    <w:rsid w:val="001C2968"/>
    <w:rsid w:val="001C2995"/>
    <w:rsid w:val="001C3002"/>
    <w:rsid w:val="001C314E"/>
    <w:rsid w:val="001C3842"/>
    <w:rsid w:val="001C3D4C"/>
    <w:rsid w:val="001C3DF2"/>
    <w:rsid w:val="001C3E91"/>
    <w:rsid w:val="001C3FD2"/>
    <w:rsid w:val="001C41B1"/>
    <w:rsid w:val="001C42C1"/>
    <w:rsid w:val="001C4692"/>
    <w:rsid w:val="001C49B3"/>
    <w:rsid w:val="001C4E47"/>
    <w:rsid w:val="001C4F0E"/>
    <w:rsid w:val="001C5792"/>
    <w:rsid w:val="001C5A2A"/>
    <w:rsid w:val="001C5CC7"/>
    <w:rsid w:val="001C5F47"/>
    <w:rsid w:val="001C6382"/>
    <w:rsid w:val="001C6818"/>
    <w:rsid w:val="001C77EE"/>
    <w:rsid w:val="001C7955"/>
    <w:rsid w:val="001C7CBC"/>
    <w:rsid w:val="001C7E94"/>
    <w:rsid w:val="001D06E5"/>
    <w:rsid w:val="001D0875"/>
    <w:rsid w:val="001D0EC0"/>
    <w:rsid w:val="001D14CB"/>
    <w:rsid w:val="001D16DB"/>
    <w:rsid w:val="001D1B65"/>
    <w:rsid w:val="001D1C15"/>
    <w:rsid w:val="001D233A"/>
    <w:rsid w:val="001D248E"/>
    <w:rsid w:val="001D25AC"/>
    <w:rsid w:val="001D28BE"/>
    <w:rsid w:val="001D2D67"/>
    <w:rsid w:val="001D2EEC"/>
    <w:rsid w:val="001D3193"/>
    <w:rsid w:val="001D3717"/>
    <w:rsid w:val="001D3C55"/>
    <w:rsid w:val="001D3FA0"/>
    <w:rsid w:val="001D4398"/>
    <w:rsid w:val="001D5385"/>
    <w:rsid w:val="001D58A7"/>
    <w:rsid w:val="001D5960"/>
    <w:rsid w:val="001D5EF0"/>
    <w:rsid w:val="001D5FF3"/>
    <w:rsid w:val="001D6675"/>
    <w:rsid w:val="001D6CFD"/>
    <w:rsid w:val="001D705B"/>
    <w:rsid w:val="001D7EB4"/>
    <w:rsid w:val="001E02D8"/>
    <w:rsid w:val="001E0B72"/>
    <w:rsid w:val="001E0F72"/>
    <w:rsid w:val="001E1453"/>
    <w:rsid w:val="001E151D"/>
    <w:rsid w:val="001E19D3"/>
    <w:rsid w:val="001E1F1D"/>
    <w:rsid w:val="001E201C"/>
    <w:rsid w:val="001E2030"/>
    <w:rsid w:val="001E2587"/>
    <w:rsid w:val="001E29AA"/>
    <w:rsid w:val="001E2F45"/>
    <w:rsid w:val="001E3437"/>
    <w:rsid w:val="001E3DB3"/>
    <w:rsid w:val="001E43C0"/>
    <w:rsid w:val="001E45E7"/>
    <w:rsid w:val="001E49F8"/>
    <w:rsid w:val="001E4C79"/>
    <w:rsid w:val="001E5340"/>
    <w:rsid w:val="001E58B4"/>
    <w:rsid w:val="001E5BDD"/>
    <w:rsid w:val="001E5DA7"/>
    <w:rsid w:val="001E6589"/>
    <w:rsid w:val="001E6799"/>
    <w:rsid w:val="001E7285"/>
    <w:rsid w:val="001E7554"/>
    <w:rsid w:val="001E7B38"/>
    <w:rsid w:val="001F000B"/>
    <w:rsid w:val="001F0BCA"/>
    <w:rsid w:val="001F0D5A"/>
    <w:rsid w:val="001F15BA"/>
    <w:rsid w:val="001F15CB"/>
    <w:rsid w:val="001F234A"/>
    <w:rsid w:val="001F2B51"/>
    <w:rsid w:val="001F2D23"/>
    <w:rsid w:val="001F30B5"/>
    <w:rsid w:val="001F30BE"/>
    <w:rsid w:val="001F30FC"/>
    <w:rsid w:val="001F3D67"/>
    <w:rsid w:val="001F4142"/>
    <w:rsid w:val="001F4166"/>
    <w:rsid w:val="001F4495"/>
    <w:rsid w:val="001F45B1"/>
    <w:rsid w:val="001F47A7"/>
    <w:rsid w:val="001F4B69"/>
    <w:rsid w:val="001F5564"/>
    <w:rsid w:val="001F5A94"/>
    <w:rsid w:val="001F629F"/>
    <w:rsid w:val="001F71D4"/>
    <w:rsid w:val="001F752E"/>
    <w:rsid w:val="002003F0"/>
    <w:rsid w:val="00200407"/>
    <w:rsid w:val="00200CA3"/>
    <w:rsid w:val="00200D89"/>
    <w:rsid w:val="00201085"/>
    <w:rsid w:val="00201B82"/>
    <w:rsid w:val="002020C0"/>
    <w:rsid w:val="002025F5"/>
    <w:rsid w:val="002027FD"/>
    <w:rsid w:val="00202AAA"/>
    <w:rsid w:val="00202B94"/>
    <w:rsid w:val="00202F67"/>
    <w:rsid w:val="002036A9"/>
    <w:rsid w:val="0020381D"/>
    <w:rsid w:val="002040C5"/>
    <w:rsid w:val="002045E3"/>
    <w:rsid w:val="00205538"/>
    <w:rsid w:val="00205742"/>
    <w:rsid w:val="00205F0D"/>
    <w:rsid w:val="00205F80"/>
    <w:rsid w:val="002064DB"/>
    <w:rsid w:val="00206A4E"/>
    <w:rsid w:val="00206AEF"/>
    <w:rsid w:val="00206B31"/>
    <w:rsid w:val="00206B41"/>
    <w:rsid w:val="00207006"/>
    <w:rsid w:val="00207B90"/>
    <w:rsid w:val="0021019E"/>
    <w:rsid w:val="0021069C"/>
    <w:rsid w:val="00210AE4"/>
    <w:rsid w:val="00210E54"/>
    <w:rsid w:val="00211399"/>
    <w:rsid w:val="002113F8"/>
    <w:rsid w:val="002115E6"/>
    <w:rsid w:val="00211CDB"/>
    <w:rsid w:val="00211D15"/>
    <w:rsid w:val="00211E86"/>
    <w:rsid w:val="00212020"/>
    <w:rsid w:val="002121B4"/>
    <w:rsid w:val="00212834"/>
    <w:rsid w:val="00212977"/>
    <w:rsid w:val="00212E04"/>
    <w:rsid w:val="002139C8"/>
    <w:rsid w:val="00213AD1"/>
    <w:rsid w:val="00213D78"/>
    <w:rsid w:val="002147DA"/>
    <w:rsid w:val="00214948"/>
    <w:rsid w:val="0021495C"/>
    <w:rsid w:val="002150E5"/>
    <w:rsid w:val="0021520A"/>
    <w:rsid w:val="00215AD8"/>
    <w:rsid w:val="00215BE7"/>
    <w:rsid w:val="00215DCF"/>
    <w:rsid w:val="00215F77"/>
    <w:rsid w:val="002163C4"/>
    <w:rsid w:val="0021648F"/>
    <w:rsid w:val="00216739"/>
    <w:rsid w:val="0021688B"/>
    <w:rsid w:val="00217182"/>
    <w:rsid w:val="002171A6"/>
    <w:rsid w:val="002179A9"/>
    <w:rsid w:val="00217A4B"/>
    <w:rsid w:val="00217AB0"/>
    <w:rsid w:val="00217BC3"/>
    <w:rsid w:val="00217D43"/>
    <w:rsid w:val="00220174"/>
    <w:rsid w:val="002205C6"/>
    <w:rsid w:val="00220670"/>
    <w:rsid w:val="002208AE"/>
    <w:rsid w:val="00221BED"/>
    <w:rsid w:val="00221C75"/>
    <w:rsid w:val="00221D41"/>
    <w:rsid w:val="00221E66"/>
    <w:rsid w:val="00222802"/>
    <w:rsid w:val="00222D30"/>
    <w:rsid w:val="00223121"/>
    <w:rsid w:val="002232D7"/>
    <w:rsid w:val="00223B8A"/>
    <w:rsid w:val="002244E6"/>
    <w:rsid w:val="0022471F"/>
    <w:rsid w:val="00224990"/>
    <w:rsid w:val="00224CFE"/>
    <w:rsid w:val="00224D40"/>
    <w:rsid w:val="00224D7E"/>
    <w:rsid w:val="00225252"/>
    <w:rsid w:val="00225608"/>
    <w:rsid w:val="00225F99"/>
    <w:rsid w:val="002267AA"/>
    <w:rsid w:val="0022687D"/>
    <w:rsid w:val="00226A23"/>
    <w:rsid w:val="00226BFD"/>
    <w:rsid w:val="00226CA3"/>
    <w:rsid w:val="00226E12"/>
    <w:rsid w:val="00227DA1"/>
    <w:rsid w:val="0023016C"/>
    <w:rsid w:val="00230307"/>
    <w:rsid w:val="002305DB"/>
    <w:rsid w:val="002306EB"/>
    <w:rsid w:val="00230827"/>
    <w:rsid w:val="0023084F"/>
    <w:rsid w:val="00230968"/>
    <w:rsid w:val="00230CD3"/>
    <w:rsid w:val="00231518"/>
    <w:rsid w:val="00231668"/>
    <w:rsid w:val="002317AD"/>
    <w:rsid w:val="00231FCA"/>
    <w:rsid w:val="00232A7A"/>
    <w:rsid w:val="00233122"/>
    <w:rsid w:val="0023398A"/>
    <w:rsid w:val="00233C1E"/>
    <w:rsid w:val="00233F7D"/>
    <w:rsid w:val="002341DD"/>
    <w:rsid w:val="0023478E"/>
    <w:rsid w:val="00234849"/>
    <w:rsid w:val="00234A0F"/>
    <w:rsid w:val="00235146"/>
    <w:rsid w:val="002351AF"/>
    <w:rsid w:val="00235FB7"/>
    <w:rsid w:val="002361A0"/>
    <w:rsid w:val="00236217"/>
    <w:rsid w:val="0023629A"/>
    <w:rsid w:val="002364C9"/>
    <w:rsid w:val="00236CE1"/>
    <w:rsid w:val="00236D43"/>
    <w:rsid w:val="00237A9B"/>
    <w:rsid w:val="002402B4"/>
    <w:rsid w:val="002404C3"/>
    <w:rsid w:val="00240A9E"/>
    <w:rsid w:val="00240C1A"/>
    <w:rsid w:val="00242DB2"/>
    <w:rsid w:val="0024339B"/>
    <w:rsid w:val="002433BF"/>
    <w:rsid w:val="00243599"/>
    <w:rsid w:val="0024386A"/>
    <w:rsid w:val="002439FC"/>
    <w:rsid w:val="00244660"/>
    <w:rsid w:val="00244DCF"/>
    <w:rsid w:val="00244EB0"/>
    <w:rsid w:val="00244F62"/>
    <w:rsid w:val="00245236"/>
    <w:rsid w:val="00245706"/>
    <w:rsid w:val="002460B4"/>
    <w:rsid w:val="00246346"/>
    <w:rsid w:val="00246B9A"/>
    <w:rsid w:val="00246C5D"/>
    <w:rsid w:val="00246CE8"/>
    <w:rsid w:val="00246DAF"/>
    <w:rsid w:val="00246E92"/>
    <w:rsid w:val="0024774D"/>
    <w:rsid w:val="00247B2C"/>
    <w:rsid w:val="0025048B"/>
    <w:rsid w:val="00250818"/>
    <w:rsid w:val="00250977"/>
    <w:rsid w:val="002509A5"/>
    <w:rsid w:val="00250C9B"/>
    <w:rsid w:val="00250E03"/>
    <w:rsid w:val="002512B1"/>
    <w:rsid w:val="002513BF"/>
    <w:rsid w:val="0025287F"/>
    <w:rsid w:val="00252AB8"/>
    <w:rsid w:val="00252DBD"/>
    <w:rsid w:val="00252E88"/>
    <w:rsid w:val="0025337D"/>
    <w:rsid w:val="002533A7"/>
    <w:rsid w:val="00253542"/>
    <w:rsid w:val="00253F97"/>
    <w:rsid w:val="002544CA"/>
    <w:rsid w:val="00254A3D"/>
    <w:rsid w:val="00254A65"/>
    <w:rsid w:val="00254D26"/>
    <w:rsid w:val="0025564D"/>
    <w:rsid w:val="00255BEB"/>
    <w:rsid w:val="0025616A"/>
    <w:rsid w:val="00256A39"/>
    <w:rsid w:val="0025723B"/>
    <w:rsid w:val="00257B06"/>
    <w:rsid w:val="002602C3"/>
    <w:rsid w:val="00260C84"/>
    <w:rsid w:val="00260C92"/>
    <w:rsid w:val="00260CBD"/>
    <w:rsid w:val="002611D5"/>
    <w:rsid w:val="0026142D"/>
    <w:rsid w:val="00261705"/>
    <w:rsid w:val="00261AAF"/>
    <w:rsid w:val="00262B4E"/>
    <w:rsid w:val="00262E0E"/>
    <w:rsid w:val="00262F26"/>
    <w:rsid w:val="00263099"/>
    <w:rsid w:val="00263674"/>
    <w:rsid w:val="00263912"/>
    <w:rsid w:val="0026448A"/>
    <w:rsid w:val="00264578"/>
    <w:rsid w:val="002648B2"/>
    <w:rsid w:val="002649F6"/>
    <w:rsid w:val="00264BA5"/>
    <w:rsid w:val="00264F84"/>
    <w:rsid w:val="00265523"/>
    <w:rsid w:val="00265792"/>
    <w:rsid w:val="002661AE"/>
    <w:rsid w:val="002667F3"/>
    <w:rsid w:val="00266D05"/>
    <w:rsid w:val="00266FB7"/>
    <w:rsid w:val="002672ED"/>
    <w:rsid w:val="0026744C"/>
    <w:rsid w:val="00267E46"/>
    <w:rsid w:val="002703B6"/>
    <w:rsid w:val="00270641"/>
    <w:rsid w:val="00270FE2"/>
    <w:rsid w:val="00271162"/>
    <w:rsid w:val="00271E7F"/>
    <w:rsid w:val="0027261D"/>
    <w:rsid w:val="00272B83"/>
    <w:rsid w:val="00272D89"/>
    <w:rsid w:val="00272FCB"/>
    <w:rsid w:val="002730BA"/>
    <w:rsid w:val="002732AF"/>
    <w:rsid w:val="002734CB"/>
    <w:rsid w:val="00273610"/>
    <w:rsid w:val="00274157"/>
    <w:rsid w:val="00274866"/>
    <w:rsid w:val="00274CC1"/>
    <w:rsid w:val="00274D7C"/>
    <w:rsid w:val="00274EF7"/>
    <w:rsid w:val="002752CF"/>
    <w:rsid w:val="00275597"/>
    <w:rsid w:val="00275B68"/>
    <w:rsid w:val="00275FAC"/>
    <w:rsid w:val="00276427"/>
    <w:rsid w:val="00276B05"/>
    <w:rsid w:val="00276D85"/>
    <w:rsid w:val="0027713B"/>
    <w:rsid w:val="00277366"/>
    <w:rsid w:val="00277842"/>
    <w:rsid w:val="00277BB9"/>
    <w:rsid w:val="00277D8C"/>
    <w:rsid w:val="00277EC6"/>
    <w:rsid w:val="00280105"/>
    <w:rsid w:val="00280261"/>
    <w:rsid w:val="00280691"/>
    <w:rsid w:val="00280948"/>
    <w:rsid w:val="00281301"/>
    <w:rsid w:val="00281837"/>
    <w:rsid w:val="00281841"/>
    <w:rsid w:val="00282368"/>
    <w:rsid w:val="002827E3"/>
    <w:rsid w:val="002831E9"/>
    <w:rsid w:val="002832EC"/>
    <w:rsid w:val="002838F9"/>
    <w:rsid w:val="00284040"/>
    <w:rsid w:val="002842C4"/>
    <w:rsid w:val="0028481D"/>
    <w:rsid w:val="00284ED1"/>
    <w:rsid w:val="002851A6"/>
    <w:rsid w:val="002851FA"/>
    <w:rsid w:val="0028520D"/>
    <w:rsid w:val="0028553E"/>
    <w:rsid w:val="00285576"/>
    <w:rsid w:val="002857D8"/>
    <w:rsid w:val="00285E2D"/>
    <w:rsid w:val="00286046"/>
    <w:rsid w:val="002861F6"/>
    <w:rsid w:val="002862E1"/>
    <w:rsid w:val="002867A3"/>
    <w:rsid w:val="002867F5"/>
    <w:rsid w:val="002868C5"/>
    <w:rsid w:val="00286FF7"/>
    <w:rsid w:val="002871FB"/>
    <w:rsid w:val="0028775E"/>
    <w:rsid w:val="00287930"/>
    <w:rsid w:val="00287967"/>
    <w:rsid w:val="0029026E"/>
    <w:rsid w:val="00290271"/>
    <w:rsid w:val="002903B9"/>
    <w:rsid w:val="002903F5"/>
    <w:rsid w:val="00290A79"/>
    <w:rsid w:val="0029120B"/>
    <w:rsid w:val="00291590"/>
    <w:rsid w:val="00291C25"/>
    <w:rsid w:val="0029256D"/>
    <w:rsid w:val="002926C3"/>
    <w:rsid w:val="002929A9"/>
    <w:rsid w:val="002932CD"/>
    <w:rsid w:val="00293332"/>
    <w:rsid w:val="00293C6E"/>
    <w:rsid w:val="00293E4F"/>
    <w:rsid w:val="002945BE"/>
    <w:rsid w:val="00294876"/>
    <w:rsid w:val="00294D05"/>
    <w:rsid w:val="00294D58"/>
    <w:rsid w:val="00294DDF"/>
    <w:rsid w:val="00294E0B"/>
    <w:rsid w:val="00294F3A"/>
    <w:rsid w:val="00295071"/>
    <w:rsid w:val="002950A4"/>
    <w:rsid w:val="002950BE"/>
    <w:rsid w:val="002952F5"/>
    <w:rsid w:val="002953E9"/>
    <w:rsid w:val="00295447"/>
    <w:rsid w:val="002957AB"/>
    <w:rsid w:val="002957B2"/>
    <w:rsid w:val="00295B4E"/>
    <w:rsid w:val="00296122"/>
    <w:rsid w:val="0029644D"/>
    <w:rsid w:val="002967F4"/>
    <w:rsid w:val="00296826"/>
    <w:rsid w:val="00296FB7"/>
    <w:rsid w:val="00297246"/>
    <w:rsid w:val="00297724"/>
    <w:rsid w:val="00297917"/>
    <w:rsid w:val="00297F4B"/>
    <w:rsid w:val="002A014F"/>
    <w:rsid w:val="002A032F"/>
    <w:rsid w:val="002A0576"/>
    <w:rsid w:val="002A06DC"/>
    <w:rsid w:val="002A07AE"/>
    <w:rsid w:val="002A0B6A"/>
    <w:rsid w:val="002A172E"/>
    <w:rsid w:val="002A1AB7"/>
    <w:rsid w:val="002A1D07"/>
    <w:rsid w:val="002A23C7"/>
    <w:rsid w:val="002A2A2E"/>
    <w:rsid w:val="002A2A8D"/>
    <w:rsid w:val="002A2C5D"/>
    <w:rsid w:val="002A3512"/>
    <w:rsid w:val="002A355D"/>
    <w:rsid w:val="002A3AC1"/>
    <w:rsid w:val="002A3BC6"/>
    <w:rsid w:val="002A3C58"/>
    <w:rsid w:val="002A3D59"/>
    <w:rsid w:val="002A42DA"/>
    <w:rsid w:val="002A44E7"/>
    <w:rsid w:val="002A5070"/>
    <w:rsid w:val="002A516A"/>
    <w:rsid w:val="002A53C5"/>
    <w:rsid w:val="002A579A"/>
    <w:rsid w:val="002A588B"/>
    <w:rsid w:val="002A5C1F"/>
    <w:rsid w:val="002A6169"/>
    <w:rsid w:val="002A6470"/>
    <w:rsid w:val="002A64BF"/>
    <w:rsid w:val="002A65F6"/>
    <w:rsid w:val="002A6717"/>
    <w:rsid w:val="002A673F"/>
    <w:rsid w:val="002A68B3"/>
    <w:rsid w:val="002A697E"/>
    <w:rsid w:val="002A6DB0"/>
    <w:rsid w:val="002A7556"/>
    <w:rsid w:val="002A7B28"/>
    <w:rsid w:val="002A7DD6"/>
    <w:rsid w:val="002A7E60"/>
    <w:rsid w:val="002B0107"/>
    <w:rsid w:val="002B156A"/>
    <w:rsid w:val="002B1750"/>
    <w:rsid w:val="002B19B3"/>
    <w:rsid w:val="002B260A"/>
    <w:rsid w:val="002B2880"/>
    <w:rsid w:val="002B31B3"/>
    <w:rsid w:val="002B34A9"/>
    <w:rsid w:val="002B3A0F"/>
    <w:rsid w:val="002B425D"/>
    <w:rsid w:val="002B433A"/>
    <w:rsid w:val="002B4F34"/>
    <w:rsid w:val="002B526B"/>
    <w:rsid w:val="002B53C6"/>
    <w:rsid w:val="002B5462"/>
    <w:rsid w:val="002B5B48"/>
    <w:rsid w:val="002B5E22"/>
    <w:rsid w:val="002B609A"/>
    <w:rsid w:val="002B6870"/>
    <w:rsid w:val="002B6987"/>
    <w:rsid w:val="002B69D8"/>
    <w:rsid w:val="002B73EE"/>
    <w:rsid w:val="002B7961"/>
    <w:rsid w:val="002B7B83"/>
    <w:rsid w:val="002C05B7"/>
    <w:rsid w:val="002C06AC"/>
    <w:rsid w:val="002C0B2C"/>
    <w:rsid w:val="002C1139"/>
    <w:rsid w:val="002C145A"/>
    <w:rsid w:val="002C1975"/>
    <w:rsid w:val="002C1BE1"/>
    <w:rsid w:val="002C1EDA"/>
    <w:rsid w:val="002C21B1"/>
    <w:rsid w:val="002C251C"/>
    <w:rsid w:val="002C26BD"/>
    <w:rsid w:val="002C2A37"/>
    <w:rsid w:val="002C2CD5"/>
    <w:rsid w:val="002C30DD"/>
    <w:rsid w:val="002C3631"/>
    <w:rsid w:val="002C3949"/>
    <w:rsid w:val="002C43D2"/>
    <w:rsid w:val="002C4520"/>
    <w:rsid w:val="002C482D"/>
    <w:rsid w:val="002C4856"/>
    <w:rsid w:val="002C4A77"/>
    <w:rsid w:val="002C4AED"/>
    <w:rsid w:val="002C4AF6"/>
    <w:rsid w:val="002C4B34"/>
    <w:rsid w:val="002C4CE9"/>
    <w:rsid w:val="002C5898"/>
    <w:rsid w:val="002C58B7"/>
    <w:rsid w:val="002C64EA"/>
    <w:rsid w:val="002C6697"/>
    <w:rsid w:val="002C6B0D"/>
    <w:rsid w:val="002C6F0D"/>
    <w:rsid w:val="002C7A05"/>
    <w:rsid w:val="002C7CBC"/>
    <w:rsid w:val="002D062E"/>
    <w:rsid w:val="002D0D46"/>
    <w:rsid w:val="002D0EF7"/>
    <w:rsid w:val="002D0F1C"/>
    <w:rsid w:val="002D10C4"/>
    <w:rsid w:val="002D12EB"/>
    <w:rsid w:val="002D178A"/>
    <w:rsid w:val="002D1A5F"/>
    <w:rsid w:val="002D2123"/>
    <w:rsid w:val="002D27C6"/>
    <w:rsid w:val="002D2870"/>
    <w:rsid w:val="002D28C7"/>
    <w:rsid w:val="002D2B1B"/>
    <w:rsid w:val="002D30AB"/>
    <w:rsid w:val="002D3596"/>
    <w:rsid w:val="002D3B6F"/>
    <w:rsid w:val="002D3BD6"/>
    <w:rsid w:val="002D4176"/>
    <w:rsid w:val="002D4330"/>
    <w:rsid w:val="002D47D3"/>
    <w:rsid w:val="002D4BEB"/>
    <w:rsid w:val="002D4E2A"/>
    <w:rsid w:val="002D55D9"/>
    <w:rsid w:val="002D5ADA"/>
    <w:rsid w:val="002D5D3A"/>
    <w:rsid w:val="002D5E23"/>
    <w:rsid w:val="002D6258"/>
    <w:rsid w:val="002D62F7"/>
    <w:rsid w:val="002D6357"/>
    <w:rsid w:val="002D67E6"/>
    <w:rsid w:val="002D6F09"/>
    <w:rsid w:val="002D76DD"/>
    <w:rsid w:val="002D7EAC"/>
    <w:rsid w:val="002D7FB4"/>
    <w:rsid w:val="002E0010"/>
    <w:rsid w:val="002E01C6"/>
    <w:rsid w:val="002E1410"/>
    <w:rsid w:val="002E14E2"/>
    <w:rsid w:val="002E156E"/>
    <w:rsid w:val="002E1959"/>
    <w:rsid w:val="002E2254"/>
    <w:rsid w:val="002E23E2"/>
    <w:rsid w:val="002E24A4"/>
    <w:rsid w:val="002E25A8"/>
    <w:rsid w:val="002E25BB"/>
    <w:rsid w:val="002E2E1D"/>
    <w:rsid w:val="002E2FE4"/>
    <w:rsid w:val="002E3256"/>
    <w:rsid w:val="002E346A"/>
    <w:rsid w:val="002E349F"/>
    <w:rsid w:val="002E3946"/>
    <w:rsid w:val="002E4073"/>
    <w:rsid w:val="002E411B"/>
    <w:rsid w:val="002E4AB6"/>
    <w:rsid w:val="002E5139"/>
    <w:rsid w:val="002E53C4"/>
    <w:rsid w:val="002E5855"/>
    <w:rsid w:val="002E59CE"/>
    <w:rsid w:val="002E5DE2"/>
    <w:rsid w:val="002E64F8"/>
    <w:rsid w:val="002E64FC"/>
    <w:rsid w:val="002E6599"/>
    <w:rsid w:val="002E6BEF"/>
    <w:rsid w:val="002E6DEC"/>
    <w:rsid w:val="002E742A"/>
    <w:rsid w:val="002E76B3"/>
    <w:rsid w:val="002E7861"/>
    <w:rsid w:val="002E7887"/>
    <w:rsid w:val="002E78E2"/>
    <w:rsid w:val="002E7BF9"/>
    <w:rsid w:val="002E7EFF"/>
    <w:rsid w:val="002F0365"/>
    <w:rsid w:val="002F0404"/>
    <w:rsid w:val="002F0496"/>
    <w:rsid w:val="002F06D8"/>
    <w:rsid w:val="002F087E"/>
    <w:rsid w:val="002F0CEF"/>
    <w:rsid w:val="002F0DBD"/>
    <w:rsid w:val="002F1799"/>
    <w:rsid w:val="002F2603"/>
    <w:rsid w:val="002F2C23"/>
    <w:rsid w:val="002F2D56"/>
    <w:rsid w:val="002F2FC9"/>
    <w:rsid w:val="002F3315"/>
    <w:rsid w:val="002F39E7"/>
    <w:rsid w:val="002F447F"/>
    <w:rsid w:val="002F4CB0"/>
    <w:rsid w:val="002F5478"/>
    <w:rsid w:val="002F5A9F"/>
    <w:rsid w:val="002F5B93"/>
    <w:rsid w:val="002F67FA"/>
    <w:rsid w:val="002F6F56"/>
    <w:rsid w:val="002F7BA7"/>
    <w:rsid w:val="00300069"/>
    <w:rsid w:val="003000F9"/>
    <w:rsid w:val="00300119"/>
    <w:rsid w:val="003003A0"/>
    <w:rsid w:val="00300454"/>
    <w:rsid w:val="00300DC5"/>
    <w:rsid w:val="00301192"/>
    <w:rsid w:val="003013AC"/>
    <w:rsid w:val="0030148B"/>
    <w:rsid w:val="00301609"/>
    <w:rsid w:val="00301857"/>
    <w:rsid w:val="00301FA1"/>
    <w:rsid w:val="00302390"/>
    <w:rsid w:val="003023B9"/>
    <w:rsid w:val="00302A7D"/>
    <w:rsid w:val="00302D68"/>
    <w:rsid w:val="00302DA1"/>
    <w:rsid w:val="00302DDF"/>
    <w:rsid w:val="00302E89"/>
    <w:rsid w:val="0030308B"/>
    <w:rsid w:val="00303513"/>
    <w:rsid w:val="00303D92"/>
    <w:rsid w:val="003040C7"/>
    <w:rsid w:val="003045EF"/>
    <w:rsid w:val="00304B04"/>
    <w:rsid w:val="00304C54"/>
    <w:rsid w:val="00304DA2"/>
    <w:rsid w:val="00304FB7"/>
    <w:rsid w:val="00304FDF"/>
    <w:rsid w:val="00305006"/>
    <w:rsid w:val="00305084"/>
    <w:rsid w:val="003055F9"/>
    <w:rsid w:val="003059BC"/>
    <w:rsid w:val="00305B61"/>
    <w:rsid w:val="00306BAC"/>
    <w:rsid w:val="00306F2D"/>
    <w:rsid w:val="00307457"/>
    <w:rsid w:val="00307707"/>
    <w:rsid w:val="0030770F"/>
    <w:rsid w:val="00307AF3"/>
    <w:rsid w:val="003102E4"/>
    <w:rsid w:val="0031070F"/>
    <w:rsid w:val="00310A1D"/>
    <w:rsid w:val="00310C88"/>
    <w:rsid w:val="00310E97"/>
    <w:rsid w:val="003110F8"/>
    <w:rsid w:val="003111E2"/>
    <w:rsid w:val="00311487"/>
    <w:rsid w:val="00311903"/>
    <w:rsid w:val="00311ADD"/>
    <w:rsid w:val="003121CA"/>
    <w:rsid w:val="0031232E"/>
    <w:rsid w:val="003127A5"/>
    <w:rsid w:val="00312A02"/>
    <w:rsid w:val="00312A31"/>
    <w:rsid w:val="00312A50"/>
    <w:rsid w:val="00312B85"/>
    <w:rsid w:val="00312FCC"/>
    <w:rsid w:val="00313040"/>
    <w:rsid w:val="00313ADA"/>
    <w:rsid w:val="00313DD9"/>
    <w:rsid w:val="00313E76"/>
    <w:rsid w:val="0031425E"/>
    <w:rsid w:val="00314D6C"/>
    <w:rsid w:val="00314FD2"/>
    <w:rsid w:val="0031516E"/>
    <w:rsid w:val="003151AC"/>
    <w:rsid w:val="00315493"/>
    <w:rsid w:val="00316017"/>
    <w:rsid w:val="00316C72"/>
    <w:rsid w:val="00317136"/>
    <w:rsid w:val="003175F3"/>
    <w:rsid w:val="003177ED"/>
    <w:rsid w:val="00317DDF"/>
    <w:rsid w:val="00320152"/>
    <w:rsid w:val="00320197"/>
    <w:rsid w:val="00320708"/>
    <w:rsid w:val="00320FD7"/>
    <w:rsid w:val="0032188B"/>
    <w:rsid w:val="0032238A"/>
    <w:rsid w:val="003227C5"/>
    <w:rsid w:val="003229B2"/>
    <w:rsid w:val="003229CD"/>
    <w:rsid w:val="00322B3C"/>
    <w:rsid w:val="00322C1B"/>
    <w:rsid w:val="0032322A"/>
    <w:rsid w:val="003233E2"/>
    <w:rsid w:val="0032373E"/>
    <w:rsid w:val="00323B23"/>
    <w:rsid w:val="00323BBD"/>
    <w:rsid w:val="00323BDE"/>
    <w:rsid w:val="0032477A"/>
    <w:rsid w:val="00324B00"/>
    <w:rsid w:val="00325C57"/>
    <w:rsid w:val="00325CF1"/>
    <w:rsid w:val="00325F5B"/>
    <w:rsid w:val="00325FB0"/>
    <w:rsid w:val="00326315"/>
    <w:rsid w:val="00327027"/>
    <w:rsid w:val="003278BA"/>
    <w:rsid w:val="003278F0"/>
    <w:rsid w:val="003303CD"/>
    <w:rsid w:val="00330A07"/>
    <w:rsid w:val="00330E6B"/>
    <w:rsid w:val="00330F59"/>
    <w:rsid w:val="00332557"/>
    <w:rsid w:val="0033275B"/>
    <w:rsid w:val="00332893"/>
    <w:rsid w:val="00332AF9"/>
    <w:rsid w:val="00332C1E"/>
    <w:rsid w:val="00332D07"/>
    <w:rsid w:val="00332E09"/>
    <w:rsid w:val="00334137"/>
    <w:rsid w:val="0033453D"/>
    <w:rsid w:val="00334CA3"/>
    <w:rsid w:val="00334D21"/>
    <w:rsid w:val="003350DB"/>
    <w:rsid w:val="003353CE"/>
    <w:rsid w:val="003355C4"/>
    <w:rsid w:val="00335D41"/>
    <w:rsid w:val="0033602D"/>
    <w:rsid w:val="003362A7"/>
    <w:rsid w:val="00336777"/>
    <w:rsid w:val="00336848"/>
    <w:rsid w:val="00336949"/>
    <w:rsid w:val="00336AD6"/>
    <w:rsid w:val="00337243"/>
    <w:rsid w:val="0033731B"/>
    <w:rsid w:val="003375B3"/>
    <w:rsid w:val="00337689"/>
    <w:rsid w:val="003376AD"/>
    <w:rsid w:val="00337A15"/>
    <w:rsid w:val="00337BEA"/>
    <w:rsid w:val="00340278"/>
    <w:rsid w:val="003402A9"/>
    <w:rsid w:val="003404EA"/>
    <w:rsid w:val="003408E0"/>
    <w:rsid w:val="00340B73"/>
    <w:rsid w:val="00340D55"/>
    <w:rsid w:val="0034110E"/>
    <w:rsid w:val="003416EA"/>
    <w:rsid w:val="003417D6"/>
    <w:rsid w:val="0034212E"/>
    <w:rsid w:val="003421FD"/>
    <w:rsid w:val="003427E4"/>
    <w:rsid w:val="003429B7"/>
    <w:rsid w:val="00343210"/>
    <w:rsid w:val="00343589"/>
    <w:rsid w:val="0034361B"/>
    <w:rsid w:val="00343E7A"/>
    <w:rsid w:val="00344046"/>
    <w:rsid w:val="003445CA"/>
    <w:rsid w:val="003449A5"/>
    <w:rsid w:val="00344A1E"/>
    <w:rsid w:val="00344B8E"/>
    <w:rsid w:val="0034507A"/>
    <w:rsid w:val="00345340"/>
    <w:rsid w:val="00345DE0"/>
    <w:rsid w:val="003461C7"/>
    <w:rsid w:val="003461F2"/>
    <w:rsid w:val="00346520"/>
    <w:rsid w:val="00346572"/>
    <w:rsid w:val="00346D6A"/>
    <w:rsid w:val="00346F27"/>
    <w:rsid w:val="00346FF9"/>
    <w:rsid w:val="003476DE"/>
    <w:rsid w:val="00347A82"/>
    <w:rsid w:val="00347D94"/>
    <w:rsid w:val="00347E9C"/>
    <w:rsid w:val="003503F0"/>
    <w:rsid w:val="00350403"/>
    <w:rsid w:val="003505F8"/>
    <w:rsid w:val="0035119B"/>
    <w:rsid w:val="003511A5"/>
    <w:rsid w:val="003518DE"/>
    <w:rsid w:val="00351A2E"/>
    <w:rsid w:val="00351E27"/>
    <w:rsid w:val="00351EAE"/>
    <w:rsid w:val="00352100"/>
    <w:rsid w:val="003525B1"/>
    <w:rsid w:val="00353A74"/>
    <w:rsid w:val="00353CD4"/>
    <w:rsid w:val="00353DDF"/>
    <w:rsid w:val="0035425B"/>
    <w:rsid w:val="003543BC"/>
    <w:rsid w:val="003548C6"/>
    <w:rsid w:val="00354F28"/>
    <w:rsid w:val="00354F7B"/>
    <w:rsid w:val="0035548D"/>
    <w:rsid w:val="00356129"/>
    <w:rsid w:val="003564D8"/>
    <w:rsid w:val="003568D0"/>
    <w:rsid w:val="00356AF8"/>
    <w:rsid w:val="00356BD4"/>
    <w:rsid w:val="00356C26"/>
    <w:rsid w:val="00356DCE"/>
    <w:rsid w:val="00357BB4"/>
    <w:rsid w:val="00357C64"/>
    <w:rsid w:val="00357EC9"/>
    <w:rsid w:val="003601F1"/>
    <w:rsid w:val="003602BB"/>
    <w:rsid w:val="00360575"/>
    <w:rsid w:val="00361665"/>
    <w:rsid w:val="003617F7"/>
    <w:rsid w:val="00361844"/>
    <w:rsid w:val="00361C20"/>
    <w:rsid w:val="00361CEC"/>
    <w:rsid w:val="00361E79"/>
    <w:rsid w:val="00362099"/>
    <w:rsid w:val="00362153"/>
    <w:rsid w:val="003626F6"/>
    <w:rsid w:val="00363505"/>
    <w:rsid w:val="0036392C"/>
    <w:rsid w:val="00363AAD"/>
    <w:rsid w:val="00364584"/>
    <w:rsid w:val="00364611"/>
    <w:rsid w:val="00364763"/>
    <w:rsid w:val="00364C26"/>
    <w:rsid w:val="003658AB"/>
    <w:rsid w:val="003659AD"/>
    <w:rsid w:val="00365E44"/>
    <w:rsid w:val="00365E75"/>
    <w:rsid w:val="00365F1F"/>
    <w:rsid w:val="00366180"/>
    <w:rsid w:val="00366709"/>
    <w:rsid w:val="0036683C"/>
    <w:rsid w:val="00366D3E"/>
    <w:rsid w:val="00366FD6"/>
    <w:rsid w:val="00367070"/>
    <w:rsid w:val="003672BF"/>
    <w:rsid w:val="0036738F"/>
    <w:rsid w:val="003673BA"/>
    <w:rsid w:val="0036798B"/>
    <w:rsid w:val="00367F48"/>
    <w:rsid w:val="0037080F"/>
    <w:rsid w:val="00370FAA"/>
    <w:rsid w:val="00371181"/>
    <w:rsid w:val="0037142B"/>
    <w:rsid w:val="003715AA"/>
    <w:rsid w:val="00371637"/>
    <w:rsid w:val="00371696"/>
    <w:rsid w:val="00371806"/>
    <w:rsid w:val="00371B9F"/>
    <w:rsid w:val="00371D9A"/>
    <w:rsid w:val="00371FD9"/>
    <w:rsid w:val="003729B4"/>
    <w:rsid w:val="00372A25"/>
    <w:rsid w:val="00372BEA"/>
    <w:rsid w:val="00372EDB"/>
    <w:rsid w:val="00373183"/>
    <w:rsid w:val="00373240"/>
    <w:rsid w:val="00373660"/>
    <w:rsid w:val="00373958"/>
    <w:rsid w:val="00373B4B"/>
    <w:rsid w:val="0037401B"/>
    <w:rsid w:val="00374479"/>
    <w:rsid w:val="00374735"/>
    <w:rsid w:val="00374A15"/>
    <w:rsid w:val="00375691"/>
    <w:rsid w:val="003759FE"/>
    <w:rsid w:val="00375A21"/>
    <w:rsid w:val="00375D63"/>
    <w:rsid w:val="00376717"/>
    <w:rsid w:val="0037715A"/>
    <w:rsid w:val="003771EB"/>
    <w:rsid w:val="00377287"/>
    <w:rsid w:val="00380344"/>
    <w:rsid w:val="00380C9B"/>
    <w:rsid w:val="00380D55"/>
    <w:rsid w:val="00380E44"/>
    <w:rsid w:val="003811E2"/>
    <w:rsid w:val="00382391"/>
    <w:rsid w:val="00382F90"/>
    <w:rsid w:val="00383042"/>
    <w:rsid w:val="00383FD1"/>
    <w:rsid w:val="0038419E"/>
    <w:rsid w:val="00384B93"/>
    <w:rsid w:val="003851D0"/>
    <w:rsid w:val="003854CF"/>
    <w:rsid w:val="003856DD"/>
    <w:rsid w:val="00385B4D"/>
    <w:rsid w:val="00385BCF"/>
    <w:rsid w:val="00385DE3"/>
    <w:rsid w:val="0038625C"/>
    <w:rsid w:val="0038636E"/>
    <w:rsid w:val="00387685"/>
    <w:rsid w:val="00387724"/>
    <w:rsid w:val="003877B2"/>
    <w:rsid w:val="00387CBB"/>
    <w:rsid w:val="003904C7"/>
    <w:rsid w:val="00390AD5"/>
    <w:rsid w:val="00390DCB"/>
    <w:rsid w:val="00390EF6"/>
    <w:rsid w:val="0039115F"/>
    <w:rsid w:val="00391341"/>
    <w:rsid w:val="00391522"/>
    <w:rsid w:val="00391618"/>
    <w:rsid w:val="00391A15"/>
    <w:rsid w:val="00391A1D"/>
    <w:rsid w:val="00391CCD"/>
    <w:rsid w:val="00391EC2"/>
    <w:rsid w:val="0039298F"/>
    <w:rsid w:val="00392D2C"/>
    <w:rsid w:val="00392E18"/>
    <w:rsid w:val="00393378"/>
    <w:rsid w:val="00393AF8"/>
    <w:rsid w:val="00393B6E"/>
    <w:rsid w:val="00393B9B"/>
    <w:rsid w:val="0039456D"/>
    <w:rsid w:val="00394B74"/>
    <w:rsid w:val="00394DA8"/>
    <w:rsid w:val="003952AA"/>
    <w:rsid w:val="00395365"/>
    <w:rsid w:val="0039547C"/>
    <w:rsid w:val="00395494"/>
    <w:rsid w:val="00395E49"/>
    <w:rsid w:val="00396487"/>
    <w:rsid w:val="00396B14"/>
    <w:rsid w:val="00396B5E"/>
    <w:rsid w:val="00396FC5"/>
    <w:rsid w:val="00397A08"/>
    <w:rsid w:val="00397E1F"/>
    <w:rsid w:val="003A0E6A"/>
    <w:rsid w:val="003A11E1"/>
    <w:rsid w:val="003A1600"/>
    <w:rsid w:val="003A1806"/>
    <w:rsid w:val="003A1F39"/>
    <w:rsid w:val="003A2706"/>
    <w:rsid w:val="003A28F5"/>
    <w:rsid w:val="003A2FDE"/>
    <w:rsid w:val="003A33C1"/>
    <w:rsid w:val="003A35F7"/>
    <w:rsid w:val="003A3823"/>
    <w:rsid w:val="003A3F25"/>
    <w:rsid w:val="003A4820"/>
    <w:rsid w:val="003A49CA"/>
    <w:rsid w:val="003A4ED1"/>
    <w:rsid w:val="003A4FC3"/>
    <w:rsid w:val="003A50D9"/>
    <w:rsid w:val="003A5508"/>
    <w:rsid w:val="003A5C12"/>
    <w:rsid w:val="003A5CFF"/>
    <w:rsid w:val="003A616B"/>
    <w:rsid w:val="003A6963"/>
    <w:rsid w:val="003A6E9C"/>
    <w:rsid w:val="003A78CC"/>
    <w:rsid w:val="003A7D78"/>
    <w:rsid w:val="003B02CE"/>
    <w:rsid w:val="003B04F2"/>
    <w:rsid w:val="003B0B50"/>
    <w:rsid w:val="003B0CC4"/>
    <w:rsid w:val="003B1468"/>
    <w:rsid w:val="003B15CF"/>
    <w:rsid w:val="003B1BAE"/>
    <w:rsid w:val="003B1BB6"/>
    <w:rsid w:val="003B213E"/>
    <w:rsid w:val="003B23B3"/>
    <w:rsid w:val="003B23C6"/>
    <w:rsid w:val="003B27CC"/>
    <w:rsid w:val="003B2B22"/>
    <w:rsid w:val="003B3095"/>
    <w:rsid w:val="003B34AA"/>
    <w:rsid w:val="003B34C8"/>
    <w:rsid w:val="003B3FC6"/>
    <w:rsid w:val="003B41D0"/>
    <w:rsid w:val="003B4235"/>
    <w:rsid w:val="003B4D3F"/>
    <w:rsid w:val="003B50EB"/>
    <w:rsid w:val="003B529E"/>
    <w:rsid w:val="003B52CC"/>
    <w:rsid w:val="003B5CDD"/>
    <w:rsid w:val="003B5D4B"/>
    <w:rsid w:val="003B650C"/>
    <w:rsid w:val="003B665F"/>
    <w:rsid w:val="003B6843"/>
    <w:rsid w:val="003B6864"/>
    <w:rsid w:val="003B7191"/>
    <w:rsid w:val="003B7349"/>
    <w:rsid w:val="003B7516"/>
    <w:rsid w:val="003B7801"/>
    <w:rsid w:val="003B797E"/>
    <w:rsid w:val="003C010C"/>
    <w:rsid w:val="003C0406"/>
    <w:rsid w:val="003C0AE1"/>
    <w:rsid w:val="003C0B90"/>
    <w:rsid w:val="003C0CAD"/>
    <w:rsid w:val="003C0D1E"/>
    <w:rsid w:val="003C105F"/>
    <w:rsid w:val="003C178B"/>
    <w:rsid w:val="003C19C2"/>
    <w:rsid w:val="003C1EDE"/>
    <w:rsid w:val="003C21DE"/>
    <w:rsid w:val="003C23FC"/>
    <w:rsid w:val="003C28E6"/>
    <w:rsid w:val="003C34BE"/>
    <w:rsid w:val="003C34C6"/>
    <w:rsid w:val="003C3AFA"/>
    <w:rsid w:val="003C3CC6"/>
    <w:rsid w:val="003C4008"/>
    <w:rsid w:val="003C4022"/>
    <w:rsid w:val="003C411E"/>
    <w:rsid w:val="003C4674"/>
    <w:rsid w:val="003C47D7"/>
    <w:rsid w:val="003C59AE"/>
    <w:rsid w:val="003C5C01"/>
    <w:rsid w:val="003C60DD"/>
    <w:rsid w:val="003C6609"/>
    <w:rsid w:val="003C776E"/>
    <w:rsid w:val="003C7A7E"/>
    <w:rsid w:val="003C7ED0"/>
    <w:rsid w:val="003C7F17"/>
    <w:rsid w:val="003D07D4"/>
    <w:rsid w:val="003D0C9A"/>
    <w:rsid w:val="003D141C"/>
    <w:rsid w:val="003D1736"/>
    <w:rsid w:val="003D19AE"/>
    <w:rsid w:val="003D1DC3"/>
    <w:rsid w:val="003D2E94"/>
    <w:rsid w:val="003D405C"/>
    <w:rsid w:val="003D408B"/>
    <w:rsid w:val="003D4792"/>
    <w:rsid w:val="003D4AEB"/>
    <w:rsid w:val="003D4AFE"/>
    <w:rsid w:val="003D522F"/>
    <w:rsid w:val="003D5B97"/>
    <w:rsid w:val="003D5C62"/>
    <w:rsid w:val="003D5CAF"/>
    <w:rsid w:val="003D5F17"/>
    <w:rsid w:val="003D7170"/>
    <w:rsid w:val="003D7186"/>
    <w:rsid w:val="003D72D2"/>
    <w:rsid w:val="003E02D3"/>
    <w:rsid w:val="003E049E"/>
    <w:rsid w:val="003E0952"/>
    <w:rsid w:val="003E0ACC"/>
    <w:rsid w:val="003E0E43"/>
    <w:rsid w:val="003E1037"/>
    <w:rsid w:val="003E120F"/>
    <w:rsid w:val="003E12D4"/>
    <w:rsid w:val="003E167E"/>
    <w:rsid w:val="003E1B9B"/>
    <w:rsid w:val="003E1C0E"/>
    <w:rsid w:val="003E1C10"/>
    <w:rsid w:val="003E22B0"/>
    <w:rsid w:val="003E27CB"/>
    <w:rsid w:val="003E3014"/>
    <w:rsid w:val="003E3024"/>
    <w:rsid w:val="003E3078"/>
    <w:rsid w:val="003E3448"/>
    <w:rsid w:val="003E3C89"/>
    <w:rsid w:val="003E3CEB"/>
    <w:rsid w:val="003E3E87"/>
    <w:rsid w:val="003E406F"/>
    <w:rsid w:val="003E4328"/>
    <w:rsid w:val="003E4AE5"/>
    <w:rsid w:val="003E4B06"/>
    <w:rsid w:val="003E4DB6"/>
    <w:rsid w:val="003E51A3"/>
    <w:rsid w:val="003E54A9"/>
    <w:rsid w:val="003E5806"/>
    <w:rsid w:val="003E5EC5"/>
    <w:rsid w:val="003E5EC7"/>
    <w:rsid w:val="003E5FA0"/>
    <w:rsid w:val="003E645D"/>
    <w:rsid w:val="003E69BF"/>
    <w:rsid w:val="003E6EC9"/>
    <w:rsid w:val="003E7265"/>
    <w:rsid w:val="003E758B"/>
    <w:rsid w:val="003E75DF"/>
    <w:rsid w:val="003E796A"/>
    <w:rsid w:val="003E7A4C"/>
    <w:rsid w:val="003E7C6B"/>
    <w:rsid w:val="003F01DA"/>
    <w:rsid w:val="003F0AC3"/>
    <w:rsid w:val="003F0EA5"/>
    <w:rsid w:val="003F0F7D"/>
    <w:rsid w:val="003F1279"/>
    <w:rsid w:val="003F152D"/>
    <w:rsid w:val="003F15E8"/>
    <w:rsid w:val="003F2461"/>
    <w:rsid w:val="003F2CCE"/>
    <w:rsid w:val="003F314F"/>
    <w:rsid w:val="003F32A4"/>
    <w:rsid w:val="003F3413"/>
    <w:rsid w:val="003F37B8"/>
    <w:rsid w:val="003F3F32"/>
    <w:rsid w:val="003F3F3A"/>
    <w:rsid w:val="003F402B"/>
    <w:rsid w:val="003F4999"/>
    <w:rsid w:val="003F4D46"/>
    <w:rsid w:val="003F50BE"/>
    <w:rsid w:val="003F551B"/>
    <w:rsid w:val="003F575B"/>
    <w:rsid w:val="003F58E4"/>
    <w:rsid w:val="003F6429"/>
    <w:rsid w:val="003F6E0C"/>
    <w:rsid w:val="003F70A7"/>
    <w:rsid w:val="003F77D8"/>
    <w:rsid w:val="003F7A12"/>
    <w:rsid w:val="003F7B3C"/>
    <w:rsid w:val="003F7BF1"/>
    <w:rsid w:val="003F7C4B"/>
    <w:rsid w:val="003F7F5F"/>
    <w:rsid w:val="004001AE"/>
    <w:rsid w:val="00400241"/>
    <w:rsid w:val="00400777"/>
    <w:rsid w:val="00400ABF"/>
    <w:rsid w:val="00400F20"/>
    <w:rsid w:val="0040114B"/>
    <w:rsid w:val="0040136E"/>
    <w:rsid w:val="00402317"/>
    <w:rsid w:val="004028F1"/>
    <w:rsid w:val="004028FB"/>
    <w:rsid w:val="004033FB"/>
    <w:rsid w:val="00403630"/>
    <w:rsid w:val="0040382E"/>
    <w:rsid w:val="00404351"/>
    <w:rsid w:val="0040468C"/>
    <w:rsid w:val="004048B0"/>
    <w:rsid w:val="00404C86"/>
    <w:rsid w:val="00406254"/>
    <w:rsid w:val="0040675D"/>
    <w:rsid w:val="004105AF"/>
    <w:rsid w:val="0041101B"/>
    <w:rsid w:val="00411A74"/>
    <w:rsid w:val="004129D0"/>
    <w:rsid w:val="00412A2C"/>
    <w:rsid w:val="00412EF4"/>
    <w:rsid w:val="004132EC"/>
    <w:rsid w:val="00413535"/>
    <w:rsid w:val="00413907"/>
    <w:rsid w:val="00413BFF"/>
    <w:rsid w:val="0041411D"/>
    <w:rsid w:val="004145BC"/>
    <w:rsid w:val="00414732"/>
    <w:rsid w:val="004147D2"/>
    <w:rsid w:val="00414A60"/>
    <w:rsid w:val="00414AA6"/>
    <w:rsid w:val="00414EB7"/>
    <w:rsid w:val="00414FC9"/>
    <w:rsid w:val="004150F8"/>
    <w:rsid w:val="0041514C"/>
    <w:rsid w:val="004152C4"/>
    <w:rsid w:val="00415805"/>
    <w:rsid w:val="0041592A"/>
    <w:rsid w:val="00416176"/>
    <w:rsid w:val="00416232"/>
    <w:rsid w:val="00416546"/>
    <w:rsid w:val="00416924"/>
    <w:rsid w:val="00416B51"/>
    <w:rsid w:val="00416E49"/>
    <w:rsid w:val="00417429"/>
    <w:rsid w:val="0041749B"/>
    <w:rsid w:val="0041776B"/>
    <w:rsid w:val="00417B96"/>
    <w:rsid w:val="00417CC9"/>
    <w:rsid w:val="00417F00"/>
    <w:rsid w:val="00420DCF"/>
    <w:rsid w:val="00420DD4"/>
    <w:rsid w:val="00420F71"/>
    <w:rsid w:val="00420FE1"/>
    <w:rsid w:val="00421B46"/>
    <w:rsid w:val="00422019"/>
    <w:rsid w:val="00422619"/>
    <w:rsid w:val="0042292B"/>
    <w:rsid w:val="0042293B"/>
    <w:rsid w:val="00423012"/>
    <w:rsid w:val="0042327C"/>
    <w:rsid w:val="00423626"/>
    <w:rsid w:val="004239CC"/>
    <w:rsid w:val="00423CA3"/>
    <w:rsid w:val="00423DDF"/>
    <w:rsid w:val="00424273"/>
    <w:rsid w:val="0042495D"/>
    <w:rsid w:val="00424B90"/>
    <w:rsid w:val="004250E1"/>
    <w:rsid w:val="004251B5"/>
    <w:rsid w:val="004256A2"/>
    <w:rsid w:val="004256B4"/>
    <w:rsid w:val="00425B8B"/>
    <w:rsid w:val="004260B0"/>
    <w:rsid w:val="004269DD"/>
    <w:rsid w:val="00426C79"/>
    <w:rsid w:val="00426D8C"/>
    <w:rsid w:val="004276F1"/>
    <w:rsid w:val="00427CF3"/>
    <w:rsid w:val="00430123"/>
    <w:rsid w:val="0043026B"/>
    <w:rsid w:val="00430716"/>
    <w:rsid w:val="00430C24"/>
    <w:rsid w:val="00430ED2"/>
    <w:rsid w:val="00431115"/>
    <w:rsid w:val="00431145"/>
    <w:rsid w:val="004315A4"/>
    <w:rsid w:val="00431845"/>
    <w:rsid w:val="00431CEC"/>
    <w:rsid w:val="004321A0"/>
    <w:rsid w:val="00432BFD"/>
    <w:rsid w:val="00433447"/>
    <w:rsid w:val="004334CA"/>
    <w:rsid w:val="004344E9"/>
    <w:rsid w:val="00434647"/>
    <w:rsid w:val="004350F9"/>
    <w:rsid w:val="004351B9"/>
    <w:rsid w:val="00435373"/>
    <w:rsid w:val="004353D7"/>
    <w:rsid w:val="00435B5F"/>
    <w:rsid w:val="004361AC"/>
    <w:rsid w:val="004366C6"/>
    <w:rsid w:val="004369F0"/>
    <w:rsid w:val="00436B6C"/>
    <w:rsid w:val="00436BFF"/>
    <w:rsid w:val="00437003"/>
    <w:rsid w:val="0043749D"/>
    <w:rsid w:val="00437D29"/>
    <w:rsid w:val="00437F4D"/>
    <w:rsid w:val="00440674"/>
    <w:rsid w:val="00440F03"/>
    <w:rsid w:val="00441613"/>
    <w:rsid w:val="00441638"/>
    <w:rsid w:val="00441B94"/>
    <w:rsid w:val="00441DB8"/>
    <w:rsid w:val="004421BD"/>
    <w:rsid w:val="004423D4"/>
    <w:rsid w:val="0044291A"/>
    <w:rsid w:val="004429E5"/>
    <w:rsid w:val="004433E5"/>
    <w:rsid w:val="00443610"/>
    <w:rsid w:val="00443A7A"/>
    <w:rsid w:val="00443BD4"/>
    <w:rsid w:val="00443D5B"/>
    <w:rsid w:val="00443D74"/>
    <w:rsid w:val="00443EEE"/>
    <w:rsid w:val="00444123"/>
    <w:rsid w:val="00444965"/>
    <w:rsid w:val="00445143"/>
    <w:rsid w:val="004451B4"/>
    <w:rsid w:val="00445ABC"/>
    <w:rsid w:val="004462BE"/>
    <w:rsid w:val="00446662"/>
    <w:rsid w:val="0044727A"/>
    <w:rsid w:val="00447315"/>
    <w:rsid w:val="004475FF"/>
    <w:rsid w:val="004476B7"/>
    <w:rsid w:val="004477BA"/>
    <w:rsid w:val="00447BEB"/>
    <w:rsid w:val="0045018A"/>
    <w:rsid w:val="004501E9"/>
    <w:rsid w:val="00450982"/>
    <w:rsid w:val="00451300"/>
    <w:rsid w:val="0045151A"/>
    <w:rsid w:val="00451B86"/>
    <w:rsid w:val="00451F05"/>
    <w:rsid w:val="00452714"/>
    <w:rsid w:val="00452D1E"/>
    <w:rsid w:val="00452E58"/>
    <w:rsid w:val="0045389E"/>
    <w:rsid w:val="00453ABB"/>
    <w:rsid w:val="00453AD4"/>
    <w:rsid w:val="00453C50"/>
    <w:rsid w:val="0045438C"/>
    <w:rsid w:val="00455A6A"/>
    <w:rsid w:val="00455C0B"/>
    <w:rsid w:val="00455CE2"/>
    <w:rsid w:val="00455D42"/>
    <w:rsid w:val="00455E73"/>
    <w:rsid w:val="0045614E"/>
    <w:rsid w:val="00456239"/>
    <w:rsid w:val="00456989"/>
    <w:rsid w:val="00456AAD"/>
    <w:rsid w:val="00456BCB"/>
    <w:rsid w:val="00456D1B"/>
    <w:rsid w:val="00456D96"/>
    <w:rsid w:val="00457455"/>
    <w:rsid w:val="004576C5"/>
    <w:rsid w:val="00457B2D"/>
    <w:rsid w:val="00457BB9"/>
    <w:rsid w:val="00460F98"/>
    <w:rsid w:val="0046121C"/>
    <w:rsid w:val="0046192C"/>
    <w:rsid w:val="0046242E"/>
    <w:rsid w:val="00462882"/>
    <w:rsid w:val="00463044"/>
    <w:rsid w:val="004636F5"/>
    <w:rsid w:val="00463709"/>
    <w:rsid w:val="00463CAC"/>
    <w:rsid w:val="00463D72"/>
    <w:rsid w:val="00463EE9"/>
    <w:rsid w:val="0046413B"/>
    <w:rsid w:val="00464399"/>
    <w:rsid w:val="00465599"/>
    <w:rsid w:val="00465F92"/>
    <w:rsid w:val="0046670C"/>
    <w:rsid w:val="004670B7"/>
    <w:rsid w:val="004672F9"/>
    <w:rsid w:val="0046795E"/>
    <w:rsid w:val="00467CE8"/>
    <w:rsid w:val="00467D0F"/>
    <w:rsid w:val="004700AE"/>
    <w:rsid w:val="00470365"/>
    <w:rsid w:val="004707B8"/>
    <w:rsid w:val="00470AD3"/>
    <w:rsid w:val="00470DC8"/>
    <w:rsid w:val="00470EB3"/>
    <w:rsid w:val="0047115B"/>
    <w:rsid w:val="004714EA"/>
    <w:rsid w:val="004715A3"/>
    <w:rsid w:val="004715EA"/>
    <w:rsid w:val="00471743"/>
    <w:rsid w:val="00471A1C"/>
    <w:rsid w:val="00471EC9"/>
    <w:rsid w:val="00471EFA"/>
    <w:rsid w:val="00472A29"/>
    <w:rsid w:val="00472A5F"/>
    <w:rsid w:val="00472DD5"/>
    <w:rsid w:val="00473059"/>
    <w:rsid w:val="00473864"/>
    <w:rsid w:val="004741D0"/>
    <w:rsid w:val="00474704"/>
    <w:rsid w:val="004747E7"/>
    <w:rsid w:val="0047495B"/>
    <w:rsid w:val="00474A0A"/>
    <w:rsid w:val="00475476"/>
    <w:rsid w:val="004755DD"/>
    <w:rsid w:val="00475805"/>
    <w:rsid w:val="00475821"/>
    <w:rsid w:val="0047584E"/>
    <w:rsid w:val="00475A8E"/>
    <w:rsid w:val="00476370"/>
    <w:rsid w:val="0047664D"/>
    <w:rsid w:val="00476847"/>
    <w:rsid w:val="0047769D"/>
    <w:rsid w:val="004777F9"/>
    <w:rsid w:val="00477BC5"/>
    <w:rsid w:val="00477D49"/>
    <w:rsid w:val="00477F4C"/>
    <w:rsid w:val="004801B6"/>
    <w:rsid w:val="004803E3"/>
    <w:rsid w:val="0048041B"/>
    <w:rsid w:val="004814FD"/>
    <w:rsid w:val="00481884"/>
    <w:rsid w:val="00481E49"/>
    <w:rsid w:val="00481F8B"/>
    <w:rsid w:val="0048203E"/>
    <w:rsid w:val="00482ADA"/>
    <w:rsid w:val="00483530"/>
    <w:rsid w:val="004841D1"/>
    <w:rsid w:val="00484239"/>
    <w:rsid w:val="00484416"/>
    <w:rsid w:val="00484949"/>
    <w:rsid w:val="00484EB0"/>
    <w:rsid w:val="00485635"/>
    <w:rsid w:val="004858D0"/>
    <w:rsid w:val="004860A1"/>
    <w:rsid w:val="00486D09"/>
    <w:rsid w:val="004870B4"/>
    <w:rsid w:val="0048752A"/>
    <w:rsid w:val="00487E91"/>
    <w:rsid w:val="00487EF2"/>
    <w:rsid w:val="0049068A"/>
    <w:rsid w:val="00490CF6"/>
    <w:rsid w:val="00490F06"/>
    <w:rsid w:val="0049145D"/>
    <w:rsid w:val="00491842"/>
    <w:rsid w:val="004918CF"/>
    <w:rsid w:val="00491BAD"/>
    <w:rsid w:val="00492059"/>
    <w:rsid w:val="0049212E"/>
    <w:rsid w:val="0049245C"/>
    <w:rsid w:val="004925F5"/>
    <w:rsid w:val="004929ED"/>
    <w:rsid w:val="00492C0A"/>
    <w:rsid w:val="0049383E"/>
    <w:rsid w:val="00493ACC"/>
    <w:rsid w:val="00494020"/>
    <w:rsid w:val="00494712"/>
    <w:rsid w:val="004947FC"/>
    <w:rsid w:val="00494B6A"/>
    <w:rsid w:val="00495292"/>
    <w:rsid w:val="004956E0"/>
    <w:rsid w:val="00495BD6"/>
    <w:rsid w:val="00495C0B"/>
    <w:rsid w:val="004962E1"/>
    <w:rsid w:val="00496409"/>
    <w:rsid w:val="004964D1"/>
    <w:rsid w:val="004969B2"/>
    <w:rsid w:val="00496AE6"/>
    <w:rsid w:val="00496F83"/>
    <w:rsid w:val="004972D5"/>
    <w:rsid w:val="004A0295"/>
    <w:rsid w:val="004A1769"/>
    <w:rsid w:val="004A1BE7"/>
    <w:rsid w:val="004A268B"/>
    <w:rsid w:val="004A29FB"/>
    <w:rsid w:val="004A30E8"/>
    <w:rsid w:val="004A330A"/>
    <w:rsid w:val="004A3314"/>
    <w:rsid w:val="004A353E"/>
    <w:rsid w:val="004A3676"/>
    <w:rsid w:val="004A38C9"/>
    <w:rsid w:val="004A3C22"/>
    <w:rsid w:val="004A51CD"/>
    <w:rsid w:val="004A569E"/>
    <w:rsid w:val="004A57A1"/>
    <w:rsid w:val="004A5B1C"/>
    <w:rsid w:val="004A61D9"/>
    <w:rsid w:val="004A6407"/>
    <w:rsid w:val="004A6AC7"/>
    <w:rsid w:val="004A6BB0"/>
    <w:rsid w:val="004A6D51"/>
    <w:rsid w:val="004A7155"/>
    <w:rsid w:val="004A72DE"/>
    <w:rsid w:val="004A73BB"/>
    <w:rsid w:val="004B0346"/>
    <w:rsid w:val="004B0386"/>
    <w:rsid w:val="004B0718"/>
    <w:rsid w:val="004B0A24"/>
    <w:rsid w:val="004B1043"/>
    <w:rsid w:val="004B18B1"/>
    <w:rsid w:val="004B2187"/>
    <w:rsid w:val="004B2357"/>
    <w:rsid w:val="004B2960"/>
    <w:rsid w:val="004B3342"/>
    <w:rsid w:val="004B39E2"/>
    <w:rsid w:val="004B3C96"/>
    <w:rsid w:val="004B3FCB"/>
    <w:rsid w:val="004B42A1"/>
    <w:rsid w:val="004B43CF"/>
    <w:rsid w:val="004B471E"/>
    <w:rsid w:val="004B4969"/>
    <w:rsid w:val="004B4BCB"/>
    <w:rsid w:val="004B4C14"/>
    <w:rsid w:val="004B4CB0"/>
    <w:rsid w:val="004B4DBA"/>
    <w:rsid w:val="004B50FE"/>
    <w:rsid w:val="004B51F9"/>
    <w:rsid w:val="004B564E"/>
    <w:rsid w:val="004B58F1"/>
    <w:rsid w:val="004B5953"/>
    <w:rsid w:val="004B5B13"/>
    <w:rsid w:val="004B5D39"/>
    <w:rsid w:val="004B67AB"/>
    <w:rsid w:val="004B6D18"/>
    <w:rsid w:val="004B7415"/>
    <w:rsid w:val="004B7582"/>
    <w:rsid w:val="004B78B2"/>
    <w:rsid w:val="004B7DD0"/>
    <w:rsid w:val="004C034B"/>
    <w:rsid w:val="004C03CB"/>
    <w:rsid w:val="004C0EE8"/>
    <w:rsid w:val="004C1163"/>
    <w:rsid w:val="004C1BFA"/>
    <w:rsid w:val="004C1CCB"/>
    <w:rsid w:val="004C232C"/>
    <w:rsid w:val="004C2684"/>
    <w:rsid w:val="004C26B4"/>
    <w:rsid w:val="004C27D7"/>
    <w:rsid w:val="004C2EAD"/>
    <w:rsid w:val="004C323A"/>
    <w:rsid w:val="004C34FE"/>
    <w:rsid w:val="004C389E"/>
    <w:rsid w:val="004C3B81"/>
    <w:rsid w:val="004C3BC8"/>
    <w:rsid w:val="004C3E8E"/>
    <w:rsid w:val="004C47AE"/>
    <w:rsid w:val="004C5072"/>
    <w:rsid w:val="004C517C"/>
    <w:rsid w:val="004C56F9"/>
    <w:rsid w:val="004C588B"/>
    <w:rsid w:val="004C5A67"/>
    <w:rsid w:val="004C61DC"/>
    <w:rsid w:val="004C64B7"/>
    <w:rsid w:val="004C6527"/>
    <w:rsid w:val="004C65A0"/>
    <w:rsid w:val="004C705F"/>
    <w:rsid w:val="004C72E6"/>
    <w:rsid w:val="004C7775"/>
    <w:rsid w:val="004C7989"/>
    <w:rsid w:val="004D0396"/>
    <w:rsid w:val="004D0558"/>
    <w:rsid w:val="004D0BA2"/>
    <w:rsid w:val="004D1D13"/>
    <w:rsid w:val="004D1E42"/>
    <w:rsid w:val="004D1EE1"/>
    <w:rsid w:val="004D2A2A"/>
    <w:rsid w:val="004D2C3B"/>
    <w:rsid w:val="004D2EA6"/>
    <w:rsid w:val="004D2FEF"/>
    <w:rsid w:val="004D3021"/>
    <w:rsid w:val="004D3234"/>
    <w:rsid w:val="004D3407"/>
    <w:rsid w:val="004D371B"/>
    <w:rsid w:val="004D38E3"/>
    <w:rsid w:val="004D3A45"/>
    <w:rsid w:val="004D412A"/>
    <w:rsid w:val="004D4B4F"/>
    <w:rsid w:val="004D5560"/>
    <w:rsid w:val="004D55FB"/>
    <w:rsid w:val="004D57AA"/>
    <w:rsid w:val="004D5DE2"/>
    <w:rsid w:val="004D5F3D"/>
    <w:rsid w:val="004D6791"/>
    <w:rsid w:val="004D6889"/>
    <w:rsid w:val="004D797E"/>
    <w:rsid w:val="004E0156"/>
    <w:rsid w:val="004E01D2"/>
    <w:rsid w:val="004E06FF"/>
    <w:rsid w:val="004E1200"/>
    <w:rsid w:val="004E130E"/>
    <w:rsid w:val="004E1387"/>
    <w:rsid w:val="004E1392"/>
    <w:rsid w:val="004E14FB"/>
    <w:rsid w:val="004E1B07"/>
    <w:rsid w:val="004E2299"/>
    <w:rsid w:val="004E23F0"/>
    <w:rsid w:val="004E27DE"/>
    <w:rsid w:val="004E309E"/>
    <w:rsid w:val="004E32E8"/>
    <w:rsid w:val="004E3316"/>
    <w:rsid w:val="004E3428"/>
    <w:rsid w:val="004E3683"/>
    <w:rsid w:val="004E3C6E"/>
    <w:rsid w:val="004E3EA9"/>
    <w:rsid w:val="004E4429"/>
    <w:rsid w:val="004E447B"/>
    <w:rsid w:val="004E4CA7"/>
    <w:rsid w:val="004E4F9F"/>
    <w:rsid w:val="004E510C"/>
    <w:rsid w:val="004E5A37"/>
    <w:rsid w:val="004E5A6B"/>
    <w:rsid w:val="004E5CA9"/>
    <w:rsid w:val="004E5D48"/>
    <w:rsid w:val="004E61A0"/>
    <w:rsid w:val="004E69AF"/>
    <w:rsid w:val="004E6B40"/>
    <w:rsid w:val="004E6B46"/>
    <w:rsid w:val="004E6B94"/>
    <w:rsid w:val="004E77CD"/>
    <w:rsid w:val="004E7AD2"/>
    <w:rsid w:val="004E7B62"/>
    <w:rsid w:val="004E7E0B"/>
    <w:rsid w:val="004F00A0"/>
    <w:rsid w:val="004F0380"/>
    <w:rsid w:val="004F06D4"/>
    <w:rsid w:val="004F15EC"/>
    <w:rsid w:val="004F1B5E"/>
    <w:rsid w:val="004F1F4F"/>
    <w:rsid w:val="004F1FA2"/>
    <w:rsid w:val="004F27DB"/>
    <w:rsid w:val="004F2B23"/>
    <w:rsid w:val="004F3477"/>
    <w:rsid w:val="004F3CF4"/>
    <w:rsid w:val="004F438D"/>
    <w:rsid w:val="004F4BB1"/>
    <w:rsid w:val="004F52FF"/>
    <w:rsid w:val="004F53B3"/>
    <w:rsid w:val="004F554B"/>
    <w:rsid w:val="004F5F38"/>
    <w:rsid w:val="004F64A3"/>
    <w:rsid w:val="004F65BB"/>
    <w:rsid w:val="004F6914"/>
    <w:rsid w:val="004F6A18"/>
    <w:rsid w:val="004F6D6D"/>
    <w:rsid w:val="004F714C"/>
    <w:rsid w:val="004F742A"/>
    <w:rsid w:val="004F7C1C"/>
    <w:rsid w:val="004F7F2E"/>
    <w:rsid w:val="00500BC9"/>
    <w:rsid w:val="00500E6E"/>
    <w:rsid w:val="00500ED5"/>
    <w:rsid w:val="00501048"/>
    <w:rsid w:val="00501394"/>
    <w:rsid w:val="00501466"/>
    <w:rsid w:val="00501469"/>
    <w:rsid w:val="0050157A"/>
    <w:rsid w:val="0050170F"/>
    <w:rsid w:val="00501774"/>
    <w:rsid w:val="005017AB"/>
    <w:rsid w:val="00501FCF"/>
    <w:rsid w:val="00502787"/>
    <w:rsid w:val="00502A9E"/>
    <w:rsid w:val="00503612"/>
    <w:rsid w:val="00503AE1"/>
    <w:rsid w:val="00503B1D"/>
    <w:rsid w:val="00503E76"/>
    <w:rsid w:val="00504285"/>
    <w:rsid w:val="005043C6"/>
    <w:rsid w:val="005045C6"/>
    <w:rsid w:val="00504AA7"/>
    <w:rsid w:val="00505487"/>
    <w:rsid w:val="00505519"/>
    <w:rsid w:val="005057E9"/>
    <w:rsid w:val="0050638F"/>
    <w:rsid w:val="00506793"/>
    <w:rsid w:val="0050681F"/>
    <w:rsid w:val="00506F2B"/>
    <w:rsid w:val="00507604"/>
    <w:rsid w:val="005079BC"/>
    <w:rsid w:val="00507E1F"/>
    <w:rsid w:val="00507E34"/>
    <w:rsid w:val="005103FF"/>
    <w:rsid w:val="0051047D"/>
    <w:rsid w:val="00510A14"/>
    <w:rsid w:val="00510A2F"/>
    <w:rsid w:val="00510E52"/>
    <w:rsid w:val="00510FE0"/>
    <w:rsid w:val="00511014"/>
    <w:rsid w:val="0051166F"/>
    <w:rsid w:val="0051173D"/>
    <w:rsid w:val="0051176B"/>
    <w:rsid w:val="00511AF8"/>
    <w:rsid w:val="00511BA7"/>
    <w:rsid w:val="00511F11"/>
    <w:rsid w:val="00512A7C"/>
    <w:rsid w:val="00512C06"/>
    <w:rsid w:val="00512D89"/>
    <w:rsid w:val="00513DEE"/>
    <w:rsid w:val="0051423E"/>
    <w:rsid w:val="005143A6"/>
    <w:rsid w:val="00514702"/>
    <w:rsid w:val="00514979"/>
    <w:rsid w:val="00514B7F"/>
    <w:rsid w:val="0051534E"/>
    <w:rsid w:val="00515384"/>
    <w:rsid w:val="005157D1"/>
    <w:rsid w:val="0051583A"/>
    <w:rsid w:val="00515F18"/>
    <w:rsid w:val="00516139"/>
    <w:rsid w:val="005167BF"/>
    <w:rsid w:val="00516894"/>
    <w:rsid w:val="0051689C"/>
    <w:rsid w:val="00516FC4"/>
    <w:rsid w:val="005175BA"/>
    <w:rsid w:val="00517DFF"/>
    <w:rsid w:val="0052038A"/>
    <w:rsid w:val="00520703"/>
    <w:rsid w:val="005209D5"/>
    <w:rsid w:val="00521812"/>
    <w:rsid w:val="00521843"/>
    <w:rsid w:val="00521ACE"/>
    <w:rsid w:val="0052211E"/>
    <w:rsid w:val="005224D2"/>
    <w:rsid w:val="00522AB1"/>
    <w:rsid w:val="00522C45"/>
    <w:rsid w:val="0052324A"/>
    <w:rsid w:val="00523F67"/>
    <w:rsid w:val="0052408E"/>
    <w:rsid w:val="0052483C"/>
    <w:rsid w:val="00524A4D"/>
    <w:rsid w:val="00524A73"/>
    <w:rsid w:val="00525064"/>
    <w:rsid w:val="005250C1"/>
    <w:rsid w:val="0052516E"/>
    <w:rsid w:val="005252AF"/>
    <w:rsid w:val="00525602"/>
    <w:rsid w:val="00525908"/>
    <w:rsid w:val="005263CD"/>
    <w:rsid w:val="005268CA"/>
    <w:rsid w:val="00526C35"/>
    <w:rsid w:val="00527B6D"/>
    <w:rsid w:val="00527B8D"/>
    <w:rsid w:val="0053038E"/>
    <w:rsid w:val="00530424"/>
    <w:rsid w:val="00530C38"/>
    <w:rsid w:val="00530CCC"/>
    <w:rsid w:val="00530EEE"/>
    <w:rsid w:val="00531339"/>
    <w:rsid w:val="00531609"/>
    <w:rsid w:val="00531B4F"/>
    <w:rsid w:val="00532084"/>
    <w:rsid w:val="005322F8"/>
    <w:rsid w:val="00532545"/>
    <w:rsid w:val="00532794"/>
    <w:rsid w:val="00532852"/>
    <w:rsid w:val="0053289A"/>
    <w:rsid w:val="00532A54"/>
    <w:rsid w:val="00532B88"/>
    <w:rsid w:val="00532D40"/>
    <w:rsid w:val="00532D66"/>
    <w:rsid w:val="005330C3"/>
    <w:rsid w:val="005333A9"/>
    <w:rsid w:val="00533596"/>
    <w:rsid w:val="00533672"/>
    <w:rsid w:val="00533916"/>
    <w:rsid w:val="00533D1D"/>
    <w:rsid w:val="00534096"/>
    <w:rsid w:val="0053450D"/>
    <w:rsid w:val="00534FC5"/>
    <w:rsid w:val="00535032"/>
    <w:rsid w:val="00535371"/>
    <w:rsid w:val="00535C2F"/>
    <w:rsid w:val="00535D46"/>
    <w:rsid w:val="00536A53"/>
    <w:rsid w:val="005370B1"/>
    <w:rsid w:val="00537287"/>
    <w:rsid w:val="00537E17"/>
    <w:rsid w:val="005401C3"/>
    <w:rsid w:val="0054032B"/>
    <w:rsid w:val="0054050B"/>
    <w:rsid w:val="00540896"/>
    <w:rsid w:val="00540C1E"/>
    <w:rsid w:val="00540DFC"/>
    <w:rsid w:val="005417C6"/>
    <w:rsid w:val="00541AD6"/>
    <w:rsid w:val="005422DE"/>
    <w:rsid w:val="005423CB"/>
    <w:rsid w:val="00542685"/>
    <w:rsid w:val="005429B9"/>
    <w:rsid w:val="00542B56"/>
    <w:rsid w:val="00543281"/>
    <w:rsid w:val="00543626"/>
    <w:rsid w:val="00543A97"/>
    <w:rsid w:val="00543FD2"/>
    <w:rsid w:val="0054471A"/>
    <w:rsid w:val="0054473D"/>
    <w:rsid w:val="00544905"/>
    <w:rsid w:val="00544FFD"/>
    <w:rsid w:val="005454AE"/>
    <w:rsid w:val="00545741"/>
    <w:rsid w:val="00545AA1"/>
    <w:rsid w:val="0054638A"/>
    <w:rsid w:val="00546549"/>
    <w:rsid w:val="005466C7"/>
    <w:rsid w:val="00546F0B"/>
    <w:rsid w:val="00546FBB"/>
    <w:rsid w:val="00547265"/>
    <w:rsid w:val="005478A4"/>
    <w:rsid w:val="00547B36"/>
    <w:rsid w:val="00547B5B"/>
    <w:rsid w:val="00550A30"/>
    <w:rsid w:val="00550A39"/>
    <w:rsid w:val="00551212"/>
    <w:rsid w:val="005520C4"/>
    <w:rsid w:val="0055213C"/>
    <w:rsid w:val="005525B9"/>
    <w:rsid w:val="00552B86"/>
    <w:rsid w:val="00554572"/>
    <w:rsid w:val="00554E8F"/>
    <w:rsid w:val="00555062"/>
    <w:rsid w:val="005553AD"/>
    <w:rsid w:val="0055564E"/>
    <w:rsid w:val="005556CC"/>
    <w:rsid w:val="00555A16"/>
    <w:rsid w:val="00555D76"/>
    <w:rsid w:val="00555E11"/>
    <w:rsid w:val="00555ED7"/>
    <w:rsid w:val="00556146"/>
    <w:rsid w:val="0055665B"/>
    <w:rsid w:val="00557AAD"/>
    <w:rsid w:val="00557C88"/>
    <w:rsid w:val="00557F1E"/>
    <w:rsid w:val="00560485"/>
    <w:rsid w:val="00560772"/>
    <w:rsid w:val="0056082B"/>
    <w:rsid w:val="0056083D"/>
    <w:rsid w:val="0056085F"/>
    <w:rsid w:val="00560CBD"/>
    <w:rsid w:val="005615DA"/>
    <w:rsid w:val="005619E0"/>
    <w:rsid w:val="00561A94"/>
    <w:rsid w:val="00561F1B"/>
    <w:rsid w:val="005621FB"/>
    <w:rsid w:val="00562204"/>
    <w:rsid w:val="0056271B"/>
    <w:rsid w:val="00562808"/>
    <w:rsid w:val="0056286C"/>
    <w:rsid w:val="00562A32"/>
    <w:rsid w:val="00562B85"/>
    <w:rsid w:val="00562DD8"/>
    <w:rsid w:val="00562E79"/>
    <w:rsid w:val="0056321E"/>
    <w:rsid w:val="00563245"/>
    <w:rsid w:val="005635DB"/>
    <w:rsid w:val="0056363F"/>
    <w:rsid w:val="00563CB2"/>
    <w:rsid w:val="00564823"/>
    <w:rsid w:val="00564AC6"/>
    <w:rsid w:val="00564FE4"/>
    <w:rsid w:val="0056511A"/>
    <w:rsid w:val="005651D8"/>
    <w:rsid w:val="005654CE"/>
    <w:rsid w:val="00565666"/>
    <w:rsid w:val="005659C7"/>
    <w:rsid w:val="00566175"/>
    <w:rsid w:val="005663D5"/>
    <w:rsid w:val="00566697"/>
    <w:rsid w:val="00566781"/>
    <w:rsid w:val="005669D7"/>
    <w:rsid w:val="00566CA3"/>
    <w:rsid w:val="0056701F"/>
    <w:rsid w:val="0056754B"/>
    <w:rsid w:val="005675E2"/>
    <w:rsid w:val="00567CFD"/>
    <w:rsid w:val="005705C9"/>
    <w:rsid w:val="0057096E"/>
    <w:rsid w:val="00570A10"/>
    <w:rsid w:val="00570CD0"/>
    <w:rsid w:val="00570D1E"/>
    <w:rsid w:val="00570D2E"/>
    <w:rsid w:val="00570E18"/>
    <w:rsid w:val="00570E5F"/>
    <w:rsid w:val="00571549"/>
    <w:rsid w:val="00572177"/>
    <w:rsid w:val="00572725"/>
    <w:rsid w:val="00573900"/>
    <w:rsid w:val="0057435F"/>
    <w:rsid w:val="00574C16"/>
    <w:rsid w:val="00574DC8"/>
    <w:rsid w:val="0057558E"/>
    <w:rsid w:val="00575CA9"/>
    <w:rsid w:val="00575CC8"/>
    <w:rsid w:val="0057602E"/>
    <w:rsid w:val="005760FC"/>
    <w:rsid w:val="005760FF"/>
    <w:rsid w:val="005762FE"/>
    <w:rsid w:val="00576415"/>
    <w:rsid w:val="00576472"/>
    <w:rsid w:val="00576EDB"/>
    <w:rsid w:val="00576F44"/>
    <w:rsid w:val="00577216"/>
    <w:rsid w:val="005772A9"/>
    <w:rsid w:val="00577556"/>
    <w:rsid w:val="00577C4E"/>
    <w:rsid w:val="00577EF6"/>
    <w:rsid w:val="00580455"/>
    <w:rsid w:val="00580F8D"/>
    <w:rsid w:val="00581225"/>
    <w:rsid w:val="005813E1"/>
    <w:rsid w:val="0058158F"/>
    <w:rsid w:val="005815A9"/>
    <w:rsid w:val="0058177F"/>
    <w:rsid w:val="00581881"/>
    <w:rsid w:val="005819DF"/>
    <w:rsid w:val="00581A81"/>
    <w:rsid w:val="00581ECA"/>
    <w:rsid w:val="005820A8"/>
    <w:rsid w:val="00582983"/>
    <w:rsid w:val="0058380E"/>
    <w:rsid w:val="005838C6"/>
    <w:rsid w:val="005838F3"/>
    <w:rsid w:val="00583C39"/>
    <w:rsid w:val="00583E27"/>
    <w:rsid w:val="00583ECF"/>
    <w:rsid w:val="0058418F"/>
    <w:rsid w:val="00584636"/>
    <w:rsid w:val="00584754"/>
    <w:rsid w:val="00584D7D"/>
    <w:rsid w:val="005855D6"/>
    <w:rsid w:val="005870E9"/>
    <w:rsid w:val="00587C65"/>
    <w:rsid w:val="005903B3"/>
    <w:rsid w:val="00590818"/>
    <w:rsid w:val="00590F6C"/>
    <w:rsid w:val="00590FAD"/>
    <w:rsid w:val="005910E5"/>
    <w:rsid w:val="0059117C"/>
    <w:rsid w:val="005919AD"/>
    <w:rsid w:val="00591EEF"/>
    <w:rsid w:val="00591FF6"/>
    <w:rsid w:val="00592133"/>
    <w:rsid w:val="00592664"/>
    <w:rsid w:val="00592C70"/>
    <w:rsid w:val="00593854"/>
    <w:rsid w:val="0059435A"/>
    <w:rsid w:val="00594553"/>
    <w:rsid w:val="00594B85"/>
    <w:rsid w:val="00594BEF"/>
    <w:rsid w:val="0059520B"/>
    <w:rsid w:val="0059528D"/>
    <w:rsid w:val="00595315"/>
    <w:rsid w:val="00595A2D"/>
    <w:rsid w:val="00595BCF"/>
    <w:rsid w:val="00596A76"/>
    <w:rsid w:val="00596CF5"/>
    <w:rsid w:val="00596D8E"/>
    <w:rsid w:val="00596EC9"/>
    <w:rsid w:val="00597170"/>
    <w:rsid w:val="00597351"/>
    <w:rsid w:val="00597DEE"/>
    <w:rsid w:val="005A0880"/>
    <w:rsid w:val="005A0946"/>
    <w:rsid w:val="005A09A3"/>
    <w:rsid w:val="005A0CF3"/>
    <w:rsid w:val="005A0DF0"/>
    <w:rsid w:val="005A1151"/>
    <w:rsid w:val="005A1506"/>
    <w:rsid w:val="005A2B8A"/>
    <w:rsid w:val="005A2EED"/>
    <w:rsid w:val="005A30EE"/>
    <w:rsid w:val="005A3B82"/>
    <w:rsid w:val="005A3E0C"/>
    <w:rsid w:val="005A42CB"/>
    <w:rsid w:val="005A45C3"/>
    <w:rsid w:val="005A462A"/>
    <w:rsid w:val="005A4861"/>
    <w:rsid w:val="005A4892"/>
    <w:rsid w:val="005A4B34"/>
    <w:rsid w:val="005A4E64"/>
    <w:rsid w:val="005A53E0"/>
    <w:rsid w:val="005A5D30"/>
    <w:rsid w:val="005A6CFE"/>
    <w:rsid w:val="005A7062"/>
    <w:rsid w:val="005A729D"/>
    <w:rsid w:val="005A78E1"/>
    <w:rsid w:val="005B0202"/>
    <w:rsid w:val="005B0773"/>
    <w:rsid w:val="005B0FE5"/>
    <w:rsid w:val="005B12B3"/>
    <w:rsid w:val="005B167E"/>
    <w:rsid w:val="005B17D8"/>
    <w:rsid w:val="005B1D60"/>
    <w:rsid w:val="005B22E2"/>
    <w:rsid w:val="005B275F"/>
    <w:rsid w:val="005B2976"/>
    <w:rsid w:val="005B2C20"/>
    <w:rsid w:val="005B2F1F"/>
    <w:rsid w:val="005B2FBB"/>
    <w:rsid w:val="005B30B4"/>
    <w:rsid w:val="005B33F5"/>
    <w:rsid w:val="005B3735"/>
    <w:rsid w:val="005B464B"/>
    <w:rsid w:val="005B5170"/>
    <w:rsid w:val="005B5177"/>
    <w:rsid w:val="005B52B1"/>
    <w:rsid w:val="005B572A"/>
    <w:rsid w:val="005B586E"/>
    <w:rsid w:val="005B5D40"/>
    <w:rsid w:val="005B6735"/>
    <w:rsid w:val="005B70AC"/>
    <w:rsid w:val="005C01CE"/>
    <w:rsid w:val="005C0262"/>
    <w:rsid w:val="005C02BD"/>
    <w:rsid w:val="005C1295"/>
    <w:rsid w:val="005C199A"/>
    <w:rsid w:val="005C2876"/>
    <w:rsid w:val="005C3839"/>
    <w:rsid w:val="005C3FC5"/>
    <w:rsid w:val="005C4171"/>
    <w:rsid w:val="005C4318"/>
    <w:rsid w:val="005C4FF3"/>
    <w:rsid w:val="005C566D"/>
    <w:rsid w:val="005C5807"/>
    <w:rsid w:val="005C5A4E"/>
    <w:rsid w:val="005C5AA9"/>
    <w:rsid w:val="005C5BDC"/>
    <w:rsid w:val="005C64A9"/>
    <w:rsid w:val="005C72C0"/>
    <w:rsid w:val="005C799C"/>
    <w:rsid w:val="005C7FDE"/>
    <w:rsid w:val="005D0B0A"/>
    <w:rsid w:val="005D15FA"/>
    <w:rsid w:val="005D17C4"/>
    <w:rsid w:val="005D1AF0"/>
    <w:rsid w:val="005D1DA8"/>
    <w:rsid w:val="005D1E47"/>
    <w:rsid w:val="005D1E9C"/>
    <w:rsid w:val="005D1F9F"/>
    <w:rsid w:val="005D244D"/>
    <w:rsid w:val="005D245A"/>
    <w:rsid w:val="005D2F8E"/>
    <w:rsid w:val="005D38FF"/>
    <w:rsid w:val="005D3D9C"/>
    <w:rsid w:val="005D3E9A"/>
    <w:rsid w:val="005D41C3"/>
    <w:rsid w:val="005D43A3"/>
    <w:rsid w:val="005D466A"/>
    <w:rsid w:val="005D4989"/>
    <w:rsid w:val="005D49E3"/>
    <w:rsid w:val="005D4A77"/>
    <w:rsid w:val="005D4E0F"/>
    <w:rsid w:val="005D5133"/>
    <w:rsid w:val="005D552E"/>
    <w:rsid w:val="005D56DE"/>
    <w:rsid w:val="005D57FA"/>
    <w:rsid w:val="005D5809"/>
    <w:rsid w:val="005D5CA0"/>
    <w:rsid w:val="005D69A1"/>
    <w:rsid w:val="005D6CC2"/>
    <w:rsid w:val="005D7249"/>
    <w:rsid w:val="005D7A4F"/>
    <w:rsid w:val="005E0163"/>
    <w:rsid w:val="005E080E"/>
    <w:rsid w:val="005E1507"/>
    <w:rsid w:val="005E1A9D"/>
    <w:rsid w:val="005E1F6F"/>
    <w:rsid w:val="005E2253"/>
    <w:rsid w:val="005E25D5"/>
    <w:rsid w:val="005E28AA"/>
    <w:rsid w:val="005E2B8D"/>
    <w:rsid w:val="005E3049"/>
    <w:rsid w:val="005E315A"/>
    <w:rsid w:val="005E3458"/>
    <w:rsid w:val="005E3526"/>
    <w:rsid w:val="005E3548"/>
    <w:rsid w:val="005E3583"/>
    <w:rsid w:val="005E35AF"/>
    <w:rsid w:val="005E35E0"/>
    <w:rsid w:val="005E3673"/>
    <w:rsid w:val="005E38C5"/>
    <w:rsid w:val="005E394D"/>
    <w:rsid w:val="005E3BFA"/>
    <w:rsid w:val="005E4561"/>
    <w:rsid w:val="005E4AB9"/>
    <w:rsid w:val="005E4EA0"/>
    <w:rsid w:val="005E4F94"/>
    <w:rsid w:val="005E5092"/>
    <w:rsid w:val="005E53B1"/>
    <w:rsid w:val="005E567C"/>
    <w:rsid w:val="005E5B7D"/>
    <w:rsid w:val="005E5C6D"/>
    <w:rsid w:val="005E5EA7"/>
    <w:rsid w:val="005E7553"/>
    <w:rsid w:val="005E7E2C"/>
    <w:rsid w:val="005F02DD"/>
    <w:rsid w:val="005F04BC"/>
    <w:rsid w:val="005F0C66"/>
    <w:rsid w:val="005F134E"/>
    <w:rsid w:val="005F1463"/>
    <w:rsid w:val="005F1509"/>
    <w:rsid w:val="005F161B"/>
    <w:rsid w:val="005F1F1F"/>
    <w:rsid w:val="005F314B"/>
    <w:rsid w:val="005F31ED"/>
    <w:rsid w:val="005F3AFF"/>
    <w:rsid w:val="005F433E"/>
    <w:rsid w:val="005F4D2A"/>
    <w:rsid w:val="005F4EB7"/>
    <w:rsid w:val="005F556F"/>
    <w:rsid w:val="005F5DD0"/>
    <w:rsid w:val="005F5DE1"/>
    <w:rsid w:val="005F6056"/>
    <w:rsid w:val="005F6152"/>
    <w:rsid w:val="005F66E1"/>
    <w:rsid w:val="005F69FE"/>
    <w:rsid w:val="005F73D4"/>
    <w:rsid w:val="005F7AF5"/>
    <w:rsid w:val="005F7D7F"/>
    <w:rsid w:val="006002EE"/>
    <w:rsid w:val="006009FA"/>
    <w:rsid w:val="00600CC2"/>
    <w:rsid w:val="006011BD"/>
    <w:rsid w:val="0060154F"/>
    <w:rsid w:val="00602018"/>
    <w:rsid w:val="006026A4"/>
    <w:rsid w:val="006028B3"/>
    <w:rsid w:val="00602A61"/>
    <w:rsid w:val="00602A8E"/>
    <w:rsid w:val="00603290"/>
    <w:rsid w:val="00603F56"/>
    <w:rsid w:val="00604129"/>
    <w:rsid w:val="006046A0"/>
    <w:rsid w:val="0060470C"/>
    <w:rsid w:val="00604987"/>
    <w:rsid w:val="00605259"/>
    <w:rsid w:val="00605850"/>
    <w:rsid w:val="0060641F"/>
    <w:rsid w:val="0060667F"/>
    <w:rsid w:val="0060680D"/>
    <w:rsid w:val="00606ED1"/>
    <w:rsid w:val="00606F03"/>
    <w:rsid w:val="00606FD7"/>
    <w:rsid w:val="006071B1"/>
    <w:rsid w:val="0060781E"/>
    <w:rsid w:val="0060797F"/>
    <w:rsid w:val="00607ED0"/>
    <w:rsid w:val="006104FE"/>
    <w:rsid w:val="00610A41"/>
    <w:rsid w:val="006110E6"/>
    <w:rsid w:val="00611A9F"/>
    <w:rsid w:val="0061226A"/>
    <w:rsid w:val="006123BB"/>
    <w:rsid w:val="00612723"/>
    <w:rsid w:val="00613447"/>
    <w:rsid w:val="0061380B"/>
    <w:rsid w:val="00613A24"/>
    <w:rsid w:val="00613EC1"/>
    <w:rsid w:val="0061460A"/>
    <w:rsid w:val="00615198"/>
    <w:rsid w:val="00615684"/>
    <w:rsid w:val="0061577E"/>
    <w:rsid w:val="00615E5B"/>
    <w:rsid w:val="00615FBC"/>
    <w:rsid w:val="0061640B"/>
    <w:rsid w:val="00616546"/>
    <w:rsid w:val="00616BF7"/>
    <w:rsid w:val="00616D16"/>
    <w:rsid w:val="00617605"/>
    <w:rsid w:val="00617A67"/>
    <w:rsid w:val="00617F80"/>
    <w:rsid w:val="0062082B"/>
    <w:rsid w:val="00620D13"/>
    <w:rsid w:val="00620F67"/>
    <w:rsid w:val="0062102B"/>
    <w:rsid w:val="006213BC"/>
    <w:rsid w:val="00621438"/>
    <w:rsid w:val="00621448"/>
    <w:rsid w:val="00621557"/>
    <w:rsid w:val="006215B5"/>
    <w:rsid w:val="00621B9E"/>
    <w:rsid w:val="00621C5E"/>
    <w:rsid w:val="00622E8B"/>
    <w:rsid w:val="006233DE"/>
    <w:rsid w:val="00623A84"/>
    <w:rsid w:val="00623AD1"/>
    <w:rsid w:val="00623B5C"/>
    <w:rsid w:val="00623E90"/>
    <w:rsid w:val="00624050"/>
    <w:rsid w:val="006243F7"/>
    <w:rsid w:val="006244A3"/>
    <w:rsid w:val="0062450E"/>
    <w:rsid w:val="00624706"/>
    <w:rsid w:val="00624784"/>
    <w:rsid w:val="0062515C"/>
    <w:rsid w:val="0062643A"/>
    <w:rsid w:val="00626AA5"/>
    <w:rsid w:val="00626FDB"/>
    <w:rsid w:val="0062705F"/>
    <w:rsid w:val="0062764E"/>
    <w:rsid w:val="00627A74"/>
    <w:rsid w:val="00627E20"/>
    <w:rsid w:val="006302BB"/>
    <w:rsid w:val="00630AF3"/>
    <w:rsid w:val="00630DC4"/>
    <w:rsid w:val="00630F19"/>
    <w:rsid w:val="0063148F"/>
    <w:rsid w:val="00631800"/>
    <w:rsid w:val="00632166"/>
    <w:rsid w:val="00632844"/>
    <w:rsid w:val="0063305D"/>
    <w:rsid w:val="0063307E"/>
    <w:rsid w:val="00633169"/>
    <w:rsid w:val="00633560"/>
    <w:rsid w:val="00633620"/>
    <w:rsid w:val="00633718"/>
    <w:rsid w:val="00633745"/>
    <w:rsid w:val="00633881"/>
    <w:rsid w:val="0063389E"/>
    <w:rsid w:val="006338F8"/>
    <w:rsid w:val="00633C18"/>
    <w:rsid w:val="006345CB"/>
    <w:rsid w:val="00634735"/>
    <w:rsid w:val="00634AB6"/>
    <w:rsid w:val="00634BDE"/>
    <w:rsid w:val="00634FE2"/>
    <w:rsid w:val="00635341"/>
    <w:rsid w:val="00635C17"/>
    <w:rsid w:val="0063652B"/>
    <w:rsid w:val="006368E5"/>
    <w:rsid w:val="00636F37"/>
    <w:rsid w:val="00637260"/>
    <w:rsid w:val="006373BC"/>
    <w:rsid w:val="006373FA"/>
    <w:rsid w:val="00637FBD"/>
    <w:rsid w:val="00641756"/>
    <w:rsid w:val="0064189E"/>
    <w:rsid w:val="00642398"/>
    <w:rsid w:val="0064264A"/>
    <w:rsid w:val="00642726"/>
    <w:rsid w:val="00642B30"/>
    <w:rsid w:val="0064316A"/>
    <w:rsid w:val="00643D1B"/>
    <w:rsid w:val="00644009"/>
    <w:rsid w:val="006449AC"/>
    <w:rsid w:val="00644D0C"/>
    <w:rsid w:val="00645375"/>
    <w:rsid w:val="00645935"/>
    <w:rsid w:val="00646096"/>
    <w:rsid w:val="0064639E"/>
    <w:rsid w:val="00646653"/>
    <w:rsid w:val="006466F0"/>
    <w:rsid w:val="006468E5"/>
    <w:rsid w:val="00646FFD"/>
    <w:rsid w:val="0064758E"/>
    <w:rsid w:val="006475A7"/>
    <w:rsid w:val="006475B9"/>
    <w:rsid w:val="00650074"/>
    <w:rsid w:val="00650BA4"/>
    <w:rsid w:val="006521D0"/>
    <w:rsid w:val="0065222F"/>
    <w:rsid w:val="00652391"/>
    <w:rsid w:val="006523AB"/>
    <w:rsid w:val="006525AB"/>
    <w:rsid w:val="00652E4B"/>
    <w:rsid w:val="00653384"/>
    <w:rsid w:val="00653DA8"/>
    <w:rsid w:val="00653F86"/>
    <w:rsid w:val="00654253"/>
    <w:rsid w:val="006544C2"/>
    <w:rsid w:val="0065452D"/>
    <w:rsid w:val="0065491B"/>
    <w:rsid w:val="00654A7C"/>
    <w:rsid w:val="00654D41"/>
    <w:rsid w:val="00655808"/>
    <w:rsid w:val="00655838"/>
    <w:rsid w:val="00655E37"/>
    <w:rsid w:val="00656015"/>
    <w:rsid w:val="00656493"/>
    <w:rsid w:val="00656A6C"/>
    <w:rsid w:val="00656D34"/>
    <w:rsid w:val="00657082"/>
    <w:rsid w:val="00657731"/>
    <w:rsid w:val="00657813"/>
    <w:rsid w:val="00657A14"/>
    <w:rsid w:val="00657D8C"/>
    <w:rsid w:val="00657E37"/>
    <w:rsid w:val="00660330"/>
    <w:rsid w:val="00660D88"/>
    <w:rsid w:val="006613E6"/>
    <w:rsid w:val="00661463"/>
    <w:rsid w:val="00661B10"/>
    <w:rsid w:val="00661D0D"/>
    <w:rsid w:val="0066239F"/>
    <w:rsid w:val="00662579"/>
    <w:rsid w:val="00662858"/>
    <w:rsid w:val="0066317F"/>
    <w:rsid w:val="006639CA"/>
    <w:rsid w:val="006642CC"/>
    <w:rsid w:val="00664812"/>
    <w:rsid w:val="0066489F"/>
    <w:rsid w:val="006648B3"/>
    <w:rsid w:val="0066494B"/>
    <w:rsid w:val="00664AE8"/>
    <w:rsid w:val="00664F20"/>
    <w:rsid w:val="006653F5"/>
    <w:rsid w:val="006657E2"/>
    <w:rsid w:val="00665B6A"/>
    <w:rsid w:val="00665CF5"/>
    <w:rsid w:val="006662B4"/>
    <w:rsid w:val="00666446"/>
    <w:rsid w:val="00666628"/>
    <w:rsid w:val="00666FCF"/>
    <w:rsid w:val="00667311"/>
    <w:rsid w:val="0066734B"/>
    <w:rsid w:val="00667380"/>
    <w:rsid w:val="006678BF"/>
    <w:rsid w:val="00670654"/>
    <w:rsid w:val="00670746"/>
    <w:rsid w:val="00670F3D"/>
    <w:rsid w:val="00671140"/>
    <w:rsid w:val="00671332"/>
    <w:rsid w:val="0067133B"/>
    <w:rsid w:val="00671993"/>
    <w:rsid w:val="006728BD"/>
    <w:rsid w:val="00672CC1"/>
    <w:rsid w:val="00672F93"/>
    <w:rsid w:val="00673AA8"/>
    <w:rsid w:val="00673E88"/>
    <w:rsid w:val="00673F81"/>
    <w:rsid w:val="006742B8"/>
    <w:rsid w:val="00674428"/>
    <w:rsid w:val="0067444A"/>
    <w:rsid w:val="00674776"/>
    <w:rsid w:val="006748DB"/>
    <w:rsid w:val="00674E9B"/>
    <w:rsid w:val="006753D4"/>
    <w:rsid w:val="00675529"/>
    <w:rsid w:val="0067598C"/>
    <w:rsid w:val="00675DCE"/>
    <w:rsid w:val="006761A5"/>
    <w:rsid w:val="006763FF"/>
    <w:rsid w:val="00676584"/>
    <w:rsid w:val="00676CA3"/>
    <w:rsid w:val="0067709E"/>
    <w:rsid w:val="00677984"/>
    <w:rsid w:val="00677CF8"/>
    <w:rsid w:val="006802B0"/>
    <w:rsid w:val="00680B8D"/>
    <w:rsid w:val="006813D3"/>
    <w:rsid w:val="0068159D"/>
    <w:rsid w:val="006815AB"/>
    <w:rsid w:val="0068201B"/>
    <w:rsid w:val="00682264"/>
    <w:rsid w:val="0068293F"/>
    <w:rsid w:val="00682F28"/>
    <w:rsid w:val="006830CB"/>
    <w:rsid w:val="00683706"/>
    <w:rsid w:val="006837E4"/>
    <w:rsid w:val="00683B10"/>
    <w:rsid w:val="00684073"/>
    <w:rsid w:val="00684423"/>
    <w:rsid w:val="00684654"/>
    <w:rsid w:val="00684CA7"/>
    <w:rsid w:val="00684F81"/>
    <w:rsid w:val="0068500C"/>
    <w:rsid w:val="00685279"/>
    <w:rsid w:val="00685412"/>
    <w:rsid w:val="0068541B"/>
    <w:rsid w:val="0068595A"/>
    <w:rsid w:val="00685CA8"/>
    <w:rsid w:val="00686247"/>
    <w:rsid w:val="006863FE"/>
    <w:rsid w:val="00686901"/>
    <w:rsid w:val="00686ABE"/>
    <w:rsid w:val="0068718B"/>
    <w:rsid w:val="00687581"/>
    <w:rsid w:val="0068763E"/>
    <w:rsid w:val="00687ABE"/>
    <w:rsid w:val="00687FEE"/>
    <w:rsid w:val="0069269E"/>
    <w:rsid w:val="00692794"/>
    <w:rsid w:val="00692BDD"/>
    <w:rsid w:val="00692DAF"/>
    <w:rsid w:val="00692E99"/>
    <w:rsid w:val="00693108"/>
    <w:rsid w:val="0069312C"/>
    <w:rsid w:val="00693190"/>
    <w:rsid w:val="00693347"/>
    <w:rsid w:val="0069377D"/>
    <w:rsid w:val="00693958"/>
    <w:rsid w:val="00693A2E"/>
    <w:rsid w:val="00693A76"/>
    <w:rsid w:val="00693B12"/>
    <w:rsid w:val="00694440"/>
    <w:rsid w:val="006944DD"/>
    <w:rsid w:val="00694914"/>
    <w:rsid w:val="00694E5B"/>
    <w:rsid w:val="0069515F"/>
    <w:rsid w:val="00695863"/>
    <w:rsid w:val="00695BAD"/>
    <w:rsid w:val="00695EBA"/>
    <w:rsid w:val="00696861"/>
    <w:rsid w:val="0069693C"/>
    <w:rsid w:val="00696BD5"/>
    <w:rsid w:val="00696E2B"/>
    <w:rsid w:val="00696E7E"/>
    <w:rsid w:val="00697029"/>
    <w:rsid w:val="00697461"/>
    <w:rsid w:val="0069789C"/>
    <w:rsid w:val="00697C97"/>
    <w:rsid w:val="00697D57"/>
    <w:rsid w:val="00697D66"/>
    <w:rsid w:val="006A1249"/>
    <w:rsid w:val="006A1361"/>
    <w:rsid w:val="006A1B09"/>
    <w:rsid w:val="006A1B22"/>
    <w:rsid w:val="006A2013"/>
    <w:rsid w:val="006A2081"/>
    <w:rsid w:val="006A309B"/>
    <w:rsid w:val="006A48E7"/>
    <w:rsid w:val="006A4F7C"/>
    <w:rsid w:val="006A5146"/>
    <w:rsid w:val="006A52A6"/>
    <w:rsid w:val="006A578F"/>
    <w:rsid w:val="006A5B45"/>
    <w:rsid w:val="006A5E5A"/>
    <w:rsid w:val="006A5FD3"/>
    <w:rsid w:val="006A6165"/>
    <w:rsid w:val="006A65FB"/>
    <w:rsid w:val="006A660D"/>
    <w:rsid w:val="006A671F"/>
    <w:rsid w:val="006A6FA1"/>
    <w:rsid w:val="006A7018"/>
    <w:rsid w:val="006A71C0"/>
    <w:rsid w:val="006A726A"/>
    <w:rsid w:val="006A785F"/>
    <w:rsid w:val="006A7914"/>
    <w:rsid w:val="006A7C90"/>
    <w:rsid w:val="006A7E7E"/>
    <w:rsid w:val="006B03C3"/>
    <w:rsid w:val="006B04B7"/>
    <w:rsid w:val="006B06E6"/>
    <w:rsid w:val="006B0981"/>
    <w:rsid w:val="006B09A0"/>
    <w:rsid w:val="006B0A9E"/>
    <w:rsid w:val="006B0DF2"/>
    <w:rsid w:val="006B0E06"/>
    <w:rsid w:val="006B11EB"/>
    <w:rsid w:val="006B145F"/>
    <w:rsid w:val="006B19F1"/>
    <w:rsid w:val="006B24E7"/>
    <w:rsid w:val="006B26D9"/>
    <w:rsid w:val="006B2C29"/>
    <w:rsid w:val="006B2EFE"/>
    <w:rsid w:val="006B31CF"/>
    <w:rsid w:val="006B38E6"/>
    <w:rsid w:val="006B3F07"/>
    <w:rsid w:val="006B4054"/>
    <w:rsid w:val="006B4116"/>
    <w:rsid w:val="006B581F"/>
    <w:rsid w:val="006B58E2"/>
    <w:rsid w:val="006B5A48"/>
    <w:rsid w:val="006B5A6E"/>
    <w:rsid w:val="006B5D55"/>
    <w:rsid w:val="006B60C5"/>
    <w:rsid w:val="006B658F"/>
    <w:rsid w:val="006B659A"/>
    <w:rsid w:val="006B6749"/>
    <w:rsid w:val="006B693A"/>
    <w:rsid w:val="006B77B3"/>
    <w:rsid w:val="006B7967"/>
    <w:rsid w:val="006C0203"/>
    <w:rsid w:val="006C046D"/>
    <w:rsid w:val="006C070B"/>
    <w:rsid w:val="006C0CA4"/>
    <w:rsid w:val="006C12BC"/>
    <w:rsid w:val="006C157E"/>
    <w:rsid w:val="006C1872"/>
    <w:rsid w:val="006C1A04"/>
    <w:rsid w:val="006C1B78"/>
    <w:rsid w:val="006C2104"/>
    <w:rsid w:val="006C23CD"/>
    <w:rsid w:val="006C2A07"/>
    <w:rsid w:val="006C2C0A"/>
    <w:rsid w:val="006C3321"/>
    <w:rsid w:val="006C394C"/>
    <w:rsid w:val="006C3F81"/>
    <w:rsid w:val="006C42CA"/>
    <w:rsid w:val="006C43E3"/>
    <w:rsid w:val="006C4523"/>
    <w:rsid w:val="006C4D76"/>
    <w:rsid w:val="006C4F4C"/>
    <w:rsid w:val="006C5002"/>
    <w:rsid w:val="006C57A4"/>
    <w:rsid w:val="006C5847"/>
    <w:rsid w:val="006C5880"/>
    <w:rsid w:val="006C5F27"/>
    <w:rsid w:val="006C650A"/>
    <w:rsid w:val="006C6ACA"/>
    <w:rsid w:val="006C6BB7"/>
    <w:rsid w:val="006C7124"/>
    <w:rsid w:val="006C7681"/>
    <w:rsid w:val="006C77F3"/>
    <w:rsid w:val="006D073B"/>
    <w:rsid w:val="006D0C15"/>
    <w:rsid w:val="006D0D2B"/>
    <w:rsid w:val="006D1128"/>
    <w:rsid w:val="006D1489"/>
    <w:rsid w:val="006D1B6B"/>
    <w:rsid w:val="006D1EA4"/>
    <w:rsid w:val="006D2145"/>
    <w:rsid w:val="006D25E2"/>
    <w:rsid w:val="006D27DA"/>
    <w:rsid w:val="006D291E"/>
    <w:rsid w:val="006D2A5A"/>
    <w:rsid w:val="006D2ADB"/>
    <w:rsid w:val="006D2ED4"/>
    <w:rsid w:val="006D399A"/>
    <w:rsid w:val="006D3D0E"/>
    <w:rsid w:val="006D43A6"/>
    <w:rsid w:val="006D4F86"/>
    <w:rsid w:val="006D4FB8"/>
    <w:rsid w:val="006D509F"/>
    <w:rsid w:val="006D527F"/>
    <w:rsid w:val="006D5309"/>
    <w:rsid w:val="006D55B2"/>
    <w:rsid w:val="006D561A"/>
    <w:rsid w:val="006D5DB0"/>
    <w:rsid w:val="006D5DDA"/>
    <w:rsid w:val="006D5DE0"/>
    <w:rsid w:val="006D5E6D"/>
    <w:rsid w:val="006D6184"/>
    <w:rsid w:val="006D62AC"/>
    <w:rsid w:val="006D6332"/>
    <w:rsid w:val="006D6570"/>
    <w:rsid w:val="006D66B4"/>
    <w:rsid w:val="006D673C"/>
    <w:rsid w:val="006D67B6"/>
    <w:rsid w:val="006D7080"/>
    <w:rsid w:val="006D758B"/>
    <w:rsid w:val="006D7C62"/>
    <w:rsid w:val="006D7CFA"/>
    <w:rsid w:val="006D7DC8"/>
    <w:rsid w:val="006E13C1"/>
    <w:rsid w:val="006E183B"/>
    <w:rsid w:val="006E18E3"/>
    <w:rsid w:val="006E1E23"/>
    <w:rsid w:val="006E2208"/>
    <w:rsid w:val="006E2A32"/>
    <w:rsid w:val="006E2B32"/>
    <w:rsid w:val="006E2DDA"/>
    <w:rsid w:val="006E2EEC"/>
    <w:rsid w:val="006E3527"/>
    <w:rsid w:val="006E36AF"/>
    <w:rsid w:val="006E3D47"/>
    <w:rsid w:val="006E4A38"/>
    <w:rsid w:val="006E4D2E"/>
    <w:rsid w:val="006E53B5"/>
    <w:rsid w:val="006E5615"/>
    <w:rsid w:val="006E5FD4"/>
    <w:rsid w:val="006E6571"/>
    <w:rsid w:val="006E6FC1"/>
    <w:rsid w:val="006E70AC"/>
    <w:rsid w:val="006E70D7"/>
    <w:rsid w:val="006E7584"/>
    <w:rsid w:val="006E7591"/>
    <w:rsid w:val="006E777F"/>
    <w:rsid w:val="006E7985"/>
    <w:rsid w:val="006E7B4C"/>
    <w:rsid w:val="006E7BC6"/>
    <w:rsid w:val="006F12CC"/>
    <w:rsid w:val="006F1667"/>
    <w:rsid w:val="006F1690"/>
    <w:rsid w:val="006F2709"/>
    <w:rsid w:val="006F2AB1"/>
    <w:rsid w:val="006F2FA5"/>
    <w:rsid w:val="006F34A0"/>
    <w:rsid w:val="006F35B1"/>
    <w:rsid w:val="006F3E2C"/>
    <w:rsid w:val="006F407F"/>
    <w:rsid w:val="006F420A"/>
    <w:rsid w:val="006F4294"/>
    <w:rsid w:val="006F4296"/>
    <w:rsid w:val="006F48E2"/>
    <w:rsid w:val="006F4B20"/>
    <w:rsid w:val="006F4F54"/>
    <w:rsid w:val="006F572F"/>
    <w:rsid w:val="006F585B"/>
    <w:rsid w:val="006F64F0"/>
    <w:rsid w:val="006F659F"/>
    <w:rsid w:val="006F67D9"/>
    <w:rsid w:val="006F6B74"/>
    <w:rsid w:val="00700273"/>
    <w:rsid w:val="007003B1"/>
    <w:rsid w:val="007008C6"/>
    <w:rsid w:val="00700A9B"/>
    <w:rsid w:val="00701F2C"/>
    <w:rsid w:val="007022B1"/>
    <w:rsid w:val="0070294C"/>
    <w:rsid w:val="00702E5C"/>
    <w:rsid w:val="00702FF4"/>
    <w:rsid w:val="00703204"/>
    <w:rsid w:val="00703C09"/>
    <w:rsid w:val="007041D4"/>
    <w:rsid w:val="00704E2E"/>
    <w:rsid w:val="00704E38"/>
    <w:rsid w:val="00704EE7"/>
    <w:rsid w:val="007054D0"/>
    <w:rsid w:val="00705BA8"/>
    <w:rsid w:val="00705D87"/>
    <w:rsid w:val="00706E81"/>
    <w:rsid w:val="00707143"/>
    <w:rsid w:val="007071E6"/>
    <w:rsid w:val="007074E2"/>
    <w:rsid w:val="0070754E"/>
    <w:rsid w:val="007075A9"/>
    <w:rsid w:val="00707650"/>
    <w:rsid w:val="007076D8"/>
    <w:rsid w:val="00707AB4"/>
    <w:rsid w:val="007108A4"/>
    <w:rsid w:val="00710B2E"/>
    <w:rsid w:val="00710CBA"/>
    <w:rsid w:val="00710E46"/>
    <w:rsid w:val="00711ABD"/>
    <w:rsid w:val="00711CAC"/>
    <w:rsid w:val="0071274C"/>
    <w:rsid w:val="00712E88"/>
    <w:rsid w:val="00713184"/>
    <w:rsid w:val="00713E16"/>
    <w:rsid w:val="00714778"/>
    <w:rsid w:val="00714C40"/>
    <w:rsid w:val="00714D93"/>
    <w:rsid w:val="00715964"/>
    <w:rsid w:val="00716DCA"/>
    <w:rsid w:val="00717183"/>
    <w:rsid w:val="0071757F"/>
    <w:rsid w:val="00717803"/>
    <w:rsid w:val="00717E27"/>
    <w:rsid w:val="0072014C"/>
    <w:rsid w:val="00720547"/>
    <w:rsid w:val="00721877"/>
    <w:rsid w:val="00721D07"/>
    <w:rsid w:val="00723778"/>
    <w:rsid w:val="00723B05"/>
    <w:rsid w:val="00723B80"/>
    <w:rsid w:val="00723CD9"/>
    <w:rsid w:val="00723F2E"/>
    <w:rsid w:val="007251CA"/>
    <w:rsid w:val="00725409"/>
    <w:rsid w:val="00725CDC"/>
    <w:rsid w:val="00725CEE"/>
    <w:rsid w:val="00725D2A"/>
    <w:rsid w:val="00725E5E"/>
    <w:rsid w:val="00726E85"/>
    <w:rsid w:val="00726F63"/>
    <w:rsid w:val="00727021"/>
    <w:rsid w:val="007272D1"/>
    <w:rsid w:val="007272F8"/>
    <w:rsid w:val="007276D0"/>
    <w:rsid w:val="00727B7C"/>
    <w:rsid w:val="00730CB3"/>
    <w:rsid w:val="007316BD"/>
    <w:rsid w:val="007317DC"/>
    <w:rsid w:val="0073184F"/>
    <w:rsid w:val="00731D35"/>
    <w:rsid w:val="00731FB6"/>
    <w:rsid w:val="00732151"/>
    <w:rsid w:val="007324FC"/>
    <w:rsid w:val="00732A3A"/>
    <w:rsid w:val="00732FA9"/>
    <w:rsid w:val="00733181"/>
    <w:rsid w:val="007336B5"/>
    <w:rsid w:val="00733AEB"/>
    <w:rsid w:val="00734293"/>
    <w:rsid w:val="00734DEE"/>
    <w:rsid w:val="00735810"/>
    <w:rsid w:val="00735C33"/>
    <w:rsid w:val="0073618B"/>
    <w:rsid w:val="00736769"/>
    <w:rsid w:val="0073680E"/>
    <w:rsid w:val="00736BCB"/>
    <w:rsid w:val="00736FD9"/>
    <w:rsid w:val="007371ED"/>
    <w:rsid w:val="00737BCF"/>
    <w:rsid w:val="00737D8B"/>
    <w:rsid w:val="00740312"/>
    <w:rsid w:val="00740410"/>
    <w:rsid w:val="00740678"/>
    <w:rsid w:val="0074076C"/>
    <w:rsid w:val="00741010"/>
    <w:rsid w:val="007410B5"/>
    <w:rsid w:val="00741802"/>
    <w:rsid w:val="00742988"/>
    <w:rsid w:val="00742B54"/>
    <w:rsid w:val="00742E2B"/>
    <w:rsid w:val="00743145"/>
    <w:rsid w:val="00743169"/>
    <w:rsid w:val="007432B7"/>
    <w:rsid w:val="00743570"/>
    <w:rsid w:val="007439AE"/>
    <w:rsid w:val="00744297"/>
    <w:rsid w:val="007442D9"/>
    <w:rsid w:val="00744538"/>
    <w:rsid w:val="007445A6"/>
    <w:rsid w:val="00744E34"/>
    <w:rsid w:val="007453EF"/>
    <w:rsid w:val="007455B4"/>
    <w:rsid w:val="00745D7F"/>
    <w:rsid w:val="00746597"/>
    <w:rsid w:val="007467C5"/>
    <w:rsid w:val="007468F6"/>
    <w:rsid w:val="00746C7D"/>
    <w:rsid w:val="00746C88"/>
    <w:rsid w:val="00746DC9"/>
    <w:rsid w:val="00746E95"/>
    <w:rsid w:val="00746ED4"/>
    <w:rsid w:val="007478FB"/>
    <w:rsid w:val="007479C9"/>
    <w:rsid w:val="007479CA"/>
    <w:rsid w:val="00747E93"/>
    <w:rsid w:val="0075040A"/>
    <w:rsid w:val="0075094A"/>
    <w:rsid w:val="00750E58"/>
    <w:rsid w:val="007512B9"/>
    <w:rsid w:val="0075135B"/>
    <w:rsid w:val="00751A10"/>
    <w:rsid w:val="00751CD8"/>
    <w:rsid w:val="0075219B"/>
    <w:rsid w:val="007523FC"/>
    <w:rsid w:val="00752440"/>
    <w:rsid w:val="0075247F"/>
    <w:rsid w:val="007527EA"/>
    <w:rsid w:val="00752C87"/>
    <w:rsid w:val="00752FFF"/>
    <w:rsid w:val="00753029"/>
    <w:rsid w:val="00753272"/>
    <w:rsid w:val="007541FE"/>
    <w:rsid w:val="00754375"/>
    <w:rsid w:val="00754A2C"/>
    <w:rsid w:val="00754AE1"/>
    <w:rsid w:val="00755236"/>
    <w:rsid w:val="00755266"/>
    <w:rsid w:val="007555FB"/>
    <w:rsid w:val="00755658"/>
    <w:rsid w:val="00755A62"/>
    <w:rsid w:val="00755A90"/>
    <w:rsid w:val="00755D44"/>
    <w:rsid w:val="007560D8"/>
    <w:rsid w:val="007563A1"/>
    <w:rsid w:val="00756B89"/>
    <w:rsid w:val="00756D05"/>
    <w:rsid w:val="00756D62"/>
    <w:rsid w:val="00756F90"/>
    <w:rsid w:val="0075787E"/>
    <w:rsid w:val="007578D9"/>
    <w:rsid w:val="007579A4"/>
    <w:rsid w:val="00760072"/>
    <w:rsid w:val="0076049E"/>
    <w:rsid w:val="007604EC"/>
    <w:rsid w:val="00761042"/>
    <w:rsid w:val="007614C5"/>
    <w:rsid w:val="0076177F"/>
    <w:rsid w:val="00761BAE"/>
    <w:rsid w:val="00761F7F"/>
    <w:rsid w:val="00762050"/>
    <w:rsid w:val="00762081"/>
    <w:rsid w:val="00762A86"/>
    <w:rsid w:val="00762B64"/>
    <w:rsid w:val="00762D86"/>
    <w:rsid w:val="00762E0D"/>
    <w:rsid w:val="00762EE0"/>
    <w:rsid w:val="007631E0"/>
    <w:rsid w:val="007636A1"/>
    <w:rsid w:val="00763E4A"/>
    <w:rsid w:val="0076436C"/>
    <w:rsid w:val="007648B9"/>
    <w:rsid w:val="00764A96"/>
    <w:rsid w:val="00765721"/>
    <w:rsid w:val="00765830"/>
    <w:rsid w:val="007659DC"/>
    <w:rsid w:val="00765E5C"/>
    <w:rsid w:val="00766619"/>
    <w:rsid w:val="007666A9"/>
    <w:rsid w:val="00766792"/>
    <w:rsid w:val="00767107"/>
    <w:rsid w:val="00767863"/>
    <w:rsid w:val="00770317"/>
    <w:rsid w:val="007703B5"/>
    <w:rsid w:val="0077079C"/>
    <w:rsid w:val="007709BA"/>
    <w:rsid w:val="00770C9D"/>
    <w:rsid w:val="00770D68"/>
    <w:rsid w:val="00771096"/>
    <w:rsid w:val="007714B0"/>
    <w:rsid w:val="007716C6"/>
    <w:rsid w:val="00772481"/>
    <w:rsid w:val="00772CB1"/>
    <w:rsid w:val="00773162"/>
    <w:rsid w:val="0077336E"/>
    <w:rsid w:val="00773506"/>
    <w:rsid w:val="007736D5"/>
    <w:rsid w:val="00773DBB"/>
    <w:rsid w:val="00774231"/>
    <w:rsid w:val="00774279"/>
    <w:rsid w:val="00774DB7"/>
    <w:rsid w:val="00775117"/>
    <w:rsid w:val="00775681"/>
    <w:rsid w:val="007756F3"/>
    <w:rsid w:val="00775A8A"/>
    <w:rsid w:val="00775D35"/>
    <w:rsid w:val="00776C79"/>
    <w:rsid w:val="00776E13"/>
    <w:rsid w:val="00777423"/>
    <w:rsid w:val="0077755C"/>
    <w:rsid w:val="00777708"/>
    <w:rsid w:val="0077792A"/>
    <w:rsid w:val="00777A75"/>
    <w:rsid w:val="00777FDE"/>
    <w:rsid w:val="00777FE5"/>
    <w:rsid w:val="007802C7"/>
    <w:rsid w:val="00780F90"/>
    <w:rsid w:val="0078121B"/>
    <w:rsid w:val="0078150D"/>
    <w:rsid w:val="00782114"/>
    <w:rsid w:val="0078283B"/>
    <w:rsid w:val="00782CC1"/>
    <w:rsid w:val="00782DD5"/>
    <w:rsid w:val="00782F94"/>
    <w:rsid w:val="007831C1"/>
    <w:rsid w:val="0078337E"/>
    <w:rsid w:val="00783D0C"/>
    <w:rsid w:val="00783F52"/>
    <w:rsid w:val="007847EF"/>
    <w:rsid w:val="00784962"/>
    <w:rsid w:val="00784BF5"/>
    <w:rsid w:val="007851BE"/>
    <w:rsid w:val="00785511"/>
    <w:rsid w:val="00785567"/>
    <w:rsid w:val="0078577B"/>
    <w:rsid w:val="007858F9"/>
    <w:rsid w:val="00785AE8"/>
    <w:rsid w:val="00785D33"/>
    <w:rsid w:val="00786132"/>
    <w:rsid w:val="007863C3"/>
    <w:rsid w:val="00786858"/>
    <w:rsid w:val="00786C9A"/>
    <w:rsid w:val="00786F09"/>
    <w:rsid w:val="00786FD4"/>
    <w:rsid w:val="00787278"/>
    <w:rsid w:val="007876CA"/>
    <w:rsid w:val="007877A1"/>
    <w:rsid w:val="0079008D"/>
    <w:rsid w:val="007901A3"/>
    <w:rsid w:val="00790593"/>
    <w:rsid w:val="00790F57"/>
    <w:rsid w:val="0079121A"/>
    <w:rsid w:val="00791E44"/>
    <w:rsid w:val="00791ED6"/>
    <w:rsid w:val="00792265"/>
    <w:rsid w:val="007925D4"/>
    <w:rsid w:val="00792879"/>
    <w:rsid w:val="00792FD8"/>
    <w:rsid w:val="007932C2"/>
    <w:rsid w:val="00793387"/>
    <w:rsid w:val="0079385C"/>
    <w:rsid w:val="00793905"/>
    <w:rsid w:val="0079403C"/>
    <w:rsid w:val="0079409A"/>
    <w:rsid w:val="007941FB"/>
    <w:rsid w:val="0079439C"/>
    <w:rsid w:val="007943A6"/>
    <w:rsid w:val="007943C7"/>
    <w:rsid w:val="00794D49"/>
    <w:rsid w:val="00795000"/>
    <w:rsid w:val="007952D8"/>
    <w:rsid w:val="00796A68"/>
    <w:rsid w:val="00796EE4"/>
    <w:rsid w:val="00797681"/>
    <w:rsid w:val="007A08E7"/>
    <w:rsid w:val="007A09AE"/>
    <w:rsid w:val="007A0DC1"/>
    <w:rsid w:val="007A0F8E"/>
    <w:rsid w:val="007A13AC"/>
    <w:rsid w:val="007A14ED"/>
    <w:rsid w:val="007A1D8A"/>
    <w:rsid w:val="007A1F50"/>
    <w:rsid w:val="007A2A1C"/>
    <w:rsid w:val="007A2B02"/>
    <w:rsid w:val="007A321E"/>
    <w:rsid w:val="007A348C"/>
    <w:rsid w:val="007A3837"/>
    <w:rsid w:val="007A3ACC"/>
    <w:rsid w:val="007A3F46"/>
    <w:rsid w:val="007A41DA"/>
    <w:rsid w:val="007A428E"/>
    <w:rsid w:val="007A4413"/>
    <w:rsid w:val="007A4AF7"/>
    <w:rsid w:val="007A4D9B"/>
    <w:rsid w:val="007A4E3B"/>
    <w:rsid w:val="007A4E8D"/>
    <w:rsid w:val="007A59EA"/>
    <w:rsid w:val="007A686E"/>
    <w:rsid w:val="007A68A9"/>
    <w:rsid w:val="007A6C13"/>
    <w:rsid w:val="007A6C8D"/>
    <w:rsid w:val="007A703B"/>
    <w:rsid w:val="007A7282"/>
    <w:rsid w:val="007A7500"/>
    <w:rsid w:val="007A7BC4"/>
    <w:rsid w:val="007B0664"/>
    <w:rsid w:val="007B0A99"/>
    <w:rsid w:val="007B0B2B"/>
    <w:rsid w:val="007B0ECA"/>
    <w:rsid w:val="007B11B6"/>
    <w:rsid w:val="007B1517"/>
    <w:rsid w:val="007B15A1"/>
    <w:rsid w:val="007B1896"/>
    <w:rsid w:val="007B1C34"/>
    <w:rsid w:val="007B1D45"/>
    <w:rsid w:val="007B2129"/>
    <w:rsid w:val="007B215C"/>
    <w:rsid w:val="007B26C0"/>
    <w:rsid w:val="007B2811"/>
    <w:rsid w:val="007B2C67"/>
    <w:rsid w:val="007B2D81"/>
    <w:rsid w:val="007B316B"/>
    <w:rsid w:val="007B3241"/>
    <w:rsid w:val="007B32E0"/>
    <w:rsid w:val="007B3883"/>
    <w:rsid w:val="007B3D38"/>
    <w:rsid w:val="007B3E54"/>
    <w:rsid w:val="007B43E9"/>
    <w:rsid w:val="007B4589"/>
    <w:rsid w:val="007B4668"/>
    <w:rsid w:val="007B485A"/>
    <w:rsid w:val="007B4B15"/>
    <w:rsid w:val="007B4BD9"/>
    <w:rsid w:val="007B4CF1"/>
    <w:rsid w:val="007B4D02"/>
    <w:rsid w:val="007B5046"/>
    <w:rsid w:val="007B538D"/>
    <w:rsid w:val="007B5816"/>
    <w:rsid w:val="007B5CB2"/>
    <w:rsid w:val="007B5D26"/>
    <w:rsid w:val="007B5F43"/>
    <w:rsid w:val="007B62C3"/>
    <w:rsid w:val="007B6FF7"/>
    <w:rsid w:val="007B7187"/>
    <w:rsid w:val="007B71B7"/>
    <w:rsid w:val="007B7612"/>
    <w:rsid w:val="007B7907"/>
    <w:rsid w:val="007B79B2"/>
    <w:rsid w:val="007B7CD0"/>
    <w:rsid w:val="007C0390"/>
    <w:rsid w:val="007C0584"/>
    <w:rsid w:val="007C0801"/>
    <w:rsid w:val="007C0B1C"/>
    <w:rsid w:val="007C0C60"/>
    <w:rsid w:val="007C0F95"/>
    <w:rsid w:val="007C1947"/>
    <w:rsid w:val="007C1982"/>
    <w:rsid w:val="007C1AB3"/>
    <w:rsid w:val="007C20E5"/>
    <w:rsid w:val="007C2452"/>
    <w:rsid w:val="007C282D"/>
    <w:rsid w:val="007C2E9B"/>
    <w:rsid w:val="007C2F09"/>
    <w:rsid w:val="007C3004"/>
    <w:rsid w:val="007C39DC"/>
    <w:rsid w:val="007C3B34"/>
    <w:rsid w:val="007C3CBA"/>
    <w:rsid w:val="007C3CC3"/>
    <w:rsid w:val="007C46C1"/>
    <w:rsid w:val="007C49A9"/>
    <w:rsid w:val="007C4CFF"/>
    <w:rsid w:val="007C505F"/>
    <w:rsid w:val="007C54EE"/>
    <w:rsid w:val="007C5A2E"/>
    <w:rsid w:val="007C5AA4"/>
    <w:rsid w:val="007C5F64"/>
    <w:rsid w:val="007C609D"/>
    <w:rsid w:val="007C6271"/>
    <w:rsid w:val="007C62D0"/>
    <w:rsid w:val="007C66D3"/>
    <w:rsid w:val="007C6B12"/>
    <w:rsid w:val="007C6E16"/>
    <w:rsid w:val="007C70EC"/>
    <w:rsid w:val="007C712F"/>
    <w:rsid w:val="007C74AB"/>
    <w:rsid w:val="007C767E"/>
    <w:rsid w:val="007C7DBD"/>
    <w:rsid w:val="007C7DFF"/>
    <w:rsid w:val="007C7F3F"/>
    <w:rsid w:val="007C7F68"/>
    <w:rsid w:val="007D019A"/>
    <w:rsid w:val="007D0BC5"/>
    <w:rsid w:val="007D0E1D"/>
    <w:rsid w:val="007D128C"/>
    <w:rsid w:val="007D159E"/>
    <w:rsid w:val="007D1793"/>
    <w:rsid w:val="007D192A"/>
    <w:rsid w:val="007D1B95"/>
    <w:rsid w:val="007D27D8"/>
    <w:rsid w:val="007D2F2D"/>
    <w:rsid w:val="007D307C"/>
    <w:rsid w:val="007D3207"/>
    <w:rsid w:val="007D33E8"/>
    <w:rsid w:val="007D35F4"/>
    <w:rsid w:val="007D4380"/>
    <w:rsid w:val="007D4476"/>
    <w:rsid w:val="007D4C97"/>
    <w:rsid w:val="007D506E"/>
    <w:rsid w:val="007D5982"/>
    <w:rsid w:val="007D6161"/>
    <w:rsid w:val="007D6EC3"/>
    <w:rsid w:val="007D714C"/>
    <w:rsid w:val="007D71C7"/>
    <w:rsid w:val="007D76CC"/>
    <w:rsid w:val="007D7EC7"/>
    <w:rsid w:val="007E0383"/>
    <w:rsid w:val="007E0399"/>
    <w:rsid w:val="007E0F26"/>
    <w:rsid w:val="007E103C"/>
    <w:rsid w:val="007E136C"/>
    <w:rsid w:val="007E16D9"/>
    <w:rsid w:val="007E1A0F"/>
    <w:rsid w:val="007E1E4C"/>
    <w:rsid w:val="007E221D"/>
    <w:rsid w:val="007E281B"/>
    <w:rsid w:val="007E2AE3"/>
    <w:rsid w:val="007E2C68"/>
    <w:rsid w:val="007E35F9"/>
    <w:rsid w:val="007E38B3"/>
    <w:rsid w:val="007E442A"/>
    <w:rsid w:val="007E46C0"/>
    <w:rsid w:val="007E475C"/>
    <w:rsid w:val="007E4B40"/>
    <w:rsid w:val="007E4DC7"/>
    <w:rsid w:val="007E5D93"/>
    <w:rsid w:val="007E605F"/>
    <w:rsid w:val="007E62D6"/>
    <w:rsid w:val="007E6939"/>
    <w:rsid w:val="007E6F7E"/>
    <w:rsid w:val="007E7A41"/>
    <w:rsid w:val="007E7ED8"/>
    <w:rsid w:val="007F0654"/>
    <w:rsid w:val="007F0F20"/>
    <w:rsid w:val="007F1063"/>
    <w:rsid w:val="007F1DF3"/>
    <w:rsid w:val="007F1F3E"/>
    <w:rsid w:val="007F1FB0"/>
    <w:rsid w:val="007F1FC5"/>
    <w:rsid w:val="007F2441"/>
    <w:rsid w:val="007F278B"/>
    <w:rsid w:val="007F2EE7"/>
    <w:rsid w:val="007F364D"/>
    <w:rsid w:val="007F3925"/>
    <w:rsid w:val="007F3976"/>
    <w:rsid w:val="007F3D09"/>
    <w:rsid w:val="007F412F"/>
    <w:rsid w:val="007F448F"/>
    <w:rsid w:val="007F46CF"/>
    <w:rsid w:val="007F4B81"/>
    <w:rsid w:val="007F4BF1"/>
    <w:rsid w:val="007F4E9B"/>
    <w:rsid w:val="007F5002"/>
    <w:rsid w:val="007F5070"/>
    <w:rsid w:val="007F5803"/>
    <w:rsid w:val="007F598C"/>
    <w:rsid w:val="007F5A3D"/>
    <w:rsid w:val="007F6183"/>
    <w:rsid w:val="007F6CCF"/>
    <w:rsid w:val="007F73AE"/>
    <w:rsid w:val="007F781C"/>
    <w:rsid w:val="008008EF"/>
    <w:rsid w:val="00800B26"/>
    <w:rsid w:val="00800E03"/>
    <w:rsid w:val="0080145D"/>
    <w:rsid w:val="00801ECC"/>
    <w:rsid w:val="00801F6E"/>
    <w:rsid w:val="00802147"/>
    <w:rsid w:val="00802D26"/>
    <w:rsid w:val="00802FB0"/>
    <w:rsid w:val="008031AC"/>
    <w:rsid w:val="00803CFB"/>
    <w:rsid w:val="00803D7D"/>
    <w:rsid w:val="0080407C"/>
    <w:rsid w:val="0080417F"/>
    <w:rsid w:val="00804664"/>
    <w:rsid w:val="00804720"/>
    <w:rsid w:val="00804C41"/>
    <w:rsid w:val="00805068"/>
    <w:rsid w:val="00805366"/>
    <w:rsid w:val="008054CC"/>
    <w:rsid w:val="00805511"/>
    <w:rsid w:val="00805639"/>
    <w:rsid w:val="008056AB"/>
    <w:rsid w:val="00805733"/>
    <w:rsid w:val="00806261"/>
    <w:rsid w:val="00806C2C"/>
    <w:rsid w:val="00806DC3"/>
    <w:rsid w:val="00806E11"/>
    <w:rsid w:val="00806E5C"/>
    <w:rsid w:val="008071A5"/>
    <w:rsid w:val="008072A6"/>
    <w:rsid w:val="00807C9F"/>
    <w:rsid w:val="00810BAE"/>
    <w:rsid w:val="00810E54"/>
    <w:rsid w:val="00810FCA"/>
    <w:rsid w:val="00811DD2"/>
    <w:rsid w:val="008122E7"/>
    <w:rsid w:val="00812441"/>
    <w:rsid w:val="008125EE"/>
    <w:rsid w:val="00813588"/>
    <w:rsid w:val="008139FE"/>
    <w:rsid w:val="00813DB0"/>
    <w:rsid w:val="00813F89"/>
    <w:rsid w:val="00814279"/>
    <w:rsid w:val="008142FA"/>
    <w:rsid w:val="008144DA"/>
    <w:rsid w:val="0081464B"/>
    <w:rsid w:val="0081466C"/>
    <w:rsid w:val="00814946"/>
    <w:rsid w:val="0081504C"/>
    <w:rsid w:val="008150B1"/>
    <w:rsid w:val="00815577"/>
    <w:rsid w:val="008155D5"/>
    <w:rsid w:val="00815A44"/>
    <w:rsid w:val="00815C4F"/>
    <w:rsid w:val="00815F27"/>
    <w:rsid w:val="0081623A"/>
    <w:rsid w:val="00816584"/>
    <w:rsid w:val="00816667"/>
    <w:rsid w:val="00816AC1"/>
    <w:rsid w:val="008173EC"/>
    <w:rsid w:val="00817E20"/>
    <w:rsid w:val="00817EFD"/>
    <w:rsid w:val="0082000C"/>
    <w:rsid w:val="008201F8"/>
    <w:rsid w:val="008206E9"/>
    <w:rsid w:val="00820953"/>
    <w:rsid w:val="00820A23"/>
    <w:rsid w:val="00820A35"/>
    <w:rsid w:val="00820D9D"/>
    <w:rsid w:val="00820DEA"/>
    <w:rsid w:val="00820DF3"/>
    <w:rsid w:val="008213DF"/>
    <w:rsid w:val="00821675"/>
    <w:rsid w:val="0082269D"/>
    <w:rsid w:val="00822B7F"/>
    <w:rsid w:val="00822D08"/>
    <w:rsid w:val="00822E67"/>
    <w:rsid w:val="00823BDE"/>
    <w:rsid w:val="00823FD9"/>
    <w:rsid w:val="00824A18"/>
    <w:rsid w:val="00825438"/>
    <w:rsid w:val="00825CAB"/>
    <w:rsid w:val="00825CB2"/>
    <w:rsid w:val="0082611B"/>
    <w:rsid w:val="0082631D"/>
    <w:rsid w:val="00826766"/>
    <w:rsid w:val="008268A9"/>
    <w:rsid w:val="008268BE"/>
    <w:rsid w:val="00826BDA"/>
    <w:rsid w:val="00826C83"/>
    <w:rsid w:val="008274D9"/>
    <w:rsid w:val="008275C0"/>
    <w:rsid w:val="008275DB"/>
    <w:rsid w:val="00827721"/>
    <w:rsid w:val="00827AB4"/>
    <w:rsid w:val="00827B55"/>
    <w:rsid w:val="00827E89"/>
    <w:rsid w:val="00830664"/>
    <w:rsid w:val="00830A41"/>
    <w:rsid w:val="00830F6E"/>
    <w:rsid w:val="0083116F"/>
    <w:rsid w:val="00831938"/>
    <w:rsid w:val="00831BEB"/>
    <w:rsid w:val="00831D53"/>
    <w:rsid w:val="00831DC8"/>
    <w:rsid w:val="00832270"/>
    <w:rsid w:val="008329E7"/>
    <w:rsid w:val="00832CDA"/>
    <w:rsid w:val="0083309A"/>
    <w:rsid w:val="00833438"/>
    <w:rsid w:val="00833520"/>
    <w:rsid w:val="008338D7"/>
    <w:rsid w:val="00834211"/>
    <w:rsid w:val="00834308"/>
    <w:rsid w:val="0083450D"/>
    <w:rsid w:val="00835C2C"/>
    <w:rsid w:val="00836FC6"/>
    <w:rsid w:val="00837289"/>
    <w:rsid w:val="0083744D"/>
    <w:rsid w:val="008375F6"/>
    <w:rsid w:val="00837870"/>
    <w:rsid w:val="008379C7"/>
    <w:rsid w:val="00837E4B"/>
    <w:rsid w:val="008403E0"/>
    <w:rsid w:val="008412D8"/>
    <w:rsid w:val="0084132D"/>
    <w:rsid w:val="0084154C"/>
    <w:rsid w:val="0084190E"/>
    <w:rsid w:val="00841BF0"/>
    <w:rsid w:val="00842323"/>
    <w:rsid w:val="00842A7F"/>
    <w:rsid w:val="00842C02"/>
    <w:rsid w:val="00843276"/>
    <w:rsid w:val="0084349C"/>
    <w:rsid w:val="00843922"/>
    <w:rsid w:val="0084424C"/>
    <w:rsid w:val="00844425"/>
    <w:rsid w:val="0084487D"/>
    <w:rsid w:val="00845295"/>
    <w:rsid w:val="00845A18"/>
    <w:rsid w:val="008461DC"/>
    <w:rsid w:val="00846255"/>
    <w:rsid w:val="00846583"/>
    <w:rsid w:val="00846836"/>
    <w:rsid w:val="00846B89"/>
    <w:rsid w:val="00847581"/>
    <w:rsid w:val="008477B9"/>
    <w:rsid w:val="00847840"/>
    <w:rsid w:val="00847989"/>
    <w:rsid w:val="008479C7"/>
    <w:rsid w:val="00847B49"/>
    <w:rsid w:val="00847F6E"/>
    <w:rsid w:val="00850027"/>
    <w:rsid w:val="00850451"/>
    <w:rsid w:val="008514A4"/>
    <w:rsid w:val="008523E0"/>
    <w:rsid w:val="00852658"/>
    <w:rsid w:val="008527EB"/>
    <w:rsid w:val="00852BF3"/>
    <w:rsid w:val="00852CB7"/>
    <w:rsid w:val="00852EF4"/>
    <w:rsid w:val="00853759"/>
    <w:rsid w:val="00854893"/>
    <w:rsid w:val="00855155"/>
    <w:rsid w:val="008555AF"/>
    <w:rsid w:val="00855A65"/>
    <w:rsid w:val="00855EED"/>
    <w:rsid w:val="00856042"/>
    <w:rsid w:val="00856058"/>
    <w:rsid w:val="0085646A"/>
    <w:rsid w:val="0085661C"/>
    <w:rsid w:val="00856710"/>
    <w:rsid w:val="00856727"/>
    <w:rsid w:val="00856760"/>
    <w:rsid w:val="00856873"/>
    <w:rsid w:val="0085720A"/>
    <w:rsid w:val="008576DE"/>
    <w:rsid w:val="008579CF"/>
    <w:rsid w:val="00860194"/>
    <w:rsid w:val="00860473"/>
    <w:rsid w:val="00860A9B"/>
    <w:rsid w:val="00860E8A"/>
    <w:rsid w:val="00860EB4"/>
    <w:rsid w:val="0086148F"/>
    <w:rsid w:val="008614A4"/>
    <w:rsid w:val="00861570"/>
    <w:rsid w:val="008617FA"/>
    <w:rsid w:val="00861840"/>
    <w:rsid w:val="00862019"/>
    <w:rsid w:val="00862458"/>
    <w:rsid w:val="008627CA"/>
    <w:rsid w:val="0086287C"/>
    <w:rsid w:val="00862903"/>
    <w:rsid w:val="008635C5"/>
    <w:rsid w:val="008640A9"/>
    <w:rsid w:val="0086410C"/>
    <w:rsid w:val="00864539"/>
    <w:rsid w:val="008645F2"/>
    <w:rsid w:val="0086468E"/>
    <w:rsid w:val="00864738"/>
    <w:rsid w:val="008647B2"/>
    <w:rsid w:val="00864A70"/>
    <w:rsid w:val="00865055"/>
    <w:rsid w:val="008650D2"/>
    <w:rsid w:val="00865394"/>
    <w:rsid w:val="008656F0"/>
    <w:rsid w:val="0086589F"/>
    <w:rsid w:val="00865EDE"/>
    <w:rsid w:val="00865F34"/>
    <w:rsid w:val="00866A1E"/>
    <w:rsid w:val="00866B49"/>
    <w:rsid w:val="00866B53"/>
    <w:rsid w:val="00866F45"/>
    <w:rsid w:val="00867105"/>
    <w:rsid w:val="0086723C"/>
    <w:rsid w:val="00867556"/>
    <w:rsid w:val="008675A9"/>
    <w:rsid w:val="00867A41"/>
    <w:rsid w:val="00867F3F"/>
    <w:rsid w:val="008715F0"/>
    <w:rsid w:val="008718C6"/>
    <w:rsid w:val="0087245F"/>
    <w:rsid w:val="00872E2C"/>
    <w:rsid w:val="008734DE"/>
    <w:rsid w:val="00873529"/>
    <w:rsid w:val="00873736"/>
    <w:rsid w:val="00873EDF"/>
    <w:rsid w:val="008742E5"/>
    <w:rsid w:val="0087457A"/>
    <w:rsid w:val="008745FC"/>
    <w:rsid w:val="00874B6D"/>
    <w:rsid w:val="008752D2"/>
    <w:rsid w:val="00875318"/>
    <w:rsid w:val="00875CD4"/>
    <w:rsid w:val="00875DD1"/>
    <w:rsid w:val="0087652F"/>
    <w:rsid w:val="00876A71"/>
    <w:rsid w:val="00877093"/>
    <w:rsid w:val="008774CA"/>
    <w:rsid w:val="00877534"/>
    <w:rsid w:val="008777FB"/>
    <w:rsid w:val="00877825"/>
    <w:rsid w:val="00877923"/>
    <w:rsid w:val="0088018B"/>
    <w:rsid w:val="008804CF"/>
    <w:rsid w:val="00880A9B"/>
    <w:rsid w:val="008810B2"/>
    <w:rsid w:val="008810FA"/>
    <w:rsid w:val="008816FB"/>
    <w:rsid w:val="008817F4"/>
    <w:rsid w:val="00881801"/>
    <w:rsid w:val="00881BB9"/>
    <w:rsid w:val="008822D1"/>
    <w:rsid w:val="0088243C"/>
    <w:rsid w:val="00882747"/>
    <w:rsid w:val="00883638"/>
    <w:rsid w:val="00883E47"/>
    <w:rsid w:val="0088436D"/>
    <w:rsid w:val="00884A5F"/>
    <w:rsid w:val="00884C67"/>
    <w:rsid w:val="00884C68"/>
    <w:rsid w:val="008856B9"/>
    <w:rsid w:val="008858FB"/>
    <w:rsid w:val="00885915"/>
    <w:rsid w:val="00885C24"/>
    <w:rsid w:val="00885C3F"/>
    <w:rsid w:val="00885D6E"/>
    <w:rsid w:val="008862C5"/>
    <w:rsid w:val="008863F5"/>
    <w:rsid w:val="008864FF"/>
    <w:rsid w:val="008865A3"/>
    <w:rsid w:val="00886D2B"/>
    <w:rsid w:val="00887113"/>
    <w:rsid w:val="008879E8"/>
    <w:rsid w:val="008903FA"/>
    <w:rsid w:val="0089069A"/>
    <w:rsid w:val="00890914"/>
    <w:rsid w:val="00890C75"/>
    <w:rsid w:val="00890DA3"/>
    <w:rsid w:val="0089121B"/>
    <w:rsid w:val="008914BA"/>
    <w:rsid w:val="00891A9F"/>
    <w:rsid w:val="00891C7D"/>
    <w:rsid w:val="0089224C"/>
    <w:rsid w:val="00892268"/>
    <w:rsid w:val="00892BC0"/>
    <w:rsid w:val="00892CF1"/>
    <w:rsid w:val="00892FC7"/>
    <w:rsid w:val="00893AC9"/>
    <w:rsid w:val="00893BD7"/>
    <w:rsid w:val="0089419E"/>
    <w:rsid w:val="008941CD"/>
    <w:rsid w:val="00894790"/>
    <w:rsid w:val="008947D3"/>
    <w:rsid w:val="00894FA7"/>
    <w:rsid w:val="00896CDD"/>
    <w:rsid w:val="00896DBF"/>
    <w:rsid w:val="00897403"/>
    <w:rsid w:val="00897DF2"/>
    <w:rsid w:val="008A058B"/>
    <w:rsid w:val="008A06E8"/>
    <w:rsid w:val="008A0ECD"/>
    <w:rsid w:val="008A0F7C"/>
    <w:rsid w:val="008A0FB2"/>
    <w:rsid w:val="008A15E5"/>
    <w:rsid w:val="008A168D"/>
    <w:rsid w:val="008A199C"/>
    <w:rsid w:val="008A1EC9"/>
    <w:rsid w:val="008A229B"/>
    <w:rsid w:val="008A2382"/>
    <w:rsid w:val="008A282B"/>
    <w:rsid w:val="008A2E03"/>
    <w:rsid w:val="008A3389"/>
    <w:rsid w:val="008A3C03"/>
    <w:rsid w:val="008A42DB"/>
    <w:rsid w:val="008A4355"/>
    <w:rsid w:val="008A45DE"/>
    <w:rsid w:val="008A4979"/>
    <w:rsid w:val="008A5267"/>
    <w:rsid w:val="008A5389"/>
    <w:rsid w:val="008A5730"/>
    <w:rsid w:val="008A6770"/>
    <w:rsid w:val="008A6897"/>
    <w:rsid w:val="008A6DF8"/>
    <w:rsid w:val="008A74B5"/>
    <w:rsid w:val="008A7BC8"/>
    <w:rsid w:val="008A7DC0"/>
    <w:rsid w:val="008A7F15"/>
    <w:rsid w:val="008B0143"/>
    <w:rsid w:val="008B0723"/>
    <w:rsid w:val="008B0BD9"/>
    <w:rsid w:val="008B1415"/>
    <w:rsid w:val="008B1755"/>
    <w:rsid w:val="008B1C4D"/>
    <w:rsid w:val="008B1EE9"/>
    <w:rsid w:val="008B2212"/>
    <w:rsid w:val="008B2328"/>
    <w:rsid w:val="008B2DC8"/>
    <w:rsid w:val="008B2EF6"/>
    <w:rsid w:val="008B377C"/>
    <w:rsid w:val="008B4003"/>
    <w:rsid w:val="008B41F9"/>
    <w:rsid w:val="008B4A14"/>
    <w:rsid w:val="008B4EDD"/>
    <w:rsid w:val="008B57C8"/>
    <w:rsid w:val="008B5B57"/>
    <w:rsid w:val="008B5CA8"/>
    <w:rsid w:val="008B606B"/>
    <w:rsid w:val="008B60B3"/>
    <w:rsid w:val="008B66B4"/>
    <w:rsid w:val="008B68E1"/>
    <w:rsid w:val="008B6CE1"/>
    <w:rsid w:val="008B6E37"/>
    <w:rsid w:val="008B6EB2"/>
    <w:rsid w:val="008B6F10"/>
    <w:rsid w:val="008B701A"/>
    <w:rsid w:val="008B72EC"/>
    <w:rsid w:val="008B78DB"/>
    <w:rsid w:val="008B7979"/>
    <w:rsid w:val="008B7C6B"/>
    <w:rsid w:val="008B7F1C"/>
    <w:rsid w:val="008C0317"/>
    <w:rsid w:val="008C03B9"/>
    <w:rsid w:val="008C0656"/>
    <w:rsid w:val="008C0762"/>
    <w:rsid w:val="008C082A"/>
    <w:rsid w:val="008C0F5D"/>
    <w:rsid w:val="008C1071"/>
    <w:rsid w:val="008C13DB"/>
    <w:rsid w:val="008C18A1"/>
    <w:rsid w:val="008C1D2D"/>
    <w:rsid w:val="008C21A2"/>
    <w:rsid w:val="008C2C7D"/>
    <w:rsid w:val="008C3235"/>
    <w:rsid w:val="008C32EF"/>
    <w:rsid w:val="008C36A7"/>
    <w:rsid w:val="008C3701"/>
    <w:rsid w:val="008C399B"/>
    <w:rsid w:val="008C3B26"/>
    <w:rsid w:val="008C3E96"/>
    <w:rsid w:val="008C4E43"/>
    <w:rsid w:val="008C5088"/>
    <w:rsid w:val="008C605C"/>
    <w:rsid w:val="008C6BE3"/>
    <w:rsid w:val="008C7491"/>
    <w:rsid w:val="008C7755"/>
    <w:rsid w:val="008C7BF8"/>
    <w:rsid w:val="008D0520"/>
    <w:rsid w:val="008D09AD"/>
    <w:rsid w:val="008D0C1C"/>
    <w:rsid w:val="008D115E"/>
    <w:rsid w:val="008D1443"/>
    <w:rsid w:val="008D14FF"/>
    <w:rsid w:val="008D1515"/>
    <w:rsid w:val="008D1A28"/>
    <w:rsid w:val="008D1C99"/>
    <w:rsid w:val="008D2A3C"/>
    <w:rsid w:val="008D3336"/>
    <w:rsid w:val="008D34BD"/>
    <w:rsid w:val="008D34C5"/>
    <w:rsid w:val="008D37F5"/>
    <w:rsid w:val="008D3803"/>
    <w:rsid w:val="008D3A5B"/>
    <w:rsid w:val="008D3B7A"/>
    <w:rsid w:val="008D3C47"/>
    <w:rsid w:val="008D5592"/>
    <w:rsid w:val="008D5CA6"/>
    <w:rsid w:val="008D6437"/>
    <w:rsid w:val="008D6C22"/>
    <w:rsid w:val="008D6E09"/>
    <w:rsid w:val="008D6F61"/>
    <w:rsid w:val="008D7220"/>
    <w:rsid w:val="008D74E8"/>
    <w:rsid w:val="008E0033"/>
    <w:rsid w:val="008E010E"/>
    <w:rsid w:val="008E048A"/>
    <w:rsid w:val="008E06B7"/>
    <w:rsid w:val="008E0ACD"/>
    <w:rsid w:val="008E132A"/>
    <w:rsid w:val="008E19A7"/>
    <w:rsid w:val="008E1ABE"/>
    <w:rsid w:val="008E1D94"/>
    <w:rsid w:val="008E2111"/>
    <w:rsid w:val="008E240A"/>
    <w:rsid w:val="008E28B9"/>
    <w:rsid w:val="008E28EB"/>
    <w:rsid w:val="008E29B2"/>
    <w:rsid w:val="008E36AF"/>
    <w:rsid w:val="008E36FB"/>
    <w:rsid w:val="008E3B4A"/>
    <w:rsid w:val="008E3CBF"/>
    <w:rsid w:val="008E3DEC"/>
    <w:rsid w:val="008E3E4F"/>
    <w:rsid w:val="008E3FCC"/>
    <w:rsid w:val="008E40A0"/>
    <w:rsid w:val="008E4932"/>
    <w:rsid w:val="008E499E"/>
    <w:rsid w:val="008E4C81"/>
    <w:rsid w:val="008E4C86"/>
    <w:rsid w:val="008E5B01"/>
    <w:rsid w:val="008E5CCF"/>
    <w:rsid w:val="008E5F72"/>
    <w:rsid w:val="008E5F74"/>
    <w:rsid w:val="008E60DC"/>
    <w:rsid w:val="008E6352"/>
    <w:rsid w:val="008E675A"/>
    <w:rsid w:val="008E7293"/>
    <w:rsid w:val="008E78F1"/>
    <w:rsid w:val="008E7D96"/>
    <w:rsid w:val="008F07EB"/>
    <w:rsid w:val="008F0A00"/>
    <w:rsid w:val="008F0CAC"/>
    <w:rsid w:val="008F13D2"/>
    <w:rsid w:val="008F26EB"/>
    <w:rsid w:val="008F2866"/>
    <w:rsid w:val="008F2FD3"/>
    <w:rsid w:val="008F398A"/>
    <w:rsid w:val="008F4021"/>
    <w:rsid w:val="008F40BE"/>
    <w:rsid w:val="008F41E7"/>
    <w:rsid w:val="008F4491"/>
    <w:rsid w:val="008F4518"/>
    <w:rsid w:val="008F53AB"/>
    <w:rsid w:val="008F709F"/>
    <w:rsid w:val="008F70E0"/>
    <w:rsid w:val="008F7719"/>
    <w:rsid w:val="008F7DC8"/>
    <w:rsid w:val="00900540"/>
    <w:rsid w:val="009009A4"/>
    <w:rsid w:val="00900AA8"/>
    <w:rsid w:val="00900BF3"/>
    <w:rsid w:val="00901138"/>
    <w:rsid w:val="009013FB"/>
    <w:rsid w:val="009016AB"/>
    <w:rsid w:val="009018B9"/>
    <w:rsid w:val="00901C3B"/>
    <w:rsid w:val="00901D57"/>
    <w:rsid w:val="0090211E"/>
    <w:rsid w:val="00902831"/>
    <w:rsid w:val="00902B4D"/>
    <w:rsid w:val="00902D62"/>
    <w:rsid w:val="0090364A"/>
    <w:rsid w:val="00903B26"/>
    <w:rsid w:val="00903FCA"/>
    <w:rsid w:val="00904264"/>
    <w:rsid w:val="00904D4E"/>
    <w:rsid w:val="009051AE"/>
    <w:rsid w:val="00905385"/>
    <w:rsid w:val="00905413"/>
    <w:rsid w:val="00905625"/>
    <w:rsid w:val="00905F30"/>
    <w:rsid w:val="00906337"/>
    <w:rsid w:val="00906C63"/>
    <w:rsid w:val="00907217"/>
    <w:rsid w:val="00907815"/>
    <w:rsid w:val="00907A4A"/>
    <w:rsid w:val="00907BA9"/>
    <w:rsid w:val="0091010E"/>
    <w:rsid w:val="009106EF"/>
    <w:rsid w:val="0091083B"/>
    <w:rsid w:val="00911219"/>
    <w:rsid w:val="00911293"/>
    <w:rsid w:val="009117C1"/>
    <w:rsid w:val="00911F2F"/>
    <w:rsid w:val="00911FED"/>
    <w:rsid w:val="00912310"/>
    <w:rsid w:val="00912AA5"/>
    <w:rsid w:val="00912AD9"/>
    <w:rsid w:val="00912FA1"/>
    <w:rsid w:val="009134EA"/>
    <w:rsid w:val="00913690"/>
    <w:rsid w:val="0091410D"/>
    <w:rsid w:val="009142A1"/>
    <w:rsid w:val="0091433F"/>
    <w:rsid w:val="00914CE7"/>
    <w:rsid w:val="00915EE7"/>
    <w:rsid w:val="009167AB"/>
    <w:rsid w:val="00916FE9"/>
    <w:rsid w:val="009173B6"/>
    <w:rsid w:val="0091762F"/>
    <w:rsid w:val="0091765B"/>
    <w:rsid w:val="00917AC5"/>
    <w:rsid w:val="00917C21"/>
    <w:rsid w:val="00920135"/>
    <w:rsid w:val="00920BE1"/>
    <w:rsid w:val="00920DCB"/>
    <w:rsid w:val="00920E03"/>
    <w:rsid w:val="00921149"/>
    <w:rsid w:val="009213BB"/>
    <w:rsid w:val="00921D1F"/>
    <w:rsid w:val="00921D67"/>
    <w:rsid w:val="0092209F"/>
    <w:rsid w:val="009223B6"/>
    <w:rsid w:val="00922426"/>
    <w:rsid w:val="0092249B"/>
    <w:rsid w:val="00922680"/>
    <w:rsid w:val="00922983"/>
    <w:rsid w:val="00922D8F"/>
    <w:rsid w:val="00923306"/>
    <w:rsid w:val="00923D22"/>
    <w:rsid w:val="00923DA6"/>
    <w:rsid w:val="00923EAC"/>
    <w:rsid w:val="009240D5"/>
    <w:rsid w:val="00924477"/>
    <w:rsid w:val="009248D1"/>
    <w:rsid w:val="00925952"/>
    <w:rsid w:val="00925BD7"/>
    <w:rsid w:val="00925C9D"/>
    <w:rsid w:val="00925E14"/>
    <w:rsid w:val="00925EE7"/>
    <w:rsid w:val="00926335"/>
    <w:rsid w:val="0092693A"/>
    <w:rsid w:val="00926E7F"/>
    <w:rsid w:val="00926F2F"/>
    <w:rsid w:val="00927415"/>
    <w:rsid w:val="0092778D"/>
    <w:rsid w:val="00927C1F"/>
    <w:rsid w:val="00927D9F"/>
    <w:rsid w:val="00930696"/>
    <w:rsid w:val="009306D9"/>
    <w:rsid w:val="009306ED"/>
    <w:rsid w:val="00930FF8"/>
    <w:rsid w:val="00931C6D"/>
    <w:rsid w:val="0093204C"/>
    <w:rsid w:val="009327A6"/>
    <w:rsid w:val="009329B2"/>
    <w:rsid w:val="00933065"/>
    <w:rsid w:val="009330E5"/>
    <w:rsid w:val="00933268"/>
    <w:rsid w:val="00933B9C"/>
    <w:rsid w:val="00933BF5"/>
    <w:rsid w:val="00933D5B"/>
    <w:rsid w:val="00933EEA"/>
    <w:rsid w:val="0093417E"/>
    <w:rsid w:val="00934968"/>
    <w:rsid w:val="0093562B"/>
    <w:rsid w:val="009358AC"/>
    <w:rsid w:val="009364A1"/>
    <w:rsid w:val="009369FD"/>
    <w:rsid w:val="00936B2F"/>
    <w:rsid w:val="00936BE6"/>
    <w:rsid w:val="00936C40"/>
    <w:rsid w:val="00936CFC"/>
    <w:rsid w:val="00937642"/>
    <w:rsid w:val="00937BF9"/>
    <w:rsid w:val="009401C2"/>
    <w:rsid w:val="00940283"/>
    <w:rsid w:val="0094092C"/>
    <w:rsid w:val="009409B2"/>
    <w:rsid w:val="00940EAC"/>
    <w:rsid w:val="00940EF8"/>
    <w:rsid w:val="00941047"/>
    <w:rsid w:val="0094121B"/>
    <w:rsid w:val="009416B0"/>
    <w:rsid w:val="00941A18"/>
    <w:rsid w:val="00941A5B"/>
    <w:rsid w:val="00941DDE"/>
    <w:rsid w:val="00942506"/>
    <w:rsid w:val="00942A03"/>
    <w:rsid w:val="009440AB"/>
    <w:rsid w:val="00944243"/>
    <w:rsid w:val="00944255"/>
    <w:rsid w:val="009443B8"/>
    <w:rsid w:val="0094440B"/>
    <w:rsid w:val="009444C4"/>
    <w:rsid w:val="00944791"/>
    <w:rsid w:val="00944CB8"/>
    <w:rsid w:val="00944CCC"/>
    <w:rsid w:val="00944E20"/>
    <w:rsid w:val="00944E53"/>
    <w:rsid w:val="00945942"/>
    <w:rsid w:val="00945ACB"/>
    <w:rsid w:val="00945B78"/>
    <w:rsid w:val="00946131"/>
    <w:rsid w:val="00946154"/>
    <w:rsid w:val="00946252"/>
    <w:rsid w:val="0094667B"/>
    <w:rsid w:val="00946BAC"/>
    <w:rsid w:val="0094702A"/>
    <w:rsid w:val="0094737D"/>
    <w:rsid w:val="009478FA"/>
    <w:rsid w:val="00947AA7"/>
    <w:rsid w:val="00947E65"/>
    <w:rsid w:val="00947F4F"/>
    <w:rsid w:val="00950D58"/>
    <w:rsid w:val="00950E1B"/>
    <w:rsid w:val="00951113"/>
    <w:rsid w:val="00951488"/>
    <w:rsid w:val="00951ADB"/>
    <w:rsid w:val="00951BF5"/>
    <w:rsid w:val="00951DD5"/>
    <w:rsid w:val="009521D1"/>
    <w:rsid w:val="009521DA"/>
    <w:rsid w:val="009523E2"/>
    <w:rsid w:val="009529A2"/>
    <w:rsid w:val="00952A71"/>
    <w:rsid w:val="00952DFA"/>
    <w:rsid w:val="009531FC"/>
    <w:rsid w:val="009533F2"/>
    <w:rsid w:val="00954208"/>
    <w:rsid w:val="00954CBE"/>
    <w:rsid w:val="00955160"/>
    <w:rsid w:val="009552E1"/>
    <w:rsid w:val="00955453"/>
    <w:rsid w:val="009563FF"/>
    <w:rsid w:val="009564D2"/>
    <w:rsid w:val="00956D09"/>
    <w:rsid w:val="009573AD"/>
    <w:rsid w:val="0095748E"/>
    <w:rsid w:val="009577C0"/>
    <w:rsid w:val="00957888"/>
    <w:rsid w:val="009578BB"/>
    <w:rsid w:val="009579E8"/>
    <w:rsid w:val="00957D26"/>
    <w:rsid w:val="00957F54"/>
    <w:rsid w:val="00960781"/>
    <w:rsid w:val="009609E6"/>
    <w:rsid w:val="00960CEA"/>
    <w:rsid w:val="00960D48"/>
    <w:rsid w:val="009610F9"/>
    <w:rsid w:val="00961293"/>
    <w:rsid w:val="009614A9"/>
    <w:rsid w:val="009615AF"/>
    <w:rsid w:val="009618DB"/>
    <w:rsid w:val="00961F37"/>
    <w:rsid w:val="00961F48"/>
    <w:rsid w:val="0096205F"/>
    <w:rsid w:val="00962387"/>
    <w:rsid w:val="00962924"/>
    <w:rsid w:val="00962C88"/>
    <w:rsid w:val="0096341F"/>
    <w:rsid w:val="009643D0"/>
    <w:rsid w:val="0096456B"/>
    <w:rsid w:val="0096472D"/>
    <w:rsid w:val="009647F3"/>
    <w:rsid w:val="00964801"/>
    <w:rsid w:val="009648EA"/>
    <w:rsid w:val="00964B7C"/>
    <w:rsid w:val="009652CF"/>
    <w:rsid w:val="00965544"/>
    <w:rsid w:val="0096596E"/>
    <w:rsid w:val="00965B84"/>
    <w:rsid w:val="00965B91"/>
    <w:rsid w:val="009661DA"/>
    <w:rsid w:val="009667C8"/>
    <w:rsid w:val="00966B3B"/>
    <w:rsid w:val="00967247"/>
    <w:rsid w:val="00967401"/>
    <w:rsid w:val="00967555"/>
    <w:rsid w:val="009677EA"/>
    <w:rsid w:val="00967A26"/>
    <w:rsid w:val="00967E48"/>
    <w:rsid w:val="00970288"/>
    <w:rsid w:val="0097067F"/>
    <w:rsid w:val="00970A5C"/>
    <w:rsid w:val="00971161"/>
    <w:rsid w:val="009712EC"/>
    <w:rsid w:val="009715B4"/>
    <w:rsid w:val="009715C7"/>
    <w:rsid w:val="009719D2"/>
    <w:rsid w:val="00972352"/>
    <w:rsid w:val="00972935"/>
    <w:rsid w:val="00972AD7"/>
    <w:rsid w:val="00972E95"/>
    <w:rsid w:val="0097324C"/>
    <w:rsid w:val="009736DE"/>
    <w:rsid w:val="009739B4"/>
    <w:rsid w:val="00973C4B"/>
    <w:rsid w:val="009740A0"/>
    <w:rsid w:val="009741E7"/>
    <w:rsid w:val="00974472"/>
    <w:rsid w:val="009745FA"/>
    <w:rsid w:val="009748BA"/>
    <w:rsid w:val="00974B3D"/>
    <w:rsid w:val="00974EDB"/>
    <w:rsid w:val="0097511E"/>
    <w:rsid w:val="00975670"/>
    <w:rsid w:val="00976F1E"/>
    <w:rsid w:val="00977D3A"/>
    <w:rsid w:val="00980692"/>
    <w:rsid w:val="009806B9"/>
    <w:rsid w:val="00980962"/>
    <w:rsid w:val="00980A7F"/>
    <w:rsid w:val="0098109A"/>
    <w:rsid w:val="009811B0"/>
    <w:rsid w:val="009811E1"/>
    <w:rsid w:val="00981493"/>
    <w:rsid w:val="009816B7"/>
    <w:rsid w:val="00981727"/>
    <w:rsid w:val="0098172F"/>
    <w:rsid w:val="00981D41"/>
    <w:rsid w:val="00982259"/>
    <w:rsid w:val="009822AA"/>
    <w:rsid w:val="0098263A"/>
    <w:rsid w:val="0098267D"/>
    <w:rsid w:val="0098293B"/>
    <w:rsid w:val="00982948"/>
    <w:rsid w:val="00982DB4"/>
    <w:rsid w:val="0098300B"/>
    <w:rsid w:val="00983B64"/>
    <w:rsid w:val="00983BC8"/>
    <w:rsid w:val="00983F1F"/>
    <w:rsid w:val="00983F27"/>
    <w:rsid w:val="009849DB"/>
    <w:rsid w:val="00984A54"/>
    <w:rsid w:val="00984EA8"/>
    <w:rsid w:val="00985401"/>
    <w:rsid w:val="009857F1"/>
    <w:rsid w:val="00985B32"/>
    <w:rsid w:val="00987531"/>
    <w:rsid w:val="009875BA"/>
    <w:rsid w:val="00987927"/>
    <w:rsid w:val="009908D7"/>
    <w:rsid w:val="00990C95"/>
    <w:rsid w:val="009915C2"/>
    <w:rsid w:val="00991A37"/>
    <w:rsid w:val="00992225"/>
    <w:rsid w:val="009924B4"/>
    <w:rsid w:val="009926A7"/>
    <w:rsid w:val="00992A35"/>
    <w:rsid w:val="00992BD3"/>
    <w:rsid w:val="0099307D"/>
    <w:rsid w:val="0099309B"/>
    <w:rsid w:val="00993121"/>
    <w:rsid w:val="009931A4"/>
    <w:rsid w:val="009934E6"/>
    <w:rsid w:val="0099382E"/>
    <w:rsid w:val="00993E8B"/>
    <w:rsid w:val="00994150"/>
    <w:rsid w:val="009941B3"/>
    <w:rsid w:val="009945FD"/>
    <w:rsid w:val="00994669"/>
    <w:rsid w:val="00994714"/>
    <w:rsid w:val="00994AB2"/>
    <w:rsid w:val="0099504B"/>
    <w:rsid w:val="009950EF"/>
    <w:rsid w:val="009953FE"/>
    <w:rsid w:val="0099543C"/>
    <w:rsid w:val="0099573D"/>
    <w:rsid w:val="00995764"/>
    <w:rsid w:val="00995928"/>
    <w:rsid w:val="00995FC8"/>
    <w:rsid w:val="00996ADB"/>
    <w:rsid w:val="009973BE"/>
    <w:rsid w:val="00997969"/>
    <w:rsid w:val="00997B52"/>
    <w:rsid w:val="00997D92"/>
    <w:rsid w:val="00997F52"/>
    <w:rsid w:val="009A0249"/>
    <w:rsid w:val="009A0303"/>
    <w:rsid w:val="009A0475"/>
    <w:rsid w:val="009A0ADC"/>
    <w:rsid w:val="009A1162"/>
    <w:rsid w:val="009A12FF"/>
    <w:rsid w:val="009A15E1"/>
    <w:rsid w:val="009A1743"/>
    <w:rsid w:val="009A1E23"/>
    <w:rsid w:val="009A2C64"/>
    <w:rsid w:val="009A3B29"/>
    <w:rsid w:val="009A3B95"/>
    <w:rsid w:val="009A3E12"/>
    <w:rsid w:val="009A41D2"/>
    <w:rsid w:val="009A4502"/>
    <w:rsid w:val="009A4C52"/>
    <w:rsid w:val="009A4CAE"/>
    <w:rsid w:val="009A4CD5"/>
    <w:rsid w:val="009A566D"/>
    <w:rsid w:val="009A6071"/>
    <w:rsid w:val="009A63F4"/>
    <w:rsid w:val="009A6C92"/>
    <w:rsid w:val="009A789C"/>
    <w:rsid w:val="009A7984"/>
    <w:rsid w:val="009A7B7B"/>
    <w:rsid w:val="009A7C73"/>
    <w:rsid w:val="009A7ED9"/>
    <w:rsid w:val="009A7F7F"/>
    <w:rsid w:val="009B0313"/>
    <w:rsid w:val="009B04C3"/>
    <w:rsid w:val="009B0C7B"/>
    <w:rsid w:val="009B13EA"/>
    <w:rsid w:val="009B1537"/>
    <w:rsid w:val="009B15D6"/>
    <w:rsid w:val="009B21E6"/>
    <w:rsid w:val="009B27D6"/>
    <w:rsid w:val="009B286F"/>
    <w:rsid w:val="009B2AEF"/>
    <w:rsid w:val="009B2C89"/>
    <w:rsid w:val="009B2D9B"/>
    <w:rsid w:val="009B33ED"/>
    <w:rsid w:val="009B3FA4"/>
    <w:rsid w:val="009B4132"/>
    <w:rsid w:val="009B4373"/>
    <w:rsid w:val="009B471D"/>
    <w:rsid w:val="009B4B27"/>
    <w:rsid w:val="009B4F87"/>
    <w:rsid w:val="009B564D"/>
    <w:rsid w:val="009B5BC0"/>
    <w:rsid w:val="009B5F9B"/>
    <w:rsid w:val="009B684A"/>
    <w:rsid w:val="009B6D5C"/>
    <w:rsid w:val="009B6F6D"/>
    <w:rsid w:val="009B7004"/>
    <w:rsid w:val="009B7217"/>
    <w:rsid w:val="009B74FD"/>
    <w:rsid w:val="009B7C4B"/>
    <w:rsid w:val="009B7F7F"/>
    <w:rsid w:val="009C01CC"/>
    <w:rsid w:val="009C1009"/>
    <w:rsid w:val="009C15A4"/>
    <w:rsid w:val="009C1851"/>
    <w:rsid w:val="009C1B20"/>
    <w:rsid w:val="009C2107"/>
    <w:rsid w:val="009C21D9"/>
    <w:rsid w:val="009C2522"/>
    <w:rsid w:val="009C27EB"/>
    <w:rsid w:val="009C28B5"/>
    <w:rsid w:val="009C2BAA"/>
    <w:rsid w:val="009C2D73"/>
    <w:rsid w:val="009C31EB"/>
    <w:rsid w:val="009C35D4"/>
    <w:rsid w:val="009C3A7F"/>
    <w:rsid w:val="009C474E"/>
    <w:rsid w:val="009C4914"/>
    <w:rsid w:val="009C4E14"/>
    <w:rsid w:val="009C4EED"/>
    <w:rsid w:val="009C51E9"/>
    <w:rsid w:val="009C5351"/>
    <w:rsid w:val="009C5634"/>
    <w:rsid w:val="009C5D61"/>
    <w:rsid w:val="009C5D6A"/>
    <w:rsid w:val="009C68A0"/>
    <w:rsid w:val="009C7E71"/>
    <w:rsid w:val="009C7E7F"/>
    <w:rsid w:val="009C7F18"/>
    <w:rsid w:val="009C7FDB"/>
    <w:rsid w:val="009D008E"/>
    <w:rsid w:val="009D027A"/>
    <w:rsid w:val="009D0658"/>
    <w:rsid w:val="009D1216"/>
    <w:rsid w:val="009D15D2"/>
    <w:rsid w:val="009D199C"/>
    <w:rsid w:val="009D1B82"/>
    <w:rsid w:val="009D2599"/>
    <w:rsid w:val="009D25A0"/>
    <w:rsid w:val="009D30EE"/>
    <w:rsid w:val="009D3366"/>
    <w:rsid w:val="009D34C7"/>
    <w:rsid w:val="009D3F0E"/>
    <w:rsid w:val="009D4032"/>
    <w:rsid w:val="009D45EE"/>
    <w:rsid w:val="009D4DDA"/>
    <w:rsid w:val="009D531B"/>
    <w:rsid w:val="009D5D31"/>
    <w:rsid w:val="009D5F3C"/>
    <w:rsid w:val="009D60C0"/>
    <w:rsid w:val="009D61D6"/>
    <w:rsid w:val="009D635B"/>
    <w:rsid w:val="009D63B7"/>
    <w:rsid w:val="009D687E"/>
    <w:rsid w:val="009D69C7"/>
    <w:rsid w:val="009D6E6B"/>
    <w:rsid w:val="009D72B0"/>
    <w:rsid w:val="009E02E7"/>
    <w:rsid w:val="009E0388"/>
    <w:rsid w:val="009E0879"/>
    <w:rsid w:val="009E09B4"/>
    <w:rsid w:val="009E0A4C"/>
    <w:rsid w:val="009E0C03"/>
    <w:rsid w:val="009E0CC7"/>
    <w:rsid w:val="009E0E49"/>
    <w:rsid w:val="009E0E55"/>
    <w:rsid w:val="009E1328"/>
    <w:rsid w:val="009E14EC"/>
    <w:rsid w:val="009E184D"/>
    <w:rsid w:val="009E1B94"/>
    <w:rsid w:val="009E1EE7"/>
    <w:rsid w:val="009E1F9D"/>
    <w:rsid w:val="009E2007"/>
    <w:rsid w:val="009E2203"/>
    <w:rsid w:val="009E220B"/>
    <w:rsid w:val="009E2BC5"/>
    <w:rsid w:val="009E3018"/>
    <w:rsid w:val="009E3317"/>
    <w:rsid w:val="009E3661"/>
    <w:rsid w:val="009E3982"/>
    <w:rsid w:val="009E39E5"/>
    <w:rsid w:val="009E3A43"/>
    <w:rsid w:val="009E3A5A"/>
    <w:rsid w:val="009E3DC4"/>
    <w:rsid w:val="009E4BFB"/>
    <w:rsid w:val="009E55E3"/>
    <w:rsid w:val="009E5A6C"/>
    <w:rsid w:val="009E5CF9"/>
    <w:rsid w:val="009E5D8C"/>
    <w:rsid w:val="009E6511"/>
    <w:rsid w:val="009E6AC8"/>
    <w:rsid w:val="009E6BA6"/>
    <w:rsid w:val="009E6CEC"/>
    <w:rsid w:val="009E6DBA"/>
    <w:rsid w:val="009E7370"/>
    <w:rsid w:val="009E76E2"/>
    <w:rsid w:val="009F0C88"/>
    <w:rsid w:val="009F104E"/>
    <w:rsid w:val="009F17EB"/>
    <w:rsid w:val="009F185B"/>
    <w:rsid w:val="009F1A08"/>
    <w:rsid w:val="009F1B89"/>
    <w:rsid w:val="009F1D2B"/>
    <w:rsid w:val="009F1EBB"/>
    <w:rsid w:val="009F1F08"/>
    <w:rsid w:val="009F20A4"/>
    <w:rsid w:val="009F21DF"/>
    <w:rsid w:val="009F23A0"/>
    <w:rsid w:val="009F2561"/>
    <w:rsid w:val="009F2FB0"/>
    <w:rsid w:val="009F33CE"/>
    <w:rsid w:val="009F353A"/>
    <w:rsid w:val="009F3A92"/>
    <w:rsid w:val="009F3C7D"/>
    <w:rsid w:val="009F3E2C"/>
    <w:rsid w:val="009F444B"/>
    <w:rsid w:val="009F47F5"/>
    <w:rsid w:val="009F50DF"/>
    <w:rsid w:val="009F5635"/>
    <w:rsid w:val="009F5B82"/>
    <w:rsid w:val="009F5C1F"/>
    <w:rsid w:val="009F5D68"/>
    <w:rsid w:val="009F6503"/>
    <w:rsid w:val="009F65FF"/>
    <w:rsid w:val="009F6658"/>
    <w:rsid w:val="009F6B20"/>
    <w:rsid w:val="009F6C2C"/>
    <w:rsid w:val="009F742E"/>
    <w:rsid w:val="009F7545"/>
    <w:rsid w:val="00A00195"/>
    <w:rsid w:val="00A00E6F"/>
    <w:rsid w:val="00A012B0"/>
    <w:rsid w:val="00A01913"/>
    <w:rsid w:val="00A01B39"/>
    <w:rsid w:val="00A020B8"/>
    <w:rsid w:val="00A020BD"/>
    <w:rsid w:val="00A02319"/>
    <w:rsid w:val="00A0251A"/>
    <w:rsid w:val="00A027EC"/>
    <w:rsid w:val="00A02A77"/>
    <w:rsid w:val="00A02C30"/>
    <w:rsid w:val="00A02CE9"/>
    <w:rsid w:val="00A03312"/>
    <w:rsid w:val="00A03572"/>
    <w:rsid w:val="00A03BC1"/>
    <w:rsid w:val="00A03CB9"/>
    <w:rsid w:val="00A040BB"/>
    <w:rsid w:val="00A04767"/>
    <w:rsid w:val="00A04CB3"/>
    <w:rsid w:val="00A04CB5"/>
    <w:rsid w:val="00A04DB8"/>
    <w:rsid w:val="00A05418"/>
    <w:rsid w:val="00A05739"/>
    <w:rsid w:val="00A059F3"/>
    <w:rsid w:val="00A06D8F"/>
    <w:rsid w:val="00A07019"/>
    <w:rsid w:val="00A0709F"/>
    <w:rsid w:val="00A074DD"/>
    <w:rsid w:val="00A07A89"/>
    <w:rsid w:val="00A07EBD"/>
    <w:rsid w:val="00A103AD"/>
    <w:rsid w:val="00A10AED"/>
    <w:rsid w:val="00A10B6D"/>
    <w:rsid w:val="00A10F5C"/>
    <w:rsid w:val="00A11149"/>
    <w:rsid w:val="00A11627"/>
    <w:rsid w:val="00A12233"/>
    <w:rsid w:val="00A1269E"/>
    <w:rsid w:val="00A1347D"/>
    <w:rsid w:val="00A137EC"/>
    <w:rsid w:val="00A13D51"/>
    <w:rsid w:val="00A13E49"/>
    <w:rsid w:val="00A143B9"/>
    <w:rsid w:val="00A14568"/>
    <w:rsid w:val="00A145E4"/>
    <w:rsid w:val="00A146B0"/>
    <w:rsid w:val="00A14B97"/>
    <w:rsid w:val="00A14C3F"/>
    <w:rsid w:val="00A14DEF"/>
    <w:rsid w:val="00A15217"/>
    <w:rsid w:val="00A152CD"/>
    <w:rsid w:val="00A1535F"/>
    <w:rsid w:val="00A156AB"/>
    <w:rsid w:val="00A15731"/>
    <w:rsid w:val="00A15BC1"/>
    <w:rsid w:val="00A15C23"/>
    <w:rsid w:val="00A15D9A"/>
    <w:rsid w:val="00A15FE2"/>
    <w:rsid w:val="00A17155"/>
    <w:rsid w:val="00A1770B"/>
    <w:rsid w:val="00A178E5"/>
    <w:rsid w:val="00A17B86"/>
    <w:rsid w:val="00A17FBD"/>
    <w:rsid w:val="00A20087"/>
    <w:rsid w:val="00A201C3"/>
    <w:rsid w:val="00A20539"/>
    <w:rsid w:val="00A20806"/>
    <w:rsid w:val="00A20AF2"/>
    <w:rsid w:val="00A20C0A"/>
    <w:rsid w:val="00A20E63"/>
    <w:rsid w:val="00A20FB6"/>
    <w:rsid w:val="00A22171"/>
    <w:rsid w:val="00A22203"/>
    <w:rsid w:val="00A224F9"/>
    <w:rsid w:val="00A225F4"/>
    <w:rsid w:val="00A22817"/>
    <w:rsid w:val="00A228D4"/>
    <w:rsid w:val="00A22C1A"/>
    <w:rsid w:val="00A22FAE"/>
    <w:rsid w:val="00A2328C"/>
    <w:rsid w:val="00A2394A"/>
    <w:rsid w:val="00A23E7D"/>
    <w:rsid w:val="00A23E8D"/>
    <w:rsid w:val="00A2422E"/>
    <w:rsid w:val="00A242E7"/>
    <w:rsid w:val="00A2449C"/>
    <w:rsid w:val="00A247A1"/>
    <w:rsid w:val="00A24CC3"/>
    <w:rsid w:val="00A24CC5"/>
    <w:rsid w:val="00A25BA4"/>
    <w:rsid w:val="00A25D9B"/>
    <w:rsid w:val="00A262B1"/>
    <w:rsid w:val="00A2670D"/>
    <w:rsid w:val="00A26AA7"/>
    <w:rsid w:val="00A271C1"/>
    <w:rsid w:val="00A2725D"/>
    <w:rsid w:val="00A27682"/>
    <w:rsid w:val="00A27D2F"/>
    <w:rsid w:val="00A301E9"/>
    <w:rsid w:val="00A3078A"/>
    <w:rsid w:val="00A3137B"/>
    <w:rsid w:val="00A31D29"/>
    <w:rsid w:val="00A31F32"/>
    <w:rsid w:val="00A320F6"/>
    <w:rsid w:val="00A320F9"/>
    <w:rsid w:val="00A32276"/>
    <w:rsid w:val="00A32382"/>
    <w:rsid w:val="00A32A47"/>
    <w:rsid w:val="00A32D6D"/>
    <w:rsid w:val="00A3399F"/>
    <w:rsid w:val="00A33A49"/>
    <w:rsid w:val="00A3477E"/>
    <w:rsid w:val="00A34E2F"/>
    <w:rsid w:val="00A3562C"/>
    <w:rsid w:val="00A357F3"/>
    <w:rsid w:val="00A3602B"/>
    <w:rsid w:val="00A3649E"/>
    <w:rsid w:val="00A3654D"/>
    <w:rsid w:val="00A36869"/>
    <w:rsid w:val="00A36C08"/>
    <w:rsid w:val="00A36C6E"/>
    <w:rsid w:val="00A3739E"/>
    <w:rsid w:val="00A37606"/>
    <w:rsid w:val="00A377F4"/>
    <w:rsid w:val="00A37895"/>
    <w:rsid w:val="00A37CAB"/>
    <w:rsid w:val="00A37E13"/>
    <w:rsid w:val="00A4024F"/>
    <w:rsid w:val="00A403F9"/>
    <w:rsid w:val="00A40F3C"/>
    <w:rsid w:val="00A41291"/>
    <w:rsid w:val="00A41417"/>
    <w:rsid w:val="00A414F0"/>
    <w:rsid w:val="00A41BA4"/>
    <w:rsid w:val="00A41E37"/>
    <w:rsid w:val="00A41F8A"/>
    <w:rsid w:val="00A42063"/>
    <w:rsid w:val="00A422C5"/>
    <w:rsid w:val="00A42667"/>
    <w:rsid w:val="00A426BC"/>
    <w:rsid w:val="00A426D8"/>
    <w:rsid w:val="00A42A06"/>
    <w:rsid w:val="00A43858"/>
    <w:rsid w:val="00A43887"/>
    <w:rsid w:val="00A43DA1"/>
    <w:rsid w:val="00A43DF0"/>
    <w:rsid w:val="00A43E58"/>
    <w:rsid w:val="00A4410E"/>
    <w:rsid w:val="00A443CB"/>
    <w:rsid w:val="00A4490E"/>
    <w:rsid w:val="00A44A80"/>
    <w:rsid w:val="00A44AAA"/>
    <w:rsid w:val="00A44DE1"/>
    <w:rsid w:val="00A451F9"/>
    <w:rsid w:val="00A454DB"/>
    <w:rsid w:val="00A45906"/>
    <w:rsid w:val="00A459F1"/>
    <w:rsid w:val="00A45C50"/>
    <w:rsid w:val="00A463C2"/>
    <w:rsid w:val="00A4696C"/>
    <w:rsid w:val="00A46F88"/>
    <w:rsid w:val="00A46FC4"/>
    <w:rsid w:val="00A471DF"/>
    <w:rsid w:val="00A47652"/>
    <w:rsid w:val="00A47B3F"/>
    <w:rsid w:val="00A504AE"/>
    <w:rsid w:val="00A50801"/>
    <w:rsid w:val="00A50A04"/>
    <w:rsid w:val="00A50CC5"/>
    <w:rsid w:val="00A50FA8"/>
    <w:rsid w:val="00A515E0"/>
    <w:rsid w:val="00A516D2"/>
    <w:rsid w:val="00A51C97"/>
    <w:rsid w:val="00A51F8F"/>
    <w:rsid w:val="00A52A10"/>
    <w:rsid w:val="00A535C9"/>
    <w:rsid w:val="00A537FB"/>
    <w:rsid w:val="00A538AF"/>
    <w:rsid w:val="00A53CD8"/>
    <w:rsid w:val="00A53CE8"/>
    <w:rsid w:val="00A53D51"/>
    <w:rsid w:val="00A54041"/>
    <w:rsid w:val="00A54108"/>
    <w:rsid w:val="00A54119"/>
    <w:rsid w:val="00A54271"/>
    <w:rsid w:val="00A54540"/>
    <w:rsid w:val="00A54995"/>
    <w:rsid w:val="00A551C0"/>
    <w:rsid w:val="00A558DD"/>
    <w:rsid w:val="00A5628B"/>
    <w:rsid w:val="00A56832"/>
    <w:rsid w:val="00A56ABF"/>
    <w:rsid w:val="00A56D0C"/>
    <w:rsid w:val="00A5710A"/>
    <w:rsid w:val="00A5712A"/>
    <w:rsid w:val="00A571EA"/>
    <w:rsid w:val="00A5727E"/>
    <w:rsid w:val="00A576EE"/>
    <w:rsid w:val="00A5794A"/>
    <w:rsid w:val="00A57A16"/>
    <w:rsid w:val="00A57DD6"/>
    <w:rsid w:val="00A604BD"/>
    <w:rsid w:val="00A6057F"/>
    <w:rsid w:val="00A605D9"/>
    <w:rsid w:val="00A608BB"/>
    <w:rsid w:val="00A6136B"/>
    <w:rsid w:val="00A6174D"/>
    <w:rsid w:val="00A620F9"/>
    <w:rsid w:val="00A627E7"/>
    <w:rsid w:val="00A634F7"/>
    <w:rsid w:val="00A63B49"/>
    <w:rsid w:val="00A63B68"/>
    <w:rsid w:val="00A643CA"/>
    <w:rsid w:val="00A6477D"/>
    <w:rsid w:val="00A647CD"/>
    <w:rsid w:val="00A64D6D"/>
    <w:rsid w:val="00A64EA5"/>
    <w:rsid w:val="00A64ED0"/>
    <w:rsid w:val="00A6507C"/>
    <w:rsid w:val="00A650EE"/>
    <w:rsid w:val="00A65E89"/>
    <w:rsid w:val="00A6618B"/>
    <w:rsid w:val="00A66EEE"/>
    <w:rsid w:val="00A66FDC"/>
    <w:rsid w:val="00A670ED"/>
    <w:rsid w:val="00A67478"/>
    <w:rsid w:val="00A67B12"/>
    <w:rsid w:val="00A67FE8"/>
    <w:rsid w:val="00A708AA"/>
    <w:rsid w:val="00A70D98"/>
    <w:rsid w:val="00A70DAB"/>
    <w:rsid w:val="00A71100"/>
    <w:rsid w:val="00A7126F"/>
    <w:rsid w:val="00A71930"/>
    <w:rsid w:val="00A72334"/>
    <w:rsid w:val="00A726C9"/>
    <w:rsid w:val="00A72F85"/>
    <w:rsid w:val="00A72FD9"/>
    <w:rsid w:val="00A73059"/>
    <w:rsid w:val="00A733CF"/>
    <w:rsid w:val="00A73993"/>
    <w:rsid w:val="00A73D93"/>
    <w:rsid w:val="00A73F84"/>
    <w:rsid w:val="00A7437B"/>
    <w:rsid w:val="00A7478F"/>
    <w:rsid w:val="00A748BE"/>
    <w:rsid w:val="00A74A64"/>
    <w:rsid w:val="00A74C9D"/>
    <w:rsid w:val="00A74D89"/>
    <w:rsid w:val="00A75C42"/>
    <w:rsid w:val="00A75D95"/>
    <w:rsid w:val="00A7610B"/>
    <w:rsid w:val="00A7671E"/>
    <w:rsid w:val="00A768EE"/>
    <w:rsid w:val="00A76C99"/>
    <w:rsid w:val="00A77995"/>
    <w:rsid w:val="00A779CC"/>
    <w:rsid w:val="00A77AA6"/>
    <w:rsid w:val="00A77B76"/>
    <w:rsid w:val="00A77C10"/>
    <w:rsid w:val="00A80043"/>
    <w:rsid w:val="00A803D9"/>
    <w:rsid w:val="00A8041F"/>
    <w:rsid w:val="00A80610"/>
    <w:rsid w:val="00A806D5"/>
    <w:rsid w:val="00A80AD7"/>
    <w:rsid w:val="00A8110A"/>
    <w:rsid w:val="00A81117"/>
    <w:rsid w:val="00A8133C"/>
    <w:rsid w:val="00A81B24"/>
    <w:rsid w:val="00A82216"/>
    <w:rsid w:val="00A824D6"/>
    <w:rsid w:val="00A829A8"/>
    <w:rsid w:val="00A829D4"/>
    <w:rsid w:val="00A82C62"/>
    <w:rsid w:val="00A82FED"/>
    <w:rsid w:val="00A8331B"/>
    <w:rsid w:val="00A8376A"/>
    <w:rsid w:val="00A8380F"/>
    <w:rsid w:val="00A8417F"/>
    <w:rsid w:val="00A84CE3"/>
    <w:rsid w:val="00A84DF7"/>
    <w:rsid w:val="00A85399"/>
    <w:rsid w:val="00A8570B"/>
    <w:rsid w:val="00A858A3"/>
    <w:rsid w:val="00A858BA"/>
    <w:rsid w:val="00A8599B"/>
    <w:rsid w:val="00A85BA8"/>
    <w:rsid w:val="00A85D31"/>
    <w:rsid w:val="00A85E54"/>
    <w:rsid w:val="00A8667F"/>
    <w:rsid w:val="00A866B6"/>
    <w:rsid w:val="00A86C9F"/>
    <w:rsid w:val="00A86ED5"/>
    <w:rsid w:val="00A871E4"/>
    <w:rsid w:val="00A872C3"/>
    <w:rsid w:val="00A872D0"/>
    <w:rsid w:val="00A874B5"/>
    <w:rsid w:val="00A87690"/>
    <w:rsid w:val="00A87D2B"/>
    <w:rsid w:val="00A9026F"/>
    <w:rsid w:val="00A90305"/>
    <w:rsid w:val="00A91A35"/>
    <w:rsid w:val="00A91A91"/>
    <w:rsid w:val="00A91EEE"/>
    <w:rsid w:val="00A91F60"/>
    <w:rsid w:val="00A920DD"/>
    <w:rsid w:val="00A922A6"/>
    <w:rsid w:val="00A923F9"/>
    <w:rsid w:val="00A9274B"/>
    <w:rsid w:val="00A92803"/>
    <w:rsid w:val="00A92862"/>
    <w:rsid w:val="00A92A4C"/>
    <w:rsid w:val="00A93323"/>
    <w:rsid w:val="00A93568"/>
    <w:rsid w:val="00A9378C"/>
    <w:rsid w:val="00A93B69"/>
    <w:rsid w:val="00A93E69"/>
    <w:rsid w:val="00A93FBC"/>
    <w:rsid w:val="00A94E56"/>
    <w:rsid w:val="00A94E8E"/>
    <w:rsid w:val="00A94EA5"/>
    <w:rsid w:val="00A951F2"/>
    <w:rsid w:val="00A9558D"/>
    <w:rsid w:val="00A95E2E"/>
    <w:rsid w:val="00A965F5"/>
    <w:rsid w:val="00A96CF1"/>
    <w:rsid w:val="00A96D12"/>
    <w:rsid w:val="00A9768A"/>
    <w:rsid w:val="00A97777"/>
    <w:rsid w:val="00A97A04"/>
    <w:rsid w:val="00AA0727"/>
    <w:rsid w:val="00AA0878"/>
    <w:rsid w:val="00AA0E26"/>
    <w:rsid w:val="00AA168B"/>
    <w:rsid w:val="00AA1CF7"/>
    <w:rsid w:val="00AA2E79"/>
    <w:rsid w:val="00AA2ED1"/>
    <w:rsid w:val="00AA31EF"/>
    <w:rsid w:val="00AA3576"/>
    <w:rsid w:val="00AA3BB0"/>
    <w:rsid w:val="00AA3C02"/>
    <w:rsid w:val="00AA3D2E"/>
    <w:rsid w:val="00AA41A6"/>
    <w:rsid w:val="00AA47DF"/>
    <w:rsid w:val="00AA4957"/>
    <w:rsid w:val="00AA4F00"/>
    <w:rsid w:val="00AA5537"/>
    <w:rsid w:val="00AA5685"/>
    <w:rsid w:val="00AA5D9D"/>
    <w:rsid w:val="00AA5DAB"/>
    <w:rsid w:val="00AA690D"/>
    <w:rsid w:val="00AA69A8"/>
    <w:rsid w:val="00AA6C7E"/>
    <w:rsid w:val="00AA6E32"/>
    <w:rsid w:val="00AA718F"/>
    <w:rsid w:val="00AA735D"/>
    <w:rsid w:val="00AA7428"/>
    <w:rsid w:val="00AA7E35"/>
    <w:rsid w:val="00AA7EA2"/>
    <w:rsid w:val="00AA7F14"/>
    <w:rsid w:val="00AB0B3F"/>
    <w:rsid w:val="00AB1534"/>
    <w:rsid w:val="00AB15CC"/>
    <w:rsid w:val="00AB1684"/>
    <w:rsid w:val="00AB1BC5"/>
    <w:rsid w:val="00AB23CE"/>
    <w:rsid w:val="00AB268E"/>
    <w:rsid w:val="00AB27BA"/>
    <w:rsid w:val="00AB2ABB"/>
    <w:rsid w:val="00AB2CD0"/>
    <w:rsid w:val="00AB3329"/>
    <w:rsid w:val="00AB3696"/>
    <w:rsid w:val="00AB3E57"/>
    <w:rsid w:val="00AB3FD7"/>
    <w:rsid w:val="00AB408B"/>
    <w:rsid w:val="00AB415F"/>
    <w:rsid w:val="00AB423F"/>
    <w:rsid w:val="00AB4380"/>
    <w:rsid w:val="00AB464E"/>
    <w:rsid w:val="00AB46F8"/>
    <w:rsid w:val="00AB4DE7"/>
    <w:rsid w:val="00AB4EE4"/>
    <w:rsid w:val="00AB59ED"/>
    <w:rsid w:val="00AB62FB"/>
    <w:rsid w:val="00AB6651"/>
    <w:rsid w:val="00AB6CFF"/>
    <w:rsid w:val="00AB6E59"/>
    <w:rsid w:val="00AB6F20"/>
    <w:rsid w:val="00AC02EF"/>
    <w:rsid w:val="00AC0EE1"/>
    <w:rsid w:val="00AC175F"/>
    <w:rsid w:val="00AC1883"/>
    <w:rsid w:val="00AC194A"/>
    <w:rsid w:val="00AC1AEE"/>
    <w:rsid w:val="00AC1B4F"/>
    <w:rsid w:val="00AC21A8"/>
    <w:rsid w:val="00AC251F"/>
    <w:rsid w:val="00AC2B25"/>
    <w:rsid w:val="00AC307C"/>
    <w:rsid w:val="00AC31C4"/>
    <w:rsid w:val="00AC3C8A"/>
    <w:rsid w:val="00AC3EC1"/>
    <w:rsid w:val="00AC4398"/>
    <w:rsid w:val="00AC43D9"/>
    <w:rsid w:val="00AC443A"/>
    <w:rsid w:val="00AC4AD9"/>
    <w:rsid w:val="00AC4ADE"/>
    <w:rsid w:val="00AC4B51"/>
    <w:rsid w:val="00AC4E79"/>
    <w:rsid w:val="00AC50A3"/>
    <w:rsid w:val="00AC52DD"/>
    <w:rsid w:val="00AC55EF"/>
    <w:rsid w:val="00AC5E3C"/>
    <w:rsid w:val="00AC66CB"/>
    <w:rsid w:val="00AC67CD"/>
    <w:rsid w:val="00AD01EB"/>
    <w:rsid w:val="00AD0995"/>
    <w:rsid w:val="00AD0D0C"/>
    <w:rsid w:val="00AD11D5"/>
    <w:rsid w:val="00AD13AD"/>
    <w:rsid w:val="00AD190A"/>
    <w:rsid w:val="00AD1A16"/>
    <w:rsid w:val="00AD2097"/>
    <w:rsid w:val="00AD254D"/>
    <w:rsid w:val="00AD2D6A"/>
    <w:rsid w:val="00AD2D8C"/>
    <w:rsid w:val="00AD307B"/>
    <w:rsid w:val="00AD33E4"/>
    <w:rsid w:val="00AD52C6"/>
    <w:rsid w:val="00AD5552"/>
    <w:rsid w:val="00AD55AC"/>
    <w:rsid w:val="00AD562D"/>
    <w:rsid w:val="00AD5751"/>
    <w:rsid w:val="00AD5917"/>
    <w:rsid w:val="00AD597F"/>
    <w:rsid w:val="00AD59B1"/>
    <w:rsid w:val="00AD5C50"/>
    <w:rsid w:val="00AD5FE6"/>
    <w:rsid w:val="00AD613D"/>
    <w:rsid w:val="00AD674D"/>
    <w:rsid w:val="00AD680A"/>
    <w:rsid w:val="00AD6DFD"/>
    <w:rsid w:val="00AD6E42"/>
    <w:rsid w:val="00AD7374"/>
    <w:rsid w:val="00AD755D"/>
    <w:rsid w:val="00AE0275"/>
    <w:rsid w:val="00AE0674"/>
    <w:rsid w:val="00AE06A7"/>
    <w:rsid w:val="00AE0753"/>
    <w:rsid w:val="00AE0EC1"/>
    <w:rsid w:val="00AE105A"/>
    <w:rsid w:val="00AE20B2"/>
    <w:rsid w:val="00AE2101"/>
    <w:rsid w:val="00AE284C"/>
    <w:rsid w:val="00AE319D"/>
    <w:rsid w:val="00AE327F"/>
    <w:rsid w:val="00AE3AB8"/>
    <w:rsid w:val="00AE3AC7"/>
    <w:rsid w:val="00AE410D"/>
    <w:rsid w:val="00AE4497"/>
    <w:rsid w:val="00AE46F5"/>
    <w:rsid w:val="00AE4B17"/>
    <w:rsid w:val="00AE5003"/>
    <w:rsid w:val="00AE522B"/>
    <w:rsid w:val="00AE5903"/>
    <w:rsid w:val="00AE5BBE"/>
    <w:rsid w:val="00AE653B"/>
    <w:rsid w:val="00AE65D1"/>
    <w:rsid w:val="00AE65F1"/>
    <w:rsid w:val="00AE67FB"/>
    <w:rsid w:val="00AE6BD1"/>
    <w:rsid w:val="00AE6E12"/>
    <w:rsid w:val="00AE748A"/>
    <w:rsid w:val="00AE7D06"/>
    <w:rsid w:val="00AE7E8E"/>
    <w:rsid w:val="00AF073F"/>
    <w:rsid w:val="00AF080D"/>
    <w:rsid w:val="00AF0E8B"/>
    <w:rsid w:val="00AF125A"/>
    <w:rsid w:val="00AF19B7"/>
    <w:rsid w:val="00AF1F94"/>
    <w:rsid w:val="00AF2115"/>
    <w:rsid w:val="00AF211D"/>
    <w:rsid w:val="00AF290F"/>
    <w:rsid w:val="00AF315F"/>
    <w:rsid w:val="00AF359D"/>
    <w:rsid w:val="00AF3831"/>
    <w:rsid w:val="00AF3F9E"/>
    <w:rsid w:val="00AF4222"/>
    <w:rsid w:val="00AF4C08"/>
    <w:rsid w:val="00AF4C79"/>
    <w:rsid w:val="00AF5125"/>
    <w:rsid w:val="00AF550A"/>
    <w:rsid w:val="00AF576A"/>
    <w:rsid w:val="00AF5D00"/>
    <w:rsid w:val="00AF61A3"/>
    <w:rsid w:val="00AF657F"/>
    <w:rsid w:val="00AF6805"/>
    <w:rsid w:val="00AF6C8C"/>
    <w:rsid w:val="00AF6F63"/>
    <w:rsid w:val="00AF739B"/>
    <w:rsid w:val="00AF7651"/>
    <w:rsid w:val="00AF76D5"/>
    <w:rsid w:val="00AF7DD4"/>
    <w:rsid w:val="00AF7F96"/>
    <w:rsid w:val="00B00075"/>
    <w:rsid w:val="00B003E1"/>
    <w:rsid w:val="00B004B6"/>
    <w:rsid w:val="00B00DC3"/>
    <w:rsid w:val="00B00EAE"/>
    <w:rsid w:val="00B00FF8"/>
    <w:rsid w:val="00B011EC"/>
    <w:rsid w:val="00B0126E"/>
    <w:rsid w:val="00B01273"/>
    <w:rsid w:val="00B01417"/>
    <w:rsid w:val="00B017E6"/>
    <w:rsid w:val="00B018F6"/>
    <w:rsid w:val="00B01B10"/>
    <w:rsid w:val="00B01C12"/>
    <w:rsid w:val="00B01E88"/>
    <w:rsid w:val="00B022DD"/>
    <w:rsid w:val="00B023AF"/>
    <w:rsid w:val="00B027A8"/>
    <w:rsid w:val="00B02BB7"/>
    <w:rsid w:val="00B033D4"/>
    <w:rsid w:val="00B0367C"/>
    <w:rsid w:val="00B03AD6"/>
    <w:rsid w:val="00B04291"/>
    <w:rsid w:val="00B04321"/>
    <w:rsid w:val="00B0498F"/>
    <w:rsid w:val="00B049EE"/>
    <w:rsid w:val="00B04FDB"/>
    <w:rsid w:val="00B051A5"/>
    <w:rsid w:val="00B05585"/>
    <w:rsid w:val="00B05BA1"/>
    <w:rsid w:val="00B05BDC"/>
    <w:rsid w:val="00B06070"/>
    <w:rsid w:val="00B06327"/>
    <w:rsid w:val="00B06427"/>
    <w:rsid w:val="00B06435"/>
    <w:rsid w:val="00B06CBE"/>
    <w:rsid w:val="00B07666"/>
    <w:rsid w:val="00B07E82"/>
    <w:rsid w:val="00B10068"/>
    <w:rsid w:val="00B104B1"/>
    <w:rsid w:val="00B10643"/>
    <w:rsid w:val="00B10A4F"/>
    <w:rsid w:val="00B10EF0"/>
    <w:rsid w:val="00B110C9"/>
    <w:rsid w:val="00B1111D"/>
    <w:rsid w:val="00B112E4"/>
    <w:rsid w:val="00B11F6F"/>
    <w:rsid w:val="00B12303"/>
    <w:rsid w:val="00B12592"/>
    <w:rsid w:val="00B1264A"/>
    <w:rsid w:val="00B12C25"/>
    <w:rsid w:val="00B12E13"/>
    <w:rsid w:val="00B13DD2"/>
    <w:rsid w:val="00B141B7"/>
    <w:rsid w:val="00B141D5"/>
    <w:rsid w:val="00B14684"/>
    <w:rsid w:val="00B14809"/>
    <w:rsid w:val="00B14B66"/>
    <w:rsid w:val="00B151C2"/>
    <w:rsid w:val="00B156C6"/>
    <w:rsid w:val="00B15942"/>
    <w:rsid w:val="00B15BF1"/>
    <w:rsid w:val="00B15E94"/>
    <w:rsid w:val="00B160C2"/>
    <w:rsid w:val="00B16142"/>
    <w:rsid w:val="00B16166"/>
    <w:rsid w:val="00B168F8"/>
    <w:rsid w:val="00B16F38"/>
    <w:rsid w:val="00B16F7A"/>
    <w:rsid w:val="00B17E95"/>
    <w:rsid w:val="00B20353"/>
    <w:rsid w:val="00B20E6D"/>
    <w:rsid w:val="00B214A6"/>
    <w:rsid w:val="00B215F5"/>
    <w:rsid w:val="00B217E3"/>
    <w:rsid w:val="00B22875"/>
    <w:rsid w:val="00B229D6"/>
    <w:rsid w:val="00B22C83"/>
    <w:rsid w:val="00B237CF"/>
    <w:rsid w:val="00B23839"/>
    <w:rsid w:val="00B239FC"/>
    <w:rsid w:val="00B23C1F"/>
    <w:rsid w:val="00B23EEF"/>
    <w:rsid w:val="00B2402D"/>
    <w:rsid w:val="00B24064"/>
    <w:rsid w:val="00B243AC"/>
    <w:rsid w:val="00B2440D"/>
    <w:rsid w:val="00B244E3"/>
    <w:rsid w:val="00B24A3A"/>
    <w:rsid w:val="00B25040"/>
    <w:rsid w:val="00B2548F"/>
    <w:rsid w:val="00B25660"/>
    <w:rsid w:val="00B2577F"/>
    <w:rsid w:val="00B25AAD"/>
    <w:rsid w:val="00B25E51"/>
    <w:rsid w:val="00B25F3F"/>
    <w:rsid w:val="00B264A2"/>
    <w:rsid w:val="00B268C6"/>
    <w:rsid w:val="00B26908"/>
    <w:rsid w:val="00B27328"/>
    <w:rsid w:val="00B277E9"/>
    <w:rsid w:val="00B30751"/>
    <w:rsid w:val="00B30999"/>
    <w:rsid w:val="00B30A26"/>
    <w:rsid w:val="00B30E60"/>
    <w:rsid w:val="00B30F8B"/>
    <w:rsid w:val="00B31264"/>
    <w:rsid w:val="00B31D73"/>
    <w:rsid w:val="00B31E33"/>
    <w:rsid w:val="00B31F00"/>
    <w:rsid w:val="00B326F6"/>
    <w:rsid w:val="00B33E7E"/>
    <w:rsid w:val="00B34BC7"/>
    <w:rsid w:val="00B34CC9"/>
    <w:rsid w:val="00B34D4C"/>
    <w:rsid w:val="00B35233"/>
    <w:rsid w:val="00B3528F"/>
    <w:rsid w:val="00B356B3"/>
    <w:rsid w:val="00B35C13"/>
    <w:rsid w:val="00B35C28"/>
    <w:rsid w:val="00B360D6"/>
    <w:rsid w:val="00B361BC"/>
    <w:rsid w:val="00B36405"/>
    <w:rsid w:val="00B36485"/>
    <w:rsid w:val="00B37219"/>
    <w:rsid w:val="00B372FC"/>
    <w:rsid w:val="00B373C8"/>
    <w:rsid w:val="00B376C6"/>
    <w:rsid w:val="00B378C7"/>
    <w:rsid w:val="00B3797C"/>
    <w:rsid w:val="00B37DBC"/>
    <w:rsid w:val="00B4033A"/>
    <w:rsid w:val="00B40349"/>
    <w:rsid w:val="00B40C18"/>
    <w:rsid w:val="00B4121A"/>
    <w:rsid w:val="00B41986"/>
    <w:rsid w:val="00B41E07"/>
    <w:rsid w:val="00B42735"/>
    <w:rsid w:val="00B43351"/>
    <w:rsid w:val="00B43426"/>
    <w:rsid w:val="00B43894"/>
    <w:rsid w:val="00B43976"/>
    <w:rsid w:val="00B43CF6"/>
    <w:rsid w:val="00B43D86"/>
    <w:rsid w:val="00B43F18"/>
    <w:rsid w:val="00B446DC"/>
    <w:rsid w:val="00B447B7"/>
    <w:rsid w:val="00B44A5A"/>
    <w:rsid w:val="00B4513A"/>
    <w:rsid w:val="00B45AB8"/>
    <w:rsid w:val="00B4713B"/>
    <w:rsid w:val="00B471A9"/>
    <w:rsid w:val="00B472E0"/>
    <w:rsid w:val="00B475B3"/>
    <w:rsid w:val="00B47A31"/>
    <w:rsid w:val="00B47D69"/>
    <w:rsid w:val="00B50522"/>
    <w:rsid w:val="00B50792"/>
    <w:rsid w:val="00B50FF9"/>
    <w:rsid w:val="00B513F7"/>
    <w:rsid w:val="00B51610"/>
    <w:rsid w:val="00B51ACA"/>
    <w:rsid w:val="00B51B6B"/>
    <w:rsid w:val="00B523C7"/>
    <w:rsid w:val="00B524B9"/>
    <w:rsid w:val="00B530CF"/>
    <w:rsid w:val="00B532BF"/>
    <w:rsid w:val="00B532F7"/>
    <w:rsid w:val="00B53323"/>
    <w:rsid w:val="00B534C1"/>
    <w:rsid w:val="00B534FC"/>
    <w:rsid w:val="00B53618"/>
    <w:rsid w:val="00B5396B"/>
    <w:rsid w:val="00B53A19"/>
    <w:rsid w:val="00B542E3"/>
    <w:rsid w:val="00B54A1C"/>
    <w:rsid w:val="00B54B00"/>
    <w:rsid w:val="00B54F0E"/>
    <w:rsid w:val="00B55C48"/>
    <w:rsid w:val="00B55F3C"/>
    <w:rsid w:val="00B5600A"/>
    <w:rsid w:val="00B565EA"/>
    <w:rsid w:val="00B56677"/>
    <w:rsid w:val="00B57CB3"/>
    <w:rsid w:val="00B57E20"/>
    <w:rsid w:val="00B602DA"/>
    <w:rsid w:val="00B6040A"/>
    <w:rsid w:val="00B60427"/>
    <w:rsid w:val="00B6085B"/>
    <w:rsid w:val="00B60B10"/>
    <w:rsid w:val="00B60F10"/>
    <w:rsid w:val="00B60FF4"/>
    <w:rsid w:val="00B6107A"/>
    <w:rsid w:val="00B611E5"/>
    <w:rsid w:val="00B61C79"/>
    <w:rsid w:val="00B61FF5"/>
    <w:rsid w:val="00B623E7"/>
    <w:rsid w:val="00B6277A"/>
    <w:rsid w:val="00B6307A"/>
    <w:rsid w:val="00B63174"/>
    <w:rsid w:val="00B63275"/>
    <w:rsid w:val="00B637E9"/>
    <w:rsid w:val="00B63953"/>
    <w:rsid w:val="00B63E59"/>
    <w:rsid w:val="00B641B5"/>
    <w:rsid w:val="00B64748"/>
    <w:rsid w:val="00B65043"/>
    <w:rsid w:val="00B654D6"/>
    <w:rsid w:val="00B65BA7"/>
    <w:rsid w:val="00B65E27"/>
    <w:rsid w:val="00B66098"/>
    <w:rsid w:val="00B6624D"/>
    <w:rsid w:val="00B6647B"/>
    <w:rsid w:val="00B6649A"/>
    <w:rsid w:val="00B664CB"/>
    <w:rsid w:val="00B66F13"/>
    <w:rsid w:val="00B67428"/>
    <w:rsid w:val="00B676DA"/>
    <w:rsid w:val="00B67891"/>
    <w:rsid w:val="00B67BF5"/>
    <w:rsid w:val="00B67F22"/>
    <w:rsid w:val="00B70002"/>
    <w:rsid w:val="00B70B6C"/>
    <w:rsid w:val="00B710FE"/>
    <w:rsid w:val="00B71222"/>
    <w:rsid w:val="00B712D6"/>
    <w:rsid w:val="00B714E0"/>
    <w:rsid w:val="00B71B78"/>
    <w:rsid w:val="00B71DEA"/>
    <w:rsid w:val="00B72190"/>
    <w:rsid w:val="00B723FE"/>
    <w:rsid w:val="00B724F1"/>
    <w:rsid w:val="00B7276A"/>
    <w:rsid w:val="00B728B8"/>
    <w:rsid w:val="00B7292C"/>
    <w:rsid w:val="00B72B85"/>
    <w:rsid w:val="00B72CCA"/>
    <w:rsid w:val="00B72F34"/>
    <w:rsid w:val="00B737BC"/>
    <w:rsid w:val="00B737FD"/>
    <w:rsid w:val="00B739F1"/>
    <w:rsid w:val="00B73A07"/>
    <w:rsid w:val="00B73BBE"/>
    <w:rsid w:val="00B73FDB"/>
    <w:rsid w:val="00B7438D"/>
    <w:rsid w:val="00B74CEE"/>
    <w:rsid w:val="00B74ED6"/>
    <w:rsid w:val="00B751F7"/>
    <w:rsid w:val="00B75345"/>
    <w:rsid w:val="00B755B3"/>
    <w:rsid w:val="00B75865"/>
    <w:rsid w:val="00B75BE5"/>
    <w:rsid w:val="00B75FAF"/>
    <w:rsid w:val="00B761F4"/>
    <w:rsid w:val="00B76736"/>
    <w:rsid w:val="00B76B88"/>
    <w:rsid w:val="00B772B3"/>
    <w:rsid w:val="00B77AA3"/>
    <w:rsid w:val="00B77F1D"/>
    <w:rsid w:val="00B807CB"/>
    <w:rsid w:val="00B80AE0"/>
    <w:rsid w:val="00B80BA3"/>
    <w:rsid w:val="00B81624"/>
    <w:rsid w:val="00B81788"/>
    <w:rsid w:val="00B81B4D"/>
    <w:rsid w:val="00B81B4E"/>
    <w:rsid w:val="00B82134"/>
    <w:rsid w:val="00B822E8"/>
    <w:rsid w:val="00B8236A"/>
    <w:rsid w:val="00B82450"/>
    <w:rsid w:val="00B8252F"/>
    <w:rsid w:val="00B82990"/>
    <w:rsid w:val="00B82A0D"/>
    <w:rsid w:val="00B82B7F"/>
    <w:rsid w:val="00B82EAE"/>
    <w:rsid w:val="00B82F81"/>
    <w:rsid w:val="00B839BA"/>
    <w:rsid w:val="00B83D4F"/>
    <w:rsid w:val="00B83DB0"/>
    <w:rsid w:val="00B843B0"/>
    <w:rsid w:val="00B8449D"/>
    <w:rsid w:val="00B84984"/>
    <w:rsid w:val="00B8498E"/>
    <w:rsid w:val="00B84CB5"/>
    <w:rsid w:val="00B855C6"/>
    <w:rsid w:val="00B85973"/>
    <w:rsid w:val="00B8660A"/>
    <w:rsid w:val="00B86984"/>
    <w:rsid w:val="00B86D1A"/>
    <w:rsid w:val="00B86DDA"/>
    <w:rsid w:val="00B87145"/>
    <w:rsid w:val="00B87C1C"/>
    <w:rsid w:val="00B87CCB"/>
    <w:rsid w:val="00B9015B"/>
    <w:rsid w:val="00B902CC"/>
    <w:rsid w:val="00B904C4"/>
    <w:rsid w:val="00B909A7"/>
    <w:rsid w:val="00B909F5"/>
    <w:rsid w:val="00B90D95"/>
    <w:rsid w:val="00B911F7"/>
    <w:rsid w:val="00B91383"/>
    <w:rsid w:val="00B917B4"/>
    <w:rsid w:val="00B91EEC"/>
    <w:rsid w:val="00B91F8C"/>
    <w:rsid w:val="00B91FB3"/>
    <w:rsid w:val="00B92C1F"/>
    <w:rsid w:val="00B92F7C"/>
    <w:rsid w:val="00B93623"/>
    <w:rsid w:val="00B936C9"/>
    <w:rsid w:val="00B93954"/>
    <w:rsid w:val="00B93E62"/>
    <w:rsid w:val="00B94570"/>
    <w:rsid w:val="00B945B7"/>
    <w:rsid w:val="00B9482C"/>
    <w:rsid w:val="00B948B9"/>
    <w:rsid w:val="00B94ACB"/>
    <w:rsid w:val="00B94F63"/>
    <w:rsid w:val="00B954FC"/>
    <w:rsid w:val="00B95738"/>
    <w:rsid w:val="00B95863"/>
    <w:rsid w:val="00B95A25"/>
    <w:rsid w:val="00B95D5F"/>
    <w:rsid w:val="00B96320"/>
    <w:rsid w:val="00B963E9"/>
    <w:rsid w:val="00B96B2C"/>
    <w:rsid w:val="00B96DDD"/>
    <w:rsid w:val="00B9707E"/>
    <w:rsid w:val="00B97397"/>
    <w:rsid w:val="00B979E3"/>
    <w:rsid w:val="00B97CF7"/>
    <w:rsid w:val="00BA024C"/>
    <w:rsid w:val="00BA1A60"/>
    <w:rsid w:val="00BA1E7F"/>
    <w:rsid w:val="00BA248C"/>
    <w:rsid w:val="00BA2B3C"/>
    <w:rsid w:val="00BA2CB2"/>
    <w:rsid w:val="00BA317E"/>
    <w:rsid w:val="00BA33C5"/>
    <w:rsid w:val="00BA3501"/>
    <w:rsid w:val="00BA3838"/>
    <w:rsid w:val="00BA3A2C"/>
    <w:rsid w:val="00BA4040"/>
    <w:rsid w:val="00BA4372"/>
    <w:rsid w:val="00BA4628"/>
    <w:rsid w:val="00BA4974"/>
    <w:rsid w:val="00BA5A6B"/>
    <w:rsid w:val="00BA6235"/>
    <w:rsid w:val="00BA65FE"/>
    <w:rsid w:val="00BA6CC4"/>
    <w:rsid w:val="00BA70AC"/>
    <w:rsid w:val="00BA72F5"/>
    <w:rsid w:val="00BA7785"/>
    <w:rsid w:val="00BA79FA"/>
    <w:rsid w:val="00BA7A6D"/>
    <w:rsid w:val="00BA7D38"/>
    <w:rsid w:val="00BB0381"/>
    <w:rsid w:val="00BB06C1"/>
    <w:rsid w:val="00BB0B1C"/>
    <w:rsid w:val="00BB0DFC"/>
    <w:rsid w:val="00BB19E1"/>
    <w:rsid w:val="00BB1A7F"/>
    <w:rsid w:val="00BB1A83"/>
    <w:rsid w:val="00BB1D51"/>
    <w:rsid w:val="00BB230D"/>
    <w:rsid w:val="00BB23D6"/>
    <w:rsid w:val="00BB256A"/>
    <w:rsid w:val="00BB3054"/>
    <w:rsid w:val="00BB30AF"/>
    <w:rsid w:val="00BB3AD6"/>
    <w:rsid w:val="00BB3C2B"/>
    <w:rsid w:val="00BB4085"/>
    <w:rsid w:val="00BB4091"/>
    <w:rsid w:val="00BB430B"/>
    <w:rsid w:val="00BB4663"/>
    <w:rsid w:val="00BB4A5C"/>
    <w:rsid w:val="00BB4AB4"/>
    <w:rsid w:val="00BB4F23"/>
    <w:rsid w:val="00BB5142"/>
    <w:rsid w:val="00BB5149"/>
    <w:rsid w:val="00BB55A9"/>
    <w:rsid w:val="00BB5687"/>
    <w:rsid w:val="00BB5BD5"/>
    <w:rsid w:val="00BB5C50"/>
    <w:rsid w:val="00BB5EBD"/>
    <w:rsid w:val="00BB5FBE"/>
    <w:rsid w:val="00BB60A4"/>
    <w:rsid w:val="00BB6239"/>
    <w:rsid w:val="00BB627B"/>
    <w:rsid w:val="00BB6394"/>
    <w:rsid w:val="00BB6C6F"/>
    <w:rsid w:val="00BB6EB8"/>
    <w:rsid w:val="00BB719B"/>
    <w:rsid w:val="00BB782A"/>
    <w:rsid w:val="00BB7876"/>
    <w:rsid w:val="00BB7B44"/>
    <w:rsid w:val="00BB7C6B"/>
    <w:rsid w:val="00BB7D66"/>
    <w:rsid w:val="00BB7FE6"/>
    <w:rsid w:val="00BB7FEE"/>
    <w:rsid w:val="00BC00E0"/>
    <w:rsid w:val="00BC06C0"/>
    <w:rsid w:val="00BC0E13"/>
    <w:rsid w:val="00BC0F26"/>
    <w:rsid w:val="00BC124C"/>
    <w:rsid w:val="00BC12F4"/>
    <w:rsid w:val="00BC173D"/>
    <w:rsid w:val="00BC1950"/>
    <w:rsid w:val="00BC1EF0"/>
    <w:rsid w:val="00BC23BB"/>
    <w:rsid w:val="00BC251B"/>
    <w:rsid w:val="00BC27C9"/>
    <w:rsid w:val="00BC2A01"/>
    <w:rsid w:val="00BC2F57"/>
    <w:rsid w:val="00BC368C"/>
    <w:rsid w:val="00BC3F90"/>
    <w:rsid w:val="00BC3FEA"/>
    <w:rsid w:val="00BC4905"/>
    <w:rsid w:val="00BC4BB4"/>
    <w:rsid w:val="00BC4C21"/>
    <w:rsid w:val="00BC54E1"/>
    <w:rsid w:val="00BC56BE"/>
    <w:rsid w:val="00BC5DB8"/>
    <w:rsid w:val="00BC5F2D"/>
    <w:rsid w:val="00BC612C"/>
    <w:rsid w:val="00BC64A3"/>
    <w:rsid w:val="00BC6777"/>
    <w:rsid w:val="00BC67F8"/>
    <w:rsid w:val="00BC696C"/>
    <w:rsid w:val="00BC6DDC"/>
    <w:rsid w:val="00BC6FD0"/>
    <w:rsid w:val="00BC705F"/>
    <w:rsid w:val="00BC77F9"/>
    <w:rsid w:val="00BC77FE"/>
    <w:rsid w:val="00BC78EB"/>
    <w:rsid w:val="00BD04D9"/>
    <w:rsid w:val="00BD0A50"/>
    <w:rsid w:val="00BD0D28"/>
    <w:rsid w:val="00BD0E2E"/>
    <w:rsid w:val="00BD13CD"/>
    <w:rsid w:val="00BD15DF"/>
    <w:rsid w:val="00BD1A6E"/>
    <w:rsid w:val="00BD1CBD"/>
    <w:rsid w:val="00BD1EA6"/>
    <w:rsid w:val="00BD2072"/>
    <w:rsid w:val="00BD224C"/>
    <w:rsid w:val="00BD22B9"/>
    <w:rsid w:val="00BD259E"/>
    <w:rsid w:val="00BD269D"/>
    <w:rsid w:val="00BD37EB"/>
    <w:rsid w:val="00BD3827"/>
    <w:rsid w:val="00BD3ACF"/>
    <w:rsid w:val="00BD3B0C"/>
    <w:rsid w:val="00BD3D5F"/>
    <w:rsid w:val="00BD3E54"/>
    <w:rsid w:val="00BD45EC"/>
    <w:rsid w:val="00BD49A9"/>
    <w:rsid w:val="00BD49C7"/>
    <w:rsid w:val="00BD4E3B"/>
    <w:rsid w:val="00BD59F6"/>
    <w:rsid w:val="00BD5BC1"/>
    <w:rsid w:val="00BD61FB"/>
    <w:rsid w:val="00BD683B"/>
    <w:rsid w:val="00BD68A2"/>
    <w:rsid w:val="00BD6E0D"/>
    <w:rsid w:val="00BD7636"/>
    <w:rsid w:val="00BD766B"/>
    <w:rsid w:val="00BD773E"/>
    <w:rsid w:val="00BD785B"/>
    <w:rsid w:val="00BD7D54"/>
    <w:rsid w:val="00BD7DD3"/>
    <w:rsid w:val="00BE13E5"/>
    <w:rsid w:val="00BE1FA1"/>
    <w:rsid w:val="00BE2009"/>
    <w:rsid w:val="00BE2E5E"/>
    <w:rsid w:val="00BE302A"/>
    <w:rsid w:val="00BE31DA"/>
    <w:rsid w:val="00BE377F"/>
    <w:rsid w:val="00BE3DE9"/>
    <w:rsid w:val="00BE468A"/>
    <w:rsid w:val="00BE48DE"/>
    <w:rsid w:val="00BE4BA3"/>
    <w:rsid w:val="00BE4D5B"/>
    <w:rsid w:val="00BE5003"/>
    <w:rsid w:val="00BE55C4"/>
    <w:rsid w:val="00BE59C0"/>
    <w:rsid w:val="00BE5CA5"/>
    <w:rsid w:val="00BE604C"/>
    <w:rsid w:val="00BE67EA"/>
    <w:rsid w:val="00BE7920"/>
    <w:rsid w:val="00BE7D8E"/>
    <w:rsid w:val="00BE7E9D"/>
    <w:rsid w:val="00BF0146"/>
    <w:rsid w:val="00BF03CF"/>
    <w:rsid w:val="00BF05EA"/>
    <w:rsid w:val="00BF06E0"/>
    <w:rsid w:val="00BF163E"/>
    <w:rsid w:val="00BF17C7"/>
    <w:rsid w:val="00BF1A43"/>
    <w:rsid w:val="00BF1C17"/>
    <w:rsid w:val="00BF2136"/>
    <w:rsid w:val="00BF22BA"/>
    <w:rsid w:val="00BF23DB"/>
    <w:rsid w:val="00BF25AA"/>
    <w:rsid w:val="00BF281C"/>
    <w:rsid w:val="00BF28E4"/>
    <w:rsid w:val="00BF2BCE"/>
    <w:rsid w:val="00BF315C"/>
    <w:rsid w:val="00BF327A"/>
    <w:rsid w:val="00BF33E3"/>
    <w:rsid w:val="00BF34AE"/>
    <w:rsid w:val="00BF3543"/>
    <w:rsid w:val="00BF3695"/>
    <w:rsid w:val="00BF410E"/>
    <w:rsid w:val="00BF4844"/>
    <w:rsid w:val="00BF49EF"/>
    <w:rsid w:val="00BF4ACE"/>
    <w:rsid w:val="00BF4F37"/>
    <w:rsid w:val="00BF50DE"/>
    <w:rsid w:val="00BF5AB9"/>
    <w:rsid w:val="00BF5E81"/>
    <w:rsid w:val="00BF5F61"/>
    <w:rsid w:val="00BF6031"/>
    <w:rsid w:val="00BF69D2"/>
    <w:rsid w:val="00BF7816"/>
    <w:rsid w:val="00C0107E"/>
    <w:rsid w:val="00C0116C"/>
    <w:rsid w:val="00C0167A"/>
    <w:rsid w:val="00C01F95"/>
    <w:rsid w:val="00C0239B"/>
    <w:rsid w:val="00C0279A"/>
    <w:rsid w:val="00C027A9"/>
    <w:rsid w:val="00C02C6A"/>
    <w:rsid w:val="00C0302A"/>
    <w:rsid w:val="00C03B10"/>
    <w:rsid w:val="00C03C40"/>
    <w:rsid w:val="00C045F1"/>
    <w:rsid w:val="00C048F6"/>
    <w:rsid w:val="00C04F53"/>
    <w:rsid w:val="00C05227"/>
    <w:rsid w:val="00C05666"/>
    <w:rsid w:val="00C05FD8"/>
    <w:rsid w:val="00C0628B"/>
    <w:rsid w:val="00C064D1"/>
    <w:rsid w:val="00C06527"/>
    <w:rsid w:val="00C06703"/>
    <w:rsid w:val="00C068DA"/>
    <w:rsid w:val="00C07252"/>
    <w:rsid w:val="00C07310"/>
    <w:rsid w:val="00C07F2D"/>
    <w:rsid w:val="00C102D6"/>
    <w:rsid w:val="00C10396"/>
    <w:rsid w:val="00C10450"/>
    <w:rsid w:val="00C1048A"/>
    <w:rsid w:val="00C10FBB"/>
    <w:rsid w:val="00C1129B"/>
    <w:rsid w:val="00C11790"/>
    <w:rsid w:val="00C11DF7"/>
    <w:rsid w:val="00C11FDF"/>
    <w:rsid w:val="00C12643"/>
    <w:rsid w:val="00C1331B"/>
    <w:rsid w:val="00C136FC"/>
    <w:rsid w:val="00C1382B"/>
    <w:rsid w:val="00C13C1D"/>
    <w:rsid w:val="00C13F4C"/>
    <w:rsid w:val="00C140AE"/>
    <w:rsid w:val="00C14104"/>
    <w:rsid w:val="00C1511E"/>
    <w:rsid w:val="00C15354"/>
    <w:rsid w:val="00C15DAA"/>
    <w:rsid w:val="00C15FAA"/>
    <w:rsid w:val="00C16107"/>
    <w:rsid w:val="00C16255"/>
    <w:rsid w:val="00C1665C"/>
    <w:rsid w:val="00C16951"/>
    <w:rsid w:val="00C174C5"/>
    <w:rsid w:val="00C17649"/>
    <w:rsid w:val="00C17AB5"/>
    <w:rsid w:val="00C17B9B"/>
    <w:rsid w:val="00C17CC0"/>
    <w:rsid w:val="00C17FA4"/>
    <w:rsid w:val="00C201C6"/>
    <w:rsid w:val="00C202DC"/>
    <w:rsid w:val="00C209F0"/>
    <w:rsid w:val="00C20B1F"/>
    <w:rsid w:val="00C20B22"/>
    <w:rsid w:val="00C20FB7"/>
    <w:rsid w:val="00C215BA"/>
    <w:rsid w:val="00C21D32"/>
    <w:rsid w:val="00C21D67"/>
    <w:rsid w:val="00C21FDF"/>
    <w:rsid w:val="00C2212D"/>
    <w:rsid w:val="00C221CA"/>
    <w:rsid w:val="00C22372"/>
    <w:rsid w:val="00C2285E"/>
    <w:rsid w:val="00C235A7"/>
    <w:rsid w:val="00C237B7"/>
    <w:rsid w:val="00C237F4"/>
    <w:rsid w:val="00C2422B"/>
    <w:rsid w:val="00C243B0"/>
    <w:rsid w:val="00C244D2"/>
    <w:rsid w:val="00C2479D"/>
    <w:rsid w:val="00C24C44"/>
    <w:rsid w:val="00C24D25"/>
    <w:rsid w:val="00C24D52"/>
    <w:rsid w:val="00C24E43"/>
    <w:rsid w:val="00C25029"/>
    <w:rsid w:val="00C250C9"/>
    <w:rsid w:val="00C25115"/>
    <w:rsid w:val="00C252AA"/>
    <w:rsid w:val="00C2595D"/>
    <w:rsid w:val="00C26A37"/>
    <w:rsid w:val="00C26A74"/>
    <w:rsid w:val="00C26AD6"/>
    <w:rsid w:val="00C26EED"/>
    <w:rsid w:val="00C2754E"/>
    <w:rsid w:val="00C27580"/>
    <w:rsid w:val="00C279F3"/>
    <w:rsid w:val="00C27A68"/>
    <w:rsid w:val="00C27D24"/>
    <w:rsid w:val="00C30493"/>
    <w:rsid w:val="00C3058B"/>
    <w:rsid w:val="00C30ABD"/>
    <w:rsid w:val="00C30AE9"/>
    <w:rsid w:val="00C313B9"/>
    <w:rsid w:val="00C3179B"/>
    <w:rsid w:val="00C31C27"/>
    <w:rsid w:val="00C31C5A"/>
    <w:rsid w:val="00C31CA8"/>
    <w:rsid w:val="00C3297C"/>
    <w:rsid w:val="00C3392C"/>
    <w:rsid w:val="00C33A34"/>
    <w:rsid w:val="00C34152"/>
    <w:rsid w:val="00C34281"/>
    <w:rsid w:val="00C34761"/>
    <w:rsid w:val="00C34977"/>
    <w:rsid w:val="00C34B0A"/>
    <w:rsid w:val="00C35518"/>
    <w:rsid w:val="00C355E8"/>
    <w:rsid w:val="00C36379"/>
    <w:rsid w:val="00C36672"/>
    <w:rsid w:val="00C3678A"/>
    <w:rsid w:val="00C376B7"/>
    <w:rsid w:val="00C379A9"/>
    <w:rsid w:val="00C37A81"/>
    <w:rsid w:val="00C37AD3"/>
    <w:rsid w:val="00C4012C"/>
    <w:rsid w:val="00C406F3"/>
    <w:rsid w:val="00C4087B"/>
    <w:rsid w:val="00C4109E"/>
    <w:rsid w:val="00C41703"/>
    <w:rsid w:val="00C418E6"/>
    <w:rsid w:val="00C41A2F"/>
    <w:rsid w:val="00C41E7D"/>
    <w:rsid w:val="00C420C5"/>
    <w:rsid w:val="00C4233D"/>
    <w:rsid w:val="00C42B89"/>
    <w:rsid w:val="00C43359"/>
    <w:rsid w:val="00C43490"/>
    <w:rsid w:val="00C43908"/>
    <w:rsid w:val="00C44209"/>
    <w:rsid w:val="00C44E3F"/>
    <w:rsid w:val="00C45040"/>
    <w:rsid w:val="00C45927"/>
    <w:rsid w:val="00C45990"/>
    <w:rsid w:val="00C45DD7"/>
    <w:rsid w:val="00C4656C"/>
    <w:rsid w:val="00C46F3F"/>
    <w:rsid w:val="00C47081"/>
    <w:rsid w:val="00C474AD"/>
    <w:rsid w:val="00C47852"/>
    <w:rsid w:val="00C47F36"/>
    <w:rsid w:val="00C50404"/>
    <w:rsid w:val="00C50B12"/>
    <w:rsid w:val="00C513BE"/>
    <w:rsid w:val="00C51413"/>
    <w:rsid w:val="00C51F1C"/>
    <w:rsid w:val="00C52101"/>
    <w:rsid w:val="00C529CA"/>
    <w:rsid w:val="00C52B7E"/>
    <w:rsid w:val="00C52CBA"/>
    <w:rsid w:val="00C52DEB"/>
    <w:rsid w:val="00C53096"/>
    <w:rsid w:val="00C532CF"/>
    <w:rsid w:val="00C5387B"/>
    <w:rsid w:val="00C54909"/>
    <w:rsid w:val="00C54DF3"/>
    <w:rsid w:val="00C55448"/>
    <w:rsid w:val="00C55567"/>
    <w:rsid w:val="00C555F1"/>
    <w:rsid w:val="00C5587F"/>
    <w:rsid w:val="00C55B1E"/>
    <w:rsid w:val="00C55CFC"/>
    <w:rsid w:val="00C55FAA"/>
    <w:rsid w:val="00C560BD"/>
    <w:rsid w:val="00C57222"/>
    <w:rsid w:val="00C60260"/>
    <w:rsid w:val="00C605D0"/>
    <w:rsid w:val="00C607E2"/>
    <w:rsid w:val="00C60A68"/>
    <w:rsid w:val="00C60A9D"/>
    <w:rsid w:val="00C60AC1"/>
    <w:rsid w:val="00C6126A"/>
    <w:rsid w:val="00C6263A"/>
    <w:rsid w:val="00C62EFB"/>
    <w:rsid w:val="00C62F4C"/>
    <w:rsid w:val="00C63160"/>
    <w:rsid w:val="00C63378"/>
    <w:rsid w:val="00C633D8"/>
    <w:rsid w:val="00C63411"/>
    <w:rsid w:val="00C639C9"/>
    <w:rsid w:val="00C63DFE"/>
    <w:rsid w:val="00C63E65"/>
    <w:rsid w:val="00C65478"/>
    <w:rsid w:val="00C660D0"/>
    <w:rsid w:val="00C660F7"/>
    <w:rsid w:val="00C66323"/>
    <w:rsid w:val="00C6644C"/>
    <w:rsid w:val="00C664BB"/>
    <w:rsid w:val="00C66D1B"/>
    <w:rsid w:val="00C66D89"/>
    <w:rsid w:val="00C67207"/>
    <w:rsid w:val="00C6731B"/>
    <w:rsid w:val="00C67585"/>
    <w:rsid w:val="00C67619"/>
    <w:rsid w:val="00C677DE"/>
    <w:rsid w:val="00C67FA3"/>
    <w:rsid w:val="00C705A8"/>
    <w:rsid w:val="00C70680"/>
    <w:rsid w:val="00C70AF3"/>
    <w:rsid w:val="00C70D6F"/>
    <w:rsid w:val="00C70D92"/>
    <w:rsid w:val="00C70DA4"/>
    <w:rsid w:val="00C70ED1"/>
    <w:rsid w:val="00C711B5"/>
    <w:rsid w:val="00C71564"/>
    <w:rsid w:val="00C71E57"/>
    <w:rsid w:val="00C71F19"/>
    <w:rsid w:val="00C7206F"/>
    <w:rsid w:val="00C72078"/>
    <w:rsid w:val="00C720AE"/>
    <w:rsid w:val="00C722CB"/>
    <w:rsid w:val="00C728BC"/>
    <w:rsid w:val="00C7293E"/>
    <w:rsid w:val="00C72D16"/>
    <w:rsid w:val="00C72D28"/>
    <w:rsid w:val="00C72E8C"/>
    <w:rsid w:val="00C72F67"/>
    <w:rsid w:val="00C7363B"/>
    <w:rsid w:val="00C738D3"/>
    <w:rsid w:val="00C738D4"/>
    <w:rsid w:val="00C73AAF"/>
    <w:rsid w:val="00C74220"/>
    <w:rsid w:val="00C74395"/>
    <w:rsid w:val="00C74622"/>
    <w:rsid w:val="00C74ABA"/>
    <w:rsid w:val="00C74EB8"/>
    <w:rsid w:val="00C753EA"/>
    <w:rsid w:val="00C75A8E"/>
    <w:rsid w:val="00C75C3A"/>
    <w:rsid w:val="00C7661F"/>
    <w:rsid w:val="00C7707B"/>
    <w:rsid w:val="00C77195"/>
    <w:rsid w:val="00C77506"/>
    <w:rsid w:val="00C80455"/>
    <w:rsid w:val="00C805CF"/>
    <w:rsid w:val="00C80A16"/>
    <w:rsid w:val="00C811F0"/>
    <w:rsid w:val="00C812D0"/>
    <w:rsid w:val="00C81602"/>
    <w:rsid w:val="00C817DD"/>
    <w:rsid w:val="00C81A43"/>
    <w:rsid w:val="00C81B16"/>
    <w:rsid w:val="00C82146"/>
    <w:rsid w:val="00C827C2"/>
    <w:rsid w:val="00C82E67"/>
    <w:rsid w:val="00C832B5"/>
    <w:rsid w:val="00C83365"/>
    <w:rsid w:val="00C83755"/>
    <w:rsid w:val="00C83B13"/>
    <w:rsid w:val="00C847B3"/>
    <w:rsid w:val="00C84901"/>
    <w:rsid w:val="00C84AA8"/>
    <w:rsid w:val="00C84F71"/>
    <w:rsid w:val="00C85536"/>
    <w:rsid w:val="00C85546"/>
    <w:rsid w:val="00C85D97"/>
    <w:rsid w:val="00C8703C"/>
    <w:rsid w:val="00C8722A"/>
    <w:rsid w:val="00C872C4"/>
    <w:rsid w:val="00C876D0"/>
    <w:rsid w:val="00C8772E"/>
    <w:rsid w:val="00C87B48"/>
    <w:rsid w:val="00C87CC7"/>
    <w:rsid w:val="00C87FAE"/>
    <w:rsid w:val="00C900EC"/>
    <w:rsid w:val="00C90190"/>
    <w:rsid w:val="00C909F2"/>
    <w:rsid w:val="00C90E87"/>
    <w:rsid w:val="00C91028"/>
    <w:rsid w:val="00C9110F"/>
    <w:rsid w:val="00C9170B"/>
    <w:rsid w:val="00C91AFE"/>
    <w:rsid w:val="00C91C65"/>
    <w:rsid w:val="00C9230B"/>
    <w:rsid w:val="00C92657"/>
    <w:rsid w:val="00C92795"/>
    <w:rsid w:val="00C92A6C"/>
    <w:rsid w:val="00C92B18"/>
    <w:rsid w:val="00C92BFF"/>
    <w:rsid w:val="00C92D5D"/>
    <w:rsid w:val="00C9347E"/>
    <w:rsid w:val="00C9350C"/>
    <w:rsid w:val="00C93749"/>
    <w:rsid w:val="00C9385E"/>
    <w:rsid w:val="00C941C3"/>
    <w:rsid w:val="00C94FB3"/>
    <w:rsid w:val="00C95043"/>
    <w:rsid w:val="00C9567F"/>
    <w:rsid w:val="00C95D92"/>
    <w:rsid w:val="00C95FA8"/>
    <w:rsid w:val="00C9645E"/>
    <w:rsid w:val="00C9660D"/>
    <w:rsid w:val="00C96C10"/>
    <w:rsid w:val="00C9766D"/>
    <w:rsid w:val="00C977DA"/>
    <w:rsid w:val="00C97DA4"/>
    <w:rsid w:val="00CA0630"/>
    <w:rsid w:val="00CA15A9"/>
    <w:rsid w:val="00CA16B5"/>
    <w:rsid w:val="00CA1EA0"/>
    <w:rsid w:val="00CA23F0"/>
    <w:rsid w:val="00CA36E5"/>
    <w:rsid w:val="00CA37F6"/>
    <w:rsid w:val="00CA3A1A"/>
    <w:rsid w:val="00CA3E28"/>
    <w:rsid w:val="00CA4059"/>
    <w:rsid w:val="00CA4202"/>
    <w:rsid w:val="00CA4CA8"/>
    <w:rsid w:val="00CA4FEB"/>
    <w:rsid w:val="00CA5A95"/>
    <w:rsid w:val="00CA5C0F"/>
    <w:rsid w:val="00CA5D2E"/>
    <w:rsid w:val="00CA770F"/>
    <w:rsid w:val="00CA7D35"/>
    <w:rsid w:val="00CA7EBF"/>
    <w:rsid w:val="00CB00E9"/>
    <w:rsid w:val="00CB0310"/>
    <w:rsid w:val="00CB03D6"/>
    <w:rsid w:val="00CB0409"/>
    <w:rsid w:val="00CB08F7"/>
    <w:rsid w:val="00CB10BB"/>
    <w:rsid w:val="00CB1224"/>
    <w:rsid w:val="00CB14C6"/>
    <w:rsid w:val="00CB1800"/>
    <w:rsid w:val="00CB18A3"/>
    <w:rsid w:val="00CB196D"/>
    <w:rsid w:val="00CB1D93"/>
    <w:rsid w:val="00CB1DA7"/>
    <w:rsid w:val="00CB1E79"/>
    <w:rsid w:val="00CB1ECB"/>
    <w:rsid w:val="00CB2421"/>
    <w:rsid w:val="00CB2675"/>
    <w:rsid w:val="00CB2813"/>
    <w:rsid w:val="00CB2CDD"/>
    <w:rsid w:val="00CB36D6"/>
    <w:rsid w:val="00CB4091"/>
    <w:rsid w:val="00CB4112"/>
    <w:rsid w:val="00CB4E8F"/>
    <w:rsid w:val="00CB50E7"/>
    <w:rsid w:val="00CB5389"/>
    <w:rsid w:val="00CB53D5"/>
    <w:rsid w:val="00CB5E8F"/>
    <w:rsid w:val="00CB64E5"/>
    <w:rsid w:val="00CB6EA9"/>
    <w:rsid w:val="00CB731C"/>
    <w:rsid w:val="00CB7322"/>
    <w:rsid w:val="00CB737F"/>
    <w:rsid w:val="00CB7B9F"/>
    <w:rsid w:val="00CB7C18"/>
    <w:rsid w:val="00CC00B7"/>
    <w:rsid w:val="00CC054E"/>
    <w:rsid w:val="00CC0672"/>
    <w:rsid w:val="00CC0BDA"/>
    <w:rsid w:val="00CC182A"/>
    <w:rsid w:val="00CC2253"/>
    <w:rsid w:val="00CC256B"/>
    <w:rsid w:val="00CC2D89"/>
    <w:rsid w:val="00CC2FDB"/>
    <w:rsid w:val="00CC347E"/>
    <w:rsid w:val="00CC3B95"/>
    <w:rsid w:val="00CC3BA4"/>
    <w:rsid w:val="00CC40EA"/>
    <w:rsid w:val="00CC4179"/>
    <w:rsid w:val="00CC46D3"/>
    <w:rsid w:val="00CC4AAC"/>
    <w:rsid w:val="00CC4BA8"/>
    <w:rsid w:val="00CC5294"/>
    <w:rsid w:val="00CC5454"/>
    <w:rsid w:val="00CC5C77"/>
    <w:rsid w:val="00CC5EE9"/>
    <w:rsid w:val="00CC62A1"/>
    <w:rsid w:val="00CC6633"/>
    <w:rsid w:val="00CC6648"/>
    <w:rsid w:val="00CC6FE4"/>
    <w:rsid w:val="00CC7D91"/>
    <w:rsid w:val="00CC7D94"/>
    <w:rsid w:val="00CD08EF"/>
    <w:rsid w:val="00CD0B47"/>
    <w:rsid w:val="00CD145F"/>
    <w:rsid w:val="00CD1897"/>
    <w:rsid w:val="00CD1CB0"/>
    <w:rsid w:val="00CD1E3D"/>
    <w:rsid w:val="00CD1E44"/>
    <w:rsid w:val="00CD2085"/>
    <w:rsid w:val="00CD2328"/>
    <w:rsid w:val="00CD2334"/>
    <w:rsid w:val="00CD2AC5"/>
    <w:rsid w:val="00CD2AF9"/>
    <w:rsid w:val="00CD2B68"/>
    <w:rsid w:val="00CD2BA5"/>
    <w:rsid w:val="00CD2C4A"/>
    <w:rsid w:val="00CD2C64"/>
    <w:rsid w:val="00CD38C3"/>
    <w:rsid w:val="00CD391C"/>
    <w:rsid w:val="00CD3A0D"/>
    <w:rsid w:val="00CD3FEB"/>
    <w:rsid w:val="00CD414E"/>
    <w:rsid w:val="00CD4318"/>
    <w:rsid w:val="00CD46F9"/>
    <w:rsid w:val="00CD484C"/>
    <w:rsid w:val="00CD4B42"/>
    <w:rsid w:val="00CD4C84"/>
    <w:rsid w:val="00CD50DA"/>
    <w:rsid w:val="00CD55C9"/>
    <w:rsid w:val="00CD58E5"/>
    <w:rsid w:val="00CD5C5A"/>
    <w:rsid w:val="00CD5E92"/>
    <w:rsid w:val="00CD6B3A"/>
    <w:rsid w:val="00CD6D9C"/>
    <w:rsid w:val="00CD6DC8"/>
    <w:rsid w:val="00CD7592"/>
    <w:rsid w:val="00CD79A3"/>
    <w:rsid w:val="00CD7D3F"/>
    <w:rsid w:val="00CD7DB4"/>
    <w:rsid w:val="00CD7E48"/>
    <w:rsid w:val="00CD7F18"/>
    <w:rsid w:val="00CE040E"/>
    <w:rsid w:val="00CE04B0"/>
    <w:rsid w:val="00CE05D2"/>
    <w:rsid w:val="00CE0D01"/>
    <w:rsid w:val="00CE1059"/>
    <w:rsid w:val="00CE11B1"/>
    <w:rsid w:val="00CE1AFA"/>
    <w:rsid w:val="00CE1C8A"/>
    <w:rsid w:val="00CE1D4E"/>
    <w:rsid w:val="00CE1D93"/>
    <w:rsid w:val="00CE1E89"/>
    <w:rsid w:val="00CE2177"/>
    <w:rsid w:val="00CE232E"/>
    <w:rsid w:val="00CE25F9"/>
    <w:rsid w:val="00CE25FF"/>
    <w:rsid w:val="00CE28DF"/>
    <w:rsid w:val="00CE2D31"/>
    <w:rsid w:val="00CE3A82"/>
    <w:rsid w:val="00CE3BFC"/>
    <w:rsid w:val="00CE3CB4"/>
    <w:rsid w:val="00CE3CEB"/>
    <w:rsid w:val="00CE3D7C"/>
    <w:rsid w:val="00CE3DBA"/>
    <w:rsid w:val="00CE47CF"/>
    <w:rsid w:val="00CE4FDC"/>
    <w:rsid w:val="00CE51B5"/>
    <w:rsid w:val="00CE53F2"/>
    <w:rsid w:val="00CE56C1"/>
    <w:rsid w:val="00CE583D"/>
    <w:rsid w:val="00CE5F21"/>
    <w:rsid w:val="00CE65C7"/>
    <w:rsid w:val="00CF00DB"/>
    <w:rsid w:val="00CF0C09"/>
    <w:rsid w:val="00CF0D13"/>
    <w:rsid w:val="00CF186A"/>
    <w:rsid w:val="00CF1E72"/>
    <w:rsid w:val="00CF21FA"/>
    <w:rsid w:val="00CF222C"/>
    <w:rsid w:val="00CF22A0"/>
    <w:rsid w:val="00CF2404"/>
    <w:rsid w:val="00CF2687"/>
    <w:rsid w:val="00CF2AF7"/>
    <w:rsid w:val="00CF2FD9"/>
    <w:rsid w:val="00CF30D1"/>
    <w:rsid w:val="00CF3902"/>
    <w:rsid w:val="00CF407B"/>
    <w:rsid w:val="00CF445D"/>
    <w:rsid w:val="00CF4AA0"/>
    <w:rsid w:val="00CF52D2"/>
    <w:rsid w:val="00CF544D"/>
    <w:rsid w:val="00CF59EA"/>
    <w:rsid w:val="00CF647B"/>
    <w:rsid w:val="00CF65E1"/>
    <w:rsid w:val="00CF6891"/>
    <w:rsid w:val="00CF6EE8"/>
    <w:rsid w:val="00CF6F85"/>
    <w:rsid w:val="00CF73DC"/>
    <w:rsid w:val="00CF7643"/>
    <w:rsid w:val="00CF7C68"/>
    <w:rsid w:val="00CF7F75"/>
    <w:rsid w:val="00D00593"/>
    <w:rsid w:val="00D017A4"/>
    <w:rsid w:val="00D02010"/>
    <w:rsid w:val="00D0218E"/>
    <w:rsid w:val="00D0272B"/>
    <w:rsid w:val="00D0284E"/>
    <w:rsid w:val="00D02AF2"/>
    <w:rsid w:val="00D02B0C"/>
    <w:rsid w:val="00D02C81"/>
    <w:rsid w:val="00D033A1"/>
    <w:rsid w:val="00D0394C"/>
    <w:rsid w:val="00D04004"/>
    <w:rsid w:val="00D0420F"/>
    <w:rsid w:val="00D04E69"/>
    <w:rsid w:val="00D05AFD"/>
    <w:rsid w:val="00D05DFE"/>
    <w:rsid w:val="00D05EA7"/>
    <w:rsid w:val="00D069ED"/>
    <w:rsid w:val="00D0774D"/>
    <w:rsid w:val="00D077BF"/>
    <w:rsid w:val="00D0796E"/>
    <w:rsid w:val="00D07F29"/>
    <w:rsid w:val="00D1130E"/>
    <w:rsid w:val="00D113B4"/>
    <w:rsid w:val="00D1164E"/>
    <w:rsid w:val="00D116C3"/>
    <w:rsid w:val="00D12139"/>
    <w:rsid w:val="00D121AD"/>
    <w:rsid w:val="00D128FB"/>
    <w:rsid w:val="00D12D3B"/>
    <w:rsid w:val="00D12E7B"/>
    <w:rsid w:val="00D13006"/>
    <w:rsid w:val="00D13092"/>
    <w:rsid w:val="00D1333E"/>
    <w:rsid w:val="00D1340D"/>
    <w:rsid w:val="00D139CF"/>
    <w:rsid w:val="00D13A1D"/>
    <w:rsid w:val="00D13CDE"/>
    <w:rsid w:val="00D141A9"/>
    <w:rsid w:val="00D14EFC"/>
    <w:rsid w:val="00D1558B"/>
    <w:rsid w:val="00D15764"/>
    <w:rsid w:val="00D15CA0"/>
    <w:rsid w:val="00D15FAB"/>
    <w:rsid w:val="00D161D4"/>
    <w:rsid w:val="00D165E1"/>
    <w:rsid w:val="00D165FC"/>
    <w:rsid w:val="00D166A5"/>
    <w:rsid w:val="00D1671E"/>
    <w:rsid w:val="00D16BCA"/>
    <w:rsid w:val="00D16BDE"/>
    <w:rsid w:val="00D16BEB"/>
    <w:rsid w:val="00D16D36"/>
    <w:rsid w:val="00D17577"/>
    <w:rsid w:val="00D177C4"/>
    <w:rsid w:val="00D17893"/>
    <w:rsid w:val="00D17A7E"/>
    <w:rsid w:val="00D17A80"/>
    <w:rsid w:val="00D17DCE"/>
    <w:rsid w:val="00D17F4F"/>
    <w:rsid w:val="00D20198"/>
    <w:rsid w:val="00D201AC"/>
    <w:rsid w:val="00D20502"/>
    <w:rsid w:val="00D207B7"/>
    <w:rsid w:val="00D20A6E"/>
    <w:rsid w:val="00D20BD0"/>
    <w:rsid w:val="00D213E6"/>
    <w:rsid w:val="00D2163B"/>
    <w:rsid w:val="00D21845"/>
    <w:rsid w:val="00D21974"/>
    <w:rsid w:val="00D223D7"/>
    <w:rsid w:val="00D22428"/>
    <w:rsid w:val="00D22D8F"/>
    <w:rsid w:val="00D22F2C"/>
    <w:rsid w:val="00D2315E"/>
    <w:rsid w:val="00D2322F"/>
    <w:rsid w:val="00D235DE"/>
    <w:rsid w:val="00D23757"/>
    <w:rsid w:val="00D2377B"/>
    <w:rsid w:val="00D23AB7"/>
    <w:rsid w:val="00D23C4B"/>
    <w:rsid w:val="00D244D3"/>
    <w:rsid w:val="00D2468A"/>
    <w:rsid w:val="00D24DF8"/>
    <w:rsid w:val="00D259F7"/>
    <w:rsid w:val="00D25BF7"/>
    <w:rsid w:val="00D25C30"/>
    <w:rsid w:val="00D264E4"/>
    <w:rsid w:val="00D26E54"/>
    <w:rsid w:val="00D270BC"/>
    <w:rsid w:val="00D27616"/>
    <w:rsid w:val="00D2781E"/>
    <w:rsid w:val="00D27E40"/>
    <w:rsid w:val="00D301D6"/>
    <w:rsid w:val="00D3042B"/>
    <w:rsid w:val="00D30561"/>
    <w:rsid w:val="00D306CC"/>
    <w:rsid w:val="00D308BA"/>
    <w:rsid w:val="00D30C4D"/>
    <w:rsid w:val="00D30DEB"/>
    <w:rsid w:val="00D30F94"/>
    <w:rsid w:val="00D3115B"/>
    <w:rsid w:val="00D31DF5"/>
    <w:rsid w:val="00D327C3"/>
    <w:rsid w:val="00D32901"/>
    <w:rsid w:val="00D32B56"/>
    <w:rsid w:val="00D339AA"/>
    <w:rsid w:val="00D33DD1"/>
    <w:rsid w:val="00D33F97"/>
    <w:rsid w:val="00D33FF3"/>
    <w:rsid w:val="00D34644"/>
    <w:rsid w:val="00D35276"/>
    <w:rsid w:val="00D3557D"/>
    <w:rsid w:val="00D3559A"/>
    <w:rsid w:val="00D3574F"/>
    <w:rsid w:val="00D35E8F"/>
    <w:rsid w:val="00D35F25"/>
    <w:rsid w:val="00D3642F"/>
    <w:rsid w:val="00D365B0"/>
    <w:rsid w:val="00D36B7E"/>
    <w:rsid w:val="00D36B9C"/>
    <w:rsid w:val="00D36C49"/>
    <w:rsid w:val="00D36D09"/>
    <w:rsid w:val="00D36D8E"/>
    <w:rsid w:val="00D3762E"/>
    <w:rsid w:val="00D378DF"/>
    <w:rsid w:val="00D37AFF"/>
    <w:rsid w:val="00D37EA9"/>
    <w:rsid w:val="00D408FE"/>
    <w:rsid w:val="00D40DA3"/>
    <w:rsid w:val="00D41231"/>
    <w:rsid w:val="00D41484"/>
    <w:rsid w:val="00D41B1A"/>
    <w:rsid w:val="00D41E4C"/>
    <w:rsid w:val="00D4245F"/>
    <w:rsid w:val="00D4273B"/>
    <w:rsid w:val="00D42941"/>
    <w:rsid w:val="00D42AE1"/>
    <w:rsid w:val="00D43C82"/>
    <w:rsid w:val="00D44452"/>
    <w:rsid w:val="00D44A05"/>
    <w:rsid w:val="00D45286"/>
    <w:rsid w:val="00D452E6"/>
    <w:rsid w:val="00D4533A"/>
    <w:rsid w:val="00D45712"/>
    <w:rsid w:val="00D45A7C"/>
    <w:rsid w:val="00D46357"/>
    <w:rsid w:val="00D46B57"/>
    <w:rsid w:val="00D46C28"/>
    <w:rsid w:val="00D47020"/>
    <w:rsid w:val="00D470D8"/>
    <w:rsid w:val="00D4765E"/>
    <w:rsid w:val="00D4787C"/>
    <w:rsid w:val="00D47B53"/>
    <w:rsid w:val="00D50860"/>
    <w:rsid w:val="00D51B6A"/>
    <w:rsid w:val="00D52458"/>
    <w:rsid w:val="00D528B8"/>
    <w:rsid w:val="00D52A0B"/>
    <w:rsid w:val="00D53779"/>
    <w:rsid w:val="00D539B4"/>
    <w:rsid w:val="00D53C97"/>
    <w:rsid w:val="00D54977"/>
    <w:rsid w:val="00D549BF"/>
    <w:rsid w:val="00D54CCF"/>
    <w:rsid w:val="00D55156"/>
    <w:rsid w:val="00D553D4"/>
    <w:rsid w:val="00D5572A"/>
    <w:rsid w:val="00D55775"/>
    <w:rsid w:val="00D5593A"/>
    <w:rsid w:val="00D55D3F"/>
    <w:rsid w:val="00D55D7F"/>
    <w:rsid w:val="00D5656A"/>
    <w:rsid w:val="00D567E8"/>
    <w:rsid w:val="00D57528"/>
    <w:rsid w:val="00D57B27"/>
    <w:rsid w:val="00D60208"/>
    <w:rsid w:val="00D602A8"/>
    <w:rsid w:val="00D60533"/>
    <w:rsid w:val="00D60826"/>
    <w:rsid w:val="00D60881"/>
    <w:rsid w:val="00D60EBC"/>
    <w:rsid w:val="00D610C8"/>
    <w:rsid w:val="00D61497"/>
    <w:rsid w:val="00D614E6"/>
    <w:rsid w:val="00D61F4D"/>
    <w:rsid w:val="00D62197"/>
    <w:rsid w:val="00D62564"/>
    <w:rsid w:val="00D62735"/>
    <w:rsid w:val="00D63003"/>
    <w:rsid w:val="00D63041"/>
    <w:rsid w:val="00D6346A"/>
    <w:rsid w:val="00D644D1"/>
    <w:rsid w:val="00D64A52"/>
    <w:rsid w:val="00D6506A"/>
    <w:rsid w:val="00D6539A"/>
    <w:rsid w:val="00D65449"/>
    <w:rsid w:val="00D657EF"/>
    <w:rsid w:val="00D658A8"/>
    <w:rsid w:val="00D65E42"/>
    <w:rsid w:val="00D65F9A"/>
    <w:rsid w:val="00D664BD"/>
    <w:rsid w:val="00D66622"/>
    <w:rsid w:val="00D66668"/>
    <w:rsid w:val="00D66D67"/>
    <w:rsid w:val="00D6741A"/>
    <w:rsid w:val="00D6766D"/>
    <w:rsid w:val="00D704CB"/>
    <w:rsid w:val="00D706E1"/>
    <w:rsid w:val="00D712E2"/>
    <w:rsid w:val="00D715F6"/>
    <w:rsid w:val="00D7285E"/>
    <w:rsid w:val="00D72A65"/>
    <w:rsid w:val="00D72E7F"/>
    <w:rsid w:val="00D730B0"/>
    <w:rsid w:val="00D738E1"/>
    <w:rsid w:val="00D73E13"/>
    <w:rsid w:val="00D74345"/>
    <w:rsid w:val="00D74899"/>
    <w:rsid w:val="00D748F5"/>
    <w:rsid w:val="00D74F7A"/>
    <w:rsid w:val="00D75199"/>
    <w:rsid w:val="00D7536D"/>
    <w:rsid w:val="00D75474"/>
    <w:rsid w:val="00D75B32"/>
    <w:rsid w:val="00D75D13"/>
    <w:rsid w:val="00D76ADF"/>
    <w:rsid w:val="00D77086"/>
    <w:rsid w:val="00D777BC"/>
    <w:rsid w:val="00D77B50"/>
    <w:rsid w:val="00D77BEA"/>
    <w:rsid w:val="00D809A3"/>
    <w:rsid w:val="00D80B92"/>
    <w:rsid w:val="00D80CDB"/>
    <w:rsid w:val="00D81298"/>
    <w:rsid w:val="00D818A2"/>
    <w:rsid w:val="00D81928"/>
    <w:rsid w:val="00D819A4"/>
    <w:rsid w:val="00D81CA7"/>
    <w:rsid w:val="00D81D55"/>
    <w:rsid w:val="00D82B09"/>
    <w:rsid w:val="00D82C8B"/>
    <w:rsid w:val="00D82D03"/>
    <w:rsid w:val="00D82F98"/>
    <w:rsid w:val="00D83934"/>
    <w:rsid w:val="00D8395B"/>
    <w:rsid w:val="00D842ED"/>
    <w:rsid w:val="00D84697"/>
    <w:rsid w:val="00D84699"/>
    <w:rsid w:val="00D84C6B"/>
    <w:rsid w:val="00D851F2"/>
    <w:rsid w:val="00D8595F"/>
    <w:rsid w:val="00D85BD6"/>
    <w:rsid w:val="00D86255"/>
    <w:rsid w:val="00D862E4"/>
    <w:rsid w:val="00D863D4"/>
    <w:rsid w:val="00D86795"/>
    <w:rsid w:val="00D86AE4"/>
    <w:rsid w:val="00D86D98"/>
    <w:rsid w:val="00D87063"/>
    <w:rsid w:val="00D9063C"/>
    <w:rsid w:val="00D90994"/>
    <w:rsid w:val="00D90AFB"/>
    <w:rsid w:val="00D91101"/>
    <w:rsid w:val="00D911FD"/>
    <w:rsid w:val="00D91416"/>
    <w:rsid w:val="00D9175A"/>
    <w:rsid w:val="00D919CF"/>
    <w:rsid w:val="00D91A16"/>
    <w:rsid w:val="00D91CB1"/>
    <w:rsid w:val="00D92752"/>
    <w:rsid w:val="00D92CB7"/>
    <w:rsid w:val="00D933ED"/>
    <w:rsid w:val="00D9551A"/>
    <w:rsid w:val="00D95520"/>
    <w:rsid w:val="00D95554"/>
    <w:rsid w:val="00D963F6"/>
    <w:rsid w:val="00D9661E"/>
    <w:rsid w:val="00D967ED"/>
    <w:rsid w:val="00D96D31"/>
    <w:rsid w:val="00D96DF5"/>
    <w:rsid w:val="00D96EA5"/>
    <w:rsid w:val="00D96ECA"/>
    <w:rsid w:val="00D97075"/>
    <w:rsid w:val="00D97A3A"/>
    <w:rsid w:val="00D97C46"/>
    <w:rsid w:val="00DA005B"/>
    <w:rsid w:val="00DA0A0E"/>
    <w:rsid w:val="00DA16C6"/>
    <w:rsid w:val="00DA1740"/>
    <w:rsid w:val="00DA1851"/>
    <w:rsid w:val="00DA1D3A"/>
    <w:rsid w:val="00DA1D4A"/>
    <w:rsid w:val="00DA2803"/>
    <w:rsid w:val="00DA290A"/>
    <w:rsid w:val="00DA2D39"/>
    <w:rsid w:val="00DA2DCA"/>
    <w:rsid w:val="00DA344F"/>
    <w:rsid w:val="00DA3C00"/>
    <w:rsid w:val="00DA3CD6"/>
    <w:rsid w:val="00DA3D13"/>
    <w:rsid w:val="00DA3F73"/>
    <w:rsid w:val="00DA41D6"/>
    <w:rsid w:val="00DA4A68"/>
    <w:rsid w:val="00DA5054"/>
    <w:rsid w:val="00DA6536"/>
    <w:rsid w:val="00DA6537"/>
    <w:rsid w:val="00DA7113"/>
    <w:rsid w:val="00DA7118"/>
    <w:rsid w:val="00DA719E"/>
    <w:rsid w:val="00DA76CF"/>
    <w:rsid w:val="00DA79D1"/>
    <w:rsid w:val="00DB0139"/>
    <w:rsid w:val="00DB01F5"/>
    <w:rsid w:val="00DB03F4"/>
    <w:rsid w:val="00DB03FE"/>
    <w:rsid w:val="00DB045E"/>
    <w:rsid w:val="00DB0A4C"/>
    <w:rsid w:val="00DB0AFF"/>
    <w:rsid w:val="00DB0E50"/>
    <w:rsid w:val="00DB11C1"/>
    <w:rsid w:val="00DB1B8E"/>
    <w:rsid w:val="00DB1C84"/>
    <w:rsid w:val="00DB2BBF"/>
    <w:rsid w:val="00DB3442"/>
    <w:rsid w:val="00DB3C0B"/>
    <w:rsid w:val="00DB4141"/>
    <w:rsid w:val="00DB4216"/>
    <w:rsid w:val="00DB4952"/>
    <w:rsid w:val="00DB4A4F"/>
    <w:rsid w:val="00DB4D9D"/>
    <w:rsid w:val="00DB5137"/>
    <w:rsid w:val="00DB51B0"/>
    <w:rsid w:val="00DB5C54"/>
    <w:rsid w:val="00DB5F5B"/>
    <w:rsid w:val="00DB6036"/>
    <w:rsid w:val="00DB630F"/>
    <w:rsid w:val="00DB649A"/>
    <w:rsid w:val="00DB64BB"/>
    <w:rsid w:val="00DB750E"/>
    <w:rsid w:val="00DB75E7"/>
    <w:rsid w:val="00DB7831"/>
    <w:rsid w:val="00DB7F97"/>
    <w:rsid w:val="00DC01B0"/>
    <w:rsid w:val="00DC0407"/>
    <w:rsid w:val="00DC0966"/>
    <w:rsid w:val="00DC0A8B"/>
    <w:rsid w:val="00DC0B9A"/>
    <w:rsid w:val="00DC0D09"/>
    <w:rsid w:val="00DC0E0F"/>
    <w:rsid w:val="00DC1475"/>
    <w:rsid w:val="00DC1598"/>
    <w:rsid w:val="00DC15E9"/>
    <w:rsid w:val="00DC181E"/>
    <w:rsid w:val="00DC1947"/>
    <w:rsid w:val="00DC20AF"/>
    <w:rsid w:val="00DC21EF"/>
    <w:rsid w:val="00DC297E"/>
    <w:rsid w:val="00DC307C"/>
    <w:rsid w:val="00DC3222"/>
    <w:rsid w:val="00DC3AEE"/>
    <w:rsid w:val="00DC4157"/>
    <w:rsid w:val="00DC4255"/>
    <w:rsid w:val="00DC44EF"/>
    <w:rsid w:val="00DC4747"/>
    <w:rsid w:val="00DC4AFB"/>
    <w:rsid w:val="00DC4FB8"/>
    <w:rsid w:val="00DC56E0"/>
    <w:rsid w:val="00DC57C3"/>
    <w:rsid w:val="00DC58BD"/>
    <w:rsid w:val="00DC5B1F"/>
    <w:rsid w:val="00DC6245"/>
    <w:rsid w:val="00DC6308"/>
    <w:rsid w:val="00DC6FE4"/>
    <w:rsid w:val="00DC7D79"/>
    <w:rsid w:val="00DC7E0C"/>
    <w:rsid w:val="00DD0230"/>
    <w:rsid w:val="00DD0AED"/>
    <w:rsid w:val="00DD0AF9"/>
    <w:rsid w:val="00DD0B9A"/>
    <w:rsid w:val="00DD23DA"/>
    <w:rsid w:val="00DD2B1A"/>
    <w:rsid w:val="00DD2D98"/>
    <w:rsid w:val="00DD34C1"/>
    <w:rsid w:val="00DD3A29"/>
    <w:rsid w:val="00DD3BFF"/>
    <w:rsid w:val="00DD3FA4"/>
    <w:rsid w:val="00DD40A1"/>
    <w:rsid w:val="00DD46E0"/>
    <w:rsid w:val="00DD4A4E"/>
    <w:rsid w:val="00DD4CA8"/>
    <w:rsid w:val="00DD6712"/>
    <w:rsid w:val="00DD6899"/>
    <w:rsid w:val="00DD6961"/>
    <w:rsid w:val="00DD6BAB"/>
    <w:rsid w:val="00DD6CBB"/>
    <w:rsid w:val="00DD6DB4"/>
    <w:rsid w:val="00DD716E"/>
    <w:rsid w:val="00DD7A77"/>
    <w:rsid w:val="00DD7D43"/>
    <w:rsid w:val="00DD7DF8"/>
    <w:rsid w:val="00DE047F"/>
    <w:rsid w:val="00DE089D"/>
    <w:rsid w:val="00DE0A83"/>
    <w:rsid w:val="00DE1040"/>
    <w:rsid w:val="00DE183D"/>
    <w:rsid w:val="00DE19BA"/>
    <w:rsid w:val="00DE2486"/>
    <w:rsid w:val="00DE25AC"/>
    <w:rsid w:val="00DE332F"/>
    <w:rsid w:val="00DE3CF6"/>
    <w:rsid w:val="00DE3D2E"/>
    <w:rsid w:val="00DE3FF2"/>
    <w:rsid w:val="00DE4FCF"/>
    <w:rsid w:val="00DE53C4"/>
    <w:rsid w:val="00DE5725"/>
    <w:rsid w:val="00DE5AA6"/>
    <w:rsid w:val="00DE66F3"/>
    <w:rsid w:val="00DE7170"/>
    <w:rsid w:val="00DE7278"/>
    <w:rsid w:val="00DE743D"/>
    <w:rsid w:val="00DE75C7"/>
    <w:rsid w:val="00DE76B4"/>
    <w:rsid w:val="00DE7868"/>
    <w:rsid w:val="00DE7DE6"/>
    <w:rsid w:val="00DF017C"/>
    <w:rsid w:val="00DF06BD"/>
    <w:rsid w:val="00DF06E8"/>
    <w:rsid w:val="00DF10D3"/>
    <w:rsid w:val="00DF129A"/>
    <w:rsid w:val="00DF1331"/>
    <w:rsid w:val="00DF133F"/>
    <w:rsid w:val="00DF175B"/>
    <w:rsid w:val="00DF1E21"/>
    <w:rsid w:val="00DF1E64"/>
    <w:rsid w:val="00DF2061"/>
    <w:rsid w:val="00DF24A1"/>
    <w:rsid w:val="00DF2602"/>
    <w:rsid w:val="00DF3C65"/>
    <w:rsid w:val="00DF3CEB"/>
    <w:rsid w:val="00DF3F32"/>
    <w:rsid w:val="00DF3F6F"/>
    <w:rsid w:val="00DF42C0"/>
    <w:rsid w:val="00DF4BF5"/>
    <w:rsid w:val="00DF56BE"/>
    <w:rsid w:val="00DF583F"/>
    <w:rsid w:val="00DF59AF"/>
    <w:rsid w:val="00DF5D49"/>
    <w:rsid w:val="00DF62AA"/>
    <w:rsid w:val="00DF64E2"/>
    <w:rsid w:val="00DF683B"/>
    <w:rsid w:val="00DF68E3"/>
    <w:rsid w:val="00DF6981"/>
    <w:rsid w:val="00DF6FCA"/>
    <w:rsid w:val="00DF7192"/>
    <w:rsid w:val="00DF72F6"/>
    <w:rsid w:val="00DF78B9"/>
    <w:rsid w:val="00DF79CA"/>
    <w:rsid w:val="00DF7CA2"/>
    <w:rsid w:val="00DF7CA7"/>
    <w:rsid w:val="00E00672"/>
    <w:rsid w:val="00E0087B"/>
    <w:rsid w:val="00E00970"/>
    <w:rsid w:val="00E00E7E"/>
    <w:rsid w:val="00E0154B"/>
    <w:rsid w:val="00E01737"/>
    <w:rsid w:val="00E01CAC"/>
    <w:rsid w:val="00E01DE7"/>
    <w:rsid w:val="00E0227D"/>
    <w:rsid w:val="00E022C9"/>
    <w:rsid w:val="00E02797"/>
    <w:rsid w:val="00E027D0"/>
    <w:rsid w:val="00E029FA"/>
    <w:rsid w:val="00E02D0C"/>
    <w:rsid w:val="00E0321E"/>
    <w:rsid w:val="00E032D5"/>
    <w:rsid w:val="00E0336F"/>
    <w:rsid w:val="00E037F1"/>
    <w:rsid w:val="00E03A1A"/>
    <w:rsid w:val="00E03F60"/>
    <w:rsid w:val="00E04055"/>
    <w:rsid w:val="00E052BD"/>
    <w:rsid w:val="00E05483"/>
    <w:rsid w:val="00E058B3"/>
    <w:rsid w:val="00E05913"/>
    <w:rsid w:val="00E05988"/>
    <w:rsid w:val="00E059A0"/>
    <w:rsid w:val="00E05C5D"/>
    <w:rsid w:val="00E06EC1"/>
    <w:rsid w:val="00E07063"/>
    <w:rsid w:val="00E070AD"/>
    <w:rsid w:val="00E07406"/>
    <w:rsid w:val="00E0780B"/>
    <w:rsid w:val="00E07B1A"/>
    <w:rsid w:val="00E07EA3"/>
    <w:rsid w:val="00E100C7"/>
    <w:rsid w:val="00E10750"/>
    <w:rsid w:val="00E10761"/>
    <w:rsid w:val="00E1076D"/>
    <w:rsid w:val="00E109B0"/>
    <w:rsid w:val="00E10F77"/>
    <w:rsid w:val="00E10FCA"/>
    <w:rsid w:val="00E11105"/>
    <w:rsid w:val="00E1182F"/>
    <w:rsid w:val="00E11AA1"/>
    <w:rsid w:val="00E11C97"/>
    <w:rsid w:val="00E11E30"/>
    <w:rsid w:val="00E1216A"/>
    <w:rsid w:val="00E126CE"/>
    <w:rsid w:val="00E12857"/>
    <w:rsid w:val="00E12AFA"/>
    <w:rsid w:val="00E12D43"/>
    <w:rsid w:val="00E12ECA"/>
    <w:rsid w:val="00E12EE6"/>
    <w:rsid w:val="00E1304C"/>
    <w:rsid w:val="00E1310B"/>
    <w:rsid w:val="00E13245"/>
    <w:rsid w:val="00E132A0"/>
    <w:rsid w:val="00E135A9"/>
    <w:rsid w:val="00E13656"/>
    <w:rsid w:val="00E13770"/>
    <w:rsid w:val="00E14203"/>
    <w:rsid w:val="00E142D0"/>
    <w:rsid w:val="00E14842"/>
    <w:rsid w:val="00E14D2A"/>
    <w:rsid w:val="00E15A8F"/>
    <w:rsid w:val="00E15D04"/>
    <w:rsid w:val="00E15FEE"/>
    <w:rsid w:val="00E1643B"/>
    <w:rsid w:val="00E17E6B"/>
    <w:rsid w:val="00E17F15"/>
    <w:rsid w:val="00E202F7"/>
    <w:rsid w:val="00E2033C"/>
    <w:rsid w:val="00E216B1"/>
    <w:rsid w:val="00E21976"/>
    <w:rsid w:val="00E21AD5"/>
    <w:rsid w:val="00E21E3B"/>
    <w:rsid w:val="00E232EB"/>
    <w:rsid w:val="00E23832"/>
    <w:rsid w:val="00E239B8"/>
    <w:rsid w:val="00E242A6"/>
    <w:rsid w:val="00E244F8"/>
    <w:rsid w:val="00E24C20"/>
    <w:rsid w:val="00E24DC9"/>
    <w:rsid w:val="00E24F9F"/>
    <w:rsid w:val="00E25063"/>
    <w:rsid w:val="00E250D3"/>
    <w:rsid w:val="00E25B8E"/>
    <w:rsid w:val="00E26861"/>
    <w:rsid w:val="00E2691D"/>
    <w:rsid w:val="00E26A8C"/>
    <w:rsid w:val="00E273B4"/>
    <w:rsid w:val="00E273CD"/>
    <w:rsid w:val="00E30204"/>
    <w:rsid w:val="00E307D9"/>
    <w:rsid w:val="00E31515"/>
    <w:rsid w:val="00E31C15"/>
    <w:rsid w:val="00E31C3A"/>
    <w:rsid w:val="00E31C4D"/>
    <w:rsid w:val="00E320A5"/>
    <w:rsid w:val="00E3210A"/>
    <w:rsid w:val="00E32B19"/>
    <w:rsid w:val="00E32EA0"/>
    <w:rsid w:val="00E32FDE"/>
    <w:rsid w:val="00E33307"/>
    <w:rsid w:val="00E33995"/>
    <w:rsid w:val="00E3419E"/>
    <w:rsid w:val="00E344CF"/>
    <w:rsid w:val="00E34A90"/>
    <w:rsid w:val="00E34F3C"/>
    <w:rsid w:val="00E34F51"/>
    <w:rsid w:val="00E35489"/>
    <w:rsid w:val="00E3579F"/>
    <w:rsid w:val="00E35875"/>
    <w:rsid w:val="00E35FD6"/>
    <w:rsid w:val="00E363E6"/>
    <w:rsid w:val="00E36790"/>
    <w:rsid w:val="00E36C1B"/>
    <w:rsid w:val="00E3767D"/>
    <w:rsid w:val="00E377AE"/>
    <w:rsid w:val="00E37A2E"/>
    <w:rsid w:val="00E40BE8"/>
    <w:rsid w:val="00E41F24"/>
    <w:rsid w:val="00E4203E"/>
    <w:rsid w:val="00E4208D"/>
    <w:rsid w:val="00E42206"/>
    <w:rsid w:val="00E42393"/>
    <w:rsid w:val="00E424A1"/>
    <w:rsid w:val="00E427B5"/>
    <w:rsid w:val="00E43EDA"/>
    <w:rsid w:val="00E442BD"/>
    <w:rsid w:val="00E44830"/>
    <w:rsid w:val="00E44A12"/>
    <w:rsid w:val="00E4517E"/>
    <w:rsid w:val="00E451F9"/>
    <w:rsid w:val="00E453BF"/>
    <w:rsid w:val="00E455B4"/>
    <w:rsid w:val="00E459BF"/>
    <w:rsid w:val="00E45B30"/>
    <w:rsid w:val="00E45D26"/>
    <w:rsid w:val="00E45E18"/>
    <w:rsid w:val="00E460FD"/>
    <w:rsid w:val="00E4616B"/>
    <w:rsid w:val="00E46247"/>
    <w:rsid w:val="00E4647E"/>
    <w:rsid w:val="00E47EDA"/>
    <w:rsid w:val="00E505DC"/>
    <w:rsid w:val="00E50605"/>
    <w:rsid w:val="00E50E48"/>
    <w:rsid w:val="00E50F96"/>
    <w:rsid w:val="00E51340"/>
    <w:rsid w:val="00E5157A"/>
    <w:rsid w:val="00E51A0B"/>
    <w:rsid w:val="00E51F31"/>
    <w:rsid w:val="00E5226A"/>
    <w:rsid w:val="00E52788"/>
    <w:rsid w:val="00E529CE"/>
    <w:rsid w:val="00E52E35"/>
    <w:rsid w:val="00E52FE6"/>
    <w:rsid w:val="00E53F97"/>
    <w:rsid w:val="00E54626"/>
    <w:rsid w:val="00E551FB"/>
    <w:rsid w:val="00E552B8"/>
    <w:rsid w:val="00E55443"/>
    <w:rsid w:val="00E558D7"/>
    <w:rsid w:val="00E55DD7"/>
    <w:rsid w:val="00E55F2A"/>
    <w:rsid w:val="00E56F67"/>
    <w:rsid w:val="00E56FEF"/>
    <w:rsid w:val="00E57000"/>
    <w:rsid w:val="00E57227"/>
    <w:rsid w:val="00E576ED"/>
    <w:rsid w:val="00E577E3"/>
    <w:rsid w:val="00E57994"/>
    <w:rsid w:val="00E57EE3"/>
    <w:rsid w:val="00E6001C"/>
    <w:rsid w:val="00E60435"/>
    <w:rsid w:val="00E6053B"/>
    <w:rsid w:val="00E60794"/>
    <w:rsid w:val="00E60969"/>
    <w:rsid w:val="00E60A27"/>
    <w:rsid w:val="00E60B95"/>
    <w:rsid w:val="00E60D0C"/>
    <w:rsid w:val="00E6155E"/>
    <w:rsid w:val="00E619E4"/>
    <w:rsid w:val="00E61AFB"/>
    <w:rsid w:val="00E62850"/>
    <w:rsid w:val="00E62B32"/>
    <w:rsid w:val="00E63000"/>
    <w:rsid w:val="00E631B9"/>
    <w:rsid w:val="00E638E9"/>
    <w:rsid w:val="00E64373"/>
    <w:rsid w:val="00E6476B"/>
    <w:rsid w:val="00E650FF"/>
    <w:rsid w:val="00E657E3"/>
    <w:rsid w:val="00E65840"/>
    <w:rsid w:val="00E66A91"/>
    <w:rsid w:val="00E66F62"/>
    <w:rsid w:val="00E67595"/>
    <w:rsid w:val="00E67671"/>
    <w:rsid w:val="00E677B9"/>
    <w:rsid w:val="00E67C86"/>
    <w:rsid w:val="00E67D2C"/>
    <w:rsid w:val="00E67F1E"/>
    <w:rsid w:val="00E704F3"/>
    <w:rsid w:val="00E70551"/>
    <w:rsid w:val="00E706E5"/>
    <w:rsid w:val="00E71093"/>
    <w:rsid w:val="00E717B7"/>
    <w:rsid w:val="00E717C4"/>
    <w:rsid w:val="00E71B94"/>
    <w:rsid w:val="00E71C67"/>
    <w:rsid w:val="00E72080"/>
    <w:rsid w:val="00E72160"/>
    <w:rsid w:val="00E72E5F"/>
    <w:rsid w:val="00E73A45"/>
    <w:rsid w:val="00E73C67"/>
    <w:rsid w:val="00E745CD"/>
    <w:rsid w:val="00E75AFD"/>
    <w:rsid w:val="00E75B58"/>
    <w:rsid w:val="00E75CAF"/>
    <w:rsid w:val="00E761AC"/>
    <w:rsid w:val="00E763D1"/>
    <w:rsid w:val="00E7746E"/>
    <w:rsid w:val="00E77513"/>
    <w:rsid w:val="00E77A96"/>
    <w:rsid w:val="00E8007B"/>
    <w:rsid w:val="00E80181"/>
    <w:rsid w:val="00E8079E"/>
    <w:rsid w:val="00E80BE3"/>
    <w:rsid w:val="00E81CA3"/>
    <w:rsid w:val="00E81E05"/>
    <w:rsid w:val="00E82069"/>
    <w:rsid w:val="00E8212D"/>
    <w:rsid w:val="00E82353"/>
    <w:rsid w:val="00E825A7"/>
    <w:rsid w:val="00E8286C"/>
    <w:rsid w:val="00E82D8F"/>
    <w:rsid w:val="00E8362E"/>
    <w:rsid w:val="00E83A1C"/>
    <w:rsid w:val="00E83D41"/>
    <w:rsid w:val="00E841BA"/>
    <w:rsid w:val="00E844E9"/>
    <w:rsid w:val="00E845B4"/>
    <w:rsid w:val="00E847D2"/>
    <w:rsid w:val="00E84A12"/>
    <w:rsid w:val="00E84E4F"/>
    <w:rsid w:val="00E8504F"/>
    <w:rsid w:val="00E8669B"/>
    <w:rsid w:val="00E867BE"/>
    <w:rsid w:val="00E8685B"/>
    <w:rsid w:val="00E87EC9"/>
    <w:rsid w:val="00E9080B"/>
    <w:rsid w:val="00E90E96"/>
    <w:rsid w:val="00E91410"/>
    <w:rsid w:val="00E9158A"/>
    <w:rsid w:val="00E91624"/>
    <w:rsid w:val="00E91BEB"/>
    <w:rsid w:val="00E92565"/>
    <w:rsid w:val="00E92718"/>
    <w:rsid w:val="00E9339B"/>
    <w:rsid w:val="00E934DA"/>
    <w:rsid w:val="00E93A55"/>
    <w:rsid w:val="00E93EE5"/>
    <w:rsid w:val="00E96019"/>
    <w:rsid w:val="00E96860"/>
    <w:rsid w:val="00E96931"/>
    <w:rsid w:val="00E96BD4"/>
    <w:rsid w:val="00E96D1A"/>
    <w:rsid w:val="00E9738A"/>
    <w:rsid w:val="00E9741F"/>
    <w:rsid w:val="00E97778"/>
    <w:rsid w:val="00E9796B"/>
    <w:rsid w:val="00E97B40"/>
    <w:rsid w:val="00EA01AE"/>
    <w:rsid w:val="00EA0315"/>
    <w:rsid w:val="00EA03A9"/>
    <w:rsid w:val="00EA0544"/>
    <w:rsid w:val="00EA05CA"/>
    <w:rsid w:val="00EA073A"/>
    <w:rsid w:val="00EA0C8C"/>
    <w:rsid w:val="00EA0FC2"/>
    <w:rsid w:val="00EA1107"/>
    <w:rsid w:val="00EA1150"/>
    <w:rsid w:val="00EA2008"/>
    <w:rsid w:val="00EA2396"/>
    <w:rsid w:val="00EA2860"/>
    <w:rsid w:val="00EA29D1"/>
    <w:rsid w:val="00EA2C80"/>
    <w:rsid w:val="00EA30B3"/>
    <w:rsid w:val="00EA3126"/>
    <w:rsid w:val="00EA4191"/>
    <w:rsid w:val="00EA4520"/>
    <w:rsid w:val="00EA491A"/>
    <w:rsid w:val="00EA4B35"/>
    <w:rsid w:val="00EA4C34"/>
    <w:rsid w:val="00EA4E8D"/>
    <w:rsid w:val="00EA4FB7"/>
    <w:rsid w:val="00EA52CB"/>
    <w:rsid w:val="00EA5436"/>
    <w:rsid w:val="00EA55CF"/>
    <w:rsid w:val="00EA5ED8"/>
    <w:rsid w:val="00EA617B"/>
    <w:rsid w:val="00EA63A2"/>
    <w:rsid w:val="00EA6487"/>
    <w:rsid w:val="00EA64C5"/>
    <w:rsid w:val="00EA655D"/>
    <w:rsid w:val="00EA6A5E"/>
    <w:rsid w:val="00EA6CBF"/>
    <w:rsid w:val="00EA73C7"/>
    <w:rsid w:val="00EA7707"/>
    <w:rsid w:val="00EA7935"/>
    <w:rsid w:val="00EA79EA"/>
    <w:rsid w:val="00EA7B1B"/>
    <w:rsid w:val="00EA7C41"/>
    <w:rsid w:val="00EA7EF5"/>
    <w:rsid w:val="00EB0369"/>
    <w:rsid w:val="00EB0381"/>
    <w:rsid w:val="00EB05CF"/>
    <w:rsid w:val="00EB06E3"/>
    <w:rsid w:val="00EB0B44"/>
    <w:rsid w:val="00EB0EFD"/>
    <w:rsid w:val="00EB1086"/>
    <w:rsid w:val="00EB17F0"/>
    <w:rsid w:val="00EB1807"/>
    <w:rsid w:val="00EB1963"/>
    <w:rsid w:val="00EB1A3A"/>
    <w:rsid w:val="00EB1D7F"/>
    <w:rsid w:val="00EB24DE"/>
    <w:rsid w:val="00EB24E1"/>
    <w:rsid w:val="00EB2AFA"/>
    <w:rsid w:val="00EB2C17"/>
    <w:rsid w:val="00EB2D5A"/>
    <w:rsid w:val="00EB302A"/>
    <w:rsid w:val="00EB3563"/>
    <w:rsid w:val="00EB36B6"/>
    <w:rsid w:val="00EB3784"/>
    <w:rsid w:val="00EB3DD2"/>
    <w:rsid w:val="00EB42EF"/>
    <w:rsid w:val="00EB4515"/>
    <w:rsid w:val="00EB470D"/>
    <w:rsid w:val="00EB4965"/>
    <w:rsid w:val="00EB514F"/>
    <w:rsid w:val="00EB51E4"/>
    <w:rsid w:val="00EB57E5"/>
    <w:rsid w:val="00EB59FF"/>
    <w:rsid w:val="00EB5B7D"/>
    <w:rsid w:val="00EB635D"/>
    <w:rsid w:val="00EB66F3"/>
    <w:rsid w:val="00EB6A0A"/>
    <w:rsid w:val="00EB6A9E"/>
    <w:rsid w:val="00EB6DBF"/>
    <w:rsid w:val="00EB7305"/>
    <w:rsid w:val="00EB7507"/>
    <w:rsid w:val="00EB78F5"/>
    <w:rsid w:val="00EB7BC2"/>
    <w:rsid w:val="00EB7F67"/>
    <w:rsid w:val="00EC0396"/>
    <w:rsid w:val="00EC05B5"/>
    <w:rsid w:val="00EC0BC8"/>
    <w:rsid w:val="00EC0D7C"/>
    <w:rsid w:val="00EC0E49"/>
    <w:rsid w:val="00EC142D"/>
    <w:rsid w:val="00EC1499"/>
    <w:rsid w:val="00EC14C9"/>
    <w:rsid w:val="00EC2556"/>
    <w:rsid w:val="00EC2B11"/>
    <w:rsid w:val="00EC2FC7"/>
    <w:rsid w:val="00EC3461"/>
    <w:rsid w:val="00EC34BE"/>
    <w:rsid w:val="00EC3565"/>
    <w:rsid w:val="00EC3833"/>
    <w:rsid w:val="00EC44F9"/>
    <w:rsid w:val="00EC4697"/>
    <w:rsid w:val="00EC4969"/>
    <w:rsid w:val="00EC4BBA"/>
    <w:rsid w:val="00EC4FE2"/>
    <w:rsid w:val="00EC55F6"/>
    <w:rsid w:val="00EC5699"/>
    <w:rsid w:val="00EC56C9"/>
    <w:rsid w:val="00EC5729"/>
    <w:rsid w:val="00EC57F4"/>
    <w:rsid w:val="00EC60AA"/>
    <w:rsid w:val="00EC62EA"/>
    <w:rsid w:val="00EC662D"/>
    <w:rsid w:val="00EC68ED"/>
    <w:rsid w:val="00EC6923"/>
    <w:rsid w:val="00EC6BE3"/>
    <w:rsid w:val="00EC702F"/>
    <w:rsid w:val="00EC7479"/>
    <w:rsid w:val="00EC74B3"/>
    <w:rsid w:val="00EC77D1"/>
    <w:rsid w:val="00EC77EF"/>
    <w:rsid w:val="00EC79CB"/>
    <w:rsid w:val="00EC7B35"/>
    <w:rsid w:val="00EC7C15"/>
    <w:rsid w:val="00EC7E25"/>
    <w:rsid w:val="00ED02B9"/>
    <w:rsid w:val="00ED0853"/>
    <w:rsid w:val="00ED0912"/>
    <w:rsid w:val="00ED0FB3"/>
    <w:rsid w:val="00ED1882"/>
    <w:rsid w:val="00ED19E9"/>
    <w:rsid w:val="00ED1E91"/>
    <w:rsid w:val="00ED3975"/>
    <w:rsid w:val="00ED400A"/>
    <w:rsid w:val="00ED42F2"/>
    <w:rsid w:val="00ED463F"/>
    <w:rsid w:val="00ED48D7"/>
    <w:rsid w:val="00ED4D6D"/>
    <w:rsid w:val="00ED4EE2"/>
    <w:rsid w:val="00ED515A"/>
    <w:rsid w:val="00ED5677"/>
    <w:rsid w:val="00ED5859"/>
    <w:rsid w:val="00ED6207"/>
    <w:rsid w:val="00ED6279"/>
    <w:rsid w:val="00ED67A0"/>
    <w:rsid w:val="00ED67A6"/>
    <w:rsid w:val="00ED67BB"/>
    <w:rsid w:val="00ED6A03"/>
    <w:rsid w:val="00ED6B0D"/>
    <w:rsid w:val="00ED7009"/>
    <w:rsid w:val="00ED719C"/>
    <w:rsid w:val="00ED72D6"/>
    <w:rsid w:val="00ED756D"/>
    <w:rsid w:val="00ED7664"/>
    <w:rsid w:val="00ED7897"/>
    <w:rsid w:val="00ED7926"/>
    <w:rsid w:val="00EE00D5"/>
    <w:rsid w:val="00EE01EA"/>
    <w:rsid w:val="00EE0B0A"/>
    <w:rsid w:val="00EE0BBF"/>
    <w:rsid w:val="00EE0CD6"/>
    <w:rsid w:val="00EE0D7E"/>
    <w:rsid w:val="00EE0EC5"/>
    <w:rsid w:val="00EE0FEF"/>
    <w:rsid w:val="00EE12A7"/>
    <w:rsid w:val="00EE1334"/>
    <w:rsid w:val="00EE1739"/>
    <w:rsid w:val="00EE180F"/>
    <w:rsid w:val="00EE24E0"/>
    <w:rsid w:val="00EE2762"/>
    <w:rsid w:val="00EE2F7D"/>
    <w:rsid w:val="00EE304D"/>
    <w:rsid w:val="00EE366A"/>
    <w:rsid w:val="00EE4526"/>
    <w:rsid w:val="00EE4CDF"/>
    <w:rsid w:val="00EE4DE9"/>
    <w:rsid w:val="00EE4FC0"/>
    <w:rsid w:val="00EE51B4"/>
    <w:rsid w:val="00EE5289"/>
    <w:rsid w:val="00EE57D4"/>
    <w:rsid w:val="00EE5F8C"/>
    <w:rsid w:val="00EE6B01"/>
    <w:rsid w:val="00EE6BA7"/>
    <w:rsid w:val="00EE7095"/>
    <w:rsid w:val="00EF00B4"/>
    <w:rsid w:val="00EF04F4"/>
    <w:rsid w:val="00EF0C59"/>
    <w:rsid w:val="00EF0DD4"/>
    <w:rsid w:val="00EF12D1"/>
    <w:rsid w:val="00EF132B"/>
    <w:rsid w:val="00EF1D34"/>
    <w:rsid w:val="00EF2189"/>
    <w:rsid w:val="00EF2C2E"/>
    <w:rsid w:val="00EF2E42"/>
    <w:rsid w:val="00EF31C4"/>
    <w:rsid w:val="00EF387B"/>
    <w:rsid w:val="00EF4033"/>
    <w:rsid w:val="00EF43DC"/>
    <w:rsid w:val="00EF48BB"/>
    <w:rsid w:val="00EF4D28"/>
    <w:rsid w:val="00EF56EE"/>
    <w:rsid w:val="00EF56F2"/>
    <w:rsid w:val="00EF5FC2"/>
    <w:rsid w:val="00EF72C1"/>
    <w:rsid w:val="00F00768"/>
    <w:rsid w:val="00F009EC"/>
    <w:rsid w:val="00F00A0D"/>
    <w:rsid w:val="00F0103C"/>
    <w:rsid w:val="00F011F8"/>
    <w:rsid w:val="00F01F38"/>
    <w:rsid w:val="00F02181"/>
    <w:rsid w:val="00F033EA"/>
    <w:rsid w:val="00F03530"/>
    <w:rsid w:val="00F035A1"/>
    <w:rsid w:val="00F035D9"/>
    <w:rsid w:val="00F03959"/>
    <w:rsid w:val="00F03D08"/>
    <w:rsid w:val="00F04BF5"/>
    <w:rsid w:val="00F04C43"/>
    <w:rsid w:val="00F0519C"/>
    <w:rsid w:val="00F051DD"/>
    <w:rsid w:val="00F056B6"/>
    <w:rsid w:val="00F05711"/>
    <w:rsid w:val="00F05B9B"/>
    <w:rsid w:val="00F0674F"/>
    <w:rsid w:val="00F0753E"/>
    <w:rsid w:val="00F07A80"/>
    <w:rsid w:val="00F07C9B"/>
    <w:rsid w:val="00F07DC1"/>
    <w:rsid w:val="00F07E64"/>
    <w:rsid w:val="00F07FA5"/>
    <w:rsid w:val="00F10861"/>
    <w:rsid w:val="00F10A58"/>
    <w:rsid w:val="00F10A82"/>
    <w:rsid w:val="00F1100F"/>
    <w:rsid w:val="00F110CA"/>
    <w:rsid w:val="00F11C60"/>
    <w:rsid w:val="00F11EAC"/>
    <w:rsid w:val="00F127D6"/>
    <w:rsid w:val="00F12AFB"/>
    <w:rsid w:val="00F12CD6"/>
    <w:rsid w:val="00F13357"/>
    <w:rsid w:val="00F136A1"/>
    <w:rsid w:val="00F1377D"/>
    <w:rsid w:val="00F138C9"/>
    <w:rsid w:val="00F13BEB"/>
    <w:rsid w:val="00F13D01"/>
    <w:rsid w:val="00F13D64"/>
    <w:rsid w:val="00F14869"/>
    <w:rsid w:val="00F14B95"/>
    <w:rsid w:val="00F161E8"/>
    <w:rsid w:val="00F162E9"/>
    <w:rsid w:val="00F16318"/>
    <w:rsid w:val="00F1648D"/>
    <w:rsid w:val="00F16718"/>
    <w:rsid w:val="00F16F33"/>
    <w:rsid w:val="00F17040"/>
    <w:rsid w:val="00F17362"/>
    <w:rsid w:val="00F17982"/>
    <w:rsid w:val="00F17E3D"/>
    <w:rsid w:val="00F17FD0"/>
    <w:rsid w:val="00F2050E"/>
    <w:rsid w:val="00F207E0"/>
    <w:rsid w:val="00F21817"/>
    <w:rsid w:val="00F21B11"/>
    <w:rsid w:val="00F22389"/>
    <w:rsid w:val="00F22438"/>
    <w:rsid w:val="00F224A3"/>
    <w:rsid w:val="00F227E6"/>
    <w:rsid w:val="00F228AD"/>
    <w:rsid w:val="00F2293E"/>
    <w:rsid w:val="00F22A3F"/>
    <w:rsid w:val="00F238C9"/>
    <w:rsid w:val="00F239D3"/>
    <w:rsid w:val="00F23B94"/>
    <w:rsid w:val="00F23D52"/>
    <w:rsid w:val="00F23E59"/>
    <w:rsid w:val="00F24156"/>
    <w:rsid w:val="00F24B7A"/>
    <w:rsid w:val="00F24ED5"/>
    <w:rsid w:val="00F25AAF"/>
    <w:rsid w:val="00F25DB0"/>
    <w:rsid w:val="00F25E76"/>
    <w:rsid w:val="00F26401"/>
    <w:rsid w:val="00F26918"/>
    <w:rsid w:val="00F269F7"/>
    <w:rsid w:val="00F2715E"/>
    <w:rsid w:val="00F30105"/>
    <w:rsid w:val="00F302B2"/>
    <w:rsid w:val="00F30384"/>
    <w:rsid w:val="00F30390"/>
    <w:rsid w:val="00F305A9"/>
    <w:rsid w:val="00F30DA4"/>
    <w:rsid w:val="00F310A9"/>
    <w:rsid w:val="00F31362"/>
    <w:rsid w:val="00F316E0"/>
    <w:rsid w:val="00F3180A"/>
    <w:rsid w:val="00F31A49"/>
    <w:rsid w:val="00F31AA5"/>
    <w:rsid w:val="00F3269D"/>
    <w:rsid w:val="00F326AA"/>
    <w:rsid w:val="00F32E06"/>
    <w:rsid w:val="00F33588"/>
    <w:rsid w:val="00F33712"/>
    <w:rsid w:val="00F34336"/>
    <w:rsid w:val="00F34F69"/>
    <w:rsid w:val="00F3517E"/>
    <w:rsid w:val="00F35A98"/>
    <w:rsid w:val="00F35AD1"/>
    <w:rsid w:val="00F3682D"/>
    <w:rsid w:val="00F36AD1"/>
    <w:rsid w:val="00F376D0"/>
    <w:rsid w:val="00F377D0"/>
    <w:rsid w:val="00F37B2D"/>
    <w:rsid w:val="00F37C78"/>
    <w:rsid w:val="00F4023F"/>
    <w:rsid w:val="00F405C5"/>
    <w:rsid w:val="00F405FA"/>
    <w:rsid w:val="00F40B0D"/>
    <w:rsid w:val="00F40FC1"/>
    <w:rsid w:val="00F410CC"/>
    <w:rsid w:val="00F416E3"/>
    <w:rsid w:val="00F421E9"/>
    <w:rsid w:val="00F42B04"/>
    <w:rsid w:val="00F430F9"/>
    <w:rsid w:val="00F4344C"/>
    <w:rsid w:val="00F43A80"/>
    <w:rsid w:val="00F43A98"/>
    <w:rsid w:val="00F43AE5"/>
    <w:rsid w:val="00F44183"/>
    <w:rsid w:val="00F45430"/>
    <w:rsid w:val="00F454A3"/>
    <w:rsid w:val="00F45E5A"/>
    <w:rsid w:val="00F45F5D"/>
    <w:rsid w:val="00F4602E"/>
    <w:rsid w:val="00F462F1"/>
    <w:rsid w:val="00F46348"/>
    <w:rsid w:val="00F464D5"/>
    <w:rsid w:val="00F4675F"/>
    <w:rsid w:val="00F46BFF"/>
    <w:rsid w:val="00F46D96"/>
    <w:rsid w:val="00F46DF1"/>
    <w:rsid w:val="00F470E3"/>
    <w:rsid w:val="00F47501"/>
    <w:rsid w:val="00F476D0"/>
    <w:rsid w:val="00F47730"/>
    <w:rsid w:val="00F47B1B"/>
    <w:rsid w:val="00F47DBF"/>
    <w:rsid w:val="00F500FA"/>
    <w:rsid w:val="00F505CE"/>
    <w:rsid w:val="00F51280"/>
    <w:rsid w:val="00F5139B"/>
    <w:rsid w:val="00F51434"/>
    <w:rsid w:val="00F516A7"/>
    <w:rsid w:val="00F51823"/>
    <w:rsid w:val="00F5225F"/>
    <w:rsid w:val="00F52B09"/>
    <w:rsid w:val="00F53298"/>
    <w:rsid w:val="00F532FE"/>
    <w:rsid w:val="00F53459"/>
    <w:rsid w:val="00F53845"/>
    <w:rsid w:val="00F53A34"/>
    <w:rsid w:val="00F53ED9"/>
    <w:rsid w:val="00F5406C"/>
    <w:rsid w:val="00F540A2"/>
    <w:rsid w:val="00F544AD"/>
    <w:rsid w:val="00F5490F"/>
    <w:rsid w:val="00F54A87"/>
    <w:rsid w:val="00F552E4"/>
    <w:rsid w:val="00F5533A"/>
    <w:rsid w:val="00F55BF7"/>
    <w:rsid w:val="00F55E88"/>
    <w:rsid w:val="00F5663D"/>
    <w:rsid w:val="00F56A28"/>
    <w:rsid w:val="00F56BA2"/>
    <w:rsid w:val="00F56D85"/>
    <w:rsid w:val="00F60029"/>
    <w:rsid w:val="00F60590"/>
    <w:rsid w:val="00F6076E"/>
    <w:rsid w:val="00F608E3"/>
    <w:rsid w:val="00F60A0E"/>
    <w:rsid w:val="00F61A40"/>
    <w:rsid w:val="00F61B18"/>
    <w:rsid w:val="00F61D23"/>
    <w:rsid w:val="00F62069"/>
    <w:rsid w:val="00F6254A"/>
    <w:rsid w:val="00F6255A"/>
    <w:rsid w:val="00F629EE"/>
    <w:rsid w:val="00F62D84"/>
    <w:rsid w:val="00F636E6"/>
    <w:rsid w:val="00F63942"/>
    <w:rsid w:val="00F64356"/>
    <w:rsid w:val="00F64F99"/>
    <w:rsid w:val="00F6516F"/>
    <w:rsid w:val="00F652D8"/>
    <w:rsid w:val="00F6590D"/>
    <w:rsid w:val="00F6630F"/>
    <w:rsid w:val="00F66D9B"/>
    <w:rsid w:val="00F66F01"/>
    <w:rsid w:val="00F67691"/>
    <w:rsid w:val="00F67A29"/>
    <w:rsid w:val="00F67B66"/>
    <w:rsid w:val="00F67E72"/>
    <w:rsid w:val="00F7006A"/>
    <w:rsid w:val="00F701B6"/>
    <w:rsid w:val="00F703FA"/>
    <w:rsid w:val="00F7045F"/>
    <w:rsid w:val="00F7048E"/>
    <w:rsid w:val="00F70916"/>
    <w:rsid w:val="00F71040"/>
    <w:rsid w:val="00F71708"/>
    <w:rsid w:val="00F72F94"/>
    <w:rsid w:val="00F735BF"/>
    <w:rsid w:val="00F73A99"/>
    <w:rsid w:val="00F73BBA"/>
    <w:rsid w:val="00F73F47"/>
    <w:rsid w:val="00F74437"/>
    <w:rsid w:val="00F74600"/>
    <w:rsid w:val="00F74958"/>
    <w:rsid w:val="00F74AEB"/>
    <w:rsid w:val="00F74B1B"/>
    <w:rsid w:val="00F74B76"/>
    <w:rsid w:val="00F74B90"/>
    <w:rsid w:val="00F74EB4"/>
    <w:rsid w:val="00F75087"/>
    <w:rsid w:val="00F754E1"/>
    <w:rsid w:val="00F754F0"/>
    <w:rsid w:val="00F75758"/>
    <w:rsid w:val="00F75AAF"/>
    <w:rsid w:val="00F76000"/>
    <w:rsid w:val="00F76A41"/>
    <w:rsid w:val="00F76F37"/>
    <w:rsid w:val="00F76F72"/>
    <w:rsid w:val="00F773EC"/>
    <w:rsid w:val="00F77F84"/>
    <w:rsid w:val="00F80157"/>
    <w:rsid w:val="00F80828"/>
    <w:rsid w:val="00F80AD2"/>
    <w:rsid w:val="00F8110D"/>
    <w:rsid w:val="00F81478"/>
    <w:rsid w:val="00F821E4"/>
    <w:rsid w:val="00F82A72"/>
    <w:rsid w:val="00F83154"/>
    <w:rsid w:val="00F831A9"/>
    <w:rsid w:val="00F83415"/>
    <w:rsid w:val="00F835C6"/>
    <w:rsid w:val="00F838A7"/>
    <w:rsid w:val="00F83918"/>
    <w:rsid w:val="00F849D1"/>
    <w:rsid w:val="00F84C86"/>
    <w:rsid w:val="00F84F80"/>
    <w:rsid w:val="00F8501B"/>
    <w:rsid w:val="00F85E5A"/>
    <w:rsid w:val="00F861BF"/>
    <w:rsid w:val="00F86323"/>
    <w:rsid w:val="00F864AD"/>
    <w:rsid w:val="00F87105"/>
    <w:rsid w:val="00F87821"/>
    <w:rsid w:val="00F878D3"/>
    <w:rsid w:val="00F878F3"/>
    <w:rsid w:val="00F87F57"/>
    <w:rsid w:val="00F904AB"/>
    <w:rsid w:val="00F9074C"/>
    <w:rsid w:val="00F90F37"/>
    <w:rsid w:val="00F90F6E"/>
    <w:rsid w:val="00F9104D"/>
    <w:rsid w:val="00F91200"/>
    <w:rsid w:val="00F915E1"/>
    <w:rsid w:val="00F9249E"/>
    <w:rsid w:val="00F92766"/>
    <w:rsid w:val="00F9294C"/>
    <w:rsid w:val="00F92EA1"/>
    <w:rsid w:val="00F931E1"/>
    <w:rsid w:val="00F932AD"/>
    <w:rsid w:val="00F934A4"/>
    <w:rsid w:val="00F94031"/>
    <w:rsid w:val="00F9438C"/>
    <w:rsid w:val="00F94A31"/>
    <w:rsid w:val="00F94C12"/>
    <w:rsid w:val="00F94F81"/>
    <w:rsid w:val="00F95166"/>
    <w:rsid w:val="00F9553C"/>
    <w:rsid w:val="00F9584F"/>
    <w:rsid w:val="00F95A19"/>
    <w:rsid w:val="00F95D90"/>
    <w:rsid w:val="00F95EE2"/>
    <w:rsid w:val="00F960FD"/>
    <w:rsid w:val="00F96432"/>
    <w:rsid w:val="00F96598"/>
    <w:rsid w:val="00F97582"/>
    <w:rsid w:val="00F9787D"/>
    <w:rsid w:val="00F97E81"/>
    <w:rsid w:val="00F97F70"/>
    <w:rsid w:val="00FA02DF"/>
    <w:rsid w:val="00FA057C"/>
    <w:rsid w:val="00FA0765"/>
    <w:rsid w:val="00FA0E78"/>
    <w:rsid w:val="00FA13D9"/>
    <w:rsid w:val="00FA14DB"/>
    <w:rsid w:val="00FA1E72"/>
    <w:rsid w:val="00FA265A"/>
    <w:rsid w:val="00FA270C"/>
    <w:rsid w:val="00FA2E89"/>
    <w:rsid w:val="00FA3065"/>
    <w:rsid w:val="00FA3104"/>
    <w:rsid w:val="00FA327C"/>
    <w:rsid w:val="00FA39AF"/>
    <w:rsid w:val="00FA3B27"/>
    <w:rsid w:val="00FA3B5E"/>
    <w:rsid w:val="00FA3FA4"/>
    <w:rsid w:val="00FA4AA7"/>
    <w:rsid w:val="00FA4F44"/>
    <w:rsid w:val="00FA5584"/>
    <w:rsid w:val="00FA5AD8"/>
    <w:rsid w:val="00FA6243"/>
    <w:rsid w:val="00FA75E8"/>
    <w:rsid w:val="00FA760E"/>
    <w:rsid w:val="00FA775B"/>
    <w:rsid w:val="00FA7A44"/>
    <w:rsid w:val="00FA7ACA"/>
    <w:rsid w:val="00FA7C2E"/>
    <w:rsid w:val="00FA7DC0"/>
    <w:rsid w:val="00FB00A2"/>
    <w:rsid w:val="00FB044E"/>
    <w:rsid w:val="00FB077D"/>
    <w:rsid w:val="00FB0C55"/>
    <w:rsid w:val="00FB107E"/>
    <w:rsid w:val="00FB1AB3"/>
    <w:rsid w:val="00FB2A0B"/>
    <w:rsid w:val="00FB2D52"/>
    <w:rsid w:val="00FB33A4"/>
    <w:rsid w:val="00FB3E19"/>
    <w:rsid w:val="00FB4698"/>
    <w:rsid w:val="00FB471D"/>
    <w:rsid w:val="00FB4DD1"/>
    <w:rsid w:val="00FB5241"/>
    <w:rsid w:val="00FB5816"/>
    <w:rsid w:val="00FB5F0A"/>
    <w:rsid w:val="00FB5FE1"/>
    <w:rsid w:val="00FB60C3"/>
    <w:rsid w:val="00FB6618"/>
    <w:rsid w:val="00FB744F"/>
    <w:rsid w:val="00FB75A8"/>
    <w:rsid w:val="00FB7B8F"/>
    <w:rsid w:val="00FB7CCD"/>
    <w:rsid w:val="00FB7E64"/>
    <w:rsid w:val="00FB7FB9"/>
    <w:rsid w:val="00FC019D"/>
    <w:rsid w:val="00FC0790"/>
    <w:rsid w:val="00FC0A9E"/>
    <w:rsid w:val="00FC0FAE"/>
    <w:rsid w:val="00FC1458"/>
    <w:rsid w:val="00FC1622"/>
    <w:rsid w:val="00FC2555"/>
    <w:rsid w:val="00FC2A4A"/>
    <w:rsid w:val="00FC2ABE"/>
    <w:rsid w:val="00FC2C85"/>
    <w:rsid w:val="00FC325B"/>
    <w:rsid w:val="00FC34F8"/>
    <w:rsid w:val="00FC39FE"/>
    <w:rsid w:val="00FC41E8"/>
    <w:rsid w:val="00FC4361"/>
    <w:rsid w:val="00FC5C69"/>
    <w:rsid w:val="00FC65E7"/>
    <w:rsid w:val="00FC6D93"/>
    <w:rsid w:val="00FC709B"/>
    <w:rsid w:val="00FC716C"/>
    <w:rsid w:val="00FC71B0"/>
    <w:rsid w:val="00FC731F"/>
    <w:rsid w:val="00FC741C"/>
    <w:rsid w:val="00FC77AA"/>
    <w:rsid w:val="00FC7D05"/>
    <w:rsid w:val="00FC7F2D"/>
    <w:rsid w:val="00FD0117"/>
    <w:rsid w:val="00FD02FE"/>
    <w:rsid w:val="00FD0586"/>
    <w:rsid w:val="00FD1100"/>
    <w:rsid w:val="00FD1576"/>
    <w:rsid w:val="00FD1985"/>
    <w:rsid w:val="00FD1E1F"/>
    <w:rsid w:val="00FD2151"/>
    <w:rsid w:val="00FD2185"/>
    <w:rsid w:val="00FD2189"/>
    <w:rsid w:val="00FD2D10"/>
    <w:rsid w:val="00FD32D2"/>
    <w:rsid w:val="00FD331A"/>
    <w:rsid w:val="00FD490D"/>
    <w:rsid w:val="00FD4912"/>
    <w:rsid w:val="00FD4A77"/>
    <w:rsid w:val="00FD4CC3"/>
    <w:rsid w:val="00FD50FA"/>
    <w:rsid w:val="00FD5B39"/>
    <w:rsid w:val="00FD5C24"/>
    <w:rsid w:val="00FD5E76"/>
    <w:rsid w:val="00FD706B"/>
    <w:rsid w:val="00FD7120"/>
    <w:rsid w:val="00FD72A2"/>
    <w:rsid w:val="00FD752F"/>
    <w:rsid w:val="00FD7665"/>
    <w:rsid w:val="00FD76B0"/>
    <w:rsid w:val="00FD7AC0"/>
    <w:rsid w:val="00FD7E5B"/>
    <w:rsid w:val="00FD7F23"/>
    <w:rsid w:val="00FE0228"/>
    <w:rsid w:val="00FE0732"/>
    <w:rsid w:val="00FE08A0"/>
    <w:rsid w:val="00FE0938"/>
    <w:rsid w:val="00FE0940"/>
    <w:rsid w:val="00FE0BB1"/>
    <w:rsid w:val="00FE0C65"/>
    <w:rsid w:val="00FE0DC7"/>
    <w:rsid w:val="00FE16BB"/>
    <w:rsid w:val="00FE16E6"/>
    <w:rsid w:val="00FE1FA8"/>
    <w:rsid w:val="00FE2A53"/>
    <w:rsid w:val="00FE3238"/>
    <w:rsid w:val="00FE3C71"/>
    <w:rsid w:val="00FE505D"/>
    <w:rsid w:val="00FE64B9"/>
    <w:rsid w:val="00FE71A4"/>
    <w:rsid w:val="00FE71EE"/>
    <w:rsid w:val="00FE737C"/>
    <w:rsid w:val="00FE7899"/>
    <w:rsid w:val="00FE78E3"/>
    <w:rsid w:val="00FE79A2"/>
    <w:rsid w:val="00FE7B80"/>
    <w:rsid w:val="00FF0101"/>
    <w:rsid w:val="00FF032E"/>
    <w:rsid w:val="00FF0785"/>
    <w:rsid w:val="00FF07F5"/>
    <w:rsid w:val="00FF1162"/>
    <w:rsid w:val="00FF1276"/>
    <w:rsid w:val="00FF1F43"/>
    <w:rsid w:val="00FF2157"/>
    <w:rsid w:val="00FF2BD6"/>
    <w:rsid w:val="00FF2D03"/>
    <w:rsid w:val="00FF2E67"/>
    <w:rsid w:val="00FF32BA"/>
    <w:rsid w:val="00FF340F"/>
    <w:rsid w:val="00FF368B"/>
    <w:rsid w:val="00FF392C"/>
    <w:rsid w:val="00FF3FED"/>
    <w:rsid w:val="00FF4D41"/>
    <w:rsid w:val="00FF6166"/>
    <w:rsid w:val="00FF6E62"/>
    <w:rsid w:val="00FF79DC"/>
    <w:rsid w:val="00FF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420885E8-5F14-4AC0-A6C1-C707B0264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uiPriority="35" w:qFormat="1"/>
    <w:lsdException w:name="footnote reference" w:uiPriority="99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05D2"/>
    <w:pPr>
      <w:spacing w:after="120"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92766"/>
    <w:pPr>
      <w:keepNext/>
      <w:keepLines/>
      <w:spacing w:before="320" w:after="0" w:line="240" w:lineRule="auto"/>
      <w:outlineLvl w:val="0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2766"/>
    <w:pPr>
      <w:keepNext/>
      <w:keepLines/>
      <w:spacing w:before="80" w:after="0" w:line="240" w:lineRule="auto"/>
      <w:outlineLvl w:val="1"/>
    </w:pPr>
    <w:rPr>
      <w:rFonts w:ascii="Calibri Light" w:eastAsia="SimSun" w:hAnsi="Calibri Light" w:cs="Times New Roman"/>
      <w:color w:val="40404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2766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44546A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92766"/>
    <w:pPr>
      <w:keepNext/>
      <w:keepLines/>
      <w:spacing w:before="40" w:after="0"/>
      <w:outlineLvl w:val="3"/>
    </w:pPr>
    <w:rPr>
      <w:rFonts w:ascii="Calibri Light" w:eastAsia="SimSun" w:hAnsi="Calibri Light" w:cs="Times New Roman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2766"/>
    <w:pPr>
      <w:keepNext/>
      <w:keepLines/>
      <w:spacing w:before="40" w:after="0"/>
      <w:outlineLvl w:val="4"/>
    </w:pPr>
    <w:rPr>
      <w:rFonts w:ascii="Calibri Light" w:eastAsia="SimSun" w:hAnsi="Calibri Light" w:cs="Times New Roman"/>
      <w:color w:val="44546A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92766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92766"/>
    <w:pPr>
      <w:keepNext/>
      <w:keepLines/>
      <w:spacing w:before="40" w:after="0"/>
      <w:outlineLvl w:val="6"/>
    </w:pPr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92766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color w:val="44546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F92766"/>
    <w:pPr>
      <w:keepNext/>
      <w:keepLines/>
      <w:spacing w:before="40" w:after="0"/>
      <w:outlineLvl w:val="8"/>
    </w:pPr>
    <w:rPr>
      <w:rFonts w:ascii="Calibri Light" w:eastAsia="SimSun" w:hAnsi="Calibri Light" w:cs="Times New Roman"/>
      <w:b/>
      <w:bCs/>
      <w:i/>
      <w:iCs/>
      <w:color w:val="44546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35"/>
    <w:unhideWhenUsed/>
    <w:qFormat/>
    <w:rsid w:val="00F92766"/>
    <w:pPr>
      <w:spacing w:line="240" w:lineRule="auto"/>
    </w:pPr>
    <w:rPr>
      <w:b/>
      <w:bCs/>
      <w:smallCaps/>
      <w:color w:val="595959"/>
      <w:spacing w:val="6"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uiPriority w:val="22"/>
    <w:qFormat/>
    <w:rsid w:val="00F92766"/>
    <w:rPr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left" w:pos="227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Åº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pPr>
      <w:spacing w:line="240" w:lineRule="auto"/>
      <w:jc w:val="thaiDistribute"/>
    </w:pPr>
    <w:rPr>
      <w:rFonts w:ascii="Book Antiqua" w:hAnsi="Book Antiqua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60881"/>
    <w:pPr>
      <w:spacing w:after="0" w:line="240" w:lineRule="auto"/>
      <w:ind w:left="547" w:right="-25" w:hanging="7"/>
      <w:jc w:val="thaiDistribute"/>
    </w:pPr>
    <w:rPr>
      <w:rFonts w:ascii="Angsana New" w:hAnsi="Angsana New"/>
      <w:b/>
      <w:bCs/>
      <w:i/>
      <w:sz w:val="30"/>
      <w:szCs w:val="30"/>
    </w:rPr>
  </w:style>
  <w:style w:type="character" w:customStyle="1" w:styleId="AccPolicyHeadingChar">
    <w:name w:val="Acc Policy Heading Char"/>
    <w:link w:val="AccPolicyHeading"/>
    <w:rsid w:val="00D60881"/>
    <w:rPr>
      <w:rFonts w:ascii="Angsana New" w:hAnsi="Angsana New"/>
      <w:b/>
      <w:bCs/>
      <w:i/>
      <w:sz w:val="30"/>
      <w:szCs w:val="30"/>
    </w:rPr>
  </w:style>
  <w:style w:type="table" w:styleId="TableGrid">
    <w:name w:val="Table Grid"/>
    <w:basedOn w:val="TableNormal"/>
    <w:uiPriority w:val="39"/>
    <w:rsid w:val="00804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">
    <w:name w:val="block"/>
    <w:aliases w:val="b"/>
    <w:basedOn w:val="BodyText"/>
    <w:rsid w:val="007B215C"/>
    <w:pPr>
      <w:spacing w:after="260" w:line="260" w:lineRule="atLeast"/>
      <w:ind w:left="567"/>
    </w:pPr>
    <w:rPr>
      <w:rFonts w:ascii="Times New Roman" w:hAnsi="Times New Roman" w:cs="Times New Roman"/>
      <w:sz w:val="22"/>
      <w:lang w:val="en-GB" w:bidi="ar-SA"/>
    </w:rPr>
  </w:style>
  <w:style w:type="character" w:customStyle="1" w:styleId="Heading2Char">
    <w:name w:val="Heading 2 Char"/>
    <w:link w:val="Heading2"/>
    <w:uiPriority w:val="9"/>
    <w:rsid w:val="00F92766"/>
    <w:rPr>
      <w:rFonts w:ascii="Calibri Light" w:eastAsia="SimSun" w:hAnsi="Calibri Light" w:cs="Times New Roman"/>
      <w:color w:val="404040"/>
      <w:sz w:val="28"/>
      <w:szCs w:val="28"/>
    </w:rPr>
  </w:style>
  <w:style w:type="paragraph" w:styleId="BalloonText">
    <w:name w:val="Balloon Text"/>
    <w:basedOn w:val="Normal"/>
    <w:semiHidden/>
    <w:rsid w:val="001A5556"/>
    <w:rPr>
      <w:rFonts w:ascii="Tahoma" w:hAnsi="Tahoma" w:cs="Tahoma"/>
      <w:sz w:val="16"/>
      <w:szCs w:val="16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E31DA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DocumentMap">
    <w:name w:val="Document Map"/>
    <w:basedOn w:val="Normal"/>
    <w:semiHidden/>
    <w:rsid w:val="00623AD1"/>
    <w:pPr>
      <w:shd w:val="clear" w:color="auto" w:fill="000080"/>
    </w:pPr>
    <w:rPr>
      <w:rFonts w:ascii="Tahoma" w:hAnsi="Tahoma" w:cs="Tahoma"/>
    </w:rPr>
  </w:style>
  <w:style w:type="paragraph" w:customStyle="1" w:styleId="a1">
    <w:name w:val="???????"/>
    <w:basedOn w:val="Normal"/>
    <w:rsid w:val="00CA4059"/>
    <w:pPr>
      <w:tabs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045260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576F44"/>
    <w:pPr>
      <w:spacing w:line="260" w:lineRule="atLeast"/>
      <w:jc w:val="center"/>
    </w:pPr>
    <w:rPr>
      <w:rFonts w:ascii="Times New Roman" w:hAnsi="Times New Roman" w:cs="Times New Roman"/>
      <w:b/>
      <w:sz w:val="22"/>
      <w:lang w:val="en-GB" w:bidi="ar-SA"/>
    </w:rPr>
  </w:style>
  <w:style w:type="table" w:customStyle="1" w:styleId="TableGrid1">
    <w:name w:val="Table Grid1"/>
    <w:basedOn w:val="TableNormal"/>
    <w:next w:val="TableGrid"/>
    <w:rsid w:val="00BD49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neptnormalitalicheading">
    <w:name w:val="nine pt normal italic heading"/>
    <w:aliases w:val="9nith"/>
    <w:basedOn w:val="Normal"/>
    <w:rsid w:val="00E44A12"/>
    <w:pPr>
      <w:spacing w:line="220" w:lineRule="atLeast"/>
    </w:pPr>
    <w:rPr>
      <w:rFonts w:ascii="Times New Roman" w:hAnsi="Times New Roman" w:cs="Times New Roman"/>
      <w:b/>
      <w:i/>
      <w:iCs/>
      <w:lang w:val="en-GB" w:bidi="ar-SA"/>
    </w:rPr>
  </w:style>
  <w:style w:type="paragraph" w:customStyle="1" w:styleId="Default">
    <w:name w:val="Default"/>
    <w:rsid w:val="00981D41"/>
    <w:pPr>
      <w:autoSpaceDE w:val="0"/>
      <w:autoSpaceDN w:val="0"/>
      <w:adjustRightInd w:val="0"/>
      <w:spacing w:after="120" w:line="264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138C9"/>
    <w:pPr>
      <w:ind w:left="720"/>
      <w:contextualSpacing/>
    </w:pPr>
    <w:rPr>
      <w:szCs w:val="25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06327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eastAsia="Calibri" w:hAnsi="Angsana New"/>
      <w:spacing w:val="-2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06327"/>
    <w:rPr>
      <w:rFonts w:ascii="Angsana New" w:eastAsia="Calibri" w:hAnsi="Angsana New"/>
      <w:spacing w:val="-2"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078A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3078A"/>
    <w:rPr>
      <w:rFonts w:ascii="Angsana New" w:eastAsia="Calibri" w:hAnsi="Angsana New"/>
      <w:i/>
      <w:iCs/>
      <w:sz w:val="30"/>
      <w:szCs w:val="30"/>
    </w:rPr>
  </w:style>
  <w:style w:type="paragraph" w:customStyle="1" w:styleId="a2">
    <w:name w:val="ºÇ¡"/>
    <w:basedOn w:val="Normal"/>
    <w:rsid w:val="005422DE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D22D8F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673AA8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353DDF"/>
  </w:style>
  <w:style w:type="character" w:styleId="Emphasis">
    <w:name w:val="Emphasis"/>
    <w:uiPriority w:val="20"/>
    <w:qFormat/>
    <w:rsid w:val="00F92766"/>
    <w:rPr>
      <w:i/>
      <w:iCs/>
    </w:rPr>
  </w:style>
  <w:style w:type="character" w:customStyle="1" w:styleId="Heading1Char">
    <w:name w:val="Heading 1 Char"/>
    <w:link w:val="Heading1"/>
    <w:uiPriority w:val="9"/>
    <w:rsid w:val="00F92766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3Char">
    <w:name w:val="Heading 3 Char"/>
    <w:link w:val="Heading3"/>
    <w:uiPriority w:val="9"/>
    <w:rsid w:val="00F92766"/>
    <w:rPr>
      <w:rFonts w:ascii="Calibri Light" w:eastAsia="SimSun" w:hAnsi="Calibri Light" w:cs="Times New Roman"/>
      <w:color w:val="44546A"/>
      <w:sz w:val="24"/>
      <w:szCs w:val="24"/>
    </w:rPr>
  </w:style>
  <w:style w:type="character" w:customStyle="1" w:styleId="Heading4Char">
    <w:name w:val="Heading 4 Char"/>
    <w:link w:val="Heading4"/>
    <w:uiPriority w:val="9"/>
    <w:rsid w:val="00F92766"/>
    <w:rPr>
      <w:rFonts w:ascii="Calibri Light" w:eastAsia="SimSun" w:hAnsi="Calibri Light" w:cs="Times New Roman"/>
      <w:sz w:val="22"/>
      <w:szCs w:val="22"/>
    </w:rPr>
  </w:style>
  <w:style w:type="character" w:customStyle="1" w:styleId="Heading5Char">
    <w:name w:val="Heading 5 Char"/>
    <w:link w:val="Heading5"/>
    <w:uiPriority w:val="9"/>
    <w:rsid w:val="00F92766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Heading6Char">
    <w:name w:val="Heading 6 Char"/>
    <w:link w:val="Heading6"/>
    <w:uiPriority w:val="9"/>
    <w:rsid w:val="00F92766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Heading7Char">
    <w:name w:val="Heading 7 Char"/>
    <w:link w:val="Heading7"/>
    <w:uiPriority w:val="9"/>
    <w:rsid w:val="00F92766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Heading8Char">
    <w:name w:val="Heading 8 Char"/>
    <w:link w:val="Heading8"/>
    <w:uiPriority w:val="9"/>
    <w:rsid w:val="00F92766"/>
    <w:rPr>
      <w:rFonts w:ascii="Calibri Light" w:eastAsia="SimSun" w:hAnsi="Calibri Light" w:cs="Times New Roman"/>
      <w:b/>
      <w:bCs/>
      <w:color w:val="44546A"/>
    </w:rPr>
  </w:style>
  <w:style w:type="character" w:customStyle="1" w:styleId="Heading9Char">
    <w:name w:val="Heading 9 Char"/>
    <w:link w:val="Heading9"/>
    <w:uiPriority w:val="9"/>
    <w:rsid w:val="00F92766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F92766"/>
    <w:pPr>
      <w:spacing w:after="0" w:line="240" w:lineRule="auto"/>
      <w:contextualSpacing/>
    </w:pPr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F92766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2766"/>
    <w:pPr>
      <w:numPr>
        <w:ilvl w:val="1"/>
      </w:numPr>
      <w:spacing w:line="240" w:lineRule="auto"/>
    </w:pPr>
    <w:rPr>
      <w:rFonts w:ascii="Calibri Light" w:eastAsia="SimSun" w:hAnsi="Calibri Light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F92766"/>
    <w:rPr>
      <w:rFonts w:ascii="Calibri Light" w:eastAsia="SimSun" w:hAnsi="Calibri Light" w:cs="Times New Roman"/>
      <w:sz w:val="24"/>
      <w:szCs w:val="24"/>
    </w:rPr>
  </w:style>
  <w:style w:type="paragraph" w:styleId="NoSpacing">
    <w:name w:val="No Spacing"/>
    <w:uiPriority w:val="1"/>
    <w:qFormat/>
    <w:rsid w:val="00F92766"/>
  </w:style>
  <w:style w:type="paragraph" w:styleId="Quote">
    <w:name w:val="Quote"/>
    <w:basedOn w:val="Normal"/>
    <w:next w:val="Normal"/>
    <w:link w:val="QuoteChar"/>
    <w:uiPriority w:val="29"/>
    <w:qFormat/>
    <w:rsid w:val="00F92766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92766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2766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F92766"/>
    <w:rPr>
      <w:rFonts w:ascii="Calibri Light" w:eastAsia="SimSun" w:hAnsi="Calibri Light" w:cs="Times New Roman"/>
      <w:color w:val="5B9BD5"/>
      <w:sz w:val="28"/>
      <w:szCs w:val="28"/>
    </w:rPr>
  </w:style>
  <w:style w:type="character" w:styleId="SubtleEmphasis">
    <w:name w:val="Subtle Emphasis"/>
    <w:uiPriority w:val="19"/>
    <w:qFormat/>
    <w:rsid w:val="00F92766"/>
    <w:rPr>
      <w:i/>
      <w:iCs/>
      <w:color w:val="404040"/>
    </w:rPr>
  </w:style>
  <w:style w:type="character" w:styleId="IntenseEmphasis">
    <w:name w:val="Intense Emphasis"/>
    <w:uiPriority w:val="21"/>
    <w:qFormat/>
    <w:rsid w:val="00F92766"/>
    <w:rPr>
      <w:b/>
      <w:bCs/>
      <w:i/>
      <w:iCs/>
    </w:rPr>
  </w:style>
  <w:style w:type="character" w:styleId="SubtleReference">
    <w:name w:val="Subtle Reference"/>
    <w:uiPriority w:val="31"/>
    <w:qFormat/>
    <w:rsid w:val="00F92766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F92766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F92766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2766"/>
    <w:pPr>
      <w:outlineLvl w:val="9"/>
    </w:pPr>
  </w:style>
  <w:style w:type="paragraph" w:customStyle="1" w:styleId="AccountingPolicy">
    <w:name w:val="Accounting Policy"/>
    <w:basedOn w:val="Normal"/>
    <w:link w:val="AccountingPolicyChar1"/>
    <w:rsid w:val="003435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43589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085E9A"/>
    <w:rPr>
      <w:rFonts w:eastAsia="Calibri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36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8F9"/>
    <w:rPr>
      <w:szCs w:val="25"/>
    </w:rPr>
  </w:style>
  <w:style w:type="character" w:customStyle="1" w:styleId="CommentTextChar">
    <w:name w:val="Comment Text Char"/>
    <w:link w:val="CommentText"/>
    <w:rsid w:val="001368F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368F9"/>
    <w:rPr>
      <w:b/>
      <w:bCs/>
    </w:rPr>
  </w:style>
  <w:style w:type="character" w:customStyle="1" w:styleId="CommentSubjectChar">
    <w:name w:val="Comment Subject Char"/>
    <w:link w:val="CommentSubject"/>
    <w:rsid w:val="001368F9"/>
    <w:rPr>
      <w:b/>
      <w:bCs/>
      <w:szCs w:val="25"/>
    </w:rPr>
  </w:style>
  <w:style w:type="paragraph" w:styleId="Revision">
    <w:name w:val="Revision"/>
    <w:hidden/>
    <w:uiPriority w:val="99"/>
    <w:semiHidden/>
    <w:rsid w:val="001368F9"/>
    <w:rPr>
      <w:szCs w:val="25"/>
    </w:rPr>
  </w:style>
  <w:style w:type="paragraph" w:styleId="FootnoteText">
    <w:name w:val="footnote text"/>
    <w:aliases w:val="ft"/>
    <w:basedOn w:val="Normal"/>
    <w:link w:val="FootnoteTextChar"/>
    <w:rsid w:val="004F0380"/>
    <w:pPr>
      <w:spacing w:after="0" w:line="260" w:lineRule="atLeast"/>
    </w:pPr>
    <w:rPr>
      <w:rFonts w:ascii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F0380"/>
    <w:rPr>
      <w:rFonts w:ascii="Times New Roman" w:hAnsi="Times New Roman"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4F0380"/>
    <w:rPr>
      <w:vertAlign w:val="superscript"/>
    </w:rPr>
  </w:style>
  <w:style w:type="paragraph" w:customStyle="1" w:styleId="acctmainheading">
    <w:name w:val="acct main heading"/>
    <w:aliases w:val="am"/>
    <w:basedOn w:val="Normal"/>
    <w:rsid w:val="001F15BA"/>
    <w:pPr>
      <w:keepNext/>
      <w:spacing w:after="140" w:line="320" w:lineRule="atLeast"/>
    </w:pPr>
    <w:rPr>
      <w:rFonts w:ascii="Times New Roman" w:hAnsi="Times New Roman" w:cs="Times New Roman"/>
      <w:b/>
      <w:sz w:val="28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1E65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7108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421B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39"/>
    <w:rsid w:val="00421B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39"/>
    <w:rsid w:val="002E3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90463C-5970-42B0-B11E-E9D1466FA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19</Pages>
  <Words>4305</Words>
  <Characters>24539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ห้างสรรพสินค้าโรบินสัน จำกัด (มหาชน)</vt:lpstr>
    </vt:vector>
  </TitlesOfParts>
  <Company>KPMG</Company>
  <LinksUpToDate>false</LinksUpToDate>
  <CharactersWithSpaces>28787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ห้างสรรพสินค้าโรบินสัน จำกัด (มหาชน)</dc:title>
  <dc:subject/>
  <dc:creator>Thuwaporn, Laopaiboonpipat</dc:creator>
  <cp:keywords/>
  <dc:description/>
  <cp:lastModifiedBy>Phannita Kojaranusart</cp:lastModifiedBy>
  <cp:revision>2</cp:revision>
  <cp:lastPrinted>2019-10-31T04:27:00Z</cp:lastPrinted>
  <dcterms:created xsi:type="dcterms:W3CDTF">2019-11-04T09:59:00Z</dcterms:created>
  <dcterms:modified xsi:type="dcterms:W3CDTF">2019-11-04T09:59:00Z</dcterms:modified>
</cp:coreProperties>
</file>